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19E51C26" w:rsidR="004F0988" w:rsidRPr="007B19A7" w:rsidRDefault="004F0988" w:rsidP="00A622CA">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r w:rsidR="00A622CA">
              <w:rPr>
                <w:lang w:val="sv-SE"/>
              </w:rPr>
              <w:t>4</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w:t>
            </w:r>
            <w:r w:rsidR="001C5A18">
              <w:rPr>
                <w:sz w:val="32"/>
                <w:lang w:val="sv-SE"/>
              </w:rPr>
              <w:t>3-</w:t>
            </w:r>
            <w:bookmarkEnd w:id="3"/>
            <w:r w:rsidR="00A622CA">
              <w:rPr>
                <w:sz w:val="32"/>
                <w:lang w:val="sv-SE"/>
              </w:rPr>
              <w:t>0</w:t>
            </w:r>
            <w:r w:rsidR="00A622CA">
              <w:rPr>
                <w:sz w:val="32"/>
                <w:lang w:val="sv-SE"/>
              </w:rPr>
              <w:t>8</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w:t>
            </w:r>
            <w:bookmarkStart w:id="7" w:name="_GoBack"/>
            <w:bookmarkEnd w:id="7"/>
            <w:r>
              <w:t>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8"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0"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3CF9B70A" w:rsidR="00E16509" w:rsidRPr="00133525" w:rsidRDefault="00E16509" w:rsidP="00133525">
            <w:pPr>
              <w:pStyle w:val="FP"/>
              <w:jc w:val="center"/>
              <w:rPr>
                <w:noProof/>
                <w:sz w:val="18"/>
              </w:rPr>
            </w:pPr>
            <w:r w:rsidRPr="00133525">
              <w:rPr>
                <w:noProof/>
                <w:sz w:val="18"/>
              </w:rPr>
              <w:t xml:space="preserve">© </w:t>
            </w:r>
            <w:r w:rsidR="00A622CA">
              <w:rPr>
                <w:noProof/>
                <w:sz w:val="18"/>
              </w:rPr>
              <w:t>202</w:t>
            </w:r>
            <w:r w:rsidR="00A622CA">
              <w:rPr>
                <w:noProof/>
                <w:sz w:val="18"/>
              </w:rPr>
              <w:t>3</w:t>
            </w:r>
            <w:r w:rsidRPr="00133525">
              <w:rPr>
                <w:noProof/>
                <w:sz w:val="18"/>
              </w:rPr>
              <w:t>, 3GPP Organizational Partners (ARIB, ATIS, CCSA, ETSI, TSDSI, TTA, TTC).</w:t>
            </w:r>
            <w:bookmarkStart w:id="13" w:name="copyrightaddon"/>
            <w:bookmarkEnd w:id="13"/>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79C4F7E" w14:textId="77777777" w:rsidR="00E16509" w:rsidRDefault="00E16509" w:rsidP="00133525"/>
        </w:tc>
      </w:tr>
      <w:bookmarkEnd w:id="10"/>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33969093"/>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33969094"/>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 xml:space="preserve">hould focus on updating existing test cases and/or </w:t>
      </w:r>
      <w:proofErr w:type="gramStart"/>
      <w:r>
        <w:t>adding  new</w:t>
      </w:r>
      <w:proofErr w:type="gramEnd"/>
      <w:r>
        <w:t xml:space="preserve">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1" w:name="_Toc133969095"/>
      <w:r w:rsidRPr="002304E4">
        <w:t>1</w:t>
      </w:r>
      <w:r w:rsidRPr="002304E4">
        <w:tab/>
        <w:t>Scope</w:t>
      </w:r>
      <w:bookmarkEnd w:id="21"/>
    </w:p>
    <w:p w14:paraId="703E76A3" w14:textId="211AB90A"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1"/>
      </w:pPr>
      <w:bookmarkStart w:id="24" w:name="_Toc133969096"/>
      <w:r w:rsidRPr="002304E4">
        <w:t>2</w:t>
      </w:r>
      <w:r w:rsidRPr="002304E4">
        <w:tab/>
        <w:t>References</w:t>
      </w:r>
      <w:bookmarkEnd w:id="24"/>
    </w:p>
    <w:p w14:paraId="4C79ABB9" w14:textId="2FB7A452" w:rsidR="001A7448" w:rsidRPr="002304E4" w:rsidRDefault="001A7448" w:rsidP="001A7448">
      <w:pPr>
        <w:pStyle w:val="EX"/>
      </w:pPr>
      <w:r w:rsidRPr="002304E4">
        <w:t>[1]</w:t>
      </w:r>
      <w:r w:rsidRPr="002304E4">
        <w:tab/>
      </w:r>
      <w:bookmarkStart w:id="25" w:name="_Hlk87610176"/>
      <w:r w:rsidR="002304E4" w:rsidRPr="002304E4">
        <w:t>R5-215708</w:t>
      </w:r>
      <w:r w:rsidRPr="002304E4">
        <w:t xml:space="preserve">: </w:t>
      </w:r>
      <w:proofErr w:type="gramStart"/>
      <w:r w:rsidRPr="002304E4">
        <w:t>"</w:t>
      </w:r>
      <w:r w:rsidR="002304E4" w:rsidRPr="002304E4">
        <w:t xml:space="preserve"> Discussion</w:t>
      </w:r>
      <w:proofErr w:type="gramEnd"/>
      <w:r w:rsidR="002304E4" w:rsidRPr="002304E4">
        <w:t xml:space="preserve"> paper on handling of work items on LTE CA configurations </w:t>
      </w:r>
      <w:r w:rsidRPr="002304E4">
        <w:t>".</w:t>
      </w:r>
      <w:bookmarkEnd w:id="25"/>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397DA31" w14:textId="77777777" w:rsidR="00080512" w:rsidRPr="002304E4" w:rsidRDefault="00080512">
      <w:pPr>
        <w:pStyle w:val="1"/>
      </w:pPr>
      <w:bookmarkStart w:id="27" w:name="definitions"/>
      <w:bookmarkStart w:id="28" w:name="_Toc133969097"/>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33969098"/>
      <w:r w:rsidRPr="002304E4">
        <w:t>3.1</w:t>
      </w:r>
      <w:r w:rsidRPr="002304E4">
        <w:tab/>
        <w:t>Terms</w:t>
      </w:r>
      <w:bookmarkEnd w:id="29"/>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30" w:name="_Toc133969099"/>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33969100"/>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33969101"/>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33969102"/>
      <w:r w:rsidRPr="002304E4">
        <w:t>4</w:t>
      </w:r>
      <w:r w:rsidR="00176CAD" w:rsidRPr="002304E4">
        <w:t>.1</w:t>
      </w:r>
      <w:r w:rsidR="00176CAD" w:rsidRPr="002304E4">
        <w:tab/>
        <w:t>General</w:t>
      </w:r>
      <w:bookmarkEnd w:id="34"/>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 xml:space="preserve">CA </w:t>
      </w:r>
      <w:proofErr w:type="spellStart"/>
      <w:r>
        <w:t>Config</w:t>
      </w:r>
      <w:proofErr w:type="spellEnd"/>
      <w:r>
        <w:t xml:space="preserve"> Status Report</w:t>
      </w:r>
    </w:p>
    <w:p w14:paraId="74A84ACE" w14:textId="57DD84A1" w:rsidR="00867D68" w:rsidRDefault="00867D68" w:rsidP="00867D68">
      <w:pPr>
        <w:pStyle w:val="2"/>
      </w:pPr>
      <w:bookmarkStart w:id="35" w:name="_Toc133969103"/>
      <w:r w:rsidRPr="00867D68">
        <w:lastRenderedPageBreak/>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2"/>
      </w:pPr>
      <w:bookmarkStart w:id="37" w:name="_Toc133969104"/>
      <w:r w:rsidRPr="00867D68">
        <w:t>4.</w:t>
      </w:r>
      <w:r>
        <w:t>3</w:t>
      </w:r>
      <w:r w:rsidRPr="00867D68">
        <w:tab/>
      </w:r>
      <w:r>
        <w:t>"</w:t>
      </w:r>
      <w:r w:rsidRPr="006C537B">
        <w:t>E-UTRA CA Configurations</w:t>
      </w:r>
      <w:r>
        <w:t>"</w:t>
      </w:r>
      <w:r w:rsidRPr="00867D68">
        <w:t xml:space="preserve"> worksheet</w:t>
      </w:r>
      <w:bookmarkEnd w:id="37"/>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3B61A2A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7B3872" w:rsidRPr="00BB11A8" w:rsidRDefault="007B387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7B3872" w:rsidRPr="00BB11A8" w:rsidRDefault="007B387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7B3872" w:rsidRPr="00BB11A8" w:rsidRDefault="007B387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7B3872" w:rsidRPr="00BB11A8" w:rsidRDefault="007B387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7B3872" w:rsidRPr="00453124" w:rsidRDefault="007B387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7B3872" w:rsidRPr="00453124" w:rsidRDefault="007B387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2"/>
      </w:pPr>
      <w:bookmarkStart w:id="38" w:name="_Toc133969105"/>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38"/>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 xml:space="preserve">The worksheet "CA </w:t>
      </w:r>
      <w:proofErr w:type="spellStart"/>
      <w:r>
        <w:t>Config</w:t>
      </w:r>
      <w:proofErr w:type="spellEnd"/>
      <w:r>
        <w:t xml:space="preserve"> Status Report" shows the latest created E-UTRA CA configuration status report.</w:t>
      </w:r>
    </w:p>
    <w:p w14:paraId="16DF120F" w14:textId="77777777" w:rsidR="002731FF" w:rsidRDefault="002731FF" w:rsidP="002731FF">
      <w:pPr>
        <w:pStyle w:val="B1"/>
        <w:ind w:left="0" w:firstLine="0"/>
      </w:pPr>
      <w:r>
        <w:t xml:space="preserve">A status report is created by double-click on </w:t>
      </w:r>
      <w:proofErr w:type="gramStart"/>
      <w:r>
        <w:t>a</w:t>
      </w:r>
      <w:proofErr w:type="gramEnd"/>
      <w:r>
        <w:t xml:space="preserve">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r>
      <w:proofErr w:type="gramStart"/>
      <w:r>
        <w:t>Status  of</w:t>
      </w:r>
      <w:proofErr w:type="gramEnd"/>
      <w:r>
        <w:t xml:space="preserve">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9" w:name="_Toc133969106"/>
      <w:r w:rsidRPr="00A95FDB">
        <w:t>5</w:t>
      </w:r>
      <w:r w:rsidR="00D8058B" w:rsidRPr="00A95FDB">
        <w:tab/>
      </w:r>
      <w:bookmarkStart w:id="40"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40"/>
    </w:p>
    <w:p w14:paraId="0B00B070" w14:textId="5AFC2D1A" w:rsidR="00EF458D" w:rsidRDefault="00EF458D" w:rsidP="00EF458D">
      <w:pPr>
        <w:pStyle w:val="2"/>
      </w:pPr>
      <w:bookmarkStart w:id="41"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1"/>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2" w:name="_Toc133969108"/>
      <w:r>
        <w:t>5.2</w:t>
      </w:r>
      <w:r>
        <w:tab/>
        <w:t>Using the E-UTRA CA configuration WP</w:t>
      </w:r>
      <w:bookmarkEnd w:id="42"/>
      <w:r>
        <w:t xml:space="preserve"> </w:t>
      </w:r>
    </w:p>
    <w:p w14:paraId="29706B41" w14:textId="152C1762" w:rsidR="00091D02" w:rsidRDefault="00091D02" w:rsidP="00091D02">
      <w:pPr>
        <w:pStyle w:val="3"/>
      </w:pPr>
      <w:bookmarkStart w:id="43" w:name="_Toc133969109"/>
      <w:r>
        <w:t>5.2.1</w:t>
      </w:r>
      <w:r>
        <w:tab/>
        <w:t>General</w:t>
      </w:r>
      <w:bookmarkEnd w:id="43"/>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4" w:name="_Toc133969110"/>
      <w:r>
        <w:t>5.2.2</w:t>
      </w:r>
      <w:r>
        <w:tab/>
        <w:t>Maintaining the WP</w:t>
      </w:r>
      <w:bookmarkEnd w:id="44"/>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5" w:name="_Toc133969111"/>
      <w:r>
        <w:t>5.2.3</w:t>
      </w:r>
      <w:r>
        <w:tab/>
        <w:t xml:space="preserve">Splitting </w:t>
      </w:r>
      <w:r w:rsidR="004E46D9">
        <w:t>a</w:t>
      </w:r>
      <w:r>
        <w:t xml:space="preserve"> WP between completed and not completed E-UTRA CA configurations</w:t>
      </w:r>
      <w:bookmarkEnd w:id="45"/>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6"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6"/>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7"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7"/>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8" w:name="_Toc133969114"/>
      <w:r>
        <w:t>6</w:t>
      </w:r>
      <w:r>
        <w:tab/>
        <w:t xml:space="preserve">PRD rapporteur </w:t>
      </w:r>
      <w:r w:rsidRPr="00A95FDB">
        <w:t>guide</w:t>
      </w:r>
      <w:r>
        <w:t>lines</w:t>
      </w:r>
      <w:bookmarkEnd w:id="48"/>
    </w:p>
    <w:p w14:paraId="7618FD3A" w14:textId="2BDBDD1D" w:rsidR="006B417B" w:rsidRDefault="006B417B" w:rsidP="006B417B">
      <w:pPr>
        <w:pStyle w:val="2"/>
      </w:pPr>
      <w:bookmarkStart w:id="49" w:name="_Toc133969115"/>
      <w:r>
        <w:t>6.1</w:t>
      </w:r>
      <w:r w:rsidRPr="00A95FDB">
        <w:tab/>
      </w:r>
      <w:r>
        <w:t>Handling assignment requests</w:t>
      </w:r>
      <w:bookmarkEnd w:id="49"/>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5C4D22D6"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163E5B63"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50"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50"/>
    </w:p>
    <w:p w14:paraId="4360FB18" w14:textId="53AAA728" w:rsidR="00666CC7" w:rsidRDefault="00666CC7" w:rsidP="00666CC7">
      <w:pPr>
        <w:pStyle w:val="3"/>
      </w:pPr>
      <w:bookmarkStart w:id="51" w:name="_Toc133969117"/>
      <w:r>
        <w:t>6.2.1</w:t>
      </w:r>
      <w:r w:rsidRPr="00A95FDB">
        <w:tab/>
      </w:r>
      <w:r>
        <w:t>Update of the "E-UTRA CA Configurations" work sheet</w:t>
      </w:r>
      <w:bookmarkEnd w:id="51"/>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7144B12A"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2" w:name="_Hlk88050158"/>
      <w:r w:rsidRPr="00B338A1">
        <w:rPr>
          <w:b/>
          <w:bCs/>
        </w:rPr>
        <w:t>CA_1A-3A-5A-7A</w:t>
      </w:r>
      <w:bookmarkEnd w:id="5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734D8E0B" w:rsidR="00666CC7" w:rsidRDefault="006E6825" w:rsidP="00666CC7">
      <w:pPr>
        <w:pStyle w:val="3"/>
      </w:pPr>
      <w:bookmarkStart w:id="53" w:name="_Toc133969118"/>
      <w:r>
        <w:t>6.2.2</w:t>
      </w:r>
      <w:r w:rsidR="00666CC7" w:rsidRPr="00A95FDB">
        <w:tab/>
      </w:r>
      <w:r w:rsidR="00666CC7">
        <w:t>Update of the "Support data" work sheet</w:t>
      </w:r>
      <w:bookmarkEnd w:id="5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4"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4"/>
    </w:p>
    <w:p w14:paraId="0EC9D37F" w14:textId="61D966B4" w:rsidR="00E871F8" w:rsidRDefault="00694C7C" w:rsidP="00E871F8">
      <w:pPr>
        <w:pStyle w:val="3"/>
      </w:pPr>
      <w:bookmarkStart w:id="55" w:name="_Toc133969120"/>
      <w:r>
        <w:t>6.3.1</w:t>
      </w:r>
      <w:r w:rsidR="00E871F8" w:rsidRPr="00A95FDB">
        <w:tab/>
      </w:r>
      <w:r w:rsidR="00E871F8">
        <w:t>Update status of E-UTRA CA Configurations</w:t>
      </w:r>
      <w:bookmarkEnd w:id="55"/>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6" w:name="_Hlk128486733"/>
      <w:r w:rsidR="00091D02">
        <w:t xml:space="preserve">TS 36.521-2 [3] </w:t>
      </w:r>
      <w:bookmarkEnd w:id="56"/>
      <w:r w:rsidR="00091D02">
        <w:t>confirming the completion of the E-UTRA CA configuration(s).</w:t>
      </w:r>
    </w:p>
    <w:p w14:paraId="3AF8AB24" w14:textId="40A11D0D" w:rsidR="00E871F8" w:rsidRDefault="00694C7C" w:rsidP="00E871F8">
      <w:pPr>
        <w:pStyle w:val="3"/>
      </w:pPr>
      <w:bookmarkStart w:id="57" w:name="_Toc133969121"/>
      <w:r>
        <w:t>6.3.2</w:t>
      </w:r>
      <w:r w:rsidR="00E871F8" w:rsidRPr="00A95FDB">
        <w:tab/>
      </w:r>
      <w:r w:rsidR="00E871F8">
        <w:t xml:space="preserve">Update </w:t>
      </w:r>
      <w:r w:rsidR="0093397E">
        <w:t>when a RAN5 E-UTRA CA WI is closed</w:t>
      </w:r>
      <w:bookmarkEnd w:id="57"/>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58" w:name="_Toc133969122"/>
      <w:r>
        <w:t>6.3.3</w:t>
      </w:r>
      <w:r w:rsidR="0093397E" w:rsidRPr="00A95FDB">
        <w:tab/>
      </w:r>
      <w:r w:rsidR="0093397E">
        <w:t>Update when all configurations in a RAN5 E-UTRA CA WI have been completed</w:t>
      </w:r>
      <w:bookmarkEnd w:id="58"/>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dd "</w:t>
      </w:r>
      <w:proofErr w:type="spellStart"/>
      <w:r w:rsidR="00F426F1">
        <w:t>TEIx_Text</w:t>
      </w:r>
      <w:proofErr w:type="spellEnd"/>
      <w:r w:rsidR="00F426F1">
        <w:t xml:space="preserve">,"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proofErr w:type="spellStart"/>
      <w:r>
        <w:t>teh</w:t>
      </w:r>
      <w:proofErr w:type="spellEnd"/>
      <w:r>
        <w:t xml:space="preserve"> release, e.g. 15 </w:t>
      </w:r>
      <w:proofErr w:type="spellStart"/>
      <w:r>
        <w:t>fpor</w:t>
      </w:r>
      <w:proofErr w:type="spellEnd"/>
      <w:r>
        <w:t xml:space="preserve"> Rel-15 etc.</w:t>
      </w:r>
    </w:p>
    <w:p w14:paraId="6CC7656F" w14:textId="09D6F1F1" w:rsidR="00ED0D5B" w:rsidRDefault="00694C7C" w:rsidP="001C5A18">
      <w:pPr>
        <w:pStyle w:val="3"/>
      </w:pPr>
      <w:bookmarkStart w:id="59" w:name="_Toc133969123"/>
      <w:r>
        <w:t>6.3.4</w:t>
      </w:r>
      <w:r w:rsidR="001C5A18" w:rsidRPr="00A95FDB">
        <w:tab/>
      </w:r>
      <w:r w:rsidR="001C5A18">
        <w:t>Update of Annex B in TS 36.521-2 when status in</w:t>
      </w:r>
      <w:r w:rsidR="00ED0D5B">
        <w:t xml:space="preserve"> PRD20 CA list is changed</w:t>
      </w:r>
      <w:bookmarkEnd w:id="59"/>
    </w:p>
    <w:p w14:paraId="2330A9C0" w14:textId="498D438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w:t>
      </w:r>
      <w:proofErr w:type="gramStart"/>
      <w:r w:rsidR="00670779">
        <w:t xml:space="preserve">the </w:t>
      </w:r>
      <w:r>
        <w:t xml:space="preserve"> PRD20</w:t>
      </w:r>
      <w:proofErr w:type="gramEnd"/>
      <w:r>
        <w:t xml:space="preserve">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0" w:name="_Toc133969124"/>
      <w:r>
        <w:t>6.4</w:t>
      </w:r>
      <w:r w:rsidRPr="00A95FDB">
        <w:tab/>
      </w:r>
      <w:r>
        <w:t>Update the WP template</w:t>
      </w:r>
      <w:bookmarkEnd w:id="60"/>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1" w:name="_Toc133969125"/>
      <w:r>
        <w:t>6.5</w:t>
      </w:r>
      <w:r>
        <w:tab/>
        <w:t>Update when PRD20 rapporteur is changed</w:t>
      </w:r>
      <w:bookmarkEnd w:id="61"/>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2" w:name="_Toc133969126"/>
      <w:r w:rsidRPr="00A95FDB">
        <w:t xml:space="preserve">Annex </w:t>
      </w:r>
      <w:r w:rsidR="009436C1" w:rsidRPr="00A95FDB">
        <w:t>A</w:t>
      </w:r>
      <w:r w:rsidRPr="00A95FDB">
        <w:t xml:space="preserve"> (informative)</w:t>
      </w:r>
      <w:proofErr w:type="gramStart"/>
      <w:r w:rsidRPr="00A95FDB">
        <w:t>:</w:t>
      </w:r>
      <w:proofErr w:type="gramEnd"/>
      <w:r w:rsidRPr="00A95FDB">
        <w:br/>
        <w:t>Change history</w:t>
      </w:r>
      <w:bookmarkEnd w:id="6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3" w:name="historyclause"/>
            <w:bookmarkEnd w:id="6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proofErr w:type="spellStart"/>
            <w:r w:rsidRPr="00A95FDB">
              <w:rPr>
                <w:b/>
                <w:sz w:val="16"/>
              </w:rPr>
              <w:t>TDoc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w:t>
            </w:r>
            <w:r w:rsidR="00A622CA">
              <w:rPr>
                <w:sz w:val="16"/>
                <w:lang w:eastAsia="zh-CN"/>
              </w:rPr>
              <w:t>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rFonts w:hint="eastAsia"/>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rFonts w:hint="eastAsia"/>
                <w:sz w:val="16"/>
                <w:lang w:eastAsia="zh-CN"/>
              </w:rPr>
            </w:pPr>
            <w:r>
              <w:rPr>
                <w:rFonts w:hint="eastAsia"/>
                <w:sz w:val="16"/>
                <w:lang w:eastAsia="zh-CN"/>
              </w:rPr>
              <w:t>R</w:t>
            </w:r>
            <w:r>
              <w:rPr>
                <w:sz w:val="16"/>
                <w:lang w:eastAsia="zh-CN"/>
              </w:rPr>
              <w:t>AN5#</w:t>
            </w:r>
            <w:r>
              <w:rPr>
                <w:sz w:val="16"/>
                <w:lang w:eastAsia="zh-CN"/>
              </w:rPr>
              <w:t>100</w:t>
            </w:r>
          </w:p>
        </w:tc>
        <w:tc>
          <w:tcPr>
            <w:tcW w:w="1094" w:type="dxa"/>
            <w:shd w:val="solid" w:color="FFFFFF" w:fill="auto"/>
          </w:tcPr>
          <w:p w14:paraId="6B2748B3" w14:textId="21975236" w:rsidR="00A622CA" w:rsidRDefault="00A622CA" w:rsidP="00D95889">
            <w:pPr>
              <w:pStyle w:val="TAL"/>
              <w:rPr>
                <w:rFonts w:hint="eastAsia"/>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rFonts w:hint="eastAsia"/>
                <w:sz w:val="16"/>
                <w:lang w:eastAsia="zh-CN"/>
              </w:rPr>
            </w:pPr>
          </w:p>
        </w:tc>
        <w:tc>
          <w:tcPr>
            <w:tcW w:w="425" w:type="dxa"/>
            <w:shd w:val="solid" w:color="FFFFFF" w:fill="auto"/>
          </w:tcPr>
          <w:p w14:paraId="38C57BE0" w14:textId="77777777" w:rsidR="00A622CA" w:rsidRDefault="00A622CA" w:rsidP="00D95889">
            <w:pPr>
              <w:pStyle w:val="TAL"/>
              <w:rPr>
                <w:rFonts w:hint="eastAsia"/>
                <w:sz w:val="16"/>
                <w:lang w:eastAsia="zh-CN"/>
              </w:rPr>
            </w:pPr>
          </w:p>
        </w:tc>
        <w:tc>
          <w:tcPr>
            <w:tcW w:w="425" w:type="dxa"/>
            <w:shd w:val="solid" w:color="FFFFFF" w:fill="auto"/>
          </w:tcPr>
          <w:p w14:paraId="0B2E1340" w14:textId="77777777" w:rsidR="00A622CA" w:rsidRDefault="00A622CA" w:rsidP="00D95889">
            <w:pPr>
              <w:pStyle w:val="TAL"/>
              <w:rPr>
                <w:rFonts w:hint="eastAsia"/>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rFonts w:hint="eastAsia"/>
                <w:sz w:val="16"/>
                <w:szCs w:val="16"/>
                <w:lang w:eastAsia="zh-CN"/>
              </w:rPr>
            </w:pPr>
            <w:r>
              <w:rPr>
                <w:rFonts w:hint="eastAsia"/>
                <w:sz w:val="16"/>
                <w:szCs w:val="16"/>
                <w:lang w:eastAsia="zh-CN"/>
              </w:rPr>
              <w:t>1</w:t>
            </w:r>
            <w:r>
              <w:rPr>
                <w:sz w:val="16"/>
                <w:szCs w:val="16"/>
                <w:lang w:eastAsia="zh-CN"/>
              </w:rPr>
              <w:t>.4</w:t>
            </w:r>
            <w:r>
              <w:rPr>
                <w:sz w:val="16"/>
                <w:szCs w:val="16"/>
                <w:lang w:eastAsia="zh-CN"/>
              </w:rPr>
              <w:t>.0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9BEA1" w14:textId="77777777" w:rsidR="00DD6D5A" w:rsidRDefault="00DD6D5A">
      <w:r>
        <w:separator/>
      </w:r>
    </w:p>
  </w:endnote>
  <w:endnote w:type="continuationSeparator" w:id="0">
    <w:p w14:paraId="505E6A72" w14:textId="77777777" w:rsidR="00DD6D5A" w:rsidRDefault="00DD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D9662" w14:textId="77777777" w:rsidR="007B3872" w:rsidRDefault="007B38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1E11F" w14:textId="77777777" w:rsidR="007B3872" w:rsidRDefault="007B387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EB1C" w14:textId="77777777" w:rsidR="007B3872" w:rsidRDefault="007B387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7B3872" w:rsidRDefault="007B38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E8630" w14:textId="77777777" w:rsidR="00DD6D5A" w:rsidRDefault="00DD6D5A">
      <w:r>
        <w:separator/>
      </w:r>
    </w:p>
  </w:footnote>
  <w:footnote w:type="continuationSeparator" w:id="0">
    <w:p w14:paraId="50353994" w14:textId="77777777" w:rsidR="00DD6D5A" w:rsidRDefault="00DD6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8A22" w14:textId="77777777" w:rsidR="007B3872" w:rsidRDefault="007B387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4C9FC" w14:textId="77777777" w:rsidR="007B3872" w:rsidRDefault="007B387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1759C" w14:textId="77777777" w:rsidR="007B3872" w:rsidRDefault="007B387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7B3872" w:rsidRDefault="007B38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EA6">
      <w:rPr>
        <w:rFonts w:ascii="Arial" w:hAnsi="Arial" w:cs="Arial"/>
        <w:b/>
        <w:noProof/>
        <w:sz w:val="18"/>
        <w:szCs w:val="18"/>
      </w:rPr>
      <w:t>3GPP RAN5 PRD 20 Draft v1.4.0 (2023-08)</w:t>
    </w:r>
    <w:r>
      <w:rPr>
        <w:rFonts w:ascii="Arial" w:hAnsi="Arial" w:cs="Arial"/>
        <w:b/>
        <w:sz w:val="18"/>
        <w:szCs w:val="18"/>
      </w:rPr>
      <w:fldChar w:fldCharType="end"/>
    </w:r>
  </w:p>
  <w:p w14:paraId="63ED5F02" w14:textId="77777777" w:rsidR="007B3872" w:rsidRDefault="007B3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2EA6">
      <w:rPr>
        <w:rFonts w:ascii="Arial" w:hAnsi="Arial" w:cs="Arial"/>
        <w:b/>
        <w:noProof/>
        <w:sz w:val="18"/>
        <w:szCs w:val="18"/>
      </w:rPr>
      <w:t>6</w:t>
    </w:r>
    <w:r>
      <w:rPr>
        <w:rFonts w:ascii="Arial" w:hAnsi="Arial" w:cs="Arial"/>
        <w:b/>
        <w:sz w:val="18"/>
        <w:szCs w:val="18"/>
      </w:rPr>
      <w:fldChar w:fldCharType="end"/>
    </w:r>
  </w:p>
  <w:p w14:paraId="2462B8DA" w14:textId="5993A966" w:rsidR="007B3872" w:rsidRDefault="007B38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EA6">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7B3872" w:rsidRDefault="007B38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0C09"/>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22CA"/>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D0D5B"/>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D4878-8E03-4119-8CBF-580B3961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4688</Words>
  <Characters>26725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2</cp:revision>
  <cp:lastPrinted>2019-02-25T14:05:00Z</cp:lastPrinted>
  <dcterms:created xsi:type="dcterms:W3CDTF">2023-08-30T08:10:00Z</dcterms:created>
  <dcterms:modified xsi:type="dcterms:W3CDTF">2023-08-30T08:10:00Z</dcterms:modified>
</cp:coreProperties>
</file>