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4C2A618"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527012">
        <w:t xml:space="preserve"> </w:t>
      </w:r>
      <w:r w:rsidR="00F45E5F">
        <w:t xml:space="preserve">  </w:t>
      </w:r>
      <w:r w:rsidRPr="004266F6">
        <w:t>R</w:t>
      </w:r>
      <w:r w:rsidR="00CF7EA0">
        <w:t>5</w:t>
      </w:r>
      <w:r w:rsidRPr="004266F6">
        <w:t>-</w:t>
      </w:r>
      <w:r w:rsidR="00DB2F35">
        <w:t>2</w:t>
      </w:r>
      <w:r w:rsidR="00CA4DE2">
        <w:t>2</w:t>
      </w:r>
      <w:r w:rsidR="00793992">
        <w:t>13</w:t>
      </w:r>
      <w:r w:rsidR="006F56D4">
        <w:t>60</w:t>
      </w:r>
      <w:r w:rsidR="00E05732" w:rsidRPr="00E05732">
        <w:rPr>
          <w:highlight w:val="yellow"/>
        </w:rPr>
        <w:t>r</w:t>
      </w:r>
      <w:r w:rsidR="00525701" w:rsidRPr="00525701">
        <w:rPr>
          <w:highlight w:val="yellow"/>
        </w:rPr>
        <w:t>2</w:t>
      </w:r>
    </w:p>
    <w:p w14:paraId="1C54FDC5" w14:textId="1D66CB49" w:rsidR="00D309CC" w:rsidRPr="00FD166F" w:rsidRDefault="00DB2F35" w:rsidP="00D46431">
      <w:pPr>
        <w:pStyle w:val="CH"/>
        <w:tabs>
          <w:tab w:val="clear" w:pos="7920"/>
        </w:tabs>
        <w:rPr>
          <w:b w:val="0"/>
        </w:rPr>
      </w:pPr>
      <w:r>
        <w:t>Electronic Meeting</w:t>
      </w:r>
      <w:r w:rsidR="004266F6" w:rsidRPr="004266F6">
        <w:t xml:space="preserve">, </w:t>
      </w:r>
      <w:r w:rsidR="00CA4DE2">
        <w:t>2</w:t>
      </w:r>
      <w:r w:rsidR="006F56D4">
        <w:t>1</w:t>
      </w:r>
      <w:r w:rsidR="006F56D4" w:rsidRPr="006F56D4">
        <w:rPr>
          <w:vertAlign w:val="superscript"/>
        </w:rPr>
        <w:t>st</w:t>
      </w:r>
      <w:r w:rsidR="006F56D4">
        <w:t xml:space="preserve"> Feb</w:t>
      </w:r>
      <w:r>
        <w:t xml:space="preserve"> – </w:t>
      </w:r>
      <w:r w:rsidR="006F56D4">
        <w:t>4</w:t>
      </w:r>
      <w:r w:rsidR="006F56D4" w:rsidRPr="006F56D4">
        <w:rPr>
          <w:vertAlign w:val="superscript"/>
        </w:rPr>
        <w:t>th</w:t>
      </w:r>
      <w:r w:rsidR="006F56D4">
        <w:t xml:space="preserve"> </w:t>
      </w:r>
      <w:r w:rsidR="00CA4DE2">
        <w:t>Mar</w:t>
      </w:r>
      <w:r>
        <w:t xml:space="preserve"> 202</w:t>
      </w:r>
      <w:r w:rsidR="00CA4DE2">
        <w:t>2</w:t>
      </w:r>
      <w:r w:rsidR="00D46431">
        <w:tab/>
      </w:r>
    </w:p>
    <w:p w14:paraId="03983AD9" w14:textId="77777777" w:rsidR="00D309CC" w:rsidRDefault="00D309CC" w:rsidP="00D309CC">
      <w:pPr>
        <w:tabs>
          <w:tab w:val="left" w:pos="2160"/>
        </w:tabs>
        <w:rPr>
          <w:rFonts w:ascii="Arial" w:hAnsi="Arial" w:cs="Arial"/>
          <w:b/>
        </w:rPr>
      </w:pPr>
    </w:p>
    <w:p w14:paraId="021646DD" w14:textId="4B77AD13" w:rsidR="00DB2F35" w:rsidRPr="00DB2F35" w:rsidRDefault="00D309CC" w:rsidP="00DB2F35">
      <w:pPr>
        <w:pStyle w:val="CH"/>
        <w:spacing w:after="180"/>
      </w:pPr>
      <w:r w:rsidRPr="004266F6">
        <w:t>Agenda item:</w:t>
      </w:r>
      <w:r w:rsidRPr="004266F6">
        <w:tab/>
      </w:r>
      <w:r w:rsidR="0014035F">
        <w:t>5.3.</w:t>
      </w:r>
      <w:r w:rsidR="006F56D4">
        <w:t>40</w:t>
      </w:r>
      <w:r w:rsidR="0014035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1DB3ADB9" w:rsidR="008E7986" w:rsidRPr="00DB2F35" w:rsidRDefault="008E7986" w:rsidP="008E7986">
      <w:pPr>
        <w:pStyle w:val="Heading1"/>
        <w:rPr>
          <w:rFonts w:cs="Arial"/>
        </w:rPr>
      </w:pPr>
      <w:r w:rsidRPr="00DB2F35">
        <w:rPr>
          <w:rFonts w:cs="Arial"/>
        </w:rPr>
        <w:t>1</w:t>
      </w:r>
      <w:r w:rsidRPr="00DB2F35">
        <w:rPr>
          <w:rFonts w:cs="Arial"/>
        </w:rPr>
        <w:tab/>
      </w:r>
      <w:r w:rsidR="006F56D4">
        <w:rPr>
          <w:rFonts w:cs="Arial"/>
        </w:rPr>
        <w:t>Summary</w:t>
      </w:r>
    </w:p>
    <w:p w14:paraId="442F1BE1" w14:textId="09F4EC83" w:rsidR="00AF4320" w:rsidRDefault="006F56D4" w:rsidP="009A4A3B">
      <w:r>
        <w:rPr>
          <w:rFonts w:eastAsiaTheme="minorEastAsia"/>
        </w:rPr>
        <w:t>This is the cover page associated with the draft RAN5 internal work plan that is being introduced to track progress of incorporation of TR 38.884 outcomes into RAN5 test specifications.</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10D41005" w14:textId="033F9C60"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90503" w14:textId="77777777" w:rsidR="007507C5" w:rsidRDefault="007507C5">
      <w:r>
        <w:separator/>
      </w:r>
    </w:p>
  </w:endnote>
  <w:endnote w:type="continuationSeparator" w:id="0">
    <w:p w14:paraId="3DA3A29F" w14:textId="77777777" w:rsidR="007507C5" w:rsidRDefault="0075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EC56" w14:textId="77777777" w:rsidR="007507C5" w:rsidRDefault="007507C5">
      <w:r>
        <w:separator/>
      </w:r>
    </w:p>
  </w:footnote>
  <w:footnote w:type="continuationSeparator" w:id="0">
    <w:p w14:paraId="3074285E" w14:textId="77777777" w:rsidR="007507C5" w:rsidRDefault="00750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3"/>
  </w:num>
  <w:num w:numId="6">
    <w:abstractNumId w:val="3"/>
  </w:num>
  <w:num w:numId="7">
    <w:abstractNumId w:val="12"/>
  </w:num>
  <w:num w:numId="8">
    <w:abstractNumId w:val="4"/>
  </w:num>
  <w:num w:numId="9">
    <w:abstractNumId w:val="16"/>
  </w:num>
  <w:num w:numId="10">
    <w:abstractNumId w:val="11"/>
  </w:num>
  <w:num w:numId="11">
    <w:abstractNumId w:val="14"/>
  </w:num>
  <w:num w:numId="12">
    <w:abstractNumId w:val="15"/>
  </w:num>
  <w:num w:numId="13">
    <w:abstractNumId w:val="17"/>
  </w:num>
  <w:num w:numId="14">
    <w:abstractNumId w:val="8"/>
  </w:num>
  <w:num w:numId="15">
    <w:abstractNumId w:val="5"/>
  </w:num>
  <w:num w:numId="16">
    <w:abstractNumId w:val="20"/>
  </w:num>
  <w:num w:numId="17">
    <w:abstractNumId w:val="10"/>
  </w:num>
  <w:num w:numId="18">
    <w:abstractNumId w:val="13"/>
  </w:num>
  <w:num w:numId="19">
    <w:abstractNumId w:val="18"/>
  </w:num>
  <w:num w:numId="20">
    <w:abstractNumId w:val="9"/>
  </w:num>
  <w:num w:numId="21">
    <w:abstractNumId w:val="7"/>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5701"/>
    <w:rsid w:val="00527012"/>
    <w:rsid w:val="0053388B"/>
    <w:rsid w:val="00535773"/>
    <w:rsid w:val="00543E6C"/>
    <w:rsid w:val="005613DC"/>
    <w:rsid w:val="00565087"/>
    <w:rsid w:val="00572734"/>
    <w:rsid w:val="00572E14"/>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6F56D4"/>
    <w:rsid w:val="007112F8"/>
    <w:rsid w:val="00713C44"/>
    <w:rsid w:val="007267D3"/>
    <w:rsid w:val="00727FD0"/>
    <w:rsid w:val="00734A5B"/>
    <w:rsid w:val="0074026F"/>
    <w:rsid w:val="007429F6"/>
    <w:rsid w:val="00744E76"/>
    <w:rsid w:val="007468ED"/>
    <w:rsid w:val="007507C5"/>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E29E4"/>
    <w:rsid w:val="007E52EC"/>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54BA"/>
    <w:rsid w:val="00B06C87"/>
    <w:rsid w:val="00B15449"/>
    <w:rsid w:val="00B26396"/>
    <w:rsid w:val="00B32A91"/>
    <w:rsid w:val="00B456DF"/>
    <w:rsid w:val="00B75855"/>
    <w:rsid w:val="00B93086"/>
    <w:rsid w:val="00B9499E"/>
    <w:rsid w:val="00B951CD"/>
    <w:rsid w:val="00BA19ED"/>
    <w:rsid w:val="00BA300B"/>
    <w:rsid w:val="00BA4B8D"/>
    <w:rsid w:val="00BB7655"/>
    <w:rsid w:val="00BC0F7D"/>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5732"/>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21311"/>
    <w:rsid w:val="00F22EC7"/>
    <w:rsid w:val="00F325C8"/>
    <w:rsid w:val="00F45941"/>
    <w:rsid w:val="00F45E5F"/>
    <w:rsid w:val="00F57E6F"/>
    <w:rsid w:val="00F620A8"/>
    <w:rsid w:val="00F62AEB"/>
    <w:rsid w:val="00F653B8"/>
    <w:rsid w:val="00F70647"/>
    <w:rsid w:val="00F7181E"/>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165</TotalTime>
  <Pages>1</Pages>
  <Words>138</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16</cp:revision>
  <cp:lastPrinted>2019-02-25T23:05:00Z</cp:lastPrinted>
  <dcterms:created xsi:type="dcterms:W3CDTF">2021-11-11T19:57:00Z</dcterms:created>
  <dcterms:modified xsi:type="dcterms:W3CDTF">2022-03-01T18:22:00Z</dcterms:modified>
  <cp:category/>
</cp:coreProperties>
</file>