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A1CF50" w14:textId="303EE663" w:rsidR="004D5A98" w:rsidRDefault="004D5A98" w:rsidP="00590A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</w:t>
        </w:r>
        <w:r w:rsidR="000A3AF3">
          <w:rPr>
            <w:rFonts w:hint="eastAsia"/>
            <w:b/>
            <w:noProof/>
            <w:sz w:val="24"/>
            <w:lang w:eastAsia="zh-CN"/>
          </w:rPr>
          <w:t>3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R5-21</w:t>
        </w:r>
        <w:r w:rsidR="00882D39">
          <w:rPr>
            <w:b/>
            <w:i/>
            <w:noProof/>
            <w:sz w:val="28"/>
          </w:rPr>
          <w:t>7287</w:t>
        </w:r>
      </w:fldSimple>
      <w:r w:rsidR="007B57CE" w:rsidRPr="007B57CE">
        <w:rPr>
          <w:rFonts w:hint="eastAsia"/>
          <w:b/>
          <w:i/>
          <w:noProof/>
          <w:sz w:val="28"/>
          <w:highlight w:val="cyan"/>
          <w:lang w:eastAsia="zh-CN"/>
        </w:rPr>
        <w:t>r1</w:t>
      </w:r>
    </w:p>
    <w:p w14:paraId="0DAC94D6" w14:textId="77777777" w:rsidR="000A3AF3" w:rsidRPr="00930897" w:rsidRDefault="000A3AF3" w:rsidP="000A3AF3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930897">
        <w:rPr>
          <w:rFonts w:ascii="Arial" w:eastAsia="宋体" w:hAnsi="Arial"/>
          <w:b/>
          <w:noProof/>
          <w:sz w:val="24"/>
        </w:rPr>
        <w:t>Electronic Meeting</w:t>
      </w:r>
      <w:r w:rsidRPr="00930897">
        <w:rPr>
          <w:rFonts w:ascii="Arial" w:eastAsia="宋体" w:hAnsi="Arial"/>
        </w:rPr>
        <w:fldChar w:fldCharType="begin"/>
      </w:r>
      <w:r w:rsidRPr="00930897">
        <w:rPr>
          <w:rFonts w:ascii="Arial" w:eastAsia="宋体" w:hAnsi="Arial"/>
        </w:rPr>
        <w:instrText xml:space="preserve"> DOCPROPERTY  Country  \* MERGEFORMAT </w:instrText>
      </w:r>
      <w:r w:rsidRPr="00930897">
        <w:rPr>
          <w:rFonts w:ascii="Arial" w:eastAsia="宋体" w:hAnsi="Arial"/>
        </w:rPr>
        <w:fldChar w:fldCharType="end"/>
      </w:r>
      <w:r w:rsidRPr="00930897">
        <w:rPr>
          <w:rFonts w:ascii="Arial" w:eastAsia="宋体" w:hAnsi="Arial"/>
          <w:b/>
          <w:noProof/>
          <w:sz w:val="24"/>
        </w:rPr>
        <w:t xml:space="preserve">, </w:t>
      </w:r>
      <w:r w:rsidRPr="00B64EAE">
        <w:rPr>
          <w:rFonts w:ascii="Arial" w:eastAsia="宋体" w:hAnsi="Arial" w:cs="Arial"/>
          <w:b/>
          <w:noProof/>
          <w:sz w:val="24"/>
        </w:rPr>
        <w:fldChar w:fldCharType="begin"/>
      </w:r>
      <w:r w:rsidRPr="00B64EAE">
        <w:rPr>
          <w:rFonts w:ascii="Arial" w:eastAsia="宋体" w:hAnsi="Arial" w:cs="Arial"/>
          <w:b/>
          <w:noProof/>
          <w:sz w:val="24"/>
        </w:rPr>
        <w:instrText xml:space="preserve"> DOCPROPERTY  StartDate  \* MERGEFORMAT </w:instrText>
      </w:r>
      <w:r w:rsidRPr="00B64EAE">
        <w:rPr>
          <w:rFonts w:ascii="Arial" w:eastAsia="宋体" w:hAnsi="Arial" w:cs="Arial"/>
          <w:b/>
          <w:noProof/>
          <w:sz w:val="24"/>
        </w:rPr>
        <w:fldChar w:fldCharType="separate"/>
      </w:r>
      <w:r w:rsidRPr="00B64EAE">
        <w:rPr>
          <w:rFonts w:ascii="Arial" w:hAnsi="Arial" w:cs="Arial"/>
          <w:b/>
          <w:noProof/>
          <w:sz w:val="24"/>
          <w:lang w:eastAsia="ja-JP"/>
        </w:rPr>
        <w:t>8</w:t>
      </w:r>
      <w:r w:rsidRPr="00B64EAE">
        <w:rPr>
          <w:rFonts w:ascii="Arial" w:eastAsia="宋体" w:hAnsi="Arial" w:cs="Arial"/>
          <w:b/>
          <w:noProof/>
          <w:sz w:val="24"/>
        </w:rPr>
        <w:t xml:space="preserve">th </w:t>
      </w:r>
      <w:r w:rsidRPr="00B64EAE">
        <w:rPr>
          <w:rFonts w:ascii="Arial" w:eastAsia="宋体" w:hAnsi="Arial" w:cs="Arial"/>
          <w:b/>
          <w:noProof/>
          <w:sz w:val="24"/>
        </w:rPr>
        <w:fldChar w:fldCharType="end"/>
      </w:r>
      <w:r w:rsidRPr="00B64EAE">
        <w:rPr>
          <w:rFonts w:ascii="Arial" w:hAnsi="Arial" w:cs="Arial"/>
          <w:b/>
          <w:noProof/>
          <w:sz w:val="24"/>
          <w:lang w:eastAsia="ja-JP"/>
        </w:rPr>
        <w:t>Nov</w:t>
      </w:r>
      <w:r w:rsidRPr="00B64EAE">
        <w:rPr>
          <w:rFonts w:ascii="Arial" w:eastAsia="宋体" w:hAnsi="Arial" w:cs="Arial"/>
          <w:b/>
          <w:noProof/>
          <w:sz w:val="24"/>
        </w:rPr>
        <w:t xml:space="preserve">– </w:t>
      </w:r>
      <w:r w:rsidRPr="00B64EAE">
        <w:rPr>
          <w:rFonts w:ascii="Arial" w:eastAsia="宋体" w:hAnsi="Arial" w:cs="Arial"/>
          <w:b/>
          <w:noProof/>
          <w:sz w:val="24"/>
        </w:rPr>
        <w:fldChar w:fldCharType="begin"/>
      </w:r>
      <w:r w:rsidRPr="00B64EAE">
        <w:rPr>
          <w:rFonts w:ascii="Arial" w:eastAsia="宋体" w:hAnsi="Arial" w:cs="Arial"/>
          <w:b/>
          <w:noProof/>
          <w:sz w:val="24"/>
        </w:rPr>
        <w:instrText xml:space="preserve"> DOCPROPERTY  EndDate  \* MERGEFORMAT </w:instrText>
      </w:r>
      <w:r w:rsidRPr="00B64EAE">
        <w:rPr>
          <w:rFonts w:ascii="Arial" w:eastAsia="宋体" w:hAnsi="Arial" w:cs="Arial"/>
          <w:b/>
          <w:noProof/>
          <w:sz w:val="24"/>
        </w:rPr>
        <w:fldChar w:fldCharType="separate"/>
      </w:r>
      <w:r w:rsidRPr="00B64EAE">
        <w:rPr>
          <w:rFonts w:ascii="Arial" w:eastAsia="宋体" w:hAnsi="Arial" w:cs="Arial"/>
          <w:b/>
          <w:noProof/>
          <w:sz w:val="24"/>
        </w:rPr>
        <w:t>19th Nov 20</w:t>
      </w:r>
      <w:r w:rsidRPr="00B64EAE">
        <w:rPr>
          <w:rFonts w:ascii="Arial" w:eastAsia="宋体" w:hAnsi="Arial" w:cs="Arial"/>
          <w:b/>
          <w:noProof/>
          <w:sz w:val="24"/>
        </w:rPr>
        <w:fldChar w:fldCharType="end"/>
      </w:r>
      <w:r w:rsidRPr="00B64EAE">
        <w:rPr>
          <w:rFonts w:ascii="Arial" w:eastAsia="宋体" w:hAnsi="Arial" w:cs="Arial"/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4012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B4012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4012A">
              <w:rPr>
                <w:i/>
                <w:noProof/>
                <w:sz w:val="14"/>
              </w:rPr>
              <w:t>CR-Form-v</w:t>
            </w:r>
            <w:r w:rsidR="008863B9" w:rsidRPr="00B4012A">
              <w:rPr>
                <w:i/>
                <w:noProof/>
                <w:sz w:val="14"/>
              </w:rPr>
              <w:t>12.</w:t>
            </w:r>
            <w:r w:rsidR="002E472E" w:rsidRPr="00B4012A">
              <w:rPr>
                <w:i/>
                <w:noProof/>
                <w:sz w:val="14"/>
              </w:rPr>
              <w:t>1</w:t>
            </w:r>
          </w:p>
        </w:tc>
      </w:tr>
      <w:tr w:rsidR="001E41F3" w:rsidRPr="00B4012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4012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4012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4012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4012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B4012A" w:rsidRDefault="00162A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B4012A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Pr="00B4012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4012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3593F7" w:rsidR="001E41F3" w:rsidRPr="00B4012A" w:rsidRDefault="00563DA3" w:rsidP="00563DA3">
            <w:pPr>
              <w:pStyle w:val="CRCoverPage"/>
              <w:spacing w:after="0"/>
              <w:jc w:val="right"/>
              <w:rPr>
                <w:noProof/>
              </w:rPr>
            </w:pPr>
            <w:r w:rsidRPr="00563DA3">
              <w:rPr>
                <w:b/>
                <w:noProof/>
                <w:sz w:val="28"/>
              </w:rPr>
              <w:t>2615</w:t>
            </w:r>
          </w:p>
        </w:tc>
        <w:tc>
          <w:tcPr>
            <w:tcW w:w="709" w:type="dxa"/>
          </w:tcPr>
          <w:p w14:paraId="09D2C09B" w14:textId="77777777" w:rsidR="001E41F3" w:rsidRPr="00B4012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4012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33B32E" w:rsidR="001E41F3" w:rsidRPr="00B4012A" w:rsidRDefault="00563D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4012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4012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1B79B" w:rsidR="001E41F3" w:rsidRPr="00B4012A" w:rsidRDefault="00162A55" w:rsidP="006A26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B4012A">
                <w:rPr>
                  <w:b/>
                  <w:noProof/>
                  <w:sz w:val="28"/>
                </w:rPr>
                <w:t>16.</w:t>
              </w:r>
              <w:r w:rsidR="006A2685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E13F3D" w:rsidRPr="00B4012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4012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4012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4012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4012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4012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4012A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B4012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4012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4012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4012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4012A">
              <w:rPr>
                <w:rFonts w:cs="Arial"/>
                <w:i/>
                <w:noProof/>
              </w:rPr>
              <w:t>on using this form</w:t>
            </w:r>
            <w:r w:rsidR="0051580D" w:rsidRPr="00B4012A">
              <w:rPr>
                <w:rFonts w:cs="Arial"/>
                <w:i/>
                <w:noProof/>
              </w:rPr>
              <w:t>: c</w:t>
            </w:r>
            <w:r w:rsidR="00F25D98" w:rsidRPr="00B4012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4012A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B4012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4012A">
              <w:rPr>
                <w:rFonts w:cs="Arial"/>
                <w:i/>
                <w:noProof/>
              </w:rPr>
              <w:t>.</w:t>
            </w:r>
          </w:p>
        </w:tc>
      </w:tr>
      <w:tr w:rsidR="001E41F3" w:rsidRPr="00B4012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4012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4012A" w14:paraId="0EE45D52" w14:textId="77777777" w:rsidTr="00A7671C">
        <w:tc>
          <w:tcPr>
            <w:tcW w:w="2835" w:type="dxa"/>
          </w:tcPr>
          <w:p w14:paraId="59860FA1" w14:textId="77777777" w:rsidR="00F25D98" w:rsidRPr="00B4012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Proposed change</w:t>
            </w:r>
            <w:r w:rsidR="00A7671C" w:rsidRPr="00B4012A">
              <w:rPr>
                <w:b/>
                <w:i/>
                <w:noProof/>
              </w:rPr>
              <w:t xml:space="preserve"> </w:t>
            </w:r>
            <w:r w:rsidRPr="00B4012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4012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4012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4012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4012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4012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4012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4012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4012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4012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4012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4012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4012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4012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4012A" w14:paraId="31618834" w14:textId="77777777" w:rsidTr="00ED5C22">
        <w:tc>
          <w:tcPr>
            <w:tcW w:w="9640" w:type="dxa"/>
            <w:gridSpan w:val="11"/>
          </w:tcPr>
          <w:p w14:paraId="55477508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58300953" w14:textId="77777777" w:rsidTr="00ED5C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401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Title:</w:t>
            </w:r>
            <w:r w:rsidRPr="00B4012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87FDE9" w:rsidR="001E41F3" w:rsidRPr="00B4012A" w:rsidRDefault="00162A55" w:rsidP="00556E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A2685" w:rsidRPr="006A2685">
                <w:t>Addition</w:t>
              </w:r>
              <w:r w:rsidR="002640DD" w:rsidRPr="00B4012A">
                <w:t xml:space="preserve"> of </w:t>
              </w:r>
              <w:r w:rsidR="002322F4">
                <w:rPr>
                  <w:rFonts w:hint="eastAsia"/>
                  <w:lang w:eastAsia="zh-CN"/>
                </w:rPr>
                <w:t xml:space="preserve">NR </w:t>
              </w:r>
              <w:r w:rsidR="006A2685">
                <w:rPr>
                  <w:rFonts w:hint="eastAsia"/>
                  <w:lang w:eastAsia="zh-CN"/>
                </w:rPr>
                <w:t>V2X</w:t>
              </w:r>
              <w:r w:rsidR="002640DD" w:rsidRPr="00B4012A">
                <w:t xml:space="preserve"> test case </w:t>
              </w:r>
              <w:r w:rsidR="0064779B">
                <w:t>1</w:t>
              </w:r>
              <w:r w:rsidR="0064779B">
                <w:rPr>
                  <w:rFonts w:hint="eastAsia"/>
                  <w:lang w:eastAsia="zh-CN"/>
                </w:rPr>
                <w:t>3</w:t>
              </w:r>
              <w:r w:rsidR="00556E0F">
                <w:t>.</w:t>
              </w:r>
              <w:r w:rsidR="00556E0F">
                <w:rPr>
                  <w:rFonts w:hint="eastAsia"/>
                  <w:lang w:eastAsia="zh-CN"/>
                </w:rPr>
                <w:t>2</w:t>
              </w:r>
              <w:r w:rsidR="006A2685" w:rsidRPr="006A2685">
                <w:t>.</w:t>
              </w:r>
              <w:r w:rsidR="00556E0F">
                <w:rPr>
                  <w:rFonts w:hint="eastAsia"/>
                  <w:lang w:eastAsia="zh-CN"/>
                </w:rPr>
                <w:t>5</w:t>
              </w:r>
            </w:fldSimple>
          </w:p>
        </w:tc>
      </w:tr>
      <w:tr w:rsidR="001E41F3" w:rsidRPr="00B4012A" w14:paraId="05C08479" w14:textId="77777777" w:rsidTr="00ED5C2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46D5D7C2" w14:textId="77777777" w:rsidTr="00ED5C2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401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A74753" w:rsidR="001E41F3" w:rsidRPr="00B4012A" w:rsidRDefault="001E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DIA, CATT</w:t>
            </w:r>
          </w:p>
        </w:tc>
      </w:tr>
      <w:tr w:rsidR="001E41F3" w:rsidRPr="00B4012A" w14:paraId="4196B218" w14:textId="77777777" w:rsidTr="00ED5C2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401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CA9E82" w:rsidR="001E41F3" w:rsidRPr="00B4012A" w:rsidRDefault="00CE336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4012A">
              <w:t>R5</w:t>
            </w:r>
            <w:r w:rsidR="002160D7" w:rsidRPr="00B4012A">
              <w:fldChar w:fldCharType="begin"/>
            </w:r>
            <w:r w:rsidR="002160D7" w:rsidRPr="00B4012A">
              <w:instrText xml:space="preserve"> DOCPROPERTY  SourceIfTsg  \* MERGEFORMAT </w:instrText>
            </w:r>
            <w:r w:rsidR="002160D7" w:rsidRPr="00B4012A">
              <w:fldChar w:fldCharType="end"/>
            </w:r>
          </w:p>
        </w:tc>
      </w:tr>
      <w:tr w:rsidR="001E41F3" w:rsidRPr="00B4012A" w14:paraId="76303739" w14:textId="77777777" w:rsidTr="00ED5C2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50563E52" w14:textId="77777777" w:rsidTr="00ED5C2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401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Work item code</w:t>
            </w:r>
            <w:r w:rsidR="0051580D" w:rsidRPr="00B4012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7EE1A0" w:rsidR="001E41F3" w:rsidRPr="00B4012A" w:rsidRDefault="006A2685">
            <w:pPr>
              <w:pStyle w:val="CRCoverPage"/>
              <w:spacing w:after="0"/>
              <w:ind w:left="100"/>
              <w:rPr>
                <w:noProof/>
              </w:rPr>
            </w:pPr>
            <w:r w:rsidRPr="006A2685"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4012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4012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4012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54AB52" w:rsidR="001E41F3" w:rsidRPr="00B4012A" w:rsidRDefault="00162A55" w:rsidP="00FA67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A2685">
                <w:rPr>
                  <w:noProof/>
                </w:rPr>
                <w:t>2021-</w:t>
              </w:r>
              <w:r w:rsidR="006A2685">
                <w:rPr>
                  <w:rFonts w:hint="eastAsia"/>
                  <w:noProof/>
                  <w:lang w:eastAsia="zh-CN"/>
                </w:rPr>
                <w:t>10</w:t>
              </w:r>
              <w:r w:rsidR="00D24991" w:rsidRPr="00B4012A">
                <w:rPr>
                  <w:noProof/>
                </w:rPr>
                <w:t>-</w:t>
              </w:r>
              <w:r w:rsidR="00FA67A5">
                <w:rPr>
                  <w:rFonts w:hint="eastAsia"/>
                  <w:noProof/>
                  <w:lang w:eastAsia="zh-CN"/>
                </w:rPr>
                <w:t>2</w:t>
              </w:r>
              <w:r w:rsidR="00D24991" w:rsidRPr="00B4012A">
                <w:rPr>
                  <w:noProof/>
                </w:rPr>
                <w:t>6</w:t>
              </w:r>
            </w:fldSimple>
          </w:p>
        </w:tc>
      </w:tr>
      <w:tr w:rsidR="001E41F3" w:rsidRPr="00B4012A" w14:paraId="690C7843" w14:textId="77777777" w:rsidTr="00ED5C2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13D4AF59" w14:textId="77777777" w:rsidTr="00ED5C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401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B4012A" w:rsidRDefault="00162A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B4012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4012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4012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B4012A" w:rsidRDefault="00162A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B4012A">
                <w:rPr>
                  <w:noProof/>
                </w:rPr>
                <w:t>Rel-16</w:t>
              </w:r>
            </w:fldSimple>
          </w:p>
        </w:tc>
      </w:tr>
      <w:tr w:rsidR="001E41F3" w:rsidRPr="00B4012A" w14:paraId="30122F0C" w14:textId="77777777" w:rsidTr="00ED5C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4012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4012A">
              <w:rPr>
                <w:i/>
                <w:noProof/>
                <w:sz w:val="18"/>
              </w:rPr>
              <w:t xml:space="preserve">Use </w:t>
            </w:r>
            <w:r w:rsidRPr="00B4012A">
              <w:rPr>
                <w:i/>
                <w:noProof/>
                <w:sz w:val="18"/>
                <w:u w:val="single"/>
              </w:rPr>
              <w:t>one</w:t>
            </w:r>
            <w:r w:rsidRPr="00B4012A">
              <w:rPr>
                <w:i/>
                <w:noProof/>
                <w:sz w:val="18"/>
              </w:rPr>
              <w:t xml:space="preserve"> of the following categories:</w:t>
            </w:r>
            <w:r w:rsidRPr="00B4012A">
              <w:rPr>
                <w:b/>
                <w:i/>
                <w:noProof/>
                <w:sz w:val="18"/>
              </w:rPr>
              <w:br/>
              <w:t>F</w:t>
            </w:r>
            <w:r w:rsidRPr="00B4012A">
              <w:rPr>
                <w:i/>
                <w:noProof/>
                <w:sz w:val="18"/>
              </w:rPr>
              <w:t xml:space="preserve">  (correction)</w:t>
            </w:r>
            <w:r w:rsidRPr="00B4012A">
              <w:rPr>
                <w:i/>
                <w:noProof/>
                <w:sz w:val="18"/>
              </w:rPr>
              <w:br/>
            </w:r>
            <w:r w:rsidRPr="00B4012A">
              <w:rPr>
                <w:b/>
                <w:i/>
                <w:noProof/>
                <w:sz w:val="18"/>
              </w:rPr>
              <w:t>A</w:t>
            </w:r>
            <w:r w:rsidRPr="00B4012A">
              <w:rPr>
                <w:i/>
                <w:noProof/>
                <w:sz w:val="18"/>
              </w:rPr>
              <w:t xml:space="preserve">  (</w:t>
            </w:r>
            <w:r w:rsidR="00DE34CF" w:rsidRPr="00B4012A">
              <w:rPr>
                <w:i/>
                <w:noProof/>
                <w:sz w:val="18"/>
              </w:rPr>
              <w:t xml:space="preserve">mirror </w:t>
            </w:r>
            <w:r w:rsidRPr="00B4012A">
              <w:rPr>
                <w:i/>
                <w:noProof/>
                <w:sz w:val="18"/>
              </w:rPr>
              <w:t>correspond</w:t>
            </w:r>
            <w:r w:rsidR="00DE34CF" w:rsidRPr="00B4012A">
              <w:rPr>
                <w:i/>
                <w:noProof/>
                <w:sz w:val="18"/>
              </w:rPr>
              <w:t xml:space="preserve">ing </w:t>
            </w:r>
            <w:r w:rsidRPr="00B4012A">
              <w:rPr>
                <w:i/>
                <w:noProof/>
                <w:sz w:val="18"/>
              </w:rPr>
              <w:t xml:space="preserve">to a </w:t>
            </w:r>
            <w:r w:rsidR="00DE34CF" w:rsidRPr="00B4012A">
              <w:rPr>
                <w:i/>
                <w:noProof/>
                <w:sz w:val="18"/>
              </w:rPr>
              <w:t xml:space="preserve">change </w:t>
            </w:r>
            <w:r w:rsidRPr="00B4012A">
              <w:rPr>
                <w:i/>
                <w:noProof/>
                <w:sz w:val="18"/>
              </w:rPr>
              <w:t xml:space="preserve">in an earlier </w:t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Pr="00B4012A">
              <w:rPr>
                <w:i/>
                <w:noProof/>
                <w:sz w:val="18"/>
              </w:rPr>
              <w:t>release)</w:t>
            </w:r>
            <w:r w:rsidRPr="00B4012A">
              <w:rPr>
                <w:i/>
                <w:noProof/>
                <w:sz w:val="18"/>
              </w:rPr>
              <w:br/>
            </w:r>
            <w:r w:rsidRPr="00B4012A">
              <w:rPr>
                <w:b/>
                <w:i/>
                <w:noProof/>
                <w:sz w:val="18"/>
              </w:rPr>
              <w:t>B</w:t>
            </w:r>
            <w:r w:rsidRPr="00B4012A">
              <w:rPr>
                <w:i/>
                <w:noProof/>
                <w:sz w:val="18"/>
              </w:rPr>
              <w:t xml:space="preserve">  (addition of feature), </w:t>
            </w:r>
            <w:r w:rsidRPr="00B4012A">
              <w:rPr>
                <w:i/>
                <w:noProof/>
                <w:sz w:val="18"/>
              </w:rPr>
              <w:br/>
            </w:r>
            <w:r w:rsidRPr="00B4012A">
              <w:rPr>
                <w:b/>
                <w:i/>
                <w:noProof/>
                <w:sz w:val="18"/>
              </w:rPr>
              <w:t>C</w:t>
            </w:r>
            <w:r w:rsidRPr="00B4012A">
              <w:rPr>
                <w:i/>
                <w:noProof/>
                <w:sz w:val="18"/>
              </w:rPr>
              <w:t xml:space="preserve">  (functional modification of feature)</w:t>
            </w:r>
            <w:r w:rsidRPr="00B4012A">
              <w:rPr>
                <w:i/>
                <w:noProof/>
                <w:sz w:val="18"/>
              </w:rPr>
              <w:br/>
            </w:r>
            <w:r w:rsidRPr="00B4012A">
              <w:rPr>
                <w:b/>
                <w:i/>
                <w:noProof/>
                <w:sz w:val="18"/>
              </w:rPr>
              <w:t>D</w:t>
            </w:r>
            <w:r w:rsidRPr="00B4012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4012A" w:rsidRDefault="001E41F3">
            <w:pPr>
              <w:pStyle w:val="CRCoverPage"/>
              <w:rPr>
                <w:noProof/>
              </w:rPr>
            </w:pPr>
            <w:r w:rsidRPr="00B4012A">
              <w:rPr>
                <w:noProof/>
                <w:sz w:val="18"/>
              </w:rPr>
              <w:t>Detailed explanations of the above categories can</w:t>
            </w:r>
            <w:r w:rsidRPr="00B4012A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B4012A">
                <w:rPr>
                  <w:rStyle w:val="aa"/>
                  <w:noProof/>
                  <w:sz w:val="18"/>
                </w:rPr>
                <w:t>TR 21.900</w:t>
              </w:r>
            </w:hyperlink>
            <w:r w:rsidRPr="00B4012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B4012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4012A">
              <w:rPr>
                <w:i/>
                <w:noProof/>
                <w:sz w:val="18"/>
              </w:rPr>
              <w:t xml:space="preserve">Use </w:t>
            </w:r>
            <w:r w:rsidRPr="00B4012A">
              <w:rPr>
                <w:i/>
                <w:noProof/>
                <w:sz w:val="18"/>
                <w:u w:val="single"/>
              </w:rPr>
              <w:t>one</w:t>
            </w:r>
            <w:r w:rsidRPr="00B4012A">
              <w:rPr>
                <w:i/>
                <w:noProof/>
                <w:sz w:val="18"/>
              </w:rPr>
              <w:t xml:space="preserve"> of the following releases:</w:t>
            </w:r>
            <w:r w:rsidRPr="00B4012A">
              <w:rPr>
                <w:i/>
                <w:noProof/>
                <w:sz w:val="18"/>
              </w:rPr>
              <w:br/>
              <w:t>Rel-8</w:t>
            </w:r>
            <w:r w:rsidRPr="00B4012A">
              <w:rPr>
                <w:i/>
                <w:noProof/>
                <w:sz w:val="18"/>
              </w:rPr>
              <w:tab/>
              <w:t>(Release 8)</w:t>
            </w:r>
            <w:r w:rsidR="007C2097" w:rsidRPr="00B4012A">
              <w:rPr>
                <w:i/>
                <w:noProof/>
                <w:sz w:val="18"/>
              </w:rPr>
              <w:br/>
              <w:t>Rel-9</w:t>
            </w:r>
            <w:r w:rsidR="007C2097" w:rsidRPr="00B4012A">
              <w:rPr>
                <w:i/>
                <w:noProof/>
                <w:sz w:val="18"/>
              </w:rPr>
              <w:tab/>
              <w:t>(Release 9)</w:t>
            </w:r>
            <w:r w:rsidR="009777D9" w:rsidRPr="00B4012A">
              <w:rPr>
                <w:i/>
                <w:noProof/>
                <w:sz w:val="18"/>
              </w:rPr>
              <w:br/>
              <w:t>Rel-10</w:t>
            </w:r>
            <w:r w:rsidR="009777D9" w:rsidRPr="00B4012A">
              <w:rPr>
                <w:i/>
                <w:noProof/>
                <w:sz w:val="18"/>
              </w:rPr>
              <w:tab/>
              <w:t>(Release 10)</w:t>
            </w:r>
            <w:r w:rsidR="000C038A" w:rsidRPr="00B4012A">
              <w:rPr>
                <w:i/>
                <w:noProof/>
                <w:sz w:val="18"/>
              </w:rPr>
              <w:br/>
              <w:t>Rel-11</w:t>
            </w:r>
            <w:r w:rsidR="000C038A" w:rsidRPr="00B4012A">
              <w:rPr>
                <w:i/>
                <w:noProof/>
                <w:sz w:val="18"/>
              </w:rPr>
              <w:tab/>
              <w:t>(Release 11)</w:t>
            </w:r>
            <w:r w:rsidR="000C038A" w:rsidRPr="00B4012A">
              <w:rPr>
                <w:i/>
                <w:noProof/>
                <w:sz w:val="18"/>
              </w:rPr>
              <w:br/>
            </w:r>
            <w:r w:rsidR="002E472E" w:rsidRPr="00B4012A">
              <w:rPr>
                <w:i/>
                <w:noProof/>
                <w:sz w:val="18"/>
              </w:rPr>
              <w:t>…</w:t>
            </w:r>
            <w:r w:rsidR="0051580D" w:rsidRPr="00B4012A">
              <w:rPr>
                <w:i/>
                <w:noProof/>
                <w:sz w:val="18"/>
              </w:rPr>
              <w:br/>
            </w:r>
            <w:r w:rsidR="00E34898" w:rsidRPr="00B4012A">
              <w:rPr>
                <w:i/>
                <w:noProof/>
                <w:sz w:val="18"/>
              </w:rPr>
              <w:t>Rel-15</w:t>
            </w:r>
            <w:r w:rsidR="00E34898" w:rsidRPr="00B4012A">
              <w:rPr>
                <w:i/>
                <w:noProof/>
                <w:sz w:val="18"/>
              </w:rPr>
              <w:tab/>
              <w:t>(Release 15)</w:t>
            </w:r>
            <w:r w:rsidR="00E34898" w:rsidRPr="00B4012A">
              <w:rPr>
                <w:i/>
                <w:noProof/>
                <w:sz w:val="18"/>
              </w:rPr>
              <w:br/>
              <w:t>Rel-16</w:t>
            </w:r>
            <w:r w:rsidR="00E34898" w:rsidRPr="00B4012A">
              <w:rPr>
                <w:i/>
                <w:noProof/>
                <w:sz w:val="18"/>
              </w:rPr>
              <w:tab/>
              <w:t>(Release 16)</w:t>
            </w:r>
            <w:r w:rsidR="002E472E" w:rsidRPr="00B4012A">
              <w:rPr>
                <w:i/>
                <w:noProof/>
                <w:sz w:val="18"/>
              </w:rPr>
              <w:br/>
              <w:t>Rel-17</w:t>
            </w:r>
            <w:r w:rsidR="002E472E" w:rsidRPr="00B4012A">
              <w:rPr>
                <w:i/>
                <w:noProof/>
                <w:sz w:val="18"/>
              </w:rPr>
              <w:tab/>
              <w:t>(Release 17)</w:t>
            </w:r>
            <w:r w:rsidR="002E472E" w:rsidRPr="00B4012A">
              <w:rPr>
                <w:i/>
                <w:noProof/>
                <w:sz w:val="18"/>
              </w:rPr>
              <w:br/>
              <w:t>Rel-18</w:t>
            </w:r>
            <w:r w:rsidR="002E472E" w:rsidRPr="00B4012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B4012A" w14:paraId="7FBEB8E7" w14:textId="77777777" w:rsidTr="00ED5C22">
        <w:tc>
          <w:tcPr>
            <w:tcW w:w="1843" w:type="dxa"/>
          </w:tcPr>
          <w:p w14:paraId="44A3A604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1256F52C" w14:textId="77777777" w:rsidTr="00ED5C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401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B087A6" w:rsidR="001E41F3" w:rsidRPr="00B4012A" w:rsidRDefault="000578E0" w:rsidP="00CE54EE">
            <w:pPr>
              <w:pStyle w:val="CRCoverPage"/>
              <w:spacing w:after="0"/>
              <w:rPr>
                <w:noProof/>
              </w:rPr>
            </w:pPr>
            <w:r w:rsidRPr="00921195">
              <w:rPr>
                <w:noProof/>
              </w:rPr>
              <w:t xml:space="preserve">Addition of new </w:t>
            </w:r>
            <w:r>
              <w:rPr>
                <w:rFonts w:hint="eastAsia"/>
                <w:lang w:eastAsia="zh-CN"/>
              </w:rPr>
              <w:t>NR V2X</w:t>
            </w:r>
            <w:r w:rsidRPr="00921195">
              <w:t xml:space="preserve"> </w:t>
            </w:r>
            <w:r>
              <w:t xml:space="preserve">test case 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723272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.2</w:t>
            </w:r>
            <w:r w:rsidR="00723272">
              <w:rPr>
                <w:rFonts w:hint="eastAsia"/>
                <w:noProof/>
                <w:lang w:eastAsia="zh-CN"/>
              </w:rPr>
              <w:t>.5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921195">
              <w:rPr>
                <w:noProof/>
              </w:rPr>
              <w:t>in accordance with work plan</w:t>
            </w:r>
          </w:p>
        </w:tc>
      </w:tr>
      <w:tr w:rsidR="001E41F3" w:rsidRPr="00B4012A" w14:paraId="4CA74D09" w14:textId="77777777" w:rsidTr="00ED5C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B09" w:rsidRPr="00B4012A" w14:paraId="21016551" w14:textId="77777777" w:rsidTr="00ED5C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83B09" w:rsidRPr="00B4012A" w:rsidRDefault="00783B09" w:rsidP="00783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46EF7F" w:rsidR="00FA67A5" w:rsidRPr="00B4012A" w:rsidRDefault="002625FF" w:rsidP="00723272">
            <w:pPr>
              <w:pStyle w:val="CRCoverPage"/>
              <w:spacing w:after="0"/>
              <w:rPr>
                <w:noProof/>
                <w:lang w:eastAsia="zh-CN"/>
              </w:rPr>
            </w:pPr>
            <w:r w:rsidRPr="00921195">
              <w:rPr>
                <w:noProof/>
              </w:rPr>
              <w:t xml:space="preserve">Addition of new </w:t>
            </w:r>
            <w:r>
              <w:rPr>
                <w:rFonts w:hint="eastAsia"/>
                <w:lang w:eastAsia="zh-CN"/>
              </w:rPr>
              <w:t>NR V2X</w:t>
            </w:r>
            <w:r w:rsidRPr="00921195">
              <w:t xml:space="preserve"> </w:t>
            </w:r>
            <w:r>
              <w:t xml:space="preserve">test case </w:t>
            </w:r>
            <w:r>
              <w:rPr>
                <w:rFonts w:hint="eastAsia"/>
                <w:noProof/>
                <w:lang w:eastAsia="zh-CN"/>
              </w:rPr>
              <w:t>13.2</w:t>
            </w:r>
            <w:r w:rsidR="00723272">
              <w:rPr>
                <w:rFonts w:hint="eastAsia"/>
                <w:noProof/>
                <w:lang w:eastAsia="zh-CN"/>
              </w:rPr>
              <w:t>.5</w:t>
            </w:r>
            <w:r w:rsidR="00F84B99">
              <w:rPr>
                <w:rFonts w:hint="eastAsia"/>
                <w:noProof/>
                <w:lang w:eastAsia="zh-CN"/>
              </w:rPr>
              <w:t>:</w:t>
            </w:r>
            <w:r w:rsidR="00F84B99">
              <w:rPr>
                <w:color w:val="000000"/>
              </w:rPr>
              <w:t xml:space="preserve"> </w:t>
            </w:r>
            <w:r w:rsidR="00723272">
              <w:rPr>
                <w:color w:val="000000"/>
              </w:rPr>
              <w:t>PC5 unicast / link identifier update</w:t>
            </w:r>
          </w:p>
        </w:tc>
      </w:tr>
      <w:tr w:rsidR="00783B09" w:rsidRPr="00B4012A" w14:paraId="1F886379" w14:textId="77777777" w:rsidTr="00ED5C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83B09" w:rsidRPr="00B4012A" w:rsidRDefault="00783B09" w:rsidP="00783B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83B09" w:rsidRPr="00B4012A" w:rsidRDefault="00783B09" w:rsidP="00783B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B09" w:rsidRPr="00B4012A" w14:paraId="678D7BF9" w14:textId="77777777" w:rsidTr="00ED5C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83B09" w:rsidRPr="00B4012A" w:rsidRDefault="00783B09" w:rsidP="00783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A49962" w:rsidR="00783B09" w:rsidRPr="00B4012A" w:rsidRDefault="002625FF" w:rsidP="00CE54EE">
            <w:pPr>
              <w:pStyle w:val="CRCoverPage"/>
              <w:spacing w:after="0"/>
              <w:rPr>
                <w:noProof/>
              </w:rPr>
            </w:pPr>
            <w:r w:rsidRPr="00921195">
              <w:rPr>
                <w:noProof/>
              </w:rPr>
              <w:t>Work plan will not be complete.</w:t>
            </w:r>
          </w:p>
        </w:tc>
      </w:tr>
      <w:tr w:rsidR="001E41F3" w:rsidRPr="00B4012A" w14:paraId="034AF533" w14:textId="77777777" w:rsidTr="00ED5C22">
        <w:tc>
          <w:tcPr>
            <w:tcW w:w="2694" w:type="dxa"/>
            <w:gridSpan w:val="2"/>
          </w:tcPr>
          <w:p w14:paraId="39D9EB5B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6A17D7AC" w14:textId="77777777" w:rsidTr="00ED5C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401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6DB8BD" w:rsidR="001E41F3" w:rsidRPr="00B4012A" w:rsidRDefault="00DD1523" w:rsidP="006138F2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8E4554">
              <w:rPr>
                <w:rFonts w:hint="eastAsia"/>
                <w:noProof/>
                <w:lang w:eastAsia="zh-CN"/>
              </w:rPr>
              <w:t>3</w:t>
            </w:r>
            <w:r w:rsidRPr="00E41F47">
              <w:rPr>
                <w:noProof/>
              </w:rPr>
              <w:t>.</w:t>
            </w:r>
            <w:r w:rsidR="006138F2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6138F2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:rsidRPr="00B4012A" w14:paraId="56E1E6C3" w14:textId="77777777" w:rsidTr="00ED5C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76F95A8B" w14:textId="77777777" w:rsidTr="00ED5C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401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401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012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401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012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4012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4012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4012A" w14:paraId="34ACE2EB" w14:textId="77777777" w:rsidTr="00ED5C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401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401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0867DF" w:rsidR="001E41F3" w:rsidRPr="00B4012A" w:rsidRDefault="00783B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4012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4012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4012A">
              <w:rPr>
                <w:noProof/>
              </w:rPr>
              <w:t xml:space="preserve"> Other core specifications</w:t>
            </w:r>
            <w:r w:rsidRPr="00B4012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4012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4012A">
              <w:rPr>
                <w:noProof/>
              </w:rPr>
              <w:t xml:space="preserve">TS/TR ... CR ... </w:t>
            </w:r>
          </w:p>
        </w:tc>
      </w:tr>
      <w:tr w:rsidR="001E41F3" w:rsidRPr="00B4012A" w14:paraId="446DDBAC" w14:textId="77777777" w:rsidTr="00ED5C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1FED6E" w:rsidR="001E41F3" w:rsidRPr="00B4012A" w:rsidRDefault="00812B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012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A0CE88" w:rsidR="001E41F3" w:rsidRPr="00B401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B4012A" w:rsidRDefault="001E41F3">
            <w:pPr>
              <w:pStyle w:val="CRCoverPage"/>
              <w:spacing w:after="0"/>
              <w:rPr>
                <w:noProof/>
              </w:rPr>
            </w:pPr>
            <w:r w:rsidRPr="00B4012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105074A" w:rsidR="001E41F3" w:rsidRPr="00B4012A" w:rsidRDefault="00145D43" w:rsidP="00812BB7">
            <w:pPr>
              <w:pStyle w:val="CRCoverPage"/>
              <w:spacing w:after="0"/>
              <w:ind w:left="99"/>
              <w:rPr>
                <w:noProof/>
              </w:rPr>
            </w:pPr>
            <w:r w:rsidRPr="00B4012A">
              <w:rPr>
                <w:noProof/>
              </w:rPr>
              <w:t xml:space="preserve">TS/TR </w:t>
            </w:r>
            <w:r w:rsidR="00812BB7">
              <w:rPr>
                <w:rFonts w:hint="eastAsia"/>
                <w:noProof/>
                <w:lang w:eastAsia="zh-CN"/>
              </w:rPr>
              <w:t xml:space="preserve">38.523-2 </w:t>
            </w:r>
            <w:r w:rsidRPr="00B4012A">
              <w:rPr>
                <w:noProof/>
              </w:rPr>
              <w:t xml:space="preserve">CR </w:t>
            </w:r>
            <w:r w:rsidR="00ED5C22">
              <w:rPr>
                <w:noProof/>
              </w:rPr>
              <w:t>0184</w:t>
            </w:r>
          </w:p>
        </w:tc>
      </w:tr>
      <w:tr w:rsidR="001E41F3" w:rsidRPr="00B4012A" w14:paraId="55C714D2" w14:textId="77777777" w:rsidTr="00ED5C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4012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 xml:space="preserve">(show </w:t>
            </w:r>
            <w:r w:rsidR="00592D74" w:rsidRPr="00B4012A">
              <w:rPr>
                <w:b/>
                <w:i/>
                <w:noProof/>
              </w:rPr>
              <w:t xml:space="preserve">related </w:t>
            </w:r>
            <w:r w:rsidRPr="00B4012A">
              <w:rPr>
                <w:b/>
                <w:i/>
                <w:noProof/>
              </w:rPr>
              <w:t>CR</w:t>
            </w:r>
            <w:r w:rsidR="00592D74" w:rsidRPr="00B4012A">
              <w:rPr>
                <w:b/>
                <w:i/>
                <w:noProof/>
              </w:rPr>
              <w:t>s</w:t>
            </w:r>
            <w:r w:rsidRPr="00B4012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401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E2AB65" w:rsidR="001E41F3" w:rsidRPr="00B4012A" w:rsidRDefault="00783B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4012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4012A" w:rsidRDefault="001E41F3">
            <w:pPr>
              <w:pStyle w:val="CRCoverPage"/>
              <w:spacing w:after="0"/>
              <w:rPr>
                <w:noProof/>
              </w:rPr>
            </w:pPr>
            <w:r w:rsidRPr="00B4012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4012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4012A">
              <w:rPr>
                <w:noProof/>
              </w:rPr>
              <w:t>TS</w:t>
            </w:r>
            <w:r w:rsidR="000A6394" w:rsidRPr="00B4012A">
              <w:rPr>
                <w:noProof/>
              </w:rPr>
              <w:t xml:space="preserve">/TR ... CR ... </w:t>
            </w:r>
          </w:p>
        </w:tc>
      </w:tr>
      <w:tr w:rsidR="001E41F3" w:rsidRPr="00B4012A" w14:paraId="60DF82CC" w14:textId="77777777" w:rsidTr="00ED5C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4012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4012A" w14:paraId="556B87B6" w14:textId="77777777" w:rsidTr="00ED5C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401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F20035" w:rsidR="001E41F3" w:rsidRPr="00B4012A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B4012A" w14:paraId="45BFE792" w14:textId="77777777" w:rsidTr="00ED5C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4012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4012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4012A" w14:paraId="6C3DBC81" w14:textId="77777777" w:rsidTr="00ED5C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4012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4DC842" w:rsidR="008863B9" w:rsidRPr="00B4012A" w:rsidRDefault="007B57CE">
            <w:pPr>
              <w:pStyle w:val="CRCoverPage"/>
              <w:spacing w:after="0"/>
              <w:ind w:left="100"/>
              <w:rPr>
                <w:noProof/>
              </w:rPr>
            </w:pPr>
            <w:r w:rsidRPr="00591A4F">
              <w:rPr>
                <w:rFonts w:hint="eastAsia"/>
                <w:noProof/>
                <w:highlight w:val="cyan"/>
                <w:lang w:eastAsia="zh-CN"/>
              </w:rPr>
              <w:t>R1: update it according to MCC160 Comments.</w:t>
            </w:r>
          </w:p>
        </w:tc>
      </w:tr>
    </w:tbl>
    <w:p w14:paraId="17759814" w14:textId="77777777" w:rsidR="001E41F3" w:rsidRPr="00B4012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4012A" w:rsidRDefault="001E41F3">
      <w:pPr>
        <w:rPr>
          <w:noProof/>
        </w:rPr>
        <w:sectPr w:rsidR="001E41F3" w:rsidRPr="00B4012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5B4712" w14:textId="57678521" w:rsidR="000E3891" w:rsidRPr="000E3891" w:rsidRDefault="000E3891" w:rsidP="000E3891">
      <w:pPr>
        <w:rPr>
          <w:lang w:eastAsia="zh-CN"/>
        </w:rPr>
      </w:pPr>
      <w:r w:rsidRPr="00822F30">
        <w:rPr>
          <w:rFonts w:eastAsia="Times New Roman"/>
          <w:b/>
          <w:color w:val="00B0F0"/>
          <w:sz w:val="32"/>
          <w:szCs w:val="36"/>
          <w:lang w:eastAsia="en-GB"/>
        </w:rPr>
        <w:lastRenderedPageBreak/>
        <w:t>&lt;Start of Changed Section&gt;</w:t>
      </w:r>
    </w:p>
    <w:p w14:paraId="51AEDFEA" w14:textId="77777777" w:rsidR="008A7DE6" w:rsidRPr="00C22217" w:rsidRDefault="007F0856" w:rsidP="008A7DE6">
      <w:pPr>
        <w:pStyle w:val="3"/>
        <w:rPr>
          <w:ins w:id="1" w:author="wei" w:date="2021-10-29T14:03:00Z"/>
          <w:lang w:eastAsia="zh-CN"/>
        </w:rPr>
      </w:pPr>
      <w:del w:id="2" w:author="wei" w:date="2021-10-26T13:46:00Z">
        <w:r w:rsidRPr="007F0856" w:rsidDel="0055377B">
          <w:rPr>
            <w:rFonts w:eastAsia="Batang"/>
            <w:b/>
            <w:noProof/>
            <w:lang w:eastAsia="ja-JP"/>
          </w:rPr>
          <w:fldChar w:fldCharType="begin"/>
        </w:r>
        <w:r w:rsidRPr="007F0856" w:rsidDel="0055377B">
          <w:rPr>
            <w:rFonts w:eastAsia="Batang"/>
            <w:b/>
            <w:noProof/>
            <w:lang w:eastAsia="ja-JP"/>
          </w:rPr>
          <w:fldChar w:fldCharType="end"/>
        </w:r>
      </w:del>
      <w:ins w:id="3" w:author="wei" w:date="2021-10-29T14:03:00Z">
        <w:r w:rsidR="008A7DE6" w:rsidRPr="00DD0D91">
          <w:rPr>
            <w:rFonts w:eastAsia="Times New Roman"/>
          </w:rPr>
          <w:t>13.2.5</w:t>
        </w:r>
        <w:r w:rsidR="008A7DE6" w:rsidRPr="00DD0D91">
          <w:rPr>
            <w:rFonts w:eastAsia="Times New Roman"/>
          </w:rPr>
          <w:tab/>
          <w:t>PC5 unicast / link identifier update</w:t>
        </w:r>
      </w:ins>
    </w:p>
    <w:p w14:paraId="3CD0F767" w14:textId="77777777" w:rsidR="008A7DE6" w:rsidRPr="007A5C6C" w:rsidRDefault="008A7DE6" w:rsidP="008A7DE6">
      <w:pPr>
        <w:pStyle w:val="H6"/>
        <w:rPr>
          <w:ins w:id="4" w:author="wei" w:date="2021-10-29T14:03:00Z"/>
        </w:rPr>
      </w:pPr>
      <w:ins w:id="5" w:author="wei" w:date="2021-10-29T14:03:00Z">
        <w:r>
          <w:rPr>
            <w:lang w:eastAsia="zh-CN"/>
          </w:rPr>
          <w:t>13.2.5</w:t>
        </w:r>
        <w:r w:rsidRPr="007A5C6C">
          <w:t>.1</w:t>
        </w:r>
        <w:r w:rsidRPr="007A5C6C">
          <w:tab/>
          <w:t>Test Purpose (TP)</w:t>
        </w:r>
      </w:ins>
    </w:p>
    <w:p w14:paraId="37AFEF0E" w14:textId="77777777" w:rsidR="008A7DE6" w:rsidRPr="007A5C6C" w:rsidRDefault="008A7DE6" w:rsidP="008A7DE6">
      <w:pPr>
        <w:pStyle w:val="H6"/>
        <w:rPr>
          <w:ins w:id="6" w:author="wei" w:date="2021-10-29T14:03:00Z"/>
        </w:rPr>
      </w:pPr>
      <w:ins w:id="7" w:author="wei" w:date="2021-10-29T14:03:00Z">
        <w:r w:rsidRPr="007A5C6C">
          <w:t>(1)</w:t>
        </w:r>
      </w:ins>
    </w:p>
    <w:p w14:paraId="7372AE3F" w14:textId="52E322BC" w:rsidR="008A7DE6" w:rsidRPr="007A5C6C" w:rsidRDefault="008A7DE6" w:rsidP="008A7DE6">
      <w:pPr>
        <w:pStyle w:val="PL"/>
        <w:rPr>
          <w:ins w:id="8" w:author="wei" w:date="2021-10-29T14:03:00Z"/>
          <w:noProof w:val="0"/>
        </w:rPr>
      </w:pPr>
      <w:proofErr w:type="gramStart"/>
      <w:ins w:id="9" w:author="wei" w:date="2021-10-29T14:03:00Z">
        <w:r w:rsidRPr="007A5C6C">
          <w:rPr>
            <w:b/>
            <w:bCs/>
            <w:noProof w:val="0"/>
          </w:rPr>
          <w:t>with</w:t>
        </w:r>
        <w:proofErr w:type="gramEnd"/>
        <w:r w:rsidRPr="007A5C6C">
          <w:rPr>
            <w:noProof w:val="0"/>
          </w:rPr>
          <w:t xml:space="preserve"> {</w:t>
        </w:r>
        <w:r w:rsidRPr="007A5C6C">
          <w:rPr>
            <w:noProof w:val="0"/>
            <w:color w:val="000000"/>
            <w:sz w:val="20"/>
          </w:rPr>
          <w:t xml:space="preserve"> </w:t>
        </w:r>
        <w:r w:rsidRPr="000F0DE4">
          <w:rPr>
            <w:noProof w:val="0"/>
          </w:rPr>
          <w:t xml:space="preserve">UE </w:t>
        </w:r>
        <w:r w:rsidRPr="00EC45C5">
          <w:rPr>
            <w:noProof w:val="0"/>
            <w:highlight w:val="cyan"/>
          </w:rPr>
          <w:t>h</w:t>
        </w:r>
        <w:r w:rsidR="00EC45C5" w:rsidRPr="00EC45C5">
          <w:rPr>
            <w:noProof w:val="0"/>
            <w:highlight w:val="cyan"/>
          </w:rPr>
          <w:t>a</w:t>
        </w:r>
      </w:ins>
      <w:ins w:id="10" w:author="wei" w:date="2021-11-08T16:34:00Z">
        <w:r w:rsidR="00EC45C5" w:rsidRPr="00EC45C5">
          <w:rPr>
            <w:rFonts w:hint="eastAsia"/>
            <w:noProof w:val="0"/>
            <w:highlight w:val="cyan"/>
            <w:lang w:eastAsia="zh-CN"/>
          </w:rPr>
          <w:t>ving</w:t>
        </w:r>
      </w:ins>
      <w:ins w:id="11" w:author="wei" w:date="2021-10-29T14:03:00Z">
        <w:r w:rsidRPr="000F0DE4">
          <w:rPr>
            <w:noProof w:val="0"/>
          </w:rPr>
          <w:t xml:space="preserve"> established a DIRECT LINK with Layer 2 ID-1 to a </w:t>
        </w:r>
      </w:ins>
      <w:ins w:id="12" w:author="wei" w:date="2021-11-10T14:55:00Z">
        <w:r w:rsidR="00F512A6" w:rsidRPr="00F512A6">
          <w:rPr>
            <w:highlight w:val="cyan"/>
          </w:rPr>
          <w:t>peer UE</w:t>
        </w:r>
      </w:ins>
      <w:ins w:id="13" w:author="wei" w:date="2021-10-29T14:03:00Z">
        <w:r w:rsidRPr="007A5C6C">
          <w:rPr>
            <w:noProof w:val="0"/>
          </w:rPr>
          <w:t xml:space="preserve"> }</w:t>
        </w:r>
      </w:ins>
    </w:p>
    <w:p w14:paraId="11938FA4" w14:textId="77777777" w:rsidR="008A7DE6" w:rsidRPr="007A5C6C" w:rsidRDefault="008A7DE6" w:rsidP="008A7DE6">
      <w:pPr>
        <w:pStyle w:val="PL"/>
        <w:rPr>
          <w:ins w:id="14" w:author="wei" w:date="2021-10-29T14:03:00Z"/>
          <w:noProof w:val="0"/>
        </w:rPr>
      </w:pPr>
      <w:proofErr w:type="gramStart"/>
      <w:ins w:id="15" w:author="wei" w:date="2021-10-29T14:03:00Z">
        <w:r w:rsidRPr="007A5C6C">
          <w:rPr>
            <w:b/>
            <w:bCs/>
            <w:noProof w:val="0"/>
          </w:rPr>
          <w:t>ensure</w:t>
        </w:r>
        <w:proofErr w:type="gramEnd"/>
        <w:r w:rsidRPr="007A5C6C">
          <w:rPr>
            <w:b/>
            <w:bCs/>
            <w:noProof w:val="0"/>
          </w:rPr>
          <w:t xml:space="preserve"> that</w:t>
        </w:r>
        <w:r w:rsidRPr="007A5C6C">
          <w:rPr>
            <w:noProof w:val="0"/>
          </w:rPr>
          <w:t xml:space="preserve"> {</w:t>
        </w:r>
      </w:ins>
    </w:p>
    <w:p w14:paraId="64FA3781" w14:textId="77777777" w:rsidR="008A7DE6" w:rsidRPr="007A5C6C" w:rsidRDefault="008A7DE6" w:rsidP="008A7DE6">
      <w:pPr>
        <w:pStyle w:val="PL"/>
        <w:rPr>
          <w:ins w:id="16" w:author="wei" w:date="2021-10-29T14:03:00Z"/>
          <w:noProof w:val="0"/>
        </w:rPr>
      </w:pPr>
      <w:ins w:id="17" w:author="wei" w:date="2021-10-29T14:03:00Z">
        <w:r w:rsidRPr="007A5C6C">
          <w:rPr>
            <w:noProof w:val="0"/>
          </w:rPr>
          <w:t xml:space="preserve">  </w:t>
        </w:r>
        <w:proofErr w:type="gramStart"/>
        <w:r w:rsidRPr="007A5C6C">
          <w:rPr>
            <w:b/>
            <w:bCs/>
            <w:noProof w:val="0"/>
          </w:rPr>
          <w:t>when</w:t>
        </w:r>
        <w:proofErr w:type="gramEnd"/>
        <w:r w:rsidRPr="007A5C6C">
          <w:rPr>
            <w:noProof w:val="0"/>
          </w:rPr>
          <w:t xml:space="preserve"> { </w:t>
        </w:r>
        <w:r w:rsidRPr="000F0DE4">
          <w:rPr>
            <w:noProof w:val="0"/>
          </w:rPr>
          <w:t>UE receives a DIRECT LINK IDENTIFIER UPDATE REQUEST message with same Layer 2 ID-1</w:t>
        </w:r>
        <w:r>
          <w:rPr>
            <w:rFonts w:hint="eastAsia"/>
            <w:noProof w:val="0"/>
            <w:lang w:eastAsia="zh-CN"/>
          </w:rPr>
          <w:t xml:space="preserve"> </w:t>
        </w:r>
        <w:r w:rsidRPr="007A5C6C">
          <w:rPr>
            <w:noProof w:val="0"/>
          </w:rPr>
          <w:t>}</w:t>
        </w:r>
      </w:ins>
    </w:p>
    <w:p w14:paraId="6E304127" w14:textId="77777777" w:rsidR="008A7DE6" w:rsidRPr="007A5C6C" w:rsidRDefault="008A7DE6" w:rsidP="008A7DE6">
      <w:pPr>
        <w:pStyle w:val="PL"/>
        <w:rPr>
          <w:ins w:id="18" w:author="wei" w:date="2021-10-29T14:03:00Z"/>
          <w:noProof w:val="0"/>
        </w:rPr>
      </w:pPr>
      <w:ins w:id="19" w:author="wei" w:date="2021-10-29T14:03:00Z">
        <w:r w:rsidRPr="007A5C6C">
          <w:rPr>
            <w:noProof w:val="0"/>
          </w:rPr>
          <w:t xml:space="preserve">    </w:t>
        </w:r>
        <w:proofErr w:type="gramStart"/>
        <w:r w:rsidRPr="007A5C6C">
          <w:rPr>
            <w:b/>
            <w:bCs/>
            <w:noProof w:val="0"/>
          </w:rPr>
          <w:t>then</w:t>
        </w:r>
        <w:proofErr w:type="gramEnd"/>
        <w:r w:rsidRPr="007A5C6C">
          <w:rPr>
            <w:noProof w:val="0"/>
          </w:rPr>
          <w:t xml:space="preserve"> { </w:t>
        </w:r>
        <w:r w:rsidRPr="000F0DE4">
          <w:rPr>
            <w:noProof w:val="0"/>
          </w:rPr>
          <w:t>UE transmits a DIRECT LINK IDENTIFIER UPDATE REJECT message</w:t>
        </w:r>
        <w:r w:rsidRPr="007A5C6C">
          <w:rPr>
            <w:noProof w:val="0"/>
          </w:rPr>
          <w:t xml:space="preserve"> }</w:t>
        </w:r>
      </w:ins>
    </w:p>
    <w:p w14:paraId="4C406795" w14:textId="77777777" w:rsidR="008A7DE6" w:rsidRPr="007A5C6C" w:rsidRDefault="008A7DE6" w:rsidP="008A7DE6">
      <w:pPr>
        <w:pStyle w:val="PL"/>
        <w:rPr>
          <w:ins w:id="20" w:author="wei" w:date="2021-10-29T14:03:00Z"/>
          <w:noProof w:val="0"/>
        </w:rPr>
      </w:pPr>
      <w:ins w:id="21" w:author="wei" w:date="2021-10-29T14:03:00Z">
        <w:r w:rsidRPr="007A5C6C">
          <w:rPr>
            <w:noProof w:val="0"/>
          </w:rPr>
          <w:t xml:space="preserve">         }</w:t>
        </w:r>
      </w:ins>
    </w:p>
    <w:p w14:paraId="5DD2A70E" w14:textId="77777777" w:rsidR="008A7DE6" w:rsidRPr="007A5C6C" w:rsidRDefault="008A7DE6" w:rsidP="008A7DE6">
      <w:pPr>
        <w:pStyle w:val="PL"/>
        <w:rPr>
          <w:ins w:id="22" w:author="wei" w:date="2021-10-29T14:03:00Z"/>
          <w:noProof w:val="0"/>
        </w:rPr>
      </w:pPr>
    </w:p>
    <w:p w14:paraId="755F9B73" w14:textId="77777777" w:rsidR="008A7DE6" w:rsidRPr="007A5C6C" w:rsidRDefault="008A7DE6" w:rsidP="008A7DE6">
      <w:pPr>
        <w:pStyle w:val="H6"/>
        <w:rPr>
          <w:ins w:id="23" w:author="wei" w:date="2021-10-29T14:03:00Z"/>
        </w:rPr>
      </w:pPr>
      <w:ins w:id="24" w:author="wei" w:date="2021-10-29T14:03:00Z">
        <w:r w:rsidRPr="007A5C6C">
          <w:t>(2)</w:t>
        </w:r>
      </w:ins>
    </w:p>
    <w:p w14:paraId="6FDB8309" w14:textId="510C4192" w:rsidR="008A7DE6" w:rsidRPr="007A5C6C" w:rsidRDefault="008A7DE6" w:rsidP="008A7DE6">
      <w:pPr>
        <w:pStyle w:val="PL"/>
        <w:rPr>
          <w:ins w:id="25" w:author="wei" w:date="2021-10-29T14:03:00Z"/>
          <w:noProof w:val="0"/>
        </w:rPr>
      </w:pPr>
      <w:proofErr w:type="gramStart"/>
      <w:ins w:id="26" w:author="wei" w:date="2021-10-29T14:03:00Z">
        <w:r w:rsidRPr="007A5C6C">
          <w:rPr>
            <w:b/>
            <w:bCs/>
            <w:noProof w:val="0"/>
          </w:rPr>
          <w:t>with</w:t>
        </w:r>
        <w:proofErr w:type="gramEnd"/>
        <w:r w:rsidRPr="007A5C6C">
          <w:rPr>
            <w:noProof w:val="0"/>
          </w:rPr>
          <w:t xml:space="preserve"> {</w:t>
        </w:r>
        <w:r w:rsidRPr="007A5C6C">
          <w:rPr>
            <w:noProof w:val="0"/>
            <w:color w:val="000000"/>
            <w:sz w:val="20"/>
          </w:rPr>
          <w:t xml:space="preserve"> </w:t>
        </w:r>
        <w:r w:rsidRPr="000F0DE4">
          <w:rPr>
            <w:noProof w:val="0"/>
          </w:rPr>
          <w:t xml:space="preserve">UE </w:t>
        </w:r>
        <w:r w:rsidRPr="00EC45C5">
          <w:rPr>
            <w:noProof w:val="0"/>
            <w:highlight w:val="cyan"/>
          </w:rPr>
          <w:t>ha</w:t>
        </w:r>
      </w:ins>
      <w:ins w:id="27" w:author="wei" w:date="2021-11-08T16:34:00Z">
        <w:r w:rsidR="00EC45C5" w:rsidRPr="00EC45C5">
          <w:rPr>
            <w:rFonts w:hint="eastAsia"/>
            <w:noProof w:val="0"/>
            <w:highlight w:val="cyan"/>
            <w:lang w:eastAsia="zh-CN"/>
          </w:rPr>
          <w:t>ving</w:t>
        </w:r>
      </w:ins>
      <w:ins w:id="28" w:author="wei" w:date="2021-10-29T14:03:00Z">
        <w:r w:rsidRPr="000F0DE4">
          <w:rPr>
            <w:noProof w:val="0"/>
          </w:rPr>
          <w:t xml:space="preserve"> established a DIRECT LINK wit</w:t>
        </w:r>
        <w:r>
          <w:rPr>
            <w:noProof w:val="0"/>
          </w:rPr>
          <w:t xml:space="preserve">h old Layer 2 ID-1 to a </w:t>
        </w:r>
      </w:ins>
      <w:ins w:id="29" w:author="wei" w:date="2021-11-10T14:54:00Z">
        <w:r w:rsidR="00F512A6" w:rsidRPr="00F512A6">
          <w:rPr>
            <w:highlight w:val="cyan"/>
          </w:rPr>
          <w:t>peer UE</w:t>
        </w:r>
      </w:ins>
      <w:ins w:id="30" w:author="wei" w:date="2021-10-29T14:03:00Z">
        <w:r>
          <w:rPr>
            <w:noProof w:val="0"/>
          </w:rPr>
          <w:t xml:space="preserve">. </w:t>
        </w:r>
        <w:r w:rsidRPr="000F0DE4">
          <w:rPr>
            <w:noProof w:val="0"/>
          </w:rPr>
          <w:t xml:space="preserve">UE receives a DIRECT LINK IDENTIFIER UPDATE REQUEST message and </w:t>
        </w:r>
        <w:r w:rsidRPr="00EC45C5">
          <w:rPr>
            <w:noProof w:val="0"/>
            <w:highlight w:val="cyan"/>
          </w:rPr>
          <w:t>respond</w:t>
        </w:r>
      </w:ins>
      <w:ins w:id="31" w:author="wei" w:date="2021-11-08T16:34:00Z">
        <w:r w:rsidR="00EC45C5" w:rsidRPr="00EC45C5">
          <w:rPr>
            <w:rFonts w:hint="eastAsia"/>
            <w:noProof w:val="0"/>
            <w:highlight w:val="cyan"/>
            <w:lang w:eastAsia="zh-CN"/>
          </w:rPr>
          <w:t>s</w:t>
        </w:r>
      </w:ins>
      <w:ins w:id="32" w:author="wei" w:date="2021-10-29T14:03:00Z">
        <w:r w:rsidRPr="000F0DE4">
          <w:rPr>
            <w:noProof w:val="0"/>
          </w:rPr>
          <w:t xml:space="preserve"> with a DIRECT LINK IDENTIFIER UPDATE ACCEPT message with new Layer 2 ID-</w:t>
        </w:r>
        <w:proofErr w:type="gramStart"/>
        <w:r w:rsidRPr="000F0DE4">
          <w:rPr>
            <w:noProof w:val="0"/>
          </w:rPr>
          <w:t>2</w:t>
        </w:r>
        <w:r>
          <w:rPr>
            <w:rFonts w:hint="eastAsia"/>
            <w:noProof w:val="0"/>
            <w:lang w:eastAsia="zh-CN"/>
          </w:rPr>
          <w:t xml:space="preserve"> </w:t>
        </w:r>
        <w:r w:rsidRPr="007A5C6C">
          <w:rPr>
            <w:noProof w:val="0"/>
          </w:rPr>
          <w:t>}</w:t>
        </w:r>
        <w:proofErr w:type="gramEnd"/>
      </w:ins>
    </w:p>
    <w:p w14:paraId="533EDEA3" w14:textId="77777777" w:rsidR="008A7DE6" w:rsidRPr="007A5C6C" w:rsidRDefault="008A7DE6" w:rsidP="008A7DE6">
      <w:pPr>
        <w:pStyle w:val="PL"/>
        <w:rPr>
          <w:ins w:id="33" w:author="wei" w:date="2021-10-29T14:03:00Z"/>
          <w:noProof w:val="0"/>
        </w:rPr>
      </w:pPr>
      <w:proofErr w:type="gramStart"/>
      <w:ins w:id="34" w:author="wei" w:date="2021-10-29T14:03:00Z">
        <w:r w:rsidRPr="007A5C6C">
          <w:rPr>
            <w:b/>
            <w:bCs/>
            <w:noProof w:val="0"/>
          </w:rPr>
          <w:t>ensure</w:t>
        </w:r>
        <w:proofErr w:type="gramEnd"/>
        <w:r w:rsidRPr="007A5C6C">
          <w:rPr>
            <w:b/>
            <w:bCs/>
            <w:noProof w:val="0"/>
          </w:rPr>
          <w:t xml:space="preserve"> that</w:t>
        </w:r>
        <w:r w:rsidRPr="007A5C6C">
          <w:rPr>
            <w:noProof w:val="0"/>
          </w:rPr>
          <w:t xml:space="preserve"> {</w:t>
        </w:r>
      </w:ins>
    </w:p>
    <w:p w14:paraId="2DF0027C" w14:textId="3C9AA50F" w:rsidR="008A7DE6" w:rsidRPr="007A5C6C" w:rsidRDefault="008A7DE6" w:rsidP="008A7DE6">
      <w:pPr>
        <w:pStyle w:val="PL"/>
        <w:rPr>
          <w:ins w:id="35" w:author="wei" w:date="2021-10-29T14:03:00Z"/>
          <w:noProof w:val="0"/>
        </w:rPr>
      </w:pPr>
      <w:ins w:id="36" w:author="wei" w:date="2021-10-29T14:03:00Z">
        <w:r w:rsidRPr="007A5C6C">
          <w:rPr>
            <w:noProof w:val="0"/>
          </w:rPr>
          <w:t xml:space="preserve">  </w:t>
        </w:r>
        <w:proofErr w:type="gramStart"/>
        <w:r w:rsidRPr="007A5C6C">
          <w:rPr>
            <w:b/>
            <w:bCs/>
            <w:noProof w:val="0"/>
          </w:rPr>
          <w:t>when</w:t>
        </w:r>
        <w:proofErr w:type="gramEnd"/>
        <w:r w:rsidRPr="007A5C6C">
          <w:rPr>
            <w:noProof w:val="0"/>
          </w:rPr>
          <w:t xml:space="preserve"> { </w:t>
        </w:r>
        <w:r w:rsidRPr="00A173D1">
          <w:rPr>
            <w:noProof w:val="0"/>
          </w:rPr>
          <w:t xml:space="preserve">UE </w:t>
        </w:r>
        <w:r w:rsidRPr="00EC45C5">
          <w:rPr>
            <w:noProof w:val="0"/>
            <w:highlight w:val="cyan"/>
          </w:rPr>
          <w:t>r</w:t>
        </w:r>
        <w:r w:rsidR="00EC45C5" w:rsidRPr="00EC45C5">
          <w:rPr>
            <w:noProof w:val="0"/>
            <w:highlight w:val="cyan"/>
          </w:rPr>
          <w:t>eceive</w:t>
        </w:r>
      </w:ins>
      <w:ins w:id="37" w:author="wei" w:date="2021-11-08T16:34:00Z">
        <w:r w:rsidR="00EC45C5" w:rsidRPr="00EC45C5">
          <w:rPr>
            <w:rFonts w:hint="eastAsia"/>
            <w:noProof w:val="0"/>
            <w:highlight w:val="cyan"/>
            <w:lang w:eastAsia="zh-CN"/>
          </w:rPr>
          <w:t>s</w:t>
        </w:r>
      </w:ins>
      <w:ins w:id="38" w:author="wei" w:date="2021-10-29T14:03:00Z">
        <w:r w:rsidRPr="00A173D1">
          <w:rPr>
            <w:noProof w:val="0"/>
          </w:rPr>
          <w:t xml:space="preserve"> a V2X packet from the </w:t>
        </w:r>
      </w:ins>
      <w:ins w:id="39" w:author="wei" w:date="2021-11-10T14:56:00Z">
        <w:r w:rsidR="00E919BA" w:rsidRPr="00F512A6">
          <w:rPr>
            <w:highlight w:val="cyan"/>
          </w:rPr>
          <w:t>peer UE</w:t>
        </w:r>
      </w:ins>
      <w:ins w:id="40" w:author="wei" w:date="2021-10-29T14:03:00Z">
        <w:r w:rsidRPr="007A5C6C">
          <w:rPr>
            <w:noProof w:val="0"/>
          </w:rPr>
          <w:t xml:space="preserve"> }</w:t>
        </w:r>
      </w:ins>
    </w:p>
    <w:p w14:paraId="6B9C1EC5" w14:textId="4F7600F1" w:rsidR="008A7DE6" w:rsidRPr="007A5C6C" w:rsidRDefault="008A7DE6" w:rsidP="008A7DE6">
      <w:pPr>
        <w:pStyle w:val="PL"/>
        <w:rPr>
          <w:ins w:id="41" w:author="wei" w:date="2021-10-29T14:03:00Z"/>
          <w:noProof w:val="0"/>
        </w:rPr>
      </w:pPr>
      <w:ins w:id="42" w:author="wei" w:date="2021-10-29T14:03:00Z">
        <w:r w:rsidRPr="007A5C6C">
          <w:rPr>
            <w:noProof w:val="0"/>
          </w:rPr>
          <w:t xml:space="preserve">    </w:t>
        </w:r>
        <w:proofErr w:type="gramStart"/>
        <w:r w:rsidRPr="007A5C6C">
          <w:rPr>
            <w:b/>
            <w:bCs/>
            <w:noProof w:val="0"/>
          </w:rPr>
          <w:t>then</w:t>
        </w:r>
        <w:proofErr w:type="gramEnd"/>
        <w:r w:rsidRPr="007A5C6C">
          <w:rPr>
            <w:noProof w:val="0"/>
          </w:rPr>
          <w:t xml:space="preserve"> { </w:t>
        </w:r>
        <w:r w:rsidRPr="00A173D1">
          <w:rPr>
            <w:noProof w:val="0"/>
          </w:rPr>
          <w:t xml:space="preserve">the Layer 2 ID associated with the V2X packet </w:t>
        </w:r>
      </w:ins>
      <w:ins w:id="43" w:author="wei" w:date="2021-11-08T16:35:00Z">
        <w:r w:rsidR="00EC45C5" w:rsidRPr="00EC45C5">
          <w:rPr>
            <w:rFonts w:hint="eastAsia"/>
            <w:noProof w:val="0"/>
            <w:highlight w:val="cyan"/>
            <w:lang w:eastAsia="zh-CN"/>
          </w:rPr>
          <w:t>is the</w:t>
        </w:r>
      </w:ins>
      <w:ins w:id="44" w:author="wei" w:date="2021-10-29T14:03:00Z">
        <w:r w:rsidRPr="00A173D1">
          <w:rPr>
            <w:noProof w:val="0"/>
          </w:rPr>
          <w:t xml:space="preserve"> old Layer 2 ID-1</w:t>
        </w:r>
        <w:r w:rsidRPr="007A5C6C">
          <w:rPr>
            <w:noProof w:val="0"/>
          </w:rPr>
          <w:t xml:space="preserve"> }</w:t>
        </w:r>
      </w:ins>
    </w:p>
    <w:p w14:paraId="5F554F98" w14:textId="77777777" w:rsidR="008A7DE6" w:rsidRPr="007A5C6C" w:rsidRDefault="008A7DE6" w:rsidP="008A7DE6">
      <w:pPr>
        <w:pStyle w:val="PL"/>
        <w:rPr>
          <w:ins w:id="45" w:author="wei" w:date="2021-10-29T14:03:00Z"/>
          <w:noProof w:val="0"/>
        </w:rPr>
      </w:pPr>
      <w:ins w:id="46" w:author="wei" w:date="2021-10-29T14:03:00Z">
        <w:r w:rsidRPr="007A5C6C">
          <w:rPr>
            <w:noProof w:val="0"/>
          </w:rPr>
          <w:t xml:space="preserve">         }</w:t>
        </w:r>
      </w:ins>
    </w:p>
    <w:p w14:paraId="66DB66F0" w14:textId="77777777" w:rsidR="008A7DE6" w:rsidRPr="007A5C6C" w:rsidRDefault="008A7DE6" w:rsidP="008A7DE6">
      <w:pPr>
        <w:pStyle w:val="PL"/>
        <w:rPr>
          <w:ins w:id="47" w:author="wei" w:date="2021-10-29T14:03:00Z"/>
          <w:noProof w:val="0"/>
        </w:rPr>
      </w:pPr>
    </w:p>
    <w:p w14:paraId="0A08F489" w14:textId="77777777" w:rsidR="008A7DE6" w:rsidRPr="007A5C6C" w:rsidRDefault="008A7DE6" w:rsidP="008A7DE6">
      <w:pPr>
        <w:pStyle w:val="H6"/>
        <w:rPr>
          <w:ins w:id="48" w:author="wei" w:date="2021-10-29T14:03:00Z"/>
        </w:rPr>
      </w:pPr>
      <w:ins w:id="49" w:author="wei" w:date="2021-10-29T14:03:00Z">
        <w:r w:rsidRPr="007A5C6C">
          <w:t>(3)</w:t>
        </w:r>
      </w:ins>
    </w:p>
    <w:p w14:paraId="1499DC1A" w14:textId="1D15FC36" w:rsidR="008A7DE6" w:rsidRPr="007A5C6C" w:rsidRDefault="008A7DE6" w:rsidP="008A7DE6">
      <w:pPr>
        <w:pStyle w:val="PL"/>
        <w:rPr>
          <w:ins w:id="50" w:author="wei" w:date="2021-10-29T14:03:00Z"/>
          <w:noProof w:val="0"/>
        </w:rPr>
      </w:pPr>
      <w:proofErr w:type="gramStart"/>
      <w:ins w:id="51" w:author="wei" w:date="2021-10-29T14:03:00Z">
        <w:r w:rsidRPr="007A5C6C">
          <w:rPr>
            <w:b/>
            <w:bCs/>
            <w:noProof w:val="0"/>
          </w:rPr>
          <w:t>with</w:t>
        </w:r>
        <w:proofErr w:type="gramEnd"/>
        <w:r w:rsidRPr="007A5C6C">
          <w:rPr>
            <w:noProof w:val="0"/>
          </w:rPr>
          <w:t xml:space="preserve"> {</w:t>
        </w:r>
        <w:r w:rsidRPr="007A5C6C">
          <w:rPr>
            <w:noProof w:val="0"/>
            <w:color w:val="000000"/>
            <w:sz w:val="20"/>
          </w:rPr>
          <w:t xml:space="preserve"> </w:t>
        </w:r>
        <w:r w:rsidRPr="00A173D1">
          <w:rPr>
            <w:noProof w:val="0"/>
          </w:rPr>
          <w:t xml:space="preserve">UE </w:t>
        </w:r>
        <w:r w:rsidRPr="00EC45C5">
          <w:rPr>
            <w:noProof w:val="0"/>
            <w:highlight w:val="cyan"/>
          </w:rPr>
          <w:t>ha</w:t>
        </w:r>
      </w:ins>
      <w:ins w:id="52" w:author="wei" w:date="2021-11-08T16:35:00Z">
        <w:r w:rsidR="00EC45C5" w:rsidRPr="00EC45C5">
          <w:rPr>
            <w:rFonts w:hint="eastAsia"/>
            <w:noProof w:val="0"/>
            <w:highlight w:val="cyan"/>
            <w:lang w:eastAsia="zh-CN"/>
          </w:rPr>
          <w:t>ving</w:t>
        </w:r>
      </w:ins>
      <w:ins w:id="53" w:author="wei" w:date="2021-10-29T14:03:00Z">
        <w:r w:rsidRPr="00A173D1">
          <w:rPr>
            <w:noProof w:val="0"/>
          </w:rPr>
          <w:t xml:space="preserve"> established a DIRECT LINK wit</w:t>
        </w:r>
        <w:r>
          <w:rPr>
            <w:noProof w:val="0"/>
          </w:rPr>
          <w:t xml:space="preserve">h old Layer 2 ID-1 to a </w:t>
        </w:r>
      </w:ins>
      <w:ins w:id="54" w:author="wei" w:date="2021-11-10T14:55:00Z">
        <w:r w:rsidR="00F512A6" w:rsidRPr="00F512A6">
          <w:rPr>
            <w:highlight w:val="cyan"/>
          </w:rPr>
          <w:t>peer UE</w:t>
        </w:r>
      </w:ins>
      <w:ins w:id="55" w:author="wei" w:date="2021-10-29T14:03:00Z">
        <w:r>
          <w:rPr>
            <w:noProof w:val="0"/>
          </w:rPr>
          <w:t xml:space="preserve">. </w:t>
        </w:r>
        <w:r w:rsidRPr="00A173D1">
          <w:rPr>
            <w:noProof w:val="0"/>
          </w:rPr>
          <w:t xml:space="preserve">UE receives a DIRECT LINK IDENTIFIER UPDATE REQUEST message and </w:t>
        </w:r>
        <w:r w:rsidRPr="00EC45C5">
          <w:rPr>
            <w:noProof w:val="0"/>
            <w:highlight w:val="cyan"/>
          </w:rPr>
          <w:t>respond</w:t>
        </w:r>
      </w:ins>
      <w:ins w:id="56" w:author="wei" w:date="2021-11-08T16:35:00Z">
        <w:r w:rsidR="00EC45C5" w:rsidRPr="00EC45C5">
          <w:rPr>
            <w:rFonts w:hint="eastAsia"/>
            <w:noProof w:val="0"/>
            <w:highlight w:val="cyan"/>
            <w:lang w:eastAsia="zh-CN"/>
          </w:rPr>
          <w:t>s</w:t>
        </w:r>
      </w:ins>
      <w:ins w:id="57" w:author="wei" w:date="2021-10-29T14:03:00Z">
        <w:r w:rsidRPr="00A173D1">
          <w:rPr>
            <w:noProof w:val="0"/>
          </w:rPr>
          <w:t xml:space="preserve"> with a DIRECT LINK IDENTIFIER UPDATE ACCEPT message with new Layer 2 ID-</w:t>
        </w:r>
        <w:proofErr w:type="gramStart"/>
        <w:r w:rsidRPr="00A173D1">
          <w:rPr>
            <w:noProof w:val="0"/>
          </w:rPr>
          <w:t>2</w:t>
        </w:r>
        <w:r w:rsidRPr="007A5C6C">
          <w:rPr>
            <w:noProof w:val="0"/>
          </w:rPr>
          <w:t xml:space="preserve"> }</w:t>
        </w:r>
        <w:proofErr w:type="gramEnd"/>
      </w:ins>
    </w:p>
    <w:p w14:paraId="6D9D8AFD" w14:textId="77777777" w:rsidR="008A7DE6" w:rsidRPr="007A5C6C" w:rsidRDefault="008A7DE6" w:rsidP="008A7DE6">
      <w:pPr>
        <w:pStyle w:val="PL"/>
        <w:rPr>
          <w:ins w:id="58" w:author="wei" w:date="2021-10-29T14:03:00Z"/>
          <w:noProof w:val="0"/>
        </w:rPr>
      </w:pPr>
      <w:proofErr w:type="gramStart"/>
      <w:ins w:id="59" w:author="wei" w:date="2021-10-29T14:03:00Z">
        <w:r w:rsidRPr="007A5C6C">
          <w:rPr>
            <w:b/>
            <w:bCs/>
            <w:noProof w:val="0"/>
          </w:rPr>
          <w:t>ensure</w:t>
        </w:r>
        <w:proofErr w:type="gramEnd"/>
        <w:r w:rsidRPr="007A5C6C">
          <w:rPr>
            <w:b/>
            <w:bCs/>
            <w:noProof w:val="0"/>
          </w:rPr>
          <w:t xml:space="preserve"> that</w:t>
        </w:r>
        <w:r w:rsidRPr="007A5C6C">
          <w:rPr>
            <w:noProof w:val="0"/>
          </w:rPr>
          <w:t xml:space="preserve"> {</w:t>
        </w:r>
      </w:ins>
    </w:p>
    <w:p w14:paraId="4FE9F8EE" w14:textId="4E378B10" w:rsidR="008A7DE6" w:rsidRPr="007A5C6C" w:rsidRDefault="008A7DE6" w:rsidP="008A7DE6">
      <w:pPr>
        <w:pStyle w:val="PL"/>
        <w:rPr>
          <w:ins w:id="60" w:author="wei" w:date="2021-10-29T14:03:00Z"/>
          <w:noProof w:val="0"/>
        </w:rPr>
      </w:pPr>
      <w:ins w:id="61" w:author="wei" w:date="2021-10-29T14:03:00Z">
        <w:r w:rsidRPr="007A5C6C">
          <w:rPr>
            <w:noProof w:val="0"/>
          </w:rPr>
          <w:t xml:space="preserve">  </w:t>
        </w:r>
        <w:proofErr w:type="gramStart"/>
        <w:r w:rsidRPr="007A5C6C">
          <w:rPr>
            <w:b/>
            <w:bCs/>
            <w:noProof w:val="0"/>
          </w:rPr>
          <w:t>when</w:t>
        </w:r>
        <w:proofErr w:type="gramEnd"/>
        <w:r w:rsidRPr="007A5C6C">
          <w:rPr>
            <w:noProof w:val="0"/>
          </w:rPr>
          <w:t xml:space="preserve"> { </w:t>
        </w:r>
        <w:r w:rsidRPr="00A173D1">
          <w:rPr>
            <w:noProof w:val="0"/>
          </w:rPr>
          <w:t xml:space="preserve">UE </w:t>
        </w:r>
        <w:r w:rsidRPr="00EC45C5">
          <w:rPr>
            <w:noProof w:val="0"/>
            <w:highlight w:val="cyan"/>
          </w:rPr>
          <w:t>r</w:t>
        </w:r>
        <w:r w:rsidR="00EC45C5" w:rsidRPr="00EC45C5">
          <w:rPr>
            <w:noProof w:val="0"/>
            <w:highlight w:val="cyan"/>
          </w:rPr>
          <w:t>eceive</w:t>
        </w:r>
      </w:ins>
      <w:ins w:id="62" w:author="wei" w:date="2021-11-08T16:35:00Z">
        <w:r w:rsidR="00EC45C5" w:rsidRPr="00EC45C5">
          <w:rPr>
            <w:rFonts w:hint="eastAsia"/>
            <w:noProof w:val="0"/>
            <w:highlight w:val="cyan"/>
            <w:lang w:eastAsia="zh-CN"/>
          </w:rPr>
          <w:t>s</w:t>
        </w:r>
      </w:ins>
      <w:ins w:id="63" w:author="wei" w:date="2021-10-29T14:03:00Z">
        <w:r w:rsidRPr="00A173D1">
          <w:rPr>
            <w:noProof w:val="0"/>
          </w:rPr>
          <w:t xml:space="preserve"> a DIRECT LINK IDENTIFIER UPDATE ACK message from the </w:t>
        </w:r>
      </w:ins>
      <w:ins w:id="64" w:author="wei" w:date="2021-11-10T14:54:00Z">
        <w:r w:rsidR="00F512A6" w:rsidRPr="00F512A6">
          <w:rPr>
            <w:highlight w:val="cyan"/>
          </w:rPr>
          <w:t>peer UE</w:t>
        </w:r>
      </w:ins>
      <w:ins w:id="65" w:author="wei" w:date="2021-10-29T14:03:00Z">
        <w:r w:rsidRPr="007A5C6C">
          <w:rPr>
            <w:noProof w:val="0"/>
          </w:rPr>
          <w:t xml:space="preserve"> }</w:t>
        </w:r>
      </w:ins>
    </w:p>
    <w:p w14:paraId="5DFFA763" w14:textId="621F9F9C" w:rsidR="008A7DE6" w:rsidRPr="007A5C6C" w:rsidRDefault="008A7DE6" w:rsidP="008A7DE6">
      <w:pPr>
        <w:pStyle w:val="PL"/>
        <w:rPr>
          <w:ins w:id="66" w:author="wei" w:date="2021-10-29T14:03:00Z"/>
          <w:noProof w:val="0"/>
        </w:rPr>
      </w:pPr>
      <w:ins w:id="67" w:author="wei" w:date="2021-10-29T14:03:00Z">
        <w:r w:rsidRPr="007A5C6C">
          <w:rPr>
            <w:noProof w:val="0"/>
          </w:rPr>
          <w:t xml:space="preserve">    </w:t>
        </w:r>
        <w:proofErr w:type="gramStart"/>
        <w:r w:rsidRPr="007A5C6C">
          <w:rPr>
            <w:b/>
            <w:bCs/>
            <w:noProof w:val="0"/>
          </w:rPr>
          <w:t>then</w:t>
        </w:r>
        <w:proofErr w:type="gramEnd"/>
        <w:r w:rsidRPr="007A5C6C">
          <w:rPr>
            <w:noProof w:val="0"/>
          </w:rPr>
          <w:t xml:space="preserve"> { </w:t>
        </w:r>
        <w:r w:rsidRPr="00A173D1">
          <w:rPr>
            <w:noProof w:val="0"/>
          </w:rPr>
          <w:t xml:space="preserve">UE </w:t>
        </w:r>
        <w:r w:rsidRPr="00EC45C5">
          <w:rPr>
            <w:noProof w:val="0"/>
            <w:highlight w:val="cyan"/>
          </w:rPr>
          <w:t>transmit</w:t>
        </w:r>
      </w:ins>
      <w:ins w:id="68" w:author="wei" w:date="2021-11-08T16:36:00Z">
        <w:r w:rsidR="00EC45C5" w:rsidRPr="00EC45C5">
          <w:rPr>
            <w:rFonts w:hint="eastAsia"/>
            <w:noProof w:val="0"/>
            <w:highlight w:val="cyan"/>
            <w:lang w:eastAsia="zh-CN"/>
          </w:rPr>
          <w:t>s</w:t>
        </w:r>
      </w:ins>
      <w:ins w:id="69" w:author="wei" w:date="2021-10-29T14:03:00Z">
        <w:r w:rsidRPr="00A173D1">
          <w:rPr>
            <w:noProof w:val="0"/>
          </w:rPr>
          <w:t xml:space="preserve"> a V2X packet and the Layer 2 ID associated with the V2X packet </w:t>
        </w:r>
      </w:ins>
      <w:ins w:id="70" w:author="wei" w:date="2021-11-08T16:36:00Z">
        <w:r w:rsidR="00EC45C5" w:rsidRPr="00EC45C5">
          <w:rPr>
            <w:rFonts w:hint="eastAsia"/>
            <w:noProof w:val="0"/>
            <w:highlight w:val="cyan"/>
            <w:lang w:eastAsia="zh-CN"/>
          </w:rPr>
          <w:t>is the</w:t>
        </w:r>
      </w:ins>
      <w:ins w:id="71" w:author="wei" w:date="2021-10-29T14:03:00Z">
        <w:r w:rsidRPr="00A173D1">
          <w:rPr>
            <w:noProof w:val="0"/>
          </w:rPr>
          <w:t xml:space="preserve"> new Layer 2 ID-2</w:t>
        </w:r>
        <w:r w:rsidRPr="007A5C6C">
          <w:rPr>
            <w:noProof w:val="0"/>
          </w:rPr>
          <w:t xml:space="preserve"> }</w:t>
        </w:r>
      </w:ins>
    </w:p>
    <w:p w14:paraId="33C57481" w14:textId="77777777" w:rsidR="008A7DE6" w:rsidRPr="007A5C6C" w:rsidRDefault="008A7DE6" w:rsidP="008A7DE6">
      <w:pPr>
        <w:pStyle w:val="PL"/>
        <w:rPr>
          <w:ins w:id="72" w:author="wei" w:date="2021-10-29T14:03:00Z"/>
          <w:noProof w:val="0"/>
        </w:rPr>
      </w:pPr>
      <w:ins w:id="73" w:author="wei" w:date="2021-10-29T14:03:00Z">
        <w:r w:rsidRPr="007A5C6C">
          <w:rPr>
            <w:noProof w:val="0"/>
          </w:rPr>
          <w:t xml:space="preserve">         }</w:t>
        </w:r>
      </w:ins>
    </w:p>
    <w:p w14:paraId="39135626" w14:textId="77777777" w:rsidR="008A7DE6" w:rsidRPr="007A5C6C" w:rsidRDefault="008A7DE6" w:rsidP="008A7DE6">
      <w:pPr>
        <w:pStyle w:val="PL"/>
        <w:rPr>
          <w:ins w:id="74" w:author="wei" w:date="2021-10-29T14:03:00Z"/>
          <w:noProof w:val="0"/>
          <w:lang w:eastAsia="zh-CN"/>
        </w:rPr>
      </w:pPr>
    </w:p>
    <w:p w14:paraId="35DCCF1D" w14:textId="77777777" w:rsidR="008A7DE6" w:rsidRPr="007A5C6C" w:rsidRDefault="008A7DE6" w:rsidP="008A7DE6">
      <w:pPr>
        <w:pStyle w:val="H6"/>
        <w:rPr>
          <w:ins w:id="75" w:author="wei" w:date="2021-10-29T14:03:00Z"/>
        </w:rPr>
      </w:pPr>
      <w:ins w:id="76" w:author="wei" w:date="2021-10-29T14:03:00Z">
        <w:r>
          <w:t>13.2.5</w:t>
        </w:r>
        <w:r w:rsidRPr="007A5C6C">
          <w:t>.2</w:t>
        </w:r>
        <w:r w:rsidRPr="007A5C6C">
          <w:tab/>
          <w:t>Conformance requirements</w:t>
        </w:r>
      </w:ins>
    </w:p>
    <w:p w14:paraId="7302672B" w14:textId="77777777" w:rsidR="008A7DE6" w:rsidRPr="007A5C6C" w:rsidRDefault="008A7DE6" w:rsidP="008A7DE6">
      <w:pPr>
        <w:tabs>
          <w:tab w:val="left" w:pos="6946"/>
        </w:tabs>
        <w:rPr>
          <w:ins w:id="77" w:author="wei" w:date="2021-10-29T14:03:00Z"/>
        </w:rPr>
      </w:pPr>
      <w:ins w:id="78" w:author="wei" w:date="2021-10-29T14:03:00Z">
        <w:r w:rsidRPr="007A5C6C">
          <w:t>References: The conformance requirements covered in the present TC are specified in: TS </w:t>
        </w:r>
        <w:r>
          <w:rPr>
            <w:color w:val="000000"/>
          </w:rPr>
          <w:t>24.587</w:t>
        </w:r>
        <w:r>
          <w:rPr>
            <w:rFonts w:hint="eastAsia"/>
            <w:color w:val="000000"/>
            <w:lang w:eastAsia="zh-CN"/>
          </w:rPr>
          <w:t xml:space="preserve"> [FFS]</w:t>
        </w:r>
        <w:r w:rsidRPr="007A5C6C">
          <w:t xml:space="preserve">, subclause </w:t>
        </w:r>
        <w:r>
          <w:rPr>
            <w:color w:val="000000"/>
          </w:rPr>
          <w:t>6.1.2.5.3, 6.1.2.5.4</w:t>
        </w:r>
        <w:r>
          <w:rPr>
            <w:rFonts w:hint="eastAsia"/>
            <w:lang w:eastAsia="zh-CN"/>
          </w:rPr>
          <w:t xml:space="preserve"> and</w:t>
        </w:r>
        <w:r w:rsidRPr="004C299D">
          <w:t xml:space="preserve"> </w:t>
        </w:r>
        <w:r>
          <w:rPr>
            <w:color w:val="000000"/>
          </w:rPr>
          <w:t>6.1.2.5.</w:t>
        </w:r>
        <w:r>
          <w:rPr>
            <w:rFonts w:hint="eastAsia"/>
            <w:color w:val="000000"/>
            <w:lang w:eastAsia="zh-CN"/>
          </w:rPr>
          <w:t>6</w:t>
        </w:r>
        <w:r w:rsidRPr="007A5C6C">
          <w:t>. Unless otherwise stated these are Rel-16 requirements.</w:t>
        </w:r>
      </w:ins>
    </w:p>
    <w:p w14:paraId="3E3CE272" w14:textId="77777777" w:rsidR="008A7DE6" w:rsidRDefault="008A7DE6" w:rsidP="008A7DE6">
      <w:pPr>
        <w:rPr>
          <w:ins w:id="79" w:author="wei" w:date="2021-10-29T14:03:00Z"/>
          <w:lang w:eastAsia="zh-CN"/>
        </w:rPr>
      </w:pPr>
      <w:bookmarkStart w:id="80" w:name="_Hlk72341429"/>
      <w:ins w:id="81" w:author="wei" w:date="2021-10-29T14:03:00Z">
        <w:r w:rsidRPr="007A5C6C">
          <w:t xml:space="preserve">[TS </w:t>
        </w:r>
        <w:r>
          <w:rPr>
            <w:color w:val="000000"/>
          </w:rPr>
          <w:t>24.587</w:t>
        </w:r>
        <w:r w:rsidRPr="007A5C6C">
          <w:t xml:space="preserve">, subclause </w:t>
        </w:r>
        <w:r>
          <w:rPr>
            <w:color w:val="000000"/>
          </w:rPr>
          <w:t>6.1.2.5.3</w:t>
        </w:r>
        <w:r w:rsidRPr="007A5C6C">
          <w:t>]</w:t>
        </w:r>
      </w:ins>
    </w:p>
    <w:p w14:paraId="40C7F2A0" w14:textId="77777777" w:rsidR="008A7DE6" w:rsidRPr="00C86D83" w:rsidRDefault="008A7DE6" w:rsidP="008A7DE6">
      <w:pPr>
        <w:rPr>
          <w:ins w:id="82" w:author="wei" w:date="2021-10-29T14:03:00Z"/>
          <w:lang w:eastAsia="zh-CN"/>
        </w:rPr>
      </w:pPr>
      <w:ins w:id="83" w:author="wei" w:date="2021-10-29T14:03:00Z">
        <w:r w:rsidRPr="00C86D83">
          <w:rPr>
            <w:lang w:eastAsia="zh-CN"/>
          </w:rPr>
          <w:t>Upon receipt of a DIRECT LINK IDENTIFIER UPDATE REQUEST message, if the target UE determines:</w:t>
        </w:r>
      </w:ins>
    </w:p>
    <w:p w14:paraId="51B3BB57" w14:textId="77777777" w:rsidR="008A7DE6" w:rsidRPr="00C86D83" w:rsidRDefault="008A7DE6" w:rsidP="008A7DE6">
      <w:pPr>
        <w:ind w:left="568" w:hanging="284"/>
        <w:rPr>
          <w:ins w:id="84" w:author="wei" w:date="2021-10-29T14:03:00Z"/>
        </w:rPr>
      </w:pPr>
      <w:ins w:id="85" w:author="wei" w:date="2021-10-29T14:03:00Z">
        <w:r w:rsidRPr="00C86D83">
          <w:t>a)</w:t>
        </w:r>
        <w:r w:rsidRPr="00C86D83">
          <w:tab/>
        </w:r>
        <w:proofErr w:type="gramStart"/>
        <w:r w:rsidRPr="00C86D83">
          <w:t>the</w:t>
        </w:r>
        <w:proofErr w:type="gramEnd"/>
        <w:r w:rsidRPr="00C86D83">
          <w:t xml:space="preserve"> PC5 unicast link associated with this request message is still valid; and</w:t>
        </w:r>
      </w:ins>
    </w:p>
    <w:p w14:paraId="7726E2ED" w14:textId="77777777" w:rsidR="008A7DE6" w:rsidRPr="00C86D83" w:rsidRDefault="008A7DE6" w:rsidP="008A7DE6">
      <w:pPr>
        <w:ind w:left="568" w:hanging="284"/>
        <w:rPr>
          <w:ins w:id="86" w:author="wei" w:date="2021-10-29T14:03:00Z"/>
        </w:rPr>
      </w:pPr>
      <w:ins w:id="87" w:author="wei" w:date="2021-10-29T14:03:00Z">
        <w:r w:rsidRPr="00C86D83">
          <w:t>b)</w:t>
        </w:r>
        <w:r w:rsidRPr="00C86D83">
          <w:tab/>
        </w:r>
        <w:proofErr w:type="gramStart"/>
        <w:r w:rsidRPr="00C86D83">
          <w:t>the</w:t>
        </w:r>
        <w:proofErr w:type="gramEnd"/>
        <w:r w:rsidRPr="00C86D83">
          <w:t xml:space="preserve"> timer T5010 for the PC5 unicast link identified by this request message is not running,</w:t>
        </w:r>
      </w:ins>
    </w:p>
    <w:p w14:paraId="29DC94A3" w14:textId="77777777" w:rsidR="008A7DE6" w:rsidRPr="00C86D83" w:rsidRDefault="008A7DE6" w:rsidP="008A7DE6">
      <w:pPr>
        <w:rPr>
          <w:ins w:id="88" w:author="wei" w:date="2021-10-29T14:03:00Z"/>
        </w:rPr>
      </w:pPr>
      <w:proofErr w:type="gramStart"/>
      <w:ins w:id="89" w:author="wei" w:date="2021-10-29T14:03:00Z">
        <w:r w:rsidRPr="00C86D83">
          <w:t>then</w:t>
        </w:r>
        <w:proofErr w:type="gramEnd"/>
        <w:r w:rsidRPr="00C86D83">
          <w:t xml:space="preserve"> the target UE accepts this request, and responds with a DIRECT LINK IDENTIFIER UPDATE ACCEPT message. </w:t>
        </w:r>
      </w:ins>
    </w:p>
    <w:p w14:paraId="0E3EF255" w14:textId="77777777" w:rsidR="008A7DE6" w:rsidRPr="00C86D83" w:rsidRDefault="008A7DE6" w:rsidP="008A7DE6">
      <w:pPr>
        <w:rPr>
          <w:ins w:id="90" w:author="wei" w:date="2021-10-29T14:03:00Z"/>
        </w:rPr>
      </w:pPr>
      <w:ins w:id="91" w:author="wei" w:date="2021-10-29T14:03:00Z">
        <w:r w:rsidRPr="00C86D83">
          <w:t>The target UE shall create the DIRECT LINK IDENTIFIER UPDATE ACCEPT message. In this message, the target UE:</w:t>
        </w:r>
      </w:ins>
    </w:p>
    <w:p w14:paraId="1FE35470" w14:textId="77777777" w:rsidR="008A7DE6" w:rsidRPr="00C86D83" w:rsidRDefault="008A7DE6" w:rsidP="008A7DE6">
      <w:pPr>
        <w:ind w:left="568" w:hanging="284"/>
        <w:rPr>
          <w:ins w:id="92" w:author="wei" w:date="2021-10-29T14:03:00Z"/>
        </w:rPr>
      </w:pPr>
      <w:ins w:id="93" w:author="wei" w:date="2021-10-29T14:03:00Z">
        <w:r w:rsidRPr="00C86D83">
          <w:rPr>
            <w:lang w:eastAsia="zh-CN"/>
          </w:rPr>
          <w:t>a</w:t>
        </w:r>
        <w:r w:rsidRPr="00C86D83">
          <w:t>)</w:t>
        </w:r>
        <w:r w:rsidRPr="00C86D83">
          <w:tab/>
        </w:r>
        <w:proofErr w:type="gramStart"/>
        <w:r w:rsidRPr="00C86D83">
          <w:t>shall</w:t>
        </w:r>
        <w:proofErr w:type="gramEnd"/>
        <w:r w:rsidRPr="00C86D83">
          <w:t xml:space="preserve"> include the target UE's new layer-2 ID assigned by itself;</w:t>
        </w:r>
      </w:ins>
    </w:p>
    <w:p w14:paraId="6F2B10F2" w14:textId="77777777" w:rsidR="008A7DE6" w:rsidRPr="00C86D83" w:rsidRDefault="008A7DE6" w:rsidP="008A7DE6">
      <w:pPr>
        <w:ind w:left="568" w:hanging="284"/>
        <w:rPr>
          <w:ins w:id="94" w:author="wei" w:date="2021-10-29T14:03:00Z"/>
        </w:rPr>
      </w:pPr>
      <w:ins w:id="95" w:author="wei" w:date="2021-10-29T14:03:00Z">
        <w:r w:rsidRPr="00C86D83">
          <w:t>b)</w:t>
        </w:r>
        <w:r w:rsidRPr="00C86D83">
          <w:tab/>
        </w:r>
        <w:proofErr w:type="gramStart"/>
        <w:r w:rsidRPr="00C86D83">
          <w:t>shall</w:t>
        </w:r>
        <w:proofErr w:type="gramEnd"/>
        <w:r w:rsidRPr="00C86D83">
          <w:t xml:space="preserve"> include </w:t>
        </w:r>
        <w:r w:rsidRPr="00C86D83">
          <w:rPr>
            <w:lang w:eastAsia="zh-CN"/>
          </w:rPr>
          <w:t>the</w:t>
        </w:r>
        <w:r w:rsidRPr="00C86D83">
          <w:rPr>
            <w:rFonts w:eastAsia="Malgun Gothic"/>
          </w:rPr>
          <w:t xml:space="preserve"> new LSB of K</w:t>
        </w:r>
        <w:r w:rsidRPr="00C86D83">
          <w:rPr>
            <w:rFonts w:eastAsia="Malgun Gothic"/>
            <w:vertAlign w:val="subscript"/>
          </w:rPr>
          <w:t>NRP-</w:t>
        </w:r>
        <w:proofErr w:type="spellStart"/>
        <w:r w:rsidRPr="00C86D83">
          <w:rPr>
            <w:rFonts w:eastAsia="Malgun Gothic"/>
            <w:vertAlign w:val="subscript"/>
          </w:rPr>
          <w:t>sess</w:t>
        </w:r>
        <w:proofErr w:type="spellEnd"/>
        <w:r w:rsidRPr="00C86D83">
          <w:rPr>
            <w:rFonts w:eastAsia="Malgun Gothic"/>
          </w:rPr>
          <w:t xml:space="preserve"> ID</w:t>
        </w:r>
        <w:r w:rsidRPr="00C86D83">
          <w:rPr>
            <w:lang w:eastAsia="zh-CN"/>
          </w:rPr>
          <w:t>;</w:t>
        </w:r>
      </w:ins>
    </w:p>
    <w:p w14:paraId="6235FFF5" w14:textId="77777777" w:rsidR="008A7DE6" w:rsidRPr="00C86D83" w:rsidRDefault="008A7DE6" w:rsidP="008A7DE6">
      <w:pPr>
        <w:ind w:left="568" w:hanging="284"/>
        <w:rPr>
          <w:ins w:id="96" w:author="wei" w:date="2021-10-29T14:03:00Z"/>
          <w:rFonts w:eastAsia="Malgun Gothic"/>
        </w:rPr>
      </w:pPr>
      <w:ins w:id="97" w:author="wei" w:date="2021-10-29T14:03:00Z">
        <w:r w:rsidRPr="00C86D83">
          <w:rPr>
            <w:lang w:eastAsia="zh-CN"/>
          </w:rPr>
          <w:t xml:space="preserve">c)  </w:t>
        </w:r>
        <w:proofErr w:type="gramStart"/>
        <w:r w:rsidRPr="00C86D83">
          <w:rPr>
            <w:lang w:eastAsia="zh-CN"/>
          </w:rPr>
          <w:t>shall</w:t>
        </w:r>
        <w:proofErr w:type="gramEnd"/>
        <w:r w:rsidRPr="00C86D83">
          <w:rPr>
            <w:lang w:eastAsia="zh-CN"/>
          </w:rPr>
          <w:t xml:space="preserve"> include the initiating UE's new </w:t>
        </w:r>
        <w:r w:rsidRPr="00C86D83">
          <w:rPr>
            <w:rFonts w:eastAsia="Malgun Gothic"/>
          </w:rPr>
          <w:t>MSB of K</w:t>
        </w:r>
        <w:r w:rsidRPr="00C86D83">
          <w:rPr>
            <w:rFonts w:eastAsia="Malgun Gothic"/>
            <w:vertAlign w:val="subscript"/>
          </w:rPr>
          <w:t>NRP-</w:t>
        </w:r>
        <w:proofErr w:type="spellStart"/>
        <w:r w:rsidRPr="00C86D83">
          <w:rPr>
            <w:rFonts w:eastAsia="Malgun Gothic"/>
            <w:vertAlign w:val="subscript"/>
          </w:rPr>
          <w:t>sess</w:t>
        </w:r>
        <w:proofErr w:type="spellEnd"/>
        <w:r w:rsidRPr="00C86D83">
          <w:rPr>
            <w:rFonts w:eastAsia="Malgun Gothic"/>
          </w:rPr>
          <w:t xml:space="preserve"> ID;</w:t>
        </w:r>
      </w:ins>
    </w:p>
    <w:p w14:paraId="4CA9575C" w14:textId="77777777" w:rsidR="008A7DE6" w:rsidRPr="00C86D83" w:rsidRDefault="008A7DE6" w:rsidP="008A7DE6">
      <w:pPr>
        <w:ind w:left="568" w:hanging="284"/>
        <w:rPr>
          <w:ins w:id="98" w:author="wei" w:date="2021-10-29T14:03:00Z"/>
        </w:rPr>
      </w:pPr>
      <w:ins w:id="99" w:author="wei" w:date="2021-10-29T14:03:00Z">
        <w:r w:rsidRPr="00C86D83">
          <w:rPr>
            <w:lang w:eastAsia="zh-CN"/>
          </w:rPr>
          <w:t xml:space="preserve">d)  </w:t>
        </w:r>
        <w:proofErr w:type="gramStart"/>
        <w:r w:rsidRPr="00C86D83">
          <w:rPr>
            <w:lang w:eastAsia="zh-CN"/>
          </w:rPr>
          <w:t>shall</w:t>
        </w:r>
        <w:proofErr w:type="gramEnd"/>
        <w:r w:rsidRPr="00C86D83">
          <w:rPr>
            <w:lang w:eastAsia="zh-CN"/>
          </w:rPr>
          <w:t xml:space="preserve"> include the </w:t>
        </w:r>
        <w:r w:rsidRPr="00C86D83">
          <w:t>initiating UE's new layer-2 ID</w:t>
        </w:r>
        <w:r w:rsidRPr="00C86D83">
          <w:rPr>
            <w:lang w:eastAsia="zh-CN"/>
          </w:rPr>
          <w:t>;</w:t>
        </w:r>
      </w:ins>
    </w:p>
    <w:p w14:paraId="178939D8" w14:textId="77777777" w:rsidR="008A7DE6" w:rsidRPr="00C86D83" w:rsidRDefault="008A7DE6" w:rsidP="008A7DE6">
      <w:pPr>
        <w:ind w:left="568" w:hanging="284"/>
        <w:rPr>
          <w:ins w:id="100" w:author="wei" w:date="2021-10-29T14:03:00Z"/>
          <w:lang w:eastAsia="zh-CN"/>
        </w:rPr>
      </w:pPr>
      <w:ins w:id="101" w:author="wei" w:date="2021-10-29T14:03:00Z">
        <w:r w:rsidRPr="00C86D83">
          <w:rPr>
            <w:lang w:eastAsia="zh-CN"/>
          </w:rPr>
          <w:t>e</w:t>
        </w:r>
        <w:r w:rsidRPr="00C86D83">
          <w:t>)</w:t>
        </w:r>
        <w:r w:rsidRPr="00C86D83">
          <w:tab/>
        </w:r>
        <w:proofErr w:type="gramStart"/>
        <w:r w:rsidRPr="00C86D83">
          <w:t>shall</w:t>
        </w:r>
        <w:proofErr w:type="gramEnd"/>
        <w:r w:rsidRPr="00C86D83">
          <w:t xml:space="preserve"> include the target UE's new application layer ID if received from upper layer</w:t>
        </w:r>
        <w:r w:rsidRPr="00C86D83">
          <w:rPr>
            <w:lang w:eastAsia="zh-CN"/>
          </w:rPr>
          <w:t>;</w:t>
        </w:r>
      </w:ins>
    </w:p>
    <w:p w14:paraId="067CC9A5" w14:textId="77777777" w:rsidR="008A7DE6" w:rsidRPr="00C86D83" w:rsidRDefault="008A7DE6" w:rsidP="008A7DE6">
      <w:pPr>
        <w:ind w:left="568" w:hanging="284"/>
        <w:rPr>
          <w:ins w:id="102" w:author="wei" w:date="2021-10-29T14:03:00Z"/>
        </w:rPr>
      </w:pPr>
      <w:ins w:id="103" w:author="wei" w:date="2021-10-29T14:03:00Z">
        <w:r w:rsidRPr="00C86D83">
          <w:rPr>
            <w:lang w:eastAsia="zh-CN"/>
          </w:rPr>
          <w:t>f)</w:t>
        </w:r>
        <w:r w:rsidRPr="00C86D83">
          <w:rPr>
            <w:lang w:eastAsia="zh-CN"/>
          </w:rPr>
          <w:tab/>
        </w:r>
        <w:proofErr w:type="gramStart"/>
        <w:r w:rsidRPr="00C86D83">
          <w:rPr>
            <w:lang w:eastAsia="zh-CN"/>
          </w:rPr>
          <w:t>shall</w:t>
        </w:r>
        <w:proofErr w:type="gramEnd"/>
        <w:r w:rsidRPr="00C86D83">
          <w:rPr>
            <w:lang w:eastAsia="zh-CN"/>
          </w:rPr>
          <w:t xml:space="preserve"> include the initiating UE's new IP address/prefix if received from the initiating UE and IP communication is used;</w:t>
        </w:r>
      </w:ins>
    </w:p>
    <w:p w14:paraId="7C507EED" w14:textId="77777777" w:rsidR="008A7DE6" w:rsidRPr="00C86D83" w:rsidRDefault="008A7DE6" w:rsidP="008A7DE6">
      <w:pPr>
        <w:ind w:left="568" w:hanging="284"/>
        <w:rPr>
          <w:ins w:id="104" w:author="wei" w:date="2021-10-29T14:03:00Z"/>
        </w:rPr>
      </w:pPr>
      <w:ins w:id="105" w:author="wei" w:date="2021-10-29T14:03:00Z">
        <w:r w:rsidRPr="00C86D83">
          <w:rPr>
            <w:lang w:eastAsia="zh-CN"/>
          </w:rPr>
          <w:t>g)</w:t>
        </w:r>
        <w:r w:rsidRPr="00C86D83">
          <w:rPr>
            <w:lang w:eastAsia="zh-CN"/>
          </w:rPr>
          <w:tab/>
        </w:r>
        <w:proofErr w:type="gramStart"/>
        <w:r w:rsidRPr="00C86D83">
          <w:t>shall</w:t>
        </w:r>
        <w:proofErr w:type="gramEnd"/>
        <w:r w:rsidRPr="00C86D83">
          <w:t xml:space="preserve"> include the initiating UE's new application layer ID if received from the initiating UE; and</w:t>
        </w:r>
      </w:ins>
    </w:p>
    <w:p w14:paraId="37224EF2" w14:textId="77777777" w:rsidR="008A7DE6" w:rsidRPr="00C86D83" w:rsidRDefault="008A7DE6" w:rsidP="008A7DE6">
      <w:pPr>
        <w:ind w:left="568" w:hanging="284"/>
        <w:rPr>
          <w:ins w:id="106" w:author="wei" w:date="2021-10-29T14:03:00Z"/>
          <w:lang w:eastAsia="zh-CN"/>
        </w:rPr>
      </w:pPr>
      <w:ins w:id="107" w:author="wei" w:date="2021-10-29T14:03:00Z">
        <w:r w:rsidRPr="00C86D83">
          <w:lastRenderedPageBreak/>
          <w:t>h)</w:t>
        </w:r>
        <w:r w:rsidRPr="00C86D83">
          <w:tab/>
        </w:r>
        <w:proofErr w:type="gramStart"/>
        <w:r w:rsidRPr="00C86D83">
          <w:t>shall</w:t>
        </w:r>
        <w:proofErr w:type="gramEnd"/>
        <w:r w:rsidRPr="00C86D83">
          <w:t xml:space="preserve"> include the target UE's new IP address/prefix if IP communication is used and changed.</w:t>
        </w:r>
      </w:ins>
    </w:p>
    <w:p w14:paraId="3A3B75B4" w14:textId="77777777" w:rsidR="008A7DE6" w:rsidRPr="00C86D83" w:rsidRDefault="008A7DE6" w:rsidP="008A7DE6">
      <w:pPr>
        <w:rPr>
          <w:ins w:id="108" w:author="wei" w:date="2021-10-29T14:03:00Z"/>
        </w:rPr>
      </w:pPr>
      <w:ins w:id="109" w:author="wei" w:date="2021-10-29T14:03:00Z">
        <w:r w:rsidRPr="00C86D83">
          <w:t>After the DIRECT LINK IDENTIFIER UPDATE ACCEPT message is generated, the target UE shall pass this message to the lower layers for transmission along with the initiating UE's old layer-2 ID for unicast communication and the target UE's old layer-2 ID for unicast communication, and start timer T5010. The UE shall not send a new DIRECT LINK IDENTIFIER UPDATE ACCEPT message to the same initiating UE while timer T5010 is running.</w:t>
        </w:r>
      </w:ins>
    </w:p>
    <w:p w14:paraId="161F416D" w14:textId="77777777" w:rsidR="008A7DE6" w:rsidRPr="00C86D83" w:rsidRDefault="008A7DE6" w:rsidP="008A7DE6">
      <w:pPr>
        <w:rPr>
          <w:ins w:id="110" w:author="wei" w:date="2021-10-29T14:03:00Z"/>
        </w:rPr>
      </w:pPr>
      <w:ins w:id="111" w:author="wei" w:date="2021-10-29T14:03:00Z">
        <w:r w:rsidRPr="00C86D83">
          <w:t>Before target UE receives the traffic using the new layer-2 IDs, the target UE shall continue to receive the traffic with the old layer-2 IDs (i.e. initiating UE's old layer-2 ID and target UE's old layer-2 ID) from initiating UE.</w:t>
        </w:r>
      </w:ins>
    </w:p>
    <w:p w14:paraId="481DAD91" w14:textId="77777777" w:rsidR="008A7DE6" w:rsidRPr="00C86D83" w:rsidRDefault="008A7DE6" w:rsidP="008A7DE6">
      <w:pPr>
        <w:rPr>
          <w:ins w:id="112" w:author="wei" w:date="2021-10-29T14:03:00Z"/>
        </w:rPr>
      </w:pPr>
      <w:ins w:id="113" w:author="wei" w:date="2021-10-29T14:03:00Z">
        <w:r w:rsidRPr="00C86D83">
          <w:t>Before target UE receives the DIRECT LINK IDENTIFIER UPDATE ACK message from initiating UE, the target UE shall keep sending traffic to the initiating UE using the old layer-2 IDs (i.e. initiating UE's old layer-2 ID for unicast communication and target UE's old layer-2 ID for unicast communication).</w:t>
        </w:r>
      </w:ins>
    </w:p>
    <w:p w14:paraId="35986BA4" w14:textId="77777777" w:rsidR="008A7DE6" w:rsidRDefault="008A7DE6" w:rsidP="008A7DE6">
      <w:pPr>
        <w:rPr>
          <w:ins w:id="114" w:author="wei" w:date="2021-10-29T14:03:00Z"/>
          <w:lang w:eastAsia="zh-CN"/>
        </w:rPr>
      </w:pPr>
      <w:ins w:id="115" w:author="wei" w:date="2021-10-29T14:03:00Z">
        <w:r w:rsidRPr="007A5C6C">
          <w:t>[</w:t>
        </w:r>
        <w:r>
          <w:rPr>
            <w:color w:val="000000"/>
          </w:rPr>
          <w:t>24.587</w:t>
        </w:r>
        <w:r w:rsidRPr="007A5C6C">
          <w:t xml:space="preserve">, subclause </w:t>
        </w:r>
        <w:r>
          <w:rPr>
            <w:color w:val="000000"/>
          </w:rPr>
          <w:t>6.1.2.5.</w:t>
        </w:r>
        <w:r>
          <w:rPr>
            <w:rFonts w:hint="eastAsia"/>
            <w:color w:val="000000"/>
            <w:lang w:eastAsia="zh-CN"/>
          </w:rPr>
          <w:t>4</w:t>
        </w:r>
        <w:r w:rsidRPr="007A5C6C">
          <w:t>]</w:t>
        </w:r>
      </w:ins>
    </w:p>
    <w:p w14:paraId="336655DC" w14:textId="77777777" w:rsidR="008A7DE6" w:rsidRPr="004E54B3" w:rsidRDefault="008A7DE6" w:rsidP="008A7DE6">
      <w:pPr>
        <w:rPr>
          <w:ins w:id="116" w:author="wei" w:date="2021-10-29T14:03:00Z"/>
        </w:rPr>
      </w:pPr>
      <w:ins w:id="117" w:author="wei" w:date="2021-10-29T14:03:00Z">
        <w:r w:rsidRPr="004E54B3">
          <w:t>Upon receipt of the DIRECT LINK IDENTIFIER UPDATE ACCEPT message, the initiating UE shall stop timer T5009 and respond with a DIRECT LINK IDENTIFIER UPDATE ACK message. In this message, the initiating UE:</w:t>
        </w:r>
      </w:ins>
    </w:p>
    <w:p w14:paraId="77F8A63F" w14:textId="77777777" w:rsidR="008A7DE6" w:rsidRPr="004E54B3" w:rsidRDefault="008A7DE6" w:rsidP="008A7DE6">
      <w:pPr>
        <w:ind w:left="568" w:hanging="284"/>
        <w:rPr>
          <w:ins w:id="118" w:author="wei" w:date="2021-10-29T14:03:00Z"/>
        </w:rPr>
      </w:pPr>
      <w:ins w:id="119" w:author="wei" w:date="2021-10-29T14:03:00Z">
        <w:r w:rsidRPr="004E54B3">
          <w:rPr>
            <w:lang w:eastAsia="zh-CN"/>
          </w:rPr>
          <w:t>a</w:t>
        </w:r>
        <w:r w:rsidRPr="004E54B3">
          <w:t>)</w:t>
        </w:r>
        <w:r w:rsidRPr="004E54B3">
          <w:tab/>
        </w:r>
        <w:proofErr w:type="gramStart"/>
        <w:r w:rsidRPr="004E54B3">
          <w:t>shall</w:t>
        </w:r>
        <w:proofErr w:type="gramEnd"/>
        <w:r w:rsidRPr="004E54B3">
          <w:t xml:space="preserve"> include the target UE's new layer-2 ID;</w:t>
        </w:r>
      </w:ins>
    </w:p>
    <w:p w14:paraId="190EAA1D" w14:textId="77777777" w:rsidR="008A7DE6" w:rsidRPr="004E54B3" w:rsidRDefault="008A7DE6" w:rsidP="008A7DE6">
      <w:pPr>
        <w:ind w:left="568" w:hanging="284"/>
        <w:rPr>
          <w:ins w:id="120" w:author="wei" w:date="2021-10-29T14:03:00Z"/>
        </w:rPr>
      </w:pPr>
      <w:ins w:id="121" w:author="wei" w:date="2021-10-29T14:03:00Z">
        <w:r w:rsidRPr="004E54B3">
          <w:t>b)</w:t>
        </w:r>
        <w:r w:rsidRPr="004E54B3">
          <w:tab/>
        </w:r>
        <w:proofErr w:type="gramStart"/>
        <w:r w:rsidRPr="004E54B3">
          <w:rPr>
            <w:lang w:eastAsia="zh-CN"/>
          </w:rPr>
          <w:t>shall</w:t>
        </w:r>
        <w:proofErr w:type="gramEnd"/>
        <w:r w:rsidRPr="004E54B3">
          <w:rPr>
            <w:lang w:eastAsia="zh-CN"/>
          </w:rPr>
          <w:t xml:space="preserve"> include the target UE's new</w:t>
        </w:r>
        <w:r w:rsidRPr="004E54B3">
          <w:rPr>
            <w:rFonts w:eastAsia="Malgun Gothic"/>
          </w:rPr>
          <w:t xml:space="preserve"> LSB of K</w:t>
        </w:r>
        <w:r w:rsidRPr="004E54B3">
          <w:rPr>
            <w:rFonts w:eastAsia="Malgun Gothic"/>
            <w:vertAlign w:val="subscript"/>
          </w:rPr>
          <w:t>NRP-</w:t>
        </w:r>
        <w:proofErr w:type="spellStart"/>
        <w:r w:rsidRPr="004E54B3">
          <w:rPr>
            <w:rFonts w:eastAsia="Malgun Gothic"/>
            <w:vertAlign w:val="subscript"/>
          </w:rPr>
          <w:t>sess</w:t>
        </w:r>
        <w:proofErr w:type="spellEnd"/>
        <w:r w:rsidRPr="004E54B3">
          <w:rPr>
            <w:rFonts w:eastAsia="Malgun Gothic"/>
          </w:rPr>
          <w:t xml:space="preserve"> ID</w:t>
        </w:r>
        <w:r w:rsidRPr="004E54B3">
          <w:rPr>
            <w:lang w:eastAsia="zh-CN"/>
          </w:rPr>
          <w:t>;</w:t>
        </w:r>
      </w:ins>
    </w:p>
    <w:p w14:paraId="62A0CB50" w14:textId="77777777" w:rsidR="008A7DE6" w:rsidRPr="004E54B3" w:rsidRDefault="008A7DE6" w:rsidP="008A7DE6">
      <w:pPr>
        <w:ind w:left="568" w:hanging="284"/>
        <w:rPr>
          <w:ins w:id="122" w:author="wei" w:date="2021-10-29T14:03:00Z"/>
          <w:lang w:eastAsia="zh-CN"/>
        </w:rPr>
      </w:pPr>
      <w:ins w:id="123" w:author="wei" w:date="2021-10-29T14:03:00Z">
        <w:r w:rsidRPr="004E54B3">
          <w:rPr>
            <w:lang w:eastAsia="zh-CN"/>
          </w:rPr>
          <w:t>c</w:t>
        </w:r>
        <w:r w:rsidRPr="004E54B3">
          <w:t>)</w:t>
        </w:r>
        <w:r w:rsidRPr="004E54B3">
          <w:tab/>
        </w:r>
        <w:proofErr w:type="gramStart"/>
        <w:r w:rsidRPr="004E54B3">
          <w:t>shall</w:t>
        </w:r>
        <w:proofErr w:type="gramEnd"/>
        <w:r w:rsidRPr="004E54B3">
          <w:t xml:space="preserve"> include the target UE's new application layer ID, if received</w:t>
        </w:r>
        <w:r w:rsidRPr="004E54B3">
          <w:rPr>
            <w:lang w:eastAsia="zh-CN"/>
          </w:rPr>
          <w:t>; and</w:t>
        </w:r>
      </w:ins>
    </w:p>
    <w:p w14:paraId="4DA49F6B" w14:textId="77777777" w:rsidR="008A7DE6" w:rsidRPr="004E54B3" w:rsidRDefault="008A7DE6" w:rsidP="008A7DE6">
      <w:pPr>
        <w:ind w:left="568" w:hanging="284"/>
        <w:rPr>
          <w:ins w:id="124" w:author="wei" w:date="2021-10-29T14:03:00Z"/>
        </w:rPr>
      </w:pPr>
      <w:ins w:id="125" w:author="wei" w:date="2021-10-29T14:03:00Z">
        <w:r w:rsidRPr="004E54B3">
          <w:rPr>
            <w:lang w:eastAsia="zh-CN"/>
          </w:rPr>
          <w:t>d)</w:t>
        </w:r>
        <w:r w:rsidRPr="004E54B3">
          <w:rPr>
            <w:lang w:eastAsia="zh-CN"/>
          </w:rPr>
          <w:tab/>
        </w:r>
        <w:proofErr w:type="gramStart"/>
        <w:r w:rsidRPr="004E54B3">
          <w:rPr>
            <w:lang w:eastAsia="zh-CN"/>
          </w:rPr>
          <w:t>shall</w:t>
        </w:r>
        <w:proofErr w:type="gramEnd"/>
        <w:r w:rsidRPr="004E54B3">
          <w:rPr>
            <w:lang w:eastAsia="zh-CN"/>
          </w:rPr>
          <w:t xml:space="preserve"> include the target UE's new IP address/prefix, if received.</w:t>
        </w:r>
      </w:ins>
    </w:p>
    <w:p w14:paraId="3F84A02A" w14:textId="77777777" w:rsidR="008A7DE6" w:rsidRPr="004E54B3" w:rsidRDefault="008A7DE6" w:rsidP="008A7DE6">
      <w:pPr>
        <w:rPr>
          <w:ins w:id="126" w:author="wei" w:date="2021-10-29T14:03:00Z"/>
        </w:rPr>
      </w:pPr>
      <w:ins w:id="127" w:author="wei" w:date="2021-10-29T14:03:00Z">
        <w:r w:rsidRPr="004E54B3">
          <w:t xml:space="preserve">After the DIRECT LINK IDENTIFIER UPDATE ACK message is generated, the initiating UE shall pass this message to the lower layers for transmission along with the initiating UE's old layer-2 ID for unicast communication and the target UE's old layer-2 ID for unicast communication and shall </w:t>
        </w:r>
        <w:r w:rsidRPr="004E54B3">
          <w:rPr>
            <w:lang w:eastAsia="zh-CN"/>
          </w:rPr>
          <w:t xml:space="preserve">stop timer T5011 if running and </w:t>
        </w:r>
        <w:r w:rsidRPr="004E54B3">
          <w:t xml:space="preserve">start </w:t>
        </w:r>
        <w:r w:rsidRPr="004E54B3">
          <w:rPr>
            <w:lang w:eastAsia="zh-CN"/>
          </w:rPr>
          <w:t>a</w:t>
        </w:r>
        <w:r w:rsidRPr="004E54B3">
          <w:t xml:space="preserve"> timer T5011 as configured</w:t>
        </w:r>
        <w:r w:rsidRPr="004E54B3">
          <w:rPr>
            <w:lang w:eastAsia="zh-CN"/>
          </w:rPr>
          <w:t xml:space="preserve"> if at least one of V2X service identifiers for the PC5 unicast link satisfying the privacy requirements </w:t>
        </w:r>
        <w:r w:rsidRPr="004E54B3">
          <w:t>as specified in clause 5.2.3.</w:t>
        </w:r>
      </w:ins>
    </w:p>
    <w:p w14:paraId="5E01525C" w14:textId="77777777" w:rsidR="008A7DE6" w:rsidRPr="004E54B3" w:rsidRDefault="008A7DE6" w:rsidP="008A7DE6">
      <w:pPr>
        <w:rPr>
          <w:ins w:id="128" w:author="wei" w:date="2021-10-29T14:03:00Z"/>
        </w:rPr>
      </w:pPr>
      <w:ins w:id="129" w:author="wei" w:date="2021-10-29T14:03:00Z">
        <w:r w:rsidRPr="004E54B3">
          <w:t>Upon sending the DIRECT LINK IDENTIFIER UPDATE ACK message, the initiating UE shall update the associated PC5 unicast link context with the new identifiers and pass the new layer-2 IDs (i.e. initiating UE's new layer-2 ID for unicast communication and target UE's new layer-2 ID for unicast communication if changed) along with the PC5 link identifier down to the lower layer</w:t>
        </w:r>
        <w:r w:rsidRPr="004E54B3">
          <w:rPr>
            <w:lang w:eastAsia="zh-CN"/>
          </w:rPr>
          <w:t xml:space="preserve">. Then the initiating UE shall use the new layer-2 IDs (i.e. initiating UE's new layer-2 ID </w:t>
        </w:r>
        <w:r w:rsidRPr="004E54B3">
          <w:t>for unicast communication</w:t>
        </w:r>
        <w:r w:rsidRPr="004E54B3">
          <w:rPr>
            <w:lang w:eastAsia="zh-CN"/>
          </w:rPr>
          <w:t xml:space="preserve"> and target UE's new layer-2 ID </w:t>
        </w:r>
        <w:r w:rsidRPr="004E54B3">
          <w:t>for unicast communication</w:t>
        </w:r>
        <w:r w:rsidRPr="004E54B3">
          <w:rPr>
            <w:lang w:eastAsia="zh-CN"/>
          </w:rPr>
          <w:t xml:space="preserve"> if changed) to transmit the PC5 signalling message and PC5 user plane data.</w:t>
        </w:r>
      </w:ins>
    </w:p>
    <w:p w14:paraId="73C16ADC" w14:textId="77777777" w:rsidR="008A7DE6" w:rsidRPr="004E54B3" w:rsidRDefault="008A7DE6" w:rsidP="008A7DE6">
      <w:pPr>
        <w:rPr>
          <w:ins w:id="130" w:author="wei" w:date="2021-10-29T14:03:00Z"/>
          <w:lang w:eastAsia="zh-CN"/>
        </w:rPr>
      </w:pPr>
      <w:ins w:id="131" w:author="wei" w:date="2021-10-29T14:03:00Z">
        <w:r w:rsidRPr="004E54B3">
          <w:rPr>
            <w:lang w:eastAsia="zh-CN"/>
          </w:rPr>
          <w:t xml:space="preserve">The initiating UE shall continue to receive traffic with the old layer-2 IDs (i.e. initiating UE's old layer-2 ID </w:t>
        </w:r>
        <w:r w:rsidRPr="004E54B3">
          <w:t>for unicast communication</w:t>
        </w:r>
        <w:r w:rsidRPr="004E54B3">
          <w:rPr>
            <w:lang w:eastAsia="zh-CN"/>
          </w:rPr>
          <w:t xml:space="preserve"> and target UE's old layer-2 ID </w:t>
        </w:r>
        <w:r w:rsidRPr="004E54B3">
          <w:t>for unicast communication</w:t>
        </w:r>
        <w:r w:rsidRPr="004E54B3">
          <w:rPr>
            <w:lang w:eastAsia="zh-CN"/>
          </w:rPr>
          <w:t>) from the target UE until it receives traffic with the new layer-2 IDs (i.e. initiating UE's new layer-2 ID and target UE's new layer-2 ID if changed) from the target UE.</w:t>
        </w:r>
      </w:ins>
    </w:p>
    <w:p w14:paraId="5E2D7926" w14:textId="77777777" w:rsidR="008A7DE6" w:rsidRDefault="008A7DE6" w:rsidP="008A7DE6">
      <w:pPr>
        <w:rPr>
          <w:ins w:id="132" w:author="wei" w:date="2021-10-29T14:03:00Z"/>
          <w:lang w:eastAsia="zh-CN"/>
        </w:rPr>
      </w:pPr>
      <w:ins w:id="133" w:author="wei" w:date="2021-10-29T14:03:00Z">
        <w:r w:rsidRPr="007A5C6C">
          <w:t>[</w:t>
        </w:r>
        <w:r>
          <w:rPr>
            <w:color w:val="000000"/>
          </w:rPr>
          <w:t>24.587</w:t>
        </w:r>
        <w:r w:rsidRPr="007A5C6C">
          <w:t xml:space="preserve">, subclause </w:t>
        </w:r>
        <w:r>
          <w:rPr>
            <w:color w:val="000000"/>
          </w:rPr>
          <w:t>6.1.2.5.</w:t>
        </w:r>
        <w:r>
          <w:rPr>
            <w:rFonts w:hint="eastAsia"/>
            <w:color w:val="000000"/>
            <w:lang w:eastAsia="zh-CN"/>
          </w:rPr>
          <w:t>6</w:t>
        </w:r>
        <w:r w:rsidRPr="007A5C6C">
          <w:t>]</w:t>
        </w:r>
      </w:ins>
    </w:p>
    <w:bookmarkEnd w:id="80"/>
    <w:p w14:paraId="118D90FB" w14:textId="77777777" w:rsidR="008A7DE6" w:rsidRPr="0055377B" w:rsidRDefault="008A7DE6" w:rsidP="008A7DE6">
      <w:pPr>
        <w:rPr>
          <w:ins w:id="134" w:author="wei" w:date="2021-10-29T14:03:00Z"/>
        </w:rPr>
      </w:pPr>
      <w:ins w:id="135" w:author="wei" w:date="2021-10-29T14:03:00Z">
        <w:r w:rsidRPr="0055377B">
          <w:t>If the DIRECT LINK IDENTIFIER UPDATE REQUEST message cannot be accepted, the target UE shall send a DIRECT</w:t>
        </w:r>
        <w:r w:rsidRPr="0055377B">
          <w:rPr>
            <w:lang w:eastAsia="x-none"/>
          </w:rPr>
          <w:t xml:space="preserve"> LINK IDENTIFIER UPDATE</w:t>
        </w:r>
        <w:r w:rsidRPr="0055377B">
          <w:t xml:space="preserve"> REJECT message. The DIRECT LINK IDENTIFIER UPDATE REJECT message contains a PC5 signalling protocol cause IE set to one of the following cause values:</w:t>
        </w:r>
      </w:ins>
    </w:p>
    <w:p w14:paraId="7EFFAF6B" w14:textId="77777777" w:rsidR="008A7DE6" w:rsidRPr="0055377B" w:rsidRDefault="008A7DE6" w:rsidP="008A7DE6">
      <w:pPr>
        <w:ind w:left="568" w:hanging="284"/>
        <w:rPr>
          <w:ins w:id="136" w:author="wei" w:date="2021-10-29T14:03:00Z"/>
        </w:rPr>
      </w:pPr>
      <w:ins w:id="137" w:author="wei" w:date="2021-10-29T14:03:00Z">
        <w:r w:rsidRPr="0055377B">
          <w:t>#3</w:t>
        </w:r>
        <w:r w:rsidRPr="0055377B">
          <w:tab/>
          <w:t>conflict of layer-2 ID for unicast communication is detected; or</w:t>
        </w:r>
      </w:ins>
    </w:p>
    <w:p w14:paraId="31F98B97" w14:textId="77777777" w:rsidR="008A7DE6" w:rsidRPr="0055377B" w:rsidRDefault="008A7DE6" w:rsidP="008A7DE6">
      <w:pPr>
        <w:ind w:left="568" w:hanging="284"/>
        <w:rPr>
          <w:ins w:id="138" w:author="wei" w:date="2021-10-29T14:03:00Z"/>
        </w:rPr>
      </w:pPr>
      <w:ins w:id="139" w:author="wei" w:date="2021-10-29T14:03:00Z">
        <w:r w:rsidRPr="0055377B">
          <w:t>#111</w:t>
        </w:r>
        <w:r w:rsidRPr="0055377B">
          <w:tab/>
          <w:t xml:space="preserve">protocol </w:t>
        </w:r>
        <w:proofErr w:type="gramStart"/>
        <w:r w:rsidRPr="0055377B">
          <w:t>error</w:t>
        </w:r>
        <w:proofErr w:type="gramEnd"/>
        <w:r w:rsidRPr="0055377B">
          <w:t>, unspecified.</w:t>
        </w:r>
      </w:ins>
    </w:p>
    <w:p w14:paraId="4D6CF31A" w14:textId="77777777" w:rsidR="008A7DE6" w:rsidRPr="0055377B" w:rsidRDefault="008A7DE6" w:rsidP="008A7DE6">
      <w:pPr>
        <w:rPr>
          <w:ins w:id="140" w:author="wei" w:date="2021-10-29T14:03:00Z"/>
          <w:lang w:eastAsia="zh-CN"/>
        </w:rPr>
      </w:pPr>
      <w:ins w:id="141" w:author="wei" w:date="2021-10-29T14:03:00Z">
        <w:r w:rsidRPr="0055377B">
          <w:t xml:space="preserve">For a received DIRECT LINK IDENTIFIER UPDATE REQUEST message from a layer-2 ID (for unicast communication), if the target UE already has an existing link using this layer-2 ID or is currently processing a DIRECT LINK IDENTIFIER UPDATE REQUEST message from the same layer-2 ID, but with user info different from the user info IE included in this new incoming message, the target UE shall send a DIRECT LINK IDENTIFIER UPDATE REJECT </w:t>
        </w:r>
        <w:r w:rsidRPr="0055377B">
          <w:rPr>
            <w:lang w:eastAsia="zh-CN"/>
          </w:rPr>
          <w:t>message with PC5 signalling protocol cause value #3 "c</w:t>
        </w:r>
        <w:r w:rsidRPr="0055377B">
          <w:t>onflict of layer-2 ID for unicast communication is detected</w:t>
        </w:r>
        <w:r w:rsidRPr="0055377B">
          <w:rPr>
            <w:lang w:eastAsia="zh-CN"/>
          </w:rPr>
          <w:t>".</w:t>
        </w:r>
      </w:ins>
    </w:p>
    <w:p w14:paraId="67B6FEB7" w14:textId="77777777" w:rsidR="008A7DE6" w:rsidRPr="0055377B" w:rsidRDefault="008A7DE6" w:rsidP="008A7DE6">
      <w:pPr>
        <w:keepLines/>
        <w:ind w:left="1135" w:hanging="851"/>
        <w:rPr>
          <w:ins w:id="142" w:author="wei" w:date="2021-10-29T14:03:00Z"/>
          <w:lang w:eastAsia="zh-CN"/>
        </w:rPr>
      </w:pPr>
      <w:ins w:id="143" w:author="wei" w:date="2021-10-29T14:03:00Z">
        <w:r w:rsidRPr="0055377B">
          <w:t>NOTE:</w:t>
        </w:r>
        <w:r w:rsidRPr="0055377B">
          <w:tab/>
          <w:t xml:space="preserve">After receiving the DIRECT LINK IDENTIFIER UPDATE REJECT message, whether the initiating UE initiates the PC5 unicast link release procedure or initiates another PC5 unicast link identifier update procedure with a </w:t>
        </w:r>
        <w:r w:rsidRPr="0055377B">
          <w:rPr>
            <w:lang w:eastAsia="zh-CN"/>
          </w:rPr>
          <w:t>new</w:t>
        </w:r>
        <w:r w:rsidRPr="0055377B">
          <w:t xml:space="preserve"> </w:t>
        </w:r>
        <w:r w:rsidRPr="0055377B">
          <w:rPr>
            <w:lang w:eastAsia="zh-CN"/>
          </w:rPr>
          <w:t>l</w:t>
        </w:r>
        <w:r w:rsidRPr="0055377B">
          <w:t>ayer-2 ID depends on UE implementation.</w:t>
        </w:r>
      </w:ins>
    </w:p>
    <w:p w14:paraId="72569D40" w14:textId="77777777" w:rsidR="008A7DE6" w:rsidRPr="0055377B" w:rsidRDefault="008A7DE6" w:rsidP="008A7DE6">
      <w:pPr>
        <w:rPr>
          <w:ins w:id="144" w:author="wei" w:date="2021-10-29T14:03:00Z"/>
        </w:rPr>
      </w:pPr>
      <w:ins w:id="145" w:author="wei" w:date="2021-10-29T14:03:00Z">
        <w:r w:rsidRPr="0055377B">
          <w:lastRenderedPageBreak/>
          <w:t xml:space="preserve">For other reasons causing the failure of link identifier update, the target UE shall send a DIRECT LINK IDENTIFIER UPDATE REJECT </w:t>
        </w:r>
        <w:r w:rsidRPr="0055377B">
          <w:rPr>
            <w:lang w:eastAsia="zh-CN"/>
          </w:rPr>
          <w:t>message with PC5 signalling protocol cause value #111</w:t>
        </w:r>
        <w:r w:rsidRPr="0055377B">
          <w:t xml:space="preserve"> "</w:t>
        </w:r>
        <w:r w:rsidRPr="0055377B">
          <w:rPr>
            <w:lang w:eastAsia="de-DE"/>
          </w:rPr>
          <w:t>protocol error, unspecified</w:t>
        </w:r>
        <w:r w:rsidRPr="0055377B">
          <w:rPr>
            <w:lang w:eastAsia="zh-CN"/>
          </w:rPr>
          <w:t>".</w:t>
        </w:r>
      </w:ins>
    </w:p>
    <w:p w14:paraId="7FDB9A3B" w14:textId="77777777" w:rsidR="008A7DE6" w:rsidRPr="0055377B" w:rsidRDefault="008A7DE6" w:rsidP="008A7DE6">
      <w:pPr>
        <w:rPr>
          <w:ins w:id="146" w:author="wei" w:date="2021-10-29T14:03:00Z"/>
        </w:rPr>
      </w:pPr>
      <w:ins w:id="147" w:author="wei" w:date="2021-10-29T14:03:00Z">
        <w:r w:rsidRPr="0055377B">
          <w:t>Upon receipt of the DIRECT LINK IDENTIFIER UPDATE REJECT message, the initiating UE shall stop timer T5009 and abort this PC5 unicast link identifier update procedure.</w:t>
        </w:r>
      </w:ins>
    </w:p>
    <w:p w14:paraId="26B8BE8C" w14:textId="77777777" w:rsidR="008A7DE6" w:rsidRPr="007A5C6C" w:rsidRDefault="008A7DE6" w:rsidP="008A7DE6">
      <w:pPr>
        <w:pStyle w:val="H6"/>
        <w:rPr>
          <w:ins w:id="148" w:author="wei" w:date="2021-10-29T14:03:00Z"/>
        </w:rPr>
      </w:pPr>
      <w:ins w:id="149" w:author="wei" w:date="2021-10-29T14:03:00Z">
        <w:r>
          <w:rPr>
            <w:lang w:eastAsia="zh-CN"/>
          </w:rPr>
          <w:t>13.2.5</w:t>
        </w:r>
        <w:r w:rsidRPr="007A5C6C">
          <w:t>.3</w:t>
        </w:r>
        <w:r w:rsidRPr="007A5C6C">
          <w:tab/>
          <w:t>Test description</w:t>
        </w:r>
      </w:ins>
    </w:p>
    <w:p w14:paraId="1872D71B" w14:textId="77777777" w:rsidR="008A7DE6" w:rsidRPr="007A5C6C" w:rsidRDefault="008A7DE6" w:rsidP="008A7DE6">
      <w:pPr>
        <w:pStyle w:val="H6"/>
        <w:rPr>
          <w:ins w:id="150" w:author="wei" w:date="2021-10-29T14:03:00Z"/>
          <w:lang w:eastAsia="zh-CN"/>
        </w:rPr>
      </w:pPr>
      <w:ins w:id="151" w:author="wei" w:date="2021-10-29T14:03:00Z">
        <w:r>
          <w:rPr>
            <w:lang w:eastAsia="zh-CN"/>
          </w:rPr>
          <w:t>13.2.5</w:t>
        </w:r>
        <w:r w:rsidRPr="007A5C6C">
          <w:rPr>
            <w:lang w:eastAsia="zh-CN"/>
          </w:rPr>
          <w:t>.3</w:t>
        </w:r>
        <w:r w:rsidRPr="007A5C6C">
          <w:t>.1</w:t>
        </w:r>
        <w:r w:rsidRPr="007A5C6C">
          <w:tab/>
          <w:t>Pre-test conditions</w:t>
        </w:r>
      </w:ins>
    </w:p>
    <w:p w14:paraId="08B2DCE9" w14:textId="77777777" w:rsidR="008A7DE6" w:rsidRPr="007A5C6C" w:rsidRDefault="008A7DE6" w:rsidP="008A7DE6">
      <w:pPr>
        <w:pStyle w:val="H6"/>
        <w:rPr>
          <w:ins w:id="152" w:author="wei" w:date="2021-10-29T14:03:00Z"/>
        </w:rPr>
      </w:pPr>
      <w:ins w:id="153" w:author="wei" w:date="2021-10-29T14:03:00Z">
        <w:r w:rsidRPr="007A5C6C">
          <w:t>System Simulator:</w:t>
        </w:r>
      </w:ins>
    </w:p>
    <w:p w14:paraId="50D18FAA" w14:textId="18B1A201" w:rsidR="008A7DE6" w:rsidRPr="007A5C6C" w:rsidRDefault="008A7DE6" w:rsidP="008A7DE6">
      <w:pPr>
        <w:pStyle w:val="B1"/>
        <w:rPr>
          <w:ins w:id="154" w:author="wei" w:date="2021-10-29T14:03:00Z"/>
          <w:lang w:eastAsia="zh-CN"/>
        </w:rPr>
      </w:pPr>
      <w:ins w:id="155" w:author="wei" w:date="2021-10-29T14:03:00Z">
        <w:r w:rsidRPr="007A5C6C">
          <w:rPr>
            <w:lang w:eastAsia="zh-CN"/>
          </w:rPr>
          <w:t>-</w:t>
        </w:r>
        <w:r w:rsidRPr="007A5C6C">
          <w:rPr>
            <w:lang w:eastAsia="zh-CN"/>
          </w:rPr>
          <w:tab/>
        </w:r>
      </w:ins>
      <w:ins w:id="156" w:author="wei" w:date="2021-11-08T16:37:00Z">
        <w:r w:rsidR="00EC45C5" w:rsidRPr="0054560D">
          <w:rPr>
            <w:highlight w:val="cyan"/>
            <w:lang w:eastAsia="zh-CN"/>
          </w:rPr>
          <w:t>NR-SS-UE</w:t>
        </w:r>
      </w:ins>
    </w:p>
    <w:p w14:paraId="12814F5E" w14:textId="538BCF14" w:rsidR="008A7DE6" w:rsidRPr="007A5C6C" w:rsidRDefault="008A7DE6" w:rsidP="008A7DE6">
      <w:pPr>
        <w:pStyle w:val="B2"/>
        <w:rPr>
          <w:ins w:id="157" w:author="wei" w:date="2021-10-29T14:03:00Z"/>
          <w:lang w:eastAsia="zh-CN"/>
        </w:rPr>
      </w:pPr>
      <w:ins w:id="158" w:author="wei" w:date="2021-10-29T14:03:00Z">
        <w:r w:rsidRPr="007A5C6C">
          <w:rPr>
            <w:lang w:eastAsia="zh-CN"/>
          </w:rPr>
          <w:t>-</w:t>
        </w:r>
        <w:r w:rsidRPr="007A5C6C">
          <w:rPr>
            <w:lang w:eastAsia="zh-CN"/>
          </w:rPr>
          <w:tab/>
        </w:r>
      </w:ins>
      <w:ins w:id="159" w:author="wei" w:date="2021-11-09T10:39:00Z">
        <w:r w:rsidR="003E7E11" w:rsidRPr="003E7E11">
          <w:rPr>
            <w:rFonts w:hint="eastAsia"/>
            <w:highlight w:val="cyan"/>
            <w:lang w:eastAsia="zh-CN"/>
          </w:rPr>
          <w:t>NR-SS-UE</w:t>
        </w:r>
      </w:ins>
      <w:ins w:id="160" w:author="wei" w:date="2021-11-09T10:40:00Z">
        <w:r w:rsidR="003E7E11" w:rsidRPr="003E7E11">
          <w:rPr>
            <w:rFonts w:hint="eastAsia"/>
            <w:highlight w:val="cyan"/>
            <w:lang w:eastAsia="zh-CN"/>
          </w:rPr>
          <w:t>1</w:t>
        </w:r>
      </w:ins>
      <w:ins w:id="161" w:author="wei" w:date="2021-11-09T10:39:00Z">
        <w:r w:rsidR="003E7E11" w:rsidRPr="003E7E11">
          <w:rPr>
            <w:rFonts w:hint="eastAsia"/>
            <w:highlight w:val="cyan"/>
            <w:lang w:eastAsia="zh-CN"/>
          </w:rPr>
          <w:t xml:space="preserve"> o</w:t>
        </w:r>
      </w:ins>
      <w:ins w:id="162" w:author="wei" w:date="2021-10-29T14:03:00Z">
        <w:r w:rsidRPr="007A5C6C">
          <w:rPr>
            <w:lang w:eastAsia="zh-CN"/>
          </w:rPr>
          <w:t>perating as NR sidelink communication device on the resources (i.e. the frequency included in pre-configuration) that UE is expected to use for transmission and reception via PC5 interface.</w:t>
        </w:r>
      </w:ins>
    </w:p>
    <w:p w14:paraId="05CE7E20" w14:textId="77777777" w:rsidR="008A7DE6" w:rsidRDefault="008A7DE6" w:rsidP="008A7DE6">
      <w:pPr>
        <w:pStyle w:val="B1"/>
        <w:rPr>
          <w:ins w:id="163" w:author="wei" w:date="2021-11-08T17:22:00Z"/>
          <w:lang w:eastAsia="zh-CN"/>
        </w:rPr>
      </w:pPr>
      <w:ins w:id="164" w:author="wei" w:date="2021-10-29T14:03:00Z">
        <w:r w:rsidRPr="007A5C6C">
          <w:rPr>
            <w:lang w:eastAsia="zh-CN"/>
          </w:rPr>
          <w:t>-</w:t>
        </w:r>
        <w:r w:rsidRPr="007A5C6C">
          <w:rPr>
            <w:lang w:eastAsia="zh-CN"/>
          </w:rPr>
          <w:tab/>
          <w:t>GNSS simulator</w:t>
        </w:r>
      </w:ins>
    </w:p>
    <w:p w14:paraId="45072067" w14:textId="5B11160B" w:rsidR="006E4214" w:rsidRPr="007A5C6C" w:rsidRDefault="006E4214" w:rsidP="006E4214">
      <w:pPr>
        <w:pStyle w:val="B2"/>
        <w:rPr>
          <w:ins w:id="165" w:author="wei" w:date="2021-10-29T14:03:00Z"/>
          <w:lang w:eastAsia="zh-CN"/>
        </w:rPr>
      </w:pPr>
      <w:ins w:id="166" w:author="wei" w:date="2021-11-08T17:22:00Z">
        <w:r w:rsidRPr="006E4214">
          <w:rPr>
            <w:highlight w:val="cyan"/>
            <w:lang w:eastAsia="zh-CN"/>
          </w:rPr>
          <w:t xml:space="preserve">- </w:t>
        </w:r>
      </w:ins>
      <w:ins w:id="167" w:author="wei" w:date="2021-11-08T17:23:00Z">
        <w:r>
          <w:rPr>
            <w:rFonts w:hint="eastAsia"/>
            <w:highlight w:val="cyan"/>
            <w:lang w:eastAsia="zh-CN"/>
          </w:rPr>
          <w:tab/>
        </w:r>
      </w:ins>
      <w:ins w:id="168" w:author="wei" w:date="2021-11-08T17:22:00Z">
        <w:r w:rsidRPr="006E4214">
          <w:rPr>
            <w:highlight w:val="cyan"/>
            <w:lang w:eastAsia="zh-CN"/>
          </w:rPr>
          <w:t>The GNSS simulator is started and configured for Scenario #1</w:t>
        </w:r>
      </w:ins>
      <w:ins w:id="169" w:author="wei" w:date="2021-11-09T10:40:00Z">
        <w:r w:rsidR="0050642A">
          <w:rPr>
            <w:rFonts w:hint="eastAsia"/>
            <w:lang w:eastAsia="zh-CN"/>
          </w:rPr>
          <w:t>.</w:t>
        </w:r>
      </w:ins>
    </w:p>
    <w:p w14:paraId="5DC95535" w14:textId="77777777" w:rsidR="008A7DE6" w:rsidRPr="007A5C6C" w:rsidRDefault="008A7DE6" w:rsidP="008A7DE6">
      <w:pPr>
        <w:pStyle w:val="H6"/>
        <w:rPr>
          <w:ins w:id="170" w:author="wei" w:date="2021-10-29T14:03:00Z"/>
        </w:rPr>
      </w:pPr>
      <w:ins w:id="171" w:author="wei" w:date="2021-10-29T14:03:00Z">
        <w:r w:rsidRPr="007A5C6C">
          <w:t>UE:</w:t>
        </w:r>
      </w:ins>
    </w:p>
    <w:p w14:paraId="0FD6CC51" w14:textId="77777777" w:rsidR="008A7DE6" w:rsidRDefault="008A7DE6" w:rsidP="008A7DE6">
      <w:pPr>
        <w:pStyle w:val="B1"/>
        <w:numPr>
          <w:ilvl w:val="0"/>
          <w:numId w:val="4"/>
        </w:numPr>
        <w:rPr>
          <w:ins w:id="172" w:author="wei" w:date="2021-11-09T10:39:00Z"/>
          <w:lang w:eastAsia="zh-CN"/>
        </w:rPr>
      </w:pPr>
      <w:ins w:id="173" w:author="wei" w:date="2021-10-29T14:03:00Z">
        <w:r w:rsidRPr="007A5C6C">
          <w:rPr>
            <w:lang w:eastAsia="zh-CN"/>
          </w:rPr>
          <w:t>UE is authorised to perform NR sidelink communication.</w:t>
        </w:r>
      </w:ins>
    </w:p>
    <w:p w14:paraId="556A8632" w14:textId="58476590" w:rsidR="00FE20F4" w:rsidRPr="007A5C6C" w:rsidRDefault="00FE20F4" w:rsidP="00FE20F4">
      <w:pPr>
        <w:pStyle w:val="B1"/>
        <w:numPr>
          <w:ilvl w:val="0"/>
          <w:numId w:val="4"/>
        </w:numPr>
        <w:rPr>
          <w:ins w:id="174" w:author="wei" w:date="2021-10-29T14:03:00Z"/>
          <w:lang w:eastAsia="zh-CN"/>
        </w:rPr>
      </w:pPr>
      <w:ins w:id="175" w:author="wei" w:date="2021-11-09T10:39:00Z">
        <w:r w:rsidRPr="00984821">
          <w:rPr>
            <w:highlight w:val="cyan"/>
          </w:rPr>
          <w:t>The UE is equipped with a USIM containing default values as per TS 3</w:t>
        </w:r>
        <w:r w:rsidRPr="00984821">
          <w:rPr>
            <w:highlight w:val="cyan"/>
            <w:lang w:eastAsia="zh-CN"/>
          </w:rPr>
          <w:t>8</w:t>
        </w:r>
        <w:r w:rsidRPr="00984821">
          <w:rPr>
            <w:highlight w:val="cyan"/>
          </w:rPr>
          <w:t>.508</w:t>
        </w:r>
        <w:r w:rsidRPr="00984821">
          <w:rPr>
            <w:highlight w:val="cyan"/>
            <w:lang w:eastAsia="zh-CN"/>
          </w:rPr>
          <w:t>-1</w:t>
        </w:r>
        <w:r w:rsidRPr="00984821">
          <w:rPr>
            <w:highlight w:val="cyan"/>
          </w:rPr>
          <w:t xml:space="preserve"> [</w:t>
        </w:r>
        <w:r w:rsidRPr="00984821">
          <w:rPr>
            <w:highlight w:val="cyan"/>
            <w:lang w:eastAsia="zh-CN"/>
          </w:rPr>
          <w:t>4</w:t>
        </w:r>
        <w:r w:rsidRPr="00984821">
          <w:rPr>
            <w:highlight w:val="cyan"/>
          </w:rPr>
          <w:t>] clause 4.8.3.3.3</w:t>
        </w:r>
        <w:r>
          <w:rPr>
            <w:rFonts w:hint="eastAsia"/>
            <w:lang w:eastAsia="zh-CN"/>
          </w:rPr>
          <w:t>.</w:t>
        </w:r>
      </w:ins>
    </w:p>
    <w:p w14:paraId="3E68EEC8" w14:textId="77777777" w:rsidR="008A7DE6" w:rsidRPr="007A5C6C" w:rsidRDefault="008A7DE6" w:rsidP="008A7DE6">
      <w:pPr>
        <w:pStyle w:val="H6"/>
        <w:rPr>
          <w:ins w:id="176" w:author="wei" w:date="2021-10-29T14:03:00Z"/>
        </w:rPr>
      </w:pPr>
      <w:ins w:id="177" w:author="wei" w:date="2021-10-29T14:03:00Z">
        <w:r w:rsidRPr="007A5C6C">
          <w:t>Preamble:</w:t>
        </w:r>
      </w:ins>
    </w:p>
    <w:p w14:paraId="5A9D40B4" w14:textId="6BB084D7" w:rsidR="008A7DE6" w:rsidRPr="007A5C6C" w:rsidRDefault="008A7DE6" w:rsidP="008A7DE6">
      <w:pPr>
        <w:pStyle w:val="B1"/>
        <w:rPr>
          <w:ins w:id="178" w:author="wei" w:date="2021-10-29T14:03:00Z"/>
          <w:rFonts w:eastAsia="Arial"/>
        </w:rPr>
      </w:pPr>
      <w:ins w:id="179" w:author="wei" w:date="2021-10-29T14:03:00Z">
        <w:r w:rsidRPr="007A5C6C">
          <w:t>-</w:t>
        </w:r>
        <w:r w:rsidRPr="007A5C6C">
          <w:tab/>
        </w:r>
      </w:ins>
      <w:ins w:id="180" w:author="wei" w:date="2021-11-10T15:28:00Z">
        <w:r w:rsidR="00EC5C76" w:rsidRPr="007A5C6C">
          <w:t xml:space="preserve">The UE is in state 4-A </w:t>
        </w:r>
        <w:r w:rsidR="00EC5C76" w:rsidRPr="0025779D">
          <w:t>and Test Loop Function (</w:t>
        </w:r>
        <w:r w:rsidR="00EC5C76" w:rsidRPr="0025779D">
          <w:rPr>
            <w:i/>
          </w:rPr>
          <w:t>On</w:t>
        </w:r>
        <w:r w:rsidR="00EC5C76">
          <w:t xml:space="preserve">) with UE test loop mode </w:t>
        </w:r>
        <w:r w:rsidR="00EC5C76">
          <w:rPr>
            <w:rFonts w:hint="eastAsia"/>
            <w:lang w:eastAsia="zh-CN"/>
          </w:rPr>
          <w:t>E</w:t>
        </w:r>
        <w:r w:rsidR="00EC5C76" w:rsidRPr="0025779D">
          <w:t xml:space="preserve"> </w:t>
        </w:r>
        <w:r w:rsidR="00EC5C76" w:rsidRPr="007A5C6C">
          <w:t xml:space="preserve">as defined in TS 38.508-1 [4], </w:t>
        </w:r>
        <w:proofErr w:type="spellStart"/>
        <w:r w:rsidR="00EC5C76" w:rsidRPr="007A5C6C">
          <w:t>subclause</w:t>
        </w:r>
        <w:proofErr w:type="spellEnd"/>
        <w:r w:rsidR="00EC5C76" w:rsidRPr="007A5C6C">
          <w:t xml:space="preserve"> 4.4A using generic procedure parameter </w:t>
        </w:r>
        <w:proofErr w:type="spellStart"/>
        <w:r w:rsidR="00EC5C76" w:rsidRPr="007A5C6C">
          <w:t>Sidelink</w:t>
        </w:r>
        <w:proofErr w:type="spellEnd"/>
        <w:r w:rsidR="00EC5C76" w:rsidRPr="007A5C6C">
          <w:t xml:space="preserve"> (</w:t>
        </w:r>
        <w:r w:rsidR="00EC5C76" w:rsidRPr="007A5C6C">
          <w:rPr>
            <w:i/>
          </w:rPr>
          <w:t>On</w:t>
        </w:r>
        <w:r w:rsidR="00EC5C76" w:rsidRPr="007A5C6C">
          <w:t>), Cast Type (</w:t>
        </w:r>
        <w:r w:rsidR="00EC5C76" w:rsidRPr="007A5C6C">
          <w:rPr>
            <w:i/>
          </w:rPr>
          <w:t>Unicast</w:t>
        </w:r>
        <w:r w:rsidR="00EC5C76" w:rsidRPr="007A5C6C">
          <w:t>), GNSS Sync (</w:t>
        </w:r>
        <w:r w:rsidR="00EC5C76" w:rsidRPr="007A5C6C">
          <w:rPr>
            <w:i/>
          </w:rPr>
          <w:t>On</w:t>
        </w:r>
        <w:r w:rsidR="00EC5C76" w:rsidRPr="007A5C6C">
          <w:t>).</w:t>
        </w:r>
      </w:ins>
    </w:p>
    <w:p w14:paraId="5DC80F42" w14:textId="77777777" w:rsidR="008A7DE6" w:rsidRDefault="008A7DE6" w:rsidP="008A7DE6">
      <w:pPr>
        <w:pStyle w:val="H6"/>
        <w:rPr>
          <w:ins w:id="181" w:author="wei" w:date="2021-10-29T14:03:00Z"/>
          <w:lang w:eastAsia="zh-CN"/>
        </w:rPr>
      </w:pPr>
      <w:ins w:id="182" w:author="wei" w:date="2021-10-29T14:03:00Z">
        <w:r>
          <w:rPr>
            <w:lang w:eastAsia="zh-CN"/>
          </w:rPr>
          <w:lastRenderedPageBreak/>
          <w:t>13.2.5</w:t>
        </w:r>
        <w:r w:rsidRPr="007A5C6C">
          <w:t>.3.2</w:t>
        </w:r>
        <w:r w:rsidRPr="007A5C6C">
          <w:tab/>
          <w:t>Test procedure sequence</w:t>
        </w:r>
      </w:ins>
    </w:p>
    <w:p w14:paraId="5EFE36F5" w14:textId="77777777" w:rsidR="008A7DE6" w:rsidRPr="007A5C6C" w:rsidRDefault="008A7DE6" w:rsidP="008A7DE6">
      <w:pPr>
        <w:pStyle w:val="TH"/>
        <w:rPr>
          <w:ins w:id="183" w:author="wei" w:date="2021-10-29T14:03:00Z"/>
        </w:rPr>
      </w:pPr>
      <w:ins w:id="184" w:author="wei" w:date="2021-10-29T14:03:00Z">
        <w:r w:rsidRPr="007A5C6C">
          <w:t xml:space="preserve">Table </w:t>
        </w:r>
        <w:r>
          <w:rPr>
            <w:lang w:eastAsia="zh-CN"/>
          </w:rPr>
          <w:t>13.2.5.3.2-</w:t>
        </w:r>
        <w:r>
          <w:rPr>
            <w:rFonts w:hint="eastAsia"/>
            <w:lang w:eastAsia="zh-CN"/>
          </w:rPr>
          <w:t>1</w:t>
        </w:r>
        <w:r w:rsidRPr="007A5C6C">
          <w:t>: Main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8A7DE6" w:rsidRPr="007A5C6C" w14:paraId="0CC64D12" w14:textId="77777777" w:rsidTr="00F00F8C">
        <w:trPr>
          <w:ins w:id="185" w:author="wei" w:date="2021-10-29T14:03:00Z"/>
        </w:trPr>
        <w:tc>
          <w:tcPr>
            <w:tcW w:w="534" w:type="dxa"/>
            <w:vMerge w:val="restart"/>
            <w:hideMark/>
          </w:tcPr>
          <w:p w14:paraId="598F48FE" w14:textId="77777777" w:rsidR="008A7DE6" w:rsidRDefault="008A7DE6" w:rsidP="00F00F8C">
            <w:pPr>
              <w:pStyle w:val="TAH"/>
              <w:rPr>
                <w:ins w:id="186" w:author="wei" w:date="2021-10-29T14:03:00Z"/>
                <w:lang w:eastAsia="zh-CN"/>
              </w:rPr>
            </w:pPr>
            <w:ins w:id="187" w:author="wei" w:date="2021-10-29T14:03:00Z">
              <w:r w:rsidRPr="007A5C6C">
                <w:t>St</w:t>
              </w:r>
            </w:ins>
          </w:p>
          <w:p w14:paraId="68F01901" w14:textId="77777777" w:rsidR="008A7DE6" w:rsidRPr="007A5C6C" w:rsidRDefault="008A7DE6" w:rsidP="00F00F8C">
            <w:pPr>
              <w:pStyle w:val="TAH"/>
              <w:rPr>
                <w:ins w:id="188" w:author="wei" w:date="2021-10-29T14:03:00Z"/>
                <w:lang w:eastAsia="zh-CN"/>
              </w:rPr>
            </w:pPr>
          </w:p>
        </w:tc>
        <w:tc>
          <w:tcPr>
            <w:tcW w:w="3969" w:type="dxa"/>
            <w:vMerge w:val="restart"/>
            <w:hideMark/>
          </w:tcPr>
          <w:p w14:paraId="5DFC284F" w14:textId="77777777" w:rsidR="008A7DE6" w:rsidRDefault="008A7DE6" w:rsidP="00F00F8C">
            <w:pPr>
              <w:pStyle w:val="TAH"/>
              <w:rPr>
                <w:ins w:id="189" w:author="wei" w:date="2021-10-29T14:03:00Z"/>
                <w:lang w:eastAsia="zh-CN"/>
              </w:rPr>
            </w:pPr>
            <w:ins w:id="190" w:author="wei" w:date="2021-10-29T14:03:00Z">
              <w:r w:rsidRPr="007A5C6C">
                <w:t>Procedure</w:t>
              </w:r>
            </w:ins>
          </w:p>
          <w:p w14:paraId="2DA33C96" w14:textId="77777777" w:rsidR="008A7DE6" w:rsidRPr="007A5C6C" w:rsidRDefault="008A7DE6" w:rsidP="00F00F8C">
            <w:pPr>
              <w:pStyle w:val="TAH"/>
              <w:rPr>
                <w:ins w:id="191" w:author="wei" w:date="2021-10-29T14:03:00Z"/>
                <w:lang w:eastAsia="zh-CN"/>
              </w:rPr>
            </w:pPr>
          </w:p>
        </w:tc>
        <w:tc>
          <w:tcPr>
            <w:tcW w:w="3686" w:type="dxa"/>
            <w:gridSpan w:val="2"/>
            <w:hideMark/>
          </w:tcPr>
          <w:p w14:paraId="6A5810D2" w14:textId="77777777" w:rsidR="008A7DE6" w:rsidRPr="007A5C6C" w:rsidRDefault="008A7DE6" w:rsidP="00F00F8C">
            <w:pPr>
              <w:pStyle w:val="TAH"/>
              <w:rPr>
                <w:ins w:id="192" w:author="wei" w:date="2021-10-29T14:03:00Z"/>
              </w:rPr>
            </w:pPr>
            <w:ins w:id="193" w:author="wei" w:date="2021-10-29T14:03:00Z">
              <w:r w:rsidRPr="007A5C6C">
                <w:t>Message Sequence</w:t>
              </w:r>
            </w:ins>
          </w:p>
        </w:tc>
        <w:tc>
          <w:tcPr>
            <w:tcW w:w="567" w:type="dxa"/>
            <w:vMerge w:val="restart"/>
            <w:hideMark/>
          </w:tcPr>
          <w:p w14:paraId="4F8A2952" w14:textId="77777777" w:rsidR="008A7DE6" w:rsidRDefault="008A7DE6" w:rsidP="00F00F8C">
            <w:pPr>
              <w:pStyle w:val="TAH"/>
              <w:rPr>
                <w:ins w:id="194" w:author="wei" w:date="2021-10-29T14:03:00Z"/>
                <w:lang w:eastAsia="zh-CN"/>
              </w:rPr>
            </w:pPr>
            <w:ins w:id="195" w:author="wei" w:date="2021-10-29T14:03:00Z">
              <w:r w:rsidRPr="007A5C6C">
                <w:t>TP</w:t>
              </w:r>
            </w:ins>
          </w:p>
          <w:p w14:paraId="02601140" w14:textId="77777777" w:rsidR="008A7DE6" w:rsidRPr="007A5C6C" w:rsidRDefault="008A7DE6" w:rsidP="00F00F8C">
            <w:pPr>
              <w:pStyle w:val="TAH"/>
              <w:rPr>
                <w:ins w:id="196" w:author="wei" w:date="2021-10-29T14:03:00Z"/>
                <w:lang w:eastAsia="zh-CN"/>
              </w:rPr>
            </w:pPr>
          </w:p>
        </w:tc>
        <w:tc>
          <w:tcPr>
            <w:tcW w:w="850" w:type="dxa"/>
            <w:vMerge w:val="restart"/>
            <w:hideMark/>
          </w:tcPr>
          <w:p w14:paraId="3A826B4A" w14:textId="77777777" w:rsidR="008A7DE6" w:rsidRDefault="008A7DE6" w:rsidP="00F00F8C">
            <w:pPr>
              <w:pStyle w:val="TAH"/>
              <w:rPr>
                <w:ins w:id="197" w:author="wei" w:date="2021-10-29T14:03:00Z"/>
                <w:lang w:eastAsia="zh-CN"/>
              </w:rPr>
            </w:pPr>
            <w:ins w:id="198" w:author="wei" w:date="2021-10-29T14:03:00Z">
              <w:r w:rsidRPr="007A5C6C">
                <w:t>Verdict</w:t>
              </w:r>
            </w:ins>
          </w:p>
          <w:p w14:paraId="385AC1B7" w14:textId="77777777" w:rsidR="008A7DE6" w:rsidRPr="007A5C6C" w:rsidRDefault="008A7DE6" w:rsidP="00F00F8C">
            <w:pPr>
              <w:pStyle w:val="TAH"/>
              <w:rPr>
                <w:ins w:id="199" w:author="wei" w:date="2021-10-29T14:03:00Z"/>
                <w:lang w:eastAsia="zh-CN"/>
              </w:rPr>
            </w:pPr>
          </w:p>
        </w:tc>
      </w:tr>
      <w:tr w:rsidR="008A7DE6" w:rsidRPr="007A5C6C" w14:paraId="54AFE2D7" w14:textId="77777777" w:rsidTr="00F00F8C">
        <w:trPr>
          <w:ins w:id="200" w:author="wei" w:date="2021-10-29T14:03:00Z"/>
        </w:trPr>
        <w:tc>
          <w:tcPr>
            <w:tcW w:w="534" w:type="dxa"/>
            <w:vMerge/>
          </w:tcPr>
          <w:p w14:paraId="2E8758DF" w14:textId="77777777" w:rsidR="008A7DE6" w:rsidRPr="007A5C6C" w:rsidRDefault="008A7DE6" w:rsidP="00F00F8C">
            <w:pPr>
              <w:pStyle w:val="TAH"/>
              <w:rPr>
                <w:ins w:id="201" w:author="wei" w:date="2021-10-29T14:03:00Z"/>
              </w:rPr>
            </w:pPr>
          </w:p>
        </w:tc>
        <w:tc>
          <w:tcPr>
            <w:tcW w:w="3969" w:type="dxa"/>
            <w:vMerge/>
          </w:tcPr>
          <w:p w14:paraId="196938BB" w14:textId="77777777" w:rsidR="008A7DE6" w:rsidRPr="007A5C6C" w:rsidRDefault="008A7DE6" w:rsidP="00F00F8C">
            <w:pPr>
              <w:pStyle w:val="TAH"/>
              <w:rPr>
                <w:ins w:id="202" w:author="wei" w:date="2021-10-29T14:03:00Z"/>
              </w:rPr>
            </w:pPr>
          </w:p>
        </w:tc>
        <w:tc>
          <w:tcPr>
            <w:tcW w:w="709" w:type="dxa"/>
            <w:hideMark/>
          </w:tcPr>
          <w:p w14:paraId="74B22FFA" w14:textId="77777777" w:rsidR="008A7DE6" w:rsidRPr="007A5C6C" w:rsidRDefault="008A7DE6" w:rsidP="00F00F8C">
            <w:pPr>
              <w:pStyle w:val="TAH"/>
              <w:rPr>
                <w:ins w:id="203" w:author="wei" w:date="2021-10-29T14:03:00Z"/>
              </w:rPr>
            </w:pPr>
            <w:ins w:id="204" w:author="wei" w:date="2021-10-29T14:03:00Z">
              <w:r w:rsidRPr="007A5C6C">
                <w:t>U - S</w:t>
              </w:r>
            </w:ins>
          </w:p>
        </w:tc>
        <w:tc>
          <w:tcPr>
            <w:tcW w:w="2977" w:type="dxa"/>
            <w:hideMark/>
          </w:tcPr>
          <w:p w14:paraId="72E7860C" w14:textId="77777777" w:rsidR="008A7DE6" w:rsidRPr="007A5C6C" w:rsidRDefault="008A7DE6" w:rsidP="00F00F8C">
            <w:pPr>
              <w:pStyle w:val="TAH"/>
              <w:rPr>
                <w:ins w:id="205" w:author="wei" w:date="2021-10-29T14:03:00Z"/>
              </w:rPr>
            </w:pPr>
            <w:ins w:id="206" w:author="wei" w:date="2021-10-29T14:03:00Z">
              <w:r w:rsidRPr="007A5C6C">
                <w:t>Message</w:t>
              </w:r>
            </w:ins>
          </w:p>
        </w:tc>
        <w:tc>
          <w:tcPr>
            <w:tcW w:w="567" w:type="dxa"/>
            <w:vMerge/>
          </w:tcPr>
          <w:p w14:paraId="370E80B5" w14:textId="77777777" w:rsidR="008A7DE6" w:rsidRPr="007A5C6C" w:rsidRDefault="008A7DE6" w:rsidP="00F00F8C">
            <w:pPr>
              <w:pStyle w:val="TAH"/>
              <w:rPr>
                <w:ins w:id="207" w:author="wei" w:date="2021-10-29T14:03:00Z"/>
              </w:rPr>
            </w:pPr>
          </w:p>
        </w:tc>
        <w:tc>
          <w:tcPr>
            <w:tcW w:w="850" w:type="dxa"/>
            <w:vMerge/>
          </w:tcPr>
          <w:p w14:paraId="426C6D74" w14:textId="77777777" w:rsidR="008A7DE6" w:rsidRPr="007A5C6C" w:rsidRDefault="008A7DE6" w:rsidP="00F00F8C">
            <w:pPr>
              <w:pStyle w:val="TAH"/>
              <w:rPr>
                <w:ins w:id="208" w:author="wei" w:date="2021-10-29T14:03:00Z"/>
              </w:rPr>
            </w:pPr>
          </w:p>
        </w:tc>
      </w:tr>
      <w:tr w:rsidR="008A7DE6" w:rsidRPr="007A5C6C" w14:paraId="7DECF1A3" w14:textId="77777777" w:rsidTr="00F00F8C">
        <w:trPr>
          <w:ins w:id="209" w:author="wei" w:date="2021-10-29T14:03:00Z"/>
        </w:trPr>
        <w:tc>
          <w:tcPr>
            <w:tcW w:w="534" w:type="dxa"/>
          </w:tcPr>
          <w:p w14:paraId="7A9E3AED" w14:textId="3CFE9648" w:rsidR="008A7DE6" w:rsidRPr="00B54CC4" w:rsidRDefault="0057327D" w:rsidP="00F00F8C">
            <w:pPr>
              <w:pStyle w:val="TAC"/>
              <w:rPr>
                <w:ins w:id="210" w:author="wei" w:date="2021-10-29T14:03:00Z"/>
                <w:highlight w:val="cyan"/>
                <w:lang w:eastAsia="zh-CN"/>
              </w:rPr>
            </w:pPr>
            <w:ins w:id="211" w:author="wei" w:date="2021-11-15T10:32:00Z">
              <w:r>
                <w:rPr>
                  <w:rFonts w:hint="eastAsia"/>
                  <w:highlight w:val="cyan"/>
                  <w:lang w:eastAsia="zh-CN"/>
                </w:rPr>
                <w:t>1</w:t>
              </w:r>
            </w:ins>
          </w:p>
        </w:tc>
        <w:tc>
          <w:tcPr>
            <w:tcW w:w="3969" w:type="dxa"/>
          </w:tcPr>
          <w:p w14:paraId="23479AB9" w14:textId="2ACAB81F" w:rsidR="008A7DE6" w:rsidRPr="007A5C6C" w:rsidRDefault="008A7DE6" w:rsidP="00F00F8C">
            <w:pPr>
              <w:pStyle w:val="TAL"/>
              <w:rPr>
                <w:ins w:id="212" w:author="wei" w:date="2021-10-29T14:03:00Z"/>
                <w:lang w:eastAsia="sv-SE"/>
              </w:rPr>
            </w:pPr>
            <w:ins w:id="213" w:author="wei" w:date="2021-10-29T14:03:00Z">
              <w:r w:rsidRPr="00BE2064">
                <w:rPr>
                  <w:lang w:eastAsia="zh-CN"/>
                </w:rPr>
                <w:t xml:space="preserve">The </w:t>
              </w:r>
            </w:ins>
            <w:ins w:id="214" w:author="wei" w:date="2021-11-08T16:37:00Z">
              <w:r w:rsidR="00EC45C5" w:rsidRPr="0073101C">
                <w:rPr>
                  <w:highlight w:val="cyan"/>
                  <w:lang w:eastAsia="zh-CN"/>
                </w:rPr>
                <w:t>NR-SS-U</w:t>
              </w:r>
              <w:r w:rsidR="00EC45C5" w:rsidRPr="00677FD9">
                <w:rPr>
                  <w:highlight w:val="cyan"/>
                  <w:lang w:eastAsia="zh-CN"/>
                </w:rPr>
                <w:t>E</w:t>
              </w:r>
            </w:ins>
            <w:ins w:id="215" w:author="wei" w:date="2021-11-09T10:41:00Z">
              <w:r w:rsidR="00677FD9" w:rsidRPr="00677FD9">
                <w:rPr>
                  <w:rFonts w:hint="eastAsia"/>
                  <w:highlight w:val="cyan"/>
                  <w:lang w:eastAsia="zh-CN"/>
                </w:rPr>
                <w:t>1</w:t>
              </w:r>
            </w:ins>
            <w:ins w:id="216" w:author="wei" w:date="2021-10-29T14:03:00Z">
              <w:r w:rsidRPr="00BE2064">
                <w:rPr>
                  <w:rFonts w:eastAsia="DengXian"/>
                  <w:lang w:eastAsia="zh-CN"/>
                </w:rPr>
                <w:t xml:space="preserve"> </w:t>
              </w:r>
              <w:r w:rsidRPr="007A5C6C">
                <w:rPr>
                  <w:lang w:eastAsia="sv-SE"/>
                </w:rPr>
                <w:t>transmits</w:t>
              </w:r>
              <w:r>
                <w:rPr>
                  <w:lang w:eastAsia="sv-SE"/>
                </w:rPr>
                <w:t xml:space="preserve"> a</w:t>
              </w:r>
              <w:r>
                <w:rPr>
                  <w:rFonts w:hint="eastAsia"/>
                  <w:lang w:eastAsia="sv-SE"/>
                </w:rPr>
                <w:t xml:space="preserve"> </w:t>
              </w:r>
              <w:r w:rsidRPr="00207C6E">
                <w:rPr>
                  <w:lang w:eastAsia="sv-SE"/>
                </w:rPr>
                <w:t>DIRECT LINK IDENTIFIER UPDATE REQUEST</w:t>
              </w:r>
              <w:r w:rsidRPr="00BE2064">
                <w:rPr>
                  <w:rFonts w:eastAsia="DengXian"/>
                  <w:lang w:eastAsia="zh-CN"/>
                </w:rPr>
                <w:t xml:space="preserve"> message</w:t>
              </w:r>
              <w:r w:rsidRPr="007A5C6C">
                <w:rPr>
                  <w:lang w:eastAsia="sv-SE"/>
                </w:rPr>
                <w:t xml:space="preserve"> </w:t>
              </w:r>
              <w:r w:rsidRPr="00F60643">
                <w:rPr>
                  <w:rFonts w:eastAsia="Times New Roman"/>
                </w:rPr>
                <w:t>includi</w:t>
              </w:r>
              <w:r w:rsidRPr="00207C6E">
                <w:rPr>
                  <w:lang w:eastAsia="sv-SE"/>
                </w:rPr>
                <w:t>ng</w:t>
              </w:r>
              <w:r>
                <w:rPr>
                  <w:lang w:eastAsia="sv-SE"/>
                </w:rPr>
                <w:t xml:space="preserve"> </w:t>
              </w:r>
            </w:ins>
            <w:ins w:id="217" w:author="wei" w:date="2021-11-09T10:42:00Z">
              <w:r w:rsidR="00AE4587">
                <w:rPr>
                  <w:rFonts w:hint="eastAsia"/>
                  <w:lang w:eastAsia="zh-CN"/>
                </w:rPr>
                <w:t xml:space="preserve">new </w:t>
              </w:r>
            </w:ins>
            <w:ins w:id="218" w:author="wei" w:date="2021-10-29T14:03:00Z">
              <w:r w:rsidRPr="0073101C">
                <w:rPr>
                  <w:highlight w:val="cyan"/>
                  <w:lang w:eastAsia="sv-SE"/>
                </w:rPr>
                <w:t>Layer 2 ID</w:t>
              </w:r>
            </w:ins>
            <w:ins w:id="219" w:author="wei" w:date="2021-11-08T16:45:00Z">
              <w:r w:rsidR="00126C52" w:rsidRPr="0073101C">
                <w:rPr>
                  <w:rFonts w:hint="eastAsia"/>
                  <w:highlight w:val="cyan"/>
                  <w:lang w:eastAsia="zh-CN"/>
                </w:rPr>
                <w:t>-2</w:t>
              </w:r>
            </w:ins>
            <w:ins w:id="220" w:author="wei" w:date="2021-10-29T14:03:00Z">
              <w:r w:rsidRPr="007A5C6C">
                <w:rPr>
                  <w:lang w:eastAsia="sv-SE"/>
                </w:rPr>
                <w:t>.</w:t>
              </w:r>
            </w:ins>
          </w:p>
        </w:tc>
        <w:tc>
          <w:tcPr>
            <w:tcW w:w="709" w:type="dxa"/>
          </w:tcPr>
          <w:p w14:paraId="0D077205" w14:textId="77777777" w:rsidR="008A7DE6" w:rsidRPr="007A5C6C" w:rsidRDefault="008A7DE6" w:rsidP="00F00F8C">
            <w:pPr>
              <w:pStyle w:val="TAC"/>
              <w:rPr>
                <w:ins w:id="221" w:author="wei" w:date="2021-10-29T14:03:00Z"/>
              </w:rPr>
            </w:pPr>
            <w:ins w:id="222" w:author="wei" w:date="2021-10-29T14:03:00Z">
              <w:r w:rsidRPr="007A5C6C">
                <w:t>&lt;--</w:t>
              </w:r>
            </w:ins>
          </w:p>
        </w:tc>
        <w:tc>
          <w:tcPr>
            <w:tcW w:w="2977" w:type="dxa"/>
          </w:tcPr>
          <w:p w14:paraId="71ADCFE1" w14:textId="77777777" w:rsidR="008A7DE6" w:rsidRPr="007A5C6C" w:rsidRDefault="008A7DE6" w:rsidP="00F00F8C">
            <w:pPr>
              <w:pStyle w:val="TAL"/>
              <w:rPr>
                <w:ins w:id="223" w:author="wei" w:date="2021-10-29T14:03:00Z"/>
              </w:rPr>
            </w:pPr>
            <w:ins w:id="224" w:author="wei" w:date="2021-10-29T14:03:00Z">
              <w:r w:rsidRPr="00207C6E">
                <w:rPr>
                  <w:iCs/>
                </w:rPr>
                <w:t xml:space="preserve">PC5-S: </w:t>
              </w:r>
              <w:r w:rsidRPr="00207C6E">
                <w:rPr>
                  <w:lang w:eastAsia="sv-SE"/>
                </w:rPr>
                <w:t>DIRECT LINK IDENTIFIER UPDATE REQUEST</w:t>
              </w:r>
            </w:ins>
          </w:p>
        </w:tc>
        <w:tc>
          <w:tcPr>
            <w:tcW w:w="567" w:type="dxa"/>
          </w:tcPr>
          <w:p w14:paraId="340CCF11" w14:textId="77777777" w:rsidR="008A7DE6" w:rsidRPr="007A5C6C" w:rsidRDefault="008A7DE6" w:rsidP="00F00F8C">
            <w:pPr>
              <w:pStyle w:val="TAC"/>
              <w:rPr>
                <w:ins w:id="225" w:author="wei" w:date="2021-10-29T14:03:00Z"/>
              </w:rPr>
            </w:pPr>
            <w:ins w:id="226" w:author="wei" w:date="2021-10-29T14:03:00Z">
              <w:r w:rsidRPr="007A5C6C">
                <w:t>-</w:t>
              </w:r>
            </w:ins>
          </w:p>
        </w:tc>
        <w:tc>
          <w:tcPr>
            <w:tcW w:w="850" w:type="dxa"/>
          </w:tcPr>
          <w:p w14:paraId="6A70A168" w14:textId="77777777" w:rsidR="008A7DE6" w:rsidRPr="007A5C6C" w:rsidRDefault="008A7DE6" w:rsidP="00F00F8C">
            <w:pPr>
              <w:pStyle w:val="TAC"/>
              <w:rPr>
                <w:ins w:id="227" w:author="wei" w:date="2021-10-29T14:03:00Z"/>
              </w:rPr>
            </w:pPr>
            <w:ins w:id="228" w:author="wei" w:date="2021-10-29T14:03:00Z">
              <w:r w:rsidRPr="007A5C6C">
                <w:t>-</w:t>
              </w:r>
            </w:ins>
          </w:p>
        </w:tc>
      </w:tr>
      <w:tr w:rsidR="008A7DE6" w:rsidRPr="007A5C6C" w14:paraId="7F652C33" w14:textId="77777777" w:rsidTr="00F00F8C">
        <w:trPr>
          <w:ins w:id="229" w:author="wei" w:date="2021-10-29T14:03:00Z"/>
        </w:trPr>
        <w:tc>
          <w:tcPr>
            <w:tcW w:w="534" w:type="dxa"/>
          </w:tcPr>
          <w:p w14:paraId="05FEF8C6" w14:textId="3718CB42" w:rsidR="008A7DE6" w:rsidRPr="00B54CC4" w:rsidRDefault="0057327D" w:rsidP="00F00F8C">
            <w:pPr>
              <w:pStyle w:val="TAC"/>
              <w:rPr>
                <w:ins w:id="230" w:author="wei" w:date="2021-10-29T14:03:00Z"/>
                <w:highlight w:val="cyan"/>
                <w:lang w:eastAsia="zh-CN"/>
              </w:rPr>
            </w:pPr>
            <w:ins w:id="231" w:author="wei" w:date="2021-11-15T10:32:00Z">
              <w:r>
                <w:rPr>
                  <w:rFonts w:hint="eastAsia"/>
                  <w:highlight w:val="cyan"/>
                  <w:lang w:eastAsia="zh-CN"/>
                </w:rPr>
                <w:t>2</w:t>
              </w:r>
            </w:ins>
          </w:p>
        </w:tc>
        <w:tc>
          <w:tcPr>
            <w:tcW w:w="3969" w:type="dxa"/>
          </w:tcPr>
          <w:p w14:paraId="219A6F77" w14:textId="77777777" w:rsidR="008A7DE6" w:rsidRPr="007A5C6C" w:rsidRDefault="008A7DE6" w:rsidP="00F00F8C">
            <w:pPr>
              <w:pStyle w:val="TAL"/>
              <w:rPr>
                <w:ins w:id="232" w:author="wei" w:date="2021-10-29T14:03:00Z"/>
                <w:lang w:eastAsia="sv-SE"/>
              </w:rPr>
            </w:pPr>
            <w:ins w:id="233" w:author="wei" w:date="2021-10-29T14:03:00Z">
              <w:r w:rsidRPr="00BE2064">
                <w:rPr>
                  <w:rFonts w:eastAsia="DengXian"/>
                  <w:lang w:eastAsia="zh-CN"/>
                </w:rPr>
                <w:t xml:space="preserve">The </w:t>
              </w:r>
              <w:r w:rsidRPr="00BE2064">
                <w:rPr>
                  <w:lang w:eastAsia="zh-CN"/>
                </w:rPr>
                <w:t>UE</w:t>
              </w:r>
              <w:r w:rsidRPr="00BE2064">
                <w:rPr>
                  <w:rFonts w:eastAsia="DengXian"/>
                  <w:lang w:eastAsia="zh-CN"/>
                </w:rPr>
                <w:t xml:space="preserve"> </w:t>
              </w:r>
              <w:r w:rsidRPr="007A5C6C">
                <w:rPr>
                  <w:lang w:eastAsia="sv-SE"/>
                </w:rPr>
                <w:t>transmits</w:t>
              </w:r>
              <w:r w:rsidRPr="00BE2064">
                <w:rPr>
                  <w:rFonts w:eastAsia="DengXian"/>
                  <w:lang w:eastAsia="zh-CN"/>
                </w:rPr>
                <w:t xml:space="preserve"> </w:t>
              </w:r>
              <w:r w:rsidRPr="00207C6E">
                <w:rPr>
                  <w:lang w:eastAsia="sv-SE"/>
                </w:rPr>
                <w:t>a DIRECT LINK IDENTIFIER UPDATE ACCEPT me</w:t>
              </w:r>
              <w:r w:rsidRPr="00BE2064">
                <w:rPr>
                  <w:rFonts w:eastAsia="DengXian"/>
                  <w:lang w:eastAsia="zh-CN"/>
                </w:rPr>
                <w:t>ssage</w:t>
              </w:r>
              <w:r>
                <w:rPr>
                  <w:rFonts w:eastAsia="DengXian"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3CB2F02A" w14:textId="77777777" w:rsidR="008A7DE6" w:rsidRPr="007A5C6C" w:rsidRDefault="008A7DE6" w:rsidP="00F00F8C">
            <w:pPr>
              <w:pStyle w:val="TAC"/>
              <w:rPr>
                <w:ins w:id="234" w:author="wei" w:date="2021-10-29T14:03:00Z"/>
              </w:rPr>
            </w:pPr>
            <w:ins w:id="235" w:author="wei" w:date="2021-10-29T14:03:00Z">
              <w:r w:rsidRPr="007A5C6C">
                <w:t>--&gt;</w:t>
              </w:r>
            </w:ins>
          </w:p>
        </w:tc>
        <w:tc>
          <w:tcPr>
            <w:tcW w:w="2977" w:type="dxa"/>
          </w:tcPr>
          <w:p w14:paraId="37B43D1F" w14:textId="77777777" w:rsidR="008A7DE6" w:rsidRPr="007A5C6C" w:rsidRDefault="008A7DE6" w:rsidP="00F00F8C">
            <w:pPr>
              <w:pStyle w:val="TAL"/>
              <w:rPr>
                <w:ins w:id="236" w:author="wei" w:date="2021-10-29T14:03:00Z"/>
              </w:rPr>
            </w:pPr>
            <w:ins w:id="237" w:author="wei" w:date="2021-10-29T14:03:00Z">
              <w:r w:rsidRPr="00207C6E">
                <w:rPr>
                  <w:iCs/>
                </w:rPr>
                <w:t xml:space="preserve">PC5-S: </w:t>
              </w:r>
              <w:r w:rsidRPr="00207C6E">
                <w:rPr>
                  <w:lang w:eastAsia="sv-SE"/>
                </w:rPr>
                <w:t>DIRECT LINK IDENTIFIER UPDATE ACCEPT</w:t>
              </w:r>
            </w:ins>
          </w:p>
        </w:tc>
        <w:tc>
          <w:tcPr>
            <w:tcW w:w="567" w:type="dxa"/>
          </w:tcPr>
          <w:p w14:paraId="18999B24" w14:textId="77777777" w:rsidR="008A7DE6" w:rsidRPr="007A5C6C" w:rsidRDefault="008A7DE6" w:rsidP="00F00F8C">
            <w:pPr>
              <w:pStyle w:val="TAC"/>
              <w:rPr>
                <w:ins w:id="238" w:author="wei" w:date="2021-10-29T14:03:00Z"/>
              </w:rPr>
            </w:pPr>
            <w:ins w:id="239" w:author="wei" w:date="2021-10-29T14:03:00Z">
              <w:r w:rsidRPr="007A5C6C">
                <w:t>-</w:t>
              </w:r>
            </w:ins>
          </w:p>
        </w:tc>
        <w:tc>
          <w:tcPr>
            <w:tcW w:w="850" w:type="dxa"/>
          </w:tcPr>
          <w:p w14:paraId="57E1757D" w14:textId="77777777" w:rsidR="008A7DE6" w:rsidRPr="007A5C6C" w:rsidRDefault="008A7DE6" w:rsidP="00F00F8C">
            <w:pPr>
              <w:pStyle w:val="TAC"/>
              <w:rPr>
                <w:ins w:id="240" w:author="wei" w:date="2021-10-29T14:03:00Z"/>
              </w:rPr>
            </w:pPr>
            <w:ins w:id="241" w:author="wei" w:date="2021-10-29T14:03:00Z">
              <w:r w:rsidRPr="007A5C6C">
                <w:t>-</w:t>
              </w:r>
            </w:ins>
          </w:p>
        </w:tc>
      </w:tr>
      <w:tr w:rsidR="008A7DE6" w:rsidRPr="007A5C6C" w14:paraId="106FEE09" w14:textId="77777777" w:rsidTr="00F00F8C">
        <w:trPr>
          <w:ins w:id="242" w:author="wei" w:date="2021-10-29T14:03:00Z"/>
        </w:trPr>
        <w:tc>
          <w:tcPr>
            <w:tcW w:w="534" w:type="dxa"/>
            <w:hideMark/>
          </w:tcPr>
          <w:p w14:paraId="675DA107" w14:textId="576BB441" w:rsidR="008A7DE6" w:rsidRPr="00B54CC4" w:rsidRDefault="0057327D" w:rsidP="00F00F8C">
            <w:pPr>
              <w:pStyle w:val="TAC"/>
              <w:rPr>
                <w:ins w:id="243" w:author="wei" w:date="2021-10-29T14:03:00Z"/>
                <w:highlight w:val="cyan"/>
                <w:lang w:eastAsia="zh-CN"/>
              </w:rPr>
            </w:pPr>
            <w:ins w:id="244" w:author="wei" w:date="2021-11-15T10:32:00Z">
              <w:r>
                <w:rPr>
                  <w:rFonts w:hint="eastAsia"/>
                  <w:highlight w:val="cyan"/>
                  <w:lang w:eastAsia="zh-CN"/>
                </w:rPr>
                <w:t>3</w:t>
              </w:r>
            </w:ins>
          </w:p>
        </w:tc>
        <w:tc>
          <w:tcPr>
            <w:tcW w:w="3969" w:type="dxa"/>
            <w:hideMark/>
          </w:tcPr>
          <w:p w14:paraId="0B4DF1B3" w14:textId="5804F0ED" w:rsidR="008A7DE6" w:rsidRPr="00B54CC4" w:rsidRDefault="008A7DE6" w:rsidP="00F00F8C">
            <w:pPr>
              <w:pStyle w:val="TAL"/>
              <w:rPr>
                <w:ins w:id="245" w:author="wei" w:date="2021-11-10T15:51:00Z"/>
                <w:highlight w:val="cyan"/>
                <w:lang w:eastAsia="zh-CN"/>
              </w:rPr>
            </w:pPr>
            <w:ins w:id="246" w:author="wei" w:date="2021-10-29T14:03:00Z">
              <w:r w:rsidRPr="00B54CC4">
                <w:rPr>
                  <w:highlight w:val="cyan"/>
                  <w:lang w:eastAsia="zh-CN"/>
                </w:rPr>
                <w:t xml:space="preserve">The </w:t>
              </w:r>
            </w:ins>
            <w:ins w:id="247" w:author="wei" w:date="2021-11-08T16:37:00Z">
              <w:r w:rsidR="00EC45C5" w:rsidRPr="00B54CC4">
                <w:rPr>
                  <w:highlight w:val="cyan"/>
                  <w:lang w:eastAsia="zh-CN"/>
                </w:rPr>
                <w:t>NR-SS-UE</w:t>
              </w:r>
            </w:ins>
            <w:ins w:id="248" w:author="wei" w:date="2021-11-09T10:41:00Z">
              <w:r w:rsidR="00677FD9" w:rsidRPr="00B54CC4">
                <w:rPr>
                  <w:rFonts w:hint="eastAsia"/>
                  <w:highlight w:val="cyan"/>
                  <w:lang w:eastAsia="zh-CN"/>
                </w:rPr>
                <w:t>1</w:t>
              </w:r>
            </w:ins>
            <w:ins w:id="249" w:author="wei" w:date="2021-10-29T14:03:00Z">
              <w:r w:rsidRPr="00B54CC4">
                <w:rPr>
                  <w:rFonts w:eastAsia="DengXian"/>
                  <w:highlight w:val="cyan"/>
                  <w:lang w:eastAsia="zh-CN"/>
                </w:rPr>
                <w:t xml:space="preserve"> </w:t>
              </w:r>
              <w:r w:rsidRPr="00B54CC4">
                <w:rPr>
                  <w:highlight w:val="cyan"/>
                  <w:lang w:eastAsia="sv-SE"/>
                </w:rPr>
                <w:t>transmi</w:t>
              </w:r>
              <w:r w:rsidRPr="00B54CC4">
                <w:rPr>
                  <w:rFonts w:eastAsia="DengXian"/>
                  <w:highlight w:val="cyan"/>
                  <w:lang w:eastAsia="zh-CN"/>
                </w:rPr>
                <w:t xml:space="preserve">ts </w:t>
              </w:r>
            </w:ins>
            <w:ins w:id="250" w:author="wei" w:date="2021-11-15T10:36:00Z">
              <w:r w:rsidR="00335BE4">
                <w:rPr>
                  <w:rFonts w:eastAsia="DengXian" w:hint="eastAsia"/>
                  <w:highlight w:val="cyan"/>
                  <w:lang w:eastAsia="zh-CN"/>
                </w:rPr>
                <w:t>one V2X</w:t>
              </w:r>
            </w:ins>
            <w:ins w:id="251" w:author="wei" w:date="2021-11-10T16:14:00Z">
              <w:r w:rsidR="00FB5380" w:rsidRPr="00B54CC4">
                <w:rPr>
                  <w:rFonts w:eastAsia="DengXian" w:hint="eastAsia"/>
                  <w:highlight w:val="cyan"/>
                  <w:lang w:eastAsia="zh-CN"/>
                </w:rPr>
                <w:t xml:space="preserve"> </w:t>
              </w:r>
            </w:ins>
            <w:ins w:id="252" w:author="wei" w:date="2021-10-29T14:03:00Z">
              <w:r w:rsidRPr="00B54CC4">
                <w:rPr>
                  <w:rFonts w:eastAsia="DengXian"/>
                  <w:highlight w:val="cyan"/>
                  <w:lang w:eastAsia="zh-CN"/>
                </w:rPr>
                <w:t>packe</w:t>
              </w:r>
              <w:r w:rsidRPr="00B54CC4">
                <w:rPr>
                  <w:highlight w:val="cyan"/>
                  <w:lang w:eastAsia="sv-SE"/>
                </w:rPr>
                <w:t>t</w:t>
              </w:r>
              <w:r w:rsidRPr="00B54CC4">
                <w:rPr>
                  <w:rFonts w:hint="eastAsia"/>
                  <w:highlight w:val="cyan"/>
                  <w:lang w:eastAsia="sv-SE"/>
                </w:rPr>
                <w:t xml:space="preserve"> on</w:t>
              </w:r>
              <w:r w:rsidRPr="00B54CC4">
                <w:rPr>
                  <w:highlight w:val="cyan"/>
                  <w:lang w:eastAsia="sv-SE"/>
                </w:rPr>
                <w:t xml:space="preserve"> </w:t>
              </w:r>
            </w:ins>
            <w:ins w:id="253" w:author="wei" w:date="2021-11-09T10:42:00Z">
              <w:r w:rsidR="00AE4587" w:rsidRPr="00B54CC4">
                <w:rPr>
                  <w:rFonts w:hint="eastAsia"/>
                  <w:highlight w:val="cyan"/>
                  <w:lang w:eastAsia="zh-CN"/>
                </w:rPr>
                <w:t xml:space="preserve">old </w:t>
              </w:r>
            </w:ins>
            <w:ins w:id="254" w:author="wei" w:date="2021-10-29T14:03:00Z">
              <w:r w:rsidRPr="00B54CC4">
                <w:rPr>
                  <w:highlight w:val="cyan"/>
                  <w:lang w:eastAsia="sv-SE"/>
                </w:rPr>
                <w:t>Layer 2 ID</w:t>
              </w:r>
            </w:ins>
            <w:ins w:id="255" w:author="wei" w:date="2021-11-08T16:45:00Z">
              <w:r w:rsidR="00126C52" w:rsidRPr="00B54CC4">
                <w:rPr>
                  <w:rFonts w:hint="eastAsia"/>
                  <w:highlight w:val="cyan"/>
                  <w:lang w:eastAsia="zh-CN"/>
                </w:rPr>
                <w:t>-1</w:t>
              </w:r>
            </w:ins>
            <w:ins w:id="256" w:author="wei" w:date="2021-10-29T14:03:00Z">
              <w:r w:rsidRPr="00B54CC4">
                <w:rPr>
                  <w:highlight w:val="cyan"/>
                  <w:lang w:eastAsia="sv-SE"/>
                </w:rPr>
                <w:t xml:space="preserve"> to the UE</w:t>
              </w:r>
              <w:r w:rsidRPr="00B54CC4">
                <w:rPr>
                  <w:rFonts w:hint="eastAsia"/>
                  <w:highlight w:val="cyan"/>
                  <w:lang w:eastAsia="sv-SE"/>
                </w:rPr>
                <w:t>.</w:t>
              </w:r>
            </w:ins>
          </w:p>
          <w:p w14:paraId="138D579E" w14:textId="77777777" w:rsidR="00FE2FA7" w:rsidRDefault="00FE2FA7" w:rsidP="008B446F">
            <w:pPr>
              <w:pStyle w:val="TAL"/>
              <w:rPr>
                <w:ins w:id="257" w:author="wei" w:date="2021-11-16T09:26:00Z"/>
                <w:highlight w:val="cyan"/>
                <w:lang w:eastAsia="zh-CN"/>
              </w:rPr>
            </w:pPr>
            <w:ins w:id="258" w:author="wei" w:date="2021-11-10T15:51:00Z">
              <w:r w:rsidRPr="00B54CC4">
                <w:rPr>
                  <w:highlight w:val="cyan"/>
                </w:rPr>
                <w:t>NOTE: This step verifies TP</w:t>
              </w:r>
              <w:r w:rsidRPr="00B54CC4">
                <w:rPr>
                  <w:rFonts w:hint="eastAsia"/>
                  <w:highlight w:val="cyan"/>
                  <w:lang w:eastAsia="zh-CN"/>
                </w:rPr>
                <w:t>2</w:t>
              </w:r>
              <w:r w:rsidRPr="00B54CC4">
                <w:rPr>
                  <w:highlight w:val="cyan"/>
                </w:rPr>
                <w:t xml:space="preserve"> - it is expected that the UE shall receive the</w:t>
              </w:r>
              <w:r w:rsidR="008B446F" w:rsidRPr="00B54CC4">
                <w:rPr>
                  <w:highlight w:val="cyan"/>
                </w:rPr>
                <w:t xml:space="preserve"> packet</w:t>
              </w:r>
              <w:r w:rsidRPr="00B54CC4">
                <w:rPr>
                  <w:highlight w:val="cyan"/>
                </w:rPr>
                <w:t xml:space="preserve"> - if they were received is checked in step </w:t>
              </w:r>
            </w:ins>
            <w:ins w:id="259" w:author="wei" w:date="2021-11-15T10:37:00Z">
              <w:r w:rsidR="00E9110E">
                <w:rPr>
                  <w:rFonts w:hint="eastAsia"/>
                  <w:highlight w:val="cyan"/>
                  <w:lang w:eastAsia="zh-CN"/>
                </w:rPr>
                <w:t>5</w:t>
              </w:r>
            </w:ins>
            <w:ins w:id="260" w:author="wei" w:date="2021-11-10T15:51:00Z">
              <w:r w:rsidRPr="00B54CC4">
                <w:rPr>
                  <w:highlight w:val="cyan"/>
                </w:rPr>
                <w:t>.</w:t>
              </w:r>
            </w:ins>
          </w:p>
          <w:p w14:paraId="0DF7772B" w14:textId="5FD254F8" w:rsidR="00D27995" w:rsidRPr="00B54CC4" w:rsidRDefault="00D27995" w:rsidP="008B446F">
            <w:pPr>
              <w:pStyle w:val="TAL"/>
              <w:rPr>
                <w:ins w:id="261" w:author="wei" w:date="2021-10-29T14:03:00Z"/>
                <w:highlight w:val="cyan"/>
                <w:lang w:eastAsia="zh-CN"/>
              </w:rPr>
            </w:pPr>
            <w:ins w:id="262" w:author="wei" w:date="2021-11-16T09:26:00Z">
              <w:r>
                <w:rPr>
                  <w:rFonts w:hint="eastAsia"/>
                  <w:highlight w:val="cyan"/>
                  <w:lang w:eastAsia="zh-CN"/>
                </w:rPr>
                <w:t>FFS</w:t>
              </w:r>
            </w:ins>
          </w:p>
        </w:tc>
        <w:tc>
          <w:tcPr>
            <w:tcW w:w="709" w:type="dxa"/>
            <w:hideMark/>
          </w:tcPr>
          <w:p w14:paraId="69A35621" w14:textId="77777777" w:rsidR="008A7DE6" w:rsidRPr="00B54CC4" w:rsidRDefault="008A7DE6" w:rsidP="00F00F8C">
            <w:pPr>
              <w:pStyle w:val="TAC"/>
              <w:rPr>
                <w:ins w:id="263" w:author="wei" w:date="2021-10-29T14:03:00Z"/>
                <w:highlight w:val="cyan"/>
              </w:rPr>
            </w:pPr>
            <w:ins w:id="264" w:author="wei" w:date="2021-10-29T14:03:00Z">
              <w:r w:rsidRPr="00B54CC4">
                <w:rPr>
                  <w:highlight w:val="cyan"/>
                </w:rPr>
                <w:t>&lt;--</w:t>
              </w:r>
            </w:ins>
          </w:p>
        </w:tc>
        <w:tc>
          <w:tcPr>
            <w:tcW w:w="2977" w:type="dxa"/>
            <w:hideMark/>
          </w:tcPr>
          <w:p w14:paraId="3A2C21F4" w14:textId="777FE65D" w:rsidR="008A7DE6" w:rsidRPr="00B54CC4" w:rsidRDefault="00DA7282" w:rsidP="00F00F8C">
            <w:pPr>
              <w:pStyle w:val="TAL"/>
              <w:rPr>
                <w:ins w:id="265" w:author="wei" w:date="2021-10-29T14:03:00Z"/>
                <w:i/>
                <w:iCs/>
                <w:highlight w:val="cyan"/>
                <w:lang w:eastAsia="zh-CN"/>
              </w:rPr>
            </w:pPr>
            <w:ins w:id="266" w:author="wei" w:date="2021-11-15T10:36:00Z">
              <w:r>
                <w:rPr>
                  <w:rFonts w:hint="eastAsia"/>
                  <w:i/>
                  <w:highlight w:val="cyan"/>
                  <w:lang w:eastAsia="zh-CN"/>
                </w:rPr>
                <w:t>V2X</w:t>
              </w:r>
              <w:r w:rsidRPr="00B54CC4">
                <w:rPr>
                  <w:i/>
                  <w:highlight w:val="cyan"/>
                </w:rPr>
                <w:t xml:space="preserve"> packet</w:t>
              </w:r>
            </w:ins>
          </w:p>
        </w:tc>
        <w:tc>
          <w:tcPr>
            <w:tcW w:w="567" w:type="dxa"/>
            <w:hideMark/>
          </w:tcPr>
          <w:p w14:paraId="4A1F720B" w14:textId="77777777" w:rsidR="008A7DE6" w:rsidRPr="007A5C6C" w:rsidRDefault="008A7DE6" w:rsidP="00F00F8C">
            <w:pPr>
              <w:pStyle w:val="TAC"/>
              <w:rPr>
                <w:ins w:id="267" w:author="wei" w:date="2021-10-29T14:03:00Z"/>
                <w:lang w:eastAsia="zh-CN"/>
              </w:rPr>
            </w:pPr>
            <w:ins w:id="268" w:author="wei" w:date="2021-10-29T14:03:00Z">
              <w:r w:rsidRPr="007A5C6C">
                <w:t>-</w:t>
              </w:r>
            </w:ins>
          </w:p>
        </w:tc>
        <w:tc>
          <w:tcPr>
            <w:tcW w:w="850" w:type="dxa"/>
            <w:hideMark/>
          </w:tcPr>
          <w:p w14:paraId="3366F91F" w14:textId="77777777" w:rsidR="008A7DE6" w:rsidRPr="007A5C6C" w:rsidRDefault="008A7DE6" w:rsidP="00F00F8C">
            <w:pPr>
              <w:pStyle w:val="TAC"/>
              <w:rPr>
                <w:ins w:id="269" w:author="wei" w:date="2021-10-29T14:03:00Z"/>
                <w:lang w:eastAsia="zh-CN"/>
              </w:rPr>
            </w:pPr>
            <w:ins w:id="270" w:author="wei" w:date="2021-10-29T14:03:00Z">
              <w:r w:rsidRPr="007A5C6C">
                <w:t>-</w:t>
              </w:r>
            </w:ins>
          </w:p>
        </w:tc>
      </w:tr>
      <w:tr w:rsidR="00322A44" w:rsidRPr="007A5C6C" w14:paraId="6F18FB32" w14:textId="77777777" w:rsidTr="00F00F8C">
        <w:trPr>
          <w:ins w:id="271" w:author="wei" w:date="2021-11-10T15:05:00Z"/>
        </w:trPr>
        <w:tc>
          <w:tcPr>
            <w:tcW w:w="534" w:type="dxa"/>
          </w:tcPr>
          <w:p w14:paraId="232552C6" w14:textId="08D795DD" w:rsidR="00322A44" w:rsidRPr="00B54CC4" w:rsidRDefault="0057327D" w:rsidP="00F00F8C">
            <w:pPr>
              <w:pStyle w:val="TAC"/>
              <w:rPr>
                <w:ins w:id="272" w:author="wei" w:date="2021-11-10T15:05:00Z"/>
                <w:highlight w:val="cyan"/>
                <w:lang w:eastAsia="zh-CN"/>
              </w:rPr>
            </w:pPr>
            <w:ins w:id="273" w:author="wei" w:date="2021-11-15T10:32:00Z">
              <w:r>
                <w:rPr>
                  <w:rFonts w:hint="eastAsia"/>
                  <w:highlight w:val="cyan"/>
                  <w:lang w:eastAsia="zh-CN"/>
                </w:rPr>
                <w:t>4</w:t>
              </w:r>
            </w:ins>
          </w:p>
        </w:tc>
        <w:tc>
          <w:tcPr>
            <w:tcW w:w="3969" w:type="dxa"/>
          </w:tcPr>
          <w:p w14:paraId="69E538B0" w14:textId="6AF480A6" w:rsidR="00322A44" w:rsidRPr="00B54CC4" w:rsidRDefault="00322A44" w:rsidP="00F00F8C">
            <w:pPr>
              <w:pStyle w:val="TAL"/>
              <w:rPr>
                <w:ins w:id="274" w:author="wei" w:date="2021-11-10T15:05:00Z"/>
                <w:highlight w:val="cyan"/>
                <w:lang w:eastAsia="zh-CN"/>
              </w:rPr>
            </w:pPr>
            <w:ins w:id="275" w:author="wei" w:date="2021-11-10T15:05:00Z">
              <w:r w:rsidRPr="00B54CC4">
                <w:rPr>
                  <w:highlight w:val="cyan"/>
                </w:rPr>
                <w:t xml:space="preserve">The </w:t>
              </w:r>
            </w:ins>
            <w:ins w:id="276" w:author="wei" w:date="2021-11-10T15:11:00Z">
              <w:r w:rsidRPr="00B54CC4">
                <w:rPr>
                  <w:highlight w:val="cyan"/>
                  <w:lang w:eastAsia="zh-CN"/>
                </w:rPr>
                <w:t>NR-SS-UE</w:t>
              </w:r>
              <w:r w:rsidRPr="00B54CC4">
                <w:rPr>
                  <w:rFonts w:hint="eastAsia"/>
                  <w:highlight w:val="cyan"/>
                  <w:lang w:eastAsia="zh-CN"/>
                </w:rPr>
                <w:t>1</w:t>
              </w:r>
            </w:ins>
            <w:ins w:id="277" w:author="wei" w:date="2021-11-10T15:05:00Z">
              <w:r w:rsidRPr="00B54CC4">
                <w:rPr>
                  <w:highlight w:val="cyan"/>
                </w:rPr>
                <w:t xml:space="preserve"> transmits an </w:t>
              </w:r>
            </w:ins>
            <w:ins w:id="278" w:author="wei" w:date="2021-11-10T15:11:00Z">
              <w:r w:rsidRPr="00B54CC4">
                <w:rPr>
                  <w:highlight w:val="cyan"/>
                </w:rPr>
                <w:t>UE TEST LOOP NR SIDELINK PACKET COUNTER REQUEST</w:t>
              </w:r>
            </w:ins>
            <w:ins w:id="279" w:author="wei" w:date="2021-11-10T15:05:00Z">
              <w:r w:rsidRPr="00B54CC4">
                <w:rPr>
                  <w:highlight w:val="cyan"/>
                </w:rPr>
                <w:t xml:space="preserve"> message.</w:t>
              </w:r>
            </w:ins>
          </w:p>
        </w:tc>
        <w:tc>
          <w:tcPr>
            <w:tcW w:w="709" w:type="dxa"/>
          </w:tcPr>
          <w:p w14:paraId="19BCB213" w14:textId="10716910" w:rsidR="00322A44" w:rsidRPr="00B54CC4" w:rsidRDefault="00322A44" w:rsidP="00F00F8C">
            <w:pPr>
              <w:pStyle w:val="TAC"/>
              <w:rPr>
                <w:ins w:id="280" w:author="wei" w:date="2021-11-10T15:05:00Z"/>
                <w:highlight w:val="cyan"/>
              </w:rPr>
            </w:pPr>
            <w:ins w:id="281" w:author="wei" w:date="2021-11-10T15:05:00Z">
              <w:r w:rsidRPr="00B54CC4">
                <w:rPr>
                  <w:highlight w:val="cyan"/>
                </w:rPr>
                <w:t>&lt;--</w:t>
              </w:r>
            </w:ins>
          </w:p>
        </w:tc>
        <w:tc>
          <w:tcPr>
            <w:tcW w:w="2977" w:type="dxa"/>
          </w:tcPr>
          <w:p w14:paraId="77083939" w14:textId="1F6BEFB2" w:rsidR="00322A44" w:rsidRPr="00B54CC4" w:rsidRDefault="00322A44" w:rsidP="00F00F8C">
            <w:pPr>
              <w:pStyle w:val="TAL"/>
              <w:rPr>
                <w:ins w:id="282" w:author="wei" w:date="2021-11-10T15:05:00Z"/>
                <w:rFonts w:eastAsia="DengXian"/>
                <w:highlight w:val="cyan"/>
                <w:lang w:eastAsia="zh-CN"/>
              </w:rPr>
            </w:pPr>
            <w:ins w:id="283" w:author="wei" w:date="2021-11-10T15:11:00Z">
              <w:r w:rsidRPr="00B54CC4">
                <w:rPr>
                  <w:highlight w:val="cyan"/>
                </w:rPr>
                <w:t>UE TEST LOOP NR SIDELINK PACKET COUNTER REQUEST</w:t>
              </w:r>
            </w:ins>
          </w:p>
        </w:tc>
        <w:tc>
          <w:tcPr>
            <w:tcW w:w="567" w:type="dxa"/>
          </w:tcPr>
          <w:p w14:paraId="11883400" w14:textId="77777777" w:rsidR="00322A44" w:rsidRPr="007A5C6C" w:rsidRDefault="00322A44" w:rsidP="00F00F8C">
            <w:pPr>
              <w:pStyle w:val="TAC"/>
              <w:rPr>
                <w:ins w:id="284" w:author="wei" w:date="2021-11-10T15:05:00Z"/>
              </w:rPr>
            </w:pPr>
          </w:p>
        </w:tc>
        <w:tc>
          <w:tcPr>
            <w:tcW w:w="850" w:type="dxa"/>
          </w:tcPr>
          <w:p w14:paraId="313F93E1" w14:textId="77777777" w:rsidR="00322A44" w:rsidRPr="007A5C6C" w:rsidRDefault="00322A44" w:rsidP="00F00F8C">
            <w:pPr>
              <w:pStyle w:val="TAC"/>
              <w:rPr>
                <w:ins w:id="285" w:author="wei" w:date="2021-11-10T15:05:00Z"/>
              </w:rPr>
            </w:pPr>
          </w:p>
        </w:tc>
      </w:tr>
      <w:tr w:rsidR="00AE3ED8" w:rsidRPr="007A5C6C" w14:paraId="368062A4" w14:textId="77777777" w:rsidTr="008B446F">
        <w:trPr>
          <w:ins w:id="286" w:author="wei" w:date="2021-10-29T14:03:00Z"/>
        </w:trPr>
        <w:tc>
          <w:tcPr>
            <w:tcW w:w="534" w:type="dxa"/>
            <w:hideMark/>
          </w:tcPr>
          <w:p w14:paraId="310B8598" w14:textId="0F8C9852" w:rsidR="00AE3ED8" w:rsidRPr="00B54CC4" w:rsidRDefault="0057327D" w:rsidP="00F00F8C">
            <w:pPr>
              <w:pStyle w:val="TAC"/>
              <w:rPr>
                <w:ins w:id="287" w:author="wei" w:date="2021-10-29T14:03:00Z"/>
                <w:highlight w:val="cyan"/>
                <w:lang w:eastAsia="zh-CN"/>
              </w:rPr>
            </w:pPr>
            <w:ins w:id="288" w:author="wei" w:date="2021-11-15T10:32:00Z">
              <w:r>
                <w:rPr>
                  <w:rFonts w:hint="eastAsia"/>
                  <w:highlight w:val="cyan"/>
                  <w:lang w:eastAsia="zh-CN"/>
                </w:rPr>
                <w:t>5</w:t>
              </w:r>
            </w:ins>
          </w:p>
        </w:tc>
        <w:tc>
          <w:tcPr>
            <w:tcW w:w="3969" w:type="dxa"/>
          </w:tcPr>
          <w:p w14:paraId="2210E625" w14:textId="650AA32B" w:rsidR="00AE3ED8" w:rsidRPr="00B54CC4" w:rsidRDefault="00AE3ED8" w:rsidP="00F3356A">
            <w:pPr>
              <w:pStyle w:val="TAL"/>
              <w:rPr>
                <w:ins w:id="289" w:author="wei" w:date="2021-10-29T14:03:00Z"/>
                <w:highlight w:val="cyan"/>
              </w:rPr>
            </w:pPr>
            <w:ins w:id="290" w:author="wei" w:date="2021-10-29T14:03:00Z">
              <w:r w:rsidRPr="00B54CC4">
                <w:rPr>
                  <w:rFonts w:eastAsia="Times New Roman"/>
                  <w:highlight w:val="cyan"/>
                </w:rPr>
                <w:t xml:space="preserve">Check: </w:t>
              </w:r>
            </w:ins>
            <w:ins w:id="291" w:author="wei" w:date="2021-11-10T15:47:00Z">
              <w:r w:rsidRPr="00B54CC4">
                <w:rPr>
                  <w:highlight w:val="cyan"/>
                </w:rPr>
                <w:t>Does the UE respond with UE TEST LOOP NR SIDELINK PACKET COUNTER RESPONSE</w:t>
              </w:r>
            </w:ins>
            <w:ins w:id="292" w:author="wei" w:date="2021-10-29T14:03:00Z">
              <w:r w:rsidRPr="00B54CC4">
                <w:rPr>
                  <w:rFonts w:eastAsia="Times New Roman"/>
                  <w:highlight w:val="cyan"/>
                </w:rPr>
                <w:t>?</w:t>
              </w:r>
            </w:ins>
          </w:p>
        </w:tc>
        <w:tc>
          <w:tcPr>
            <w:tcW w:w="709" w:type="dxa"/>
            <w:vAlign w:val="center"/>
          </w:tcPr>
          <w:p w14:paraId="7D59EFAE" w14:textId="6F5E79B5" w:rsidR="00AE3ED8" w:rsidRPr="00B54CC4" w:rsidRDefault="00AE3ED8" w:rsidP="00F00F8C">
            <w:pPr>
              <w:pStyle w:val="TAC"/>
              <w:rPr>
                <w:ins w:id="293" w:author="wei" w:date="2021-10-29T14:03:00Z"/>
                <w:highlight w:val="cyan"/>
              </w:rPr>
            </w:pPr>
            <w:ins w:id="294" w:author="wei" w:date="2021-11-10T15:48:00Z">
              <w:r w:rsidRPr="00B54CC4">
                <w:rPr>
                  <w:highlight w:val="cyan"/>
                </w:rPr>
                <w:t>--&gt;</w:t>
              </w:r>
            </w:ins>
          </w:p>
        </w:tc>
        <w:tc>
          <w:tcPr>
            <w:tcW w:w="2977" w:type="dxa"/>
          </w:tcPr>
          <w:p w14:paraId="7E4CE908" w14:textId="61FE0DE9" w:rsidR="00AE3ED8" w:rsidRPr="00B54CC4" w:rsidRDefault="00AE3ED8" w:rsidP="00F00F8C">
            <w:pPr>
              <w:pStyle w:val="TAL"/>
              <w:rPr>
                <w:ins w:id="295" w:author="wei" w:date="2021-10-29T14:03:00Z"/>
                <w:i/>
                <w:iCs/>
                <w:highlight w:val="cyan"/>
              </w:rPr>
            </w:pPr>
            <w:ins w:id="296" w:author="wei" w:date="2021-11-10T15:48:00Z">
              <w:r w:rsidRPr="00B54CC4">
                <w:rPr>
                  <w:highlight w:val="cyan"/>
                </w:rPr>
                <w:t>UE TEST LOOP NR SIDELINK PACKET COUNTER RESPONSE</w:t>
              </w:r>
            </w:ins>
          </w:p>
        </w:tc>
        <w:tc>
          <w:tcPr>
            <w:tcW w:w="567" w:type="dxa"/>
          </w:tcPr>
          <w:p w14:paraId="6794DDA7" w14:textId="77777777" w:rsidR="00AE3ED8" w:rsidRPr="007A5C6C" w:rsidRDefault="00AE3ED8" w:rsidP="00F00F8C">
            <w:pPr>
              <w:pStyle w:val="TAC"/>
              <w:rPr>
                <w:ins w:id="297" w:author="wei" w:date="2021-10-29T14:03:00Z"/>
              </w:rPr>
            </w:pPr>
            <w:ins w:id="298" w:author="wei" w:date="2021-10-29T14:0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50" w:type="dxa"/>
          </w:tcPr>
          <w:p w14:paraId="55083259" w14:textId="77777777" w:rsidR="00AE3ED8" w:rsidRPr="007A5C6C" w:rsidRDefault="00AE3ED8" w:rsidP="00F00F8C">
            <w:pPr>
              <w:pStyle w:val="TAC"/>
              <w:rPr>
                <w:ins w:id="299" w:author="wei" w:date="2021-10-29T14:03:00Z"/>
              </w:rPr>
            </w:pPr>
            <w:ins w:id="300" w:author="wei" w:date="2021-10-29T14:03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8A7DE6" w:rsidRPr="007A5C6C" w14:paraId="000471F1" w14:textId="77777777" w:rsidTr="00F00F8C">
        <w:trPr>
          <w:ins w:id="301" w:author="wei" w:date="2021-10-29T14:03:00Z"/>
        </w:trPr>
        <w:tc>
          <w:tcPr>
            <w:tcW w:w="534" w:type="dxa"/>
          </w:tcPr>
          <w:p w14:paraId="6F260940" w14:textId="159B9D9D" w:rsidR="008A7DE6" w:rsidRPr="00B54CC4" w:rsidRDefault="0057327D" w:rsidP="00F00F8C">
            <w:pPr>
              <w:pStyle w:val="TAC"/>
              <w:rPr>
                <w:ins w:id="302" w:author="wei" w:date="2021-10-29T14:03:00Z"/>
                <w:highlight w:val="cyan"/>
                <w:lang w:eastAsia="zh-CN"/>
              </w:rPr>
            </w:pPr>
            <w:ins w:id="303" w:author="wei" w:date="2021-11-15T10:32:00Z">
              <w:r>
                <w:rPr>
                  <w:rFonts w:hint="eastAsia"/>
                  <w:highlight w:val="cyan"/>
                  <w:lang w:eastAsia="zh-CN"/>
                </w:rPr>
                <w:t>6</w:t>
              </w:r>
            </w:ins>
          </w:p>
        </w:tc>
        <w:tc>
          <w:tcPr>
            <w:tcW w:w="3969" w:type="dxa"/>
          </w:tcPr>
          <w:p w14:paraId="213DBDE2" w14:textId="687D0F1C" w:rsidR="008A7DE6" w:rsidRPr="007A5C6C" w:rsidRDefault="008A7DE6" w:rsidP="00F00F8C">
            <w:pPr>
              <w:pStyle w:val="TAL"/>
              <w:rPr>
                <w:ins w:id="304" w:author="wei" w:date="2021-10-29T14:03:00Z"/>
                <w:lang w:eastAsia="sv-SE"/>
              </w:rPr>
            </w:pPr>
            <w:ins w:id="305" w:author="wei" w:date="2021-10-29T14:03:00Z">
              <w:r w:rsidRPr="00BE2064">
                <w:rPr>
                  <w:lang w:eastAsia="zh-CN"/>
                </w:rPr>
                <w:t xml:space="preserve">The </w:t>
              </w:r>
            </w:ins>
            <w:ins w:id="306" w:author="wei" w:date="2021-11-08T16:37:00Z">
              <w:r w:rsidR="00EC45C5" w:rsidRPr="003E6793">
                <w:rPr>
                  <w:highlight w:val="cyan"/>
                  <w:lang w:eastAsia="zh-CN"/>
                </w:rPr>
                <w:t>NR-SS-UE</w:t>
              </w:r>
            </w:ins>
            <w:ins w:id="307" w:author="wei" w:date="2021-11-16T16:36:00Z">
              <w:r w:rsidR="003E6793" w:rsidRPr="003E6793">
                <w:rPr>
                  <w:rFonts w:hint="eastAsia"/>
                  <w:highlight w:val="cyan"/>
                  <w:lang w:eastAsia="zh-CN"/>
                </w:rPr>
                <w:t>1</w:t>
              </w:r>
            </w:ins>
            <w:ins w:id="308" w:author="wei" w:date="2021-10-29T14:03:00Z">
              <w:r w:rsidRPr="00BE2064">
                <w:rPr>
                  <w:rFonts w:eastAsia="DengXian"/>
                  <w:lang w:eastAsia="zh-CN"/>
                </w:rPr>
                <w:t xml:space="preserve"> </w:t>
              </w:r>
              <w:r w:rsidRPr="007A5C6C">
                <w:rPr>
                  <w:lang w:eastAsia="sv-SE"/>
                </w:rPr>
                <w:t>transmits</w:t>
              </w:r>
              <w:r>
                <w:rPr>
                  <w:lang w:eastAsia="sv-SE"/>
                </w:rPr>
                <w:t xml:space="preserve"> a</w:t>
              </w:r>
              <w:r>
                <w:rPr>
                  <w:rFonts w:hint="eastAsia"/>
                  <w:lang w:eastAsia="sv-SE"/>
                </w:rPr>
                <w:t xml:space="preserve"> </w:t>
              </w:r>
              <w:r w:rsidRPr="00207C6E">
                <w:rPr>
                  <w:lang w:eastAsia="sv-SE"/>
                </w:rPr>
                <w:t xml:space="preserve">DIRECT LINK IDENTIFIER UPDATE </w:t>
              </w:r>
              <w:bookmarkStart w:id="309" w:name="_GoBack"/>
              <w:bookmarkEnd w:id="309"/>
              <w:r>
                <w:rPr>
                  <w:rFonts w:hint="eastAsia"/>
                  <w:lang w:eastAsia="zh-CN"/>
                </w:rPr>
                <w:t>ACK</w:t>
              </w:r>
              <w:r w:rsidRPr="00BE2064">
                <w:rPr>
                  <w:rFonts w:eastAsia="DengXian"/>
                  <w:lang w:eastAsia="zh-CN"/>
                </w:rPr>
                <w:t xml:space="preserve"> message</w:t>
              </w:r>
              <w:r w:rsidRPr="007A5C6C">
                <w:rPr>
                  <w:lang w:eastAsia="sv-SE"/>
                </w:rPr>
                <w:t>.</w:t>
              </w:r>
            </w:ins>
          </w:p>
        </w:tc>
        <w:tc>
          <w:tcPr>
            <w:tcW w:w="709" w:type="dxa"/>
          </w:tcPr>
          <w:p w14:paraId="58AA54A7" w14:textId="77777777" w:rsidR="008A7DE6" w:rsidRPr="007A5C6C" w:rsidRDefault="008A7DE6" w:rsidP="00F00F8C">
            <w:pPr>
              <w:pStyle w:val="TAC"/>
              <w:rPr>
                <w:ins w:id="310" w:author="wei" w:date="2021-10-29T14:03:00Z"/>
              </w:rPr>
            </w:pPr>
            <w:ins w:id="311" w:author="wei" w:date="2021-10-29T14:03:00Z">
              <w:r w:rsidRPr="007A5C6C">
                <w:t>&lt;--</w:t>
              </w:r>
            </w:ins>
          </w:p>
        </w:tc>
        <w:tc>
          <w:tcPr>
            <w:tcW w:w="2977" w:type="dxa"/>
          </w:tcPr>
          <w:p w14:paraId="197E646F" w14:textId="77777777" w:rsidR="008A7DE6" w:rsidRPr="007A5C6C" w:rsidRDefault="008A7DE6" w:rsidP="00F00F8C">
            <w:pPr>
              <w:pStyle w:val="TAL"/>
              <w:rPr>
                <w:ins w:id="312" w:author="wei" w:date="2021-10-29T14:03:00Z"/>
                <w:iCs/>
                <w:lang w:eastAsia="zh-CN"/>
              </w:rPr>
            </w:pPr>
            <w:ins w:id="313" w:author="wei" w:date="2021-10-29T14:03:00Z">
              <w:r w:rsidRPr="00207C6E">
                <w:rPr>
                  <w:iCs/>
                </w:rPr>
                <w:t xml:space="preserve">PC5-S: </w:t>
              </w:r>
              <w:r w:rsidRPr="00207C6E">
                <w:rPr>
                  <w:lang w:eastAsia="sv-SE"/>
                </w:rPr>
                <w:t xml:space="preserve">DIRECT LINK IDENTIFIER UPDATE </w:t>
              </w:r>
              <w:r>
                <w:rPr>
                  <w:rFonts w:hint="eastAsia"/>
                  <w:lang w:eastAsia="zh-CN"/>
                </w:rPr>
                <w:t>ACK</w:t>
              </w:r>
            </w:ins>
          </w:p>
        </w:tc>
        <w:tc>
          <w:tcPr>
            <w:tcW w:w="567" w:type="dxa"/>
          </w:tcPr>
          <w:p w14:paraId="20DFC108" w14:textId="77777777" w:rsidR="008A7DE6" w:rsidRPr="007A5C6C" w:rsidRDefault="008A7DE6" w:rsidP="00F00F8C">
            <w:pPr>
              <w:pStyle w:val="TAC"/>
              <w:rPr>
                <w:ins w:id="314" w:author="wei" w:date="2021-10-29T14:03:00Z"/>
              </w:rPr>
            </w:pPr>
            <w:ins w:id="315" w:author="wei" w:date="2021-10-29T14:03:00Z">
              <w:r w:rsidRPr="007A5C6C">
                <w:t>-</w:t>
              </w:r>
            </w:ins>
          </w:p>
        </w:tc>
        <w:tc>
          <w:tcPr>
            <w:tcW w:w="850" w:type="dxa"/>
          </w:tcPr>
          <w:p w14:paraId="42FD070E" w14:textId="77777777" w:rsidR="008A7DE6" w:rsidRPr="007A5C6C" w:rsidRDefault="008A7DE6" w:rsidP="00F00F8C">
            <w:pPr>
              <w:pStyle w:val="TAC"/>
              <w:rPr>
                <w:ins w:id="316" w:author="wei" w:date="2021-10-29T14:03:00Z"/>
              </w:rPr>
            </w:pPr>
            <w:ins w:id="317" w:author="wei" w:date="2021-10-29T14:03:00Z">
              <w:r w:rsidRPr="007A5C6C">
                <w:t>-</w:t>
              </w:r>
            </w:ins>
          </w:p>
        </w:tc>
      </w:tr>
      <w:tr w:rsidR="008A7DE6" w:rsidRPr="007A5C6C" w14:paraId="091A346B" w14:textId="77777777" w:rsidTr="00F00F8C">
        <w:trPr>
          <w:ins w:id="318" w:author="wei" w:date="2021-10-29T14:03:00Z"/>
        </w:trPr>
        <w:tc>
          <w:tcPr>
            <w:tcW w:w="534" w:type="dxa"/>
          </w:tcPr>
          <w:p w14:paraId="4593D376" w14:textId="588EE123" w:rsidR="008A7DE6" w:rsidRPr="00B54CC4" w:rsidRDefault="0057327D" w:rsidP="00F00F8C">
            <w:pPr>
              <w:pStyle w:val="TAC"/>
              <w:rPr>
                <w:ins w:id="319" w:author="wei" w:date="2021-10-29T14:03:00Z"/>
                <w:highlight w:val="cyan"/>
                <w:lang w:eastAsia="zh-CN"/>
              </w:rPr>
            </w:pPr>
            <w:ins w:id="320" w:author="wei" w:date="2021-11-15T10:32:00Z">
              <w:r>
                <w:rPr>
                  <w:rFonts w:hint="eastAsia"/>
                  <w:highlight w:val="cyan"/>
                  <w:lang w:eastAsia="zh-CN"/>
                </w:rPr>
                <w:t>7</w:t>
              </w:r>
            </w:ins>
          </w:p>
        </w:tc>
        <w:tc>
          <w:tcPr>
            <w:tcW w:w="3969" w:type="dxa"/>
          </w:tcPr>
          <w:p w14:paraId="0348A2E9" w14:textId="7161A50C" w:rsidR="00E04494" w:rsidRPr="00B54CC4" w:rsidRDefault="008A7DE6" w:rsidP="00E04494">
            <w:pPr>
              <w:pStyle w:val="TAL"/>
              <w:rPr>
                <w:ins w:id="321" w:author="wei" w:date="2021-11-10T16:10:00Z"/>
                <w:highlight w:val="cyan"/>
                <w:lang w:eastAsia="zh-CN"/>
              </w:rPr>
            </w:pPr>
            <w:ins w:id="322" w:author="wei" w:date="2021-10-29T14:03:00Z">
              <w:r w:rsidRPr="00B54CC4">
                <w:rPr>
                  <w:highlight w:val="cyan"/>
                  <w:lang w:eastAsia="zh-CN"/>
                </w:rPr>
                <w:t xml:space="preserve">The </w:t>
              </w:r>
            </w:ins>
            <w:ins w:id="323" w:author="wei" w:date="2021-11-08T16:37:00Z">
              <w:r w:rsidR="00EC45C5" w:rsidRPr="00B54CC4">
                <w:rPr>
                  <w:highlight w:val="cyan"/>
                  <w:lang w:eastAsia="zh-CN"/>
                </w:rPr>
                <w:t>NR-SS-UE</w:t>
              </w:r>
            </w:ins>
            <w:ins w:id="324" w:author="wei" w:date="2021-11-09T10:41:00Z">
              <w:r w:rsidR="00677FD9" w:rsidRPr="00B54CC4">
                <w:rPr>
                  <w:rFonts w:hint="eastAsia"/>
                  <w:highlight w:val="cyan"/>
                  <w:lang w:eastAsia="zh-CN"/>
                </w:rPr>
                <w:t>1</w:t>
              </w:r>
            </w:ins>
            <w:ins w:id="325" w:author="wei" w:date="2021-10-29T14:03:00Z">
              <w:r w:rsidRPr="00B54CC4">
                <w:rPr>
                  <w:rFonts w:eastAsia="DengXian"/>
                  <w:highlight w:val="cyan"/>
                  <w:lang w:eastAsia="zh-CN"/>
                </w:rPr>
                <w:t xml:space="preserve"> </w:t>
              </w:r>
              <w:r w:rsidRPr="00B54CC4">
                <w:rPr>
                  <w:highlight w:val="cyan"/>
                  <w:lang w:eastAsia="sv-SE"/>
                </w:rPr>
                <w:t>transmi</w:t>
              </w:r>
              <w:r w:rsidRPr="00B54CC4">
                <w:rPr>
                  <w:rFonts w:eastAsia="DengXian"/>
                  <w:highlight w:val="cyan"/>
                  <w:lang w:eastAsia="zh-CN"/>
                </w:rPr>
                <w:t>ts</w:t>
              </w:r>
              <w:r w:rsidRPr="00B54CC4">
                <w:rPr>
                  <w:rFonts w:eastAsia="DengXian" w:hint="eastAsia"/>
                  <w:highlight w:val="cyan"/>
                  <w:lang w:eastAsia="zh-CN"/>
                </w:rPr>
                <w:t xml:space="preserve"> </w:t>
              </w:r>
            </w:ins>
            <w:ins w:id="326" w:author="wei" w:date="2021-11-15T10:36:00Z">
              <w:r w:rsidR="00335BE4">
                <w:rPr>
                  <w:rFonts w:eastAsia="DengXian" w:hint="eastAsia"/>
                  <w:highlight w:val="cyan"/>
                  <w:lang w:eastAsia="zh-CN"/>
                </w:rPr>
                <w:t>one V2X</w:t>
              </w:r>
            </w:ins>
            <w:ins w:id="327" w:author="wei" w:date="2021-10-29T14:03:00Z">
              <w:r w:rsidRPr="00B54CC4">
                <w:rPr>
                  <w:rFonts w:eastAsia="DengXian"/>
                  <w:highlight w:val="cyan"/>
                  <w:lang w:eastAsia="zh-CN"/>
                </w:rPr>
                <w:t xml:space="preserve"> packe</w:t>
              </w:r>
              <w:r w:rsidRPr="00B54CC4">
                <w:rPr>
                  <w:highlight w:val="cyan"/>
                  <w:lang w:eastAsia="sv-SE"/>
                </w:rPr>
                <w:t>t</w:t>
              </w:r>
              <w:r w:rsidRPr="00B54CC4">
                <w:rPr>
                  <w:rFonts w:hint="eastAsia"/>
                  <w:highlight w:val="cyan"/>
                  <w:lang w:eastAsia="sv-SE"/>
                </w:rPr>
                <w:t xml:space="preserve"> on</w:t>
              </w:r>
              <w:r w:rsidRPr="00B54CC4">
                <w:rPr>
                  <w:highlight w:val="cyan"/>
                  <w:lang w:eastAsia="sv-SE"/>
                </w:rPr>
                <w:t xml:space="preserve"> </w:t>
              </w:r>
            </w:ins>
            <w:ins w:id="328" w:author="wei" w:date="2021-11-09T10:43:00Z">
              <w:r w:rsidR="00AE4587" w:rsidRPr="00B54CC4">
                <w:rPr>
                  <w:rFonts w:hint="eastAsia"/>
                  <w:highlight w:val="cyan"/>
                  <w:lang w:eastAsia="zh-CN"/>
                </w:rPr>
                <w:t xml:space="preserve">new </w:t>
              </w:r>
            </w:ins>
            <w:ins w:id="329" w:author="wei" w:date="2021-10-29T14:03:00Z">
              <w:r w:rsidRPr="00B54CC4">
                <w:rPr>
                  <w:highlight w:val="cyan"/>
                  <w:lang w:eastAsia="sv-SE"/>
                </w:rPr>
                <w:t>Layer 2 ID</w:t>
              </w:r>
            </w:ins>
            <w:ins w:id="330" w:author="wei" w:date="2021-11-08T16:45:00Z">
              <w:r w:rsidR="00126C52" w:rsidRPr="00B54CC4">
                <w:rPr>
                  <w:rFonts w:hint="eastAsia"/>
                  <w:highlight w:val="cyan"/>
                  <w:lang w:eastAsia="zh-CN"/>
                </w:rPr>
                <w:t>-2</w:t>
              </w:r>
            </w:ins>
            <w:ins w:id="331" w:author="wei" w:date="2021-10-29T14:03:00Z">
              <w:r w:rsidRPr="00B54CC4">
                <w:rPr>
                  <w:highlight w:val="cyan"/>
                  <w:lang w:eastAsia="sv-SE"/>
                </w:rPr>
                <w:t xml:space="preserve"> to the UE</w:t>
              </w:r>
              <w:r w:rsidRPr="00B54CC4">
                <w:rPr>
                  <w:rFonts w:hint="eastAsia"/>
                  <w:highlight w:val="cyan"/>
                  <w:lang w:eastAsia="sv-SE"/>
                </w:rPr>
                <w:t>.</w:t>
              </w:r>
            </w:ins>
          </w:p>
          <w:p w14:paraId="231293A0" w14:textId="77777777" w:rsidR="008A7DE6" w:rsidRDefault="00E04494" w:rsidP="00E04494">
            <w:pPr>
              <w:pStyle w:val="TAL"/>
              <w:rPr>
                <w:ins w:id="332" w:author="wei" w:date="2021-11-16T09:26:00Z"/>
                <w:highlight w:val="cyan"/>
                <w:lang w:eastAsia="zh-CN"/>
              </w:rPr>
            </w:pPr>
            <w:ins w:id="333" w:author="wei" w:date="2021-11-10T16:10:00Z">
              <w:r w:rsidRPr="00B54CC4">
                <w:rPr>
                  <w:highlight w:val="cyan"/>
                </w:rPr>
                <w:t>NOTE: This step verifies TP</w:t>
              </w:r>
            </w:ins>
            <w:ins w:id="334" w:author="wei" w:date="2021-11-10T16:12:00Z">
              <w:r w:rsidR="002E4D11" w:rsidRPr="00B54CC4">
                <w:rPr>
                  <w:rFonts w:hint="eastAsia"/>
                  <w:highlight w:val="cyan"/>
                  <w:lang w:eastAsia="zh-CN"/>
                </w:rPr>
                <w:t>3</w:t>
              </w:r>
            </w:ins>
            <w:ins w:id="335" w:author="wei" w:date="2021-11-10T16:10:00Z">
              <w:r w:rsidRPr="00B54CC4">
                <w:rPr>
                  <w:highlight w:val="cyan"/>
                </w:rPr>
                <w:t xml:space="preserve"> - it is expected that the UE shall receive the packet - if they were received is checked in step </w:t>
              </w:r>
            </w:ins>
            <w:ins w:id="336" w:author="wei" w:date="2021-11-15T10:37:00Z">
              <w:r w:rsidR="00E9110E">
                <w:rPr>
                  <w:rFonts w:hint="eastAsia"/>
                  <w:highlight w:val="cyan"/>
                  <w:lang w:eastAsia="zh-CN"/>
                </w:rPr>
                <w:t>9</w:t>
              </w:r>
            </w:ins>
            <w:ins w:id="337" w:author="wei" w:date="2021-11-10T16:10:00Z">
              <w:r w:rsidRPr="00B54CC4">
                <w:rPr>
                  <w:highlight w:val="cyan"/>
                </w:rPr>
                <w:t>.</w:t>
              </w:r>
            </w:ins>
          </w:p>
          <w:p w14:paraId="53243673" w14:textId="403A7AE6" w:rsidR="00D27995" w:rsidRPr="00B54CC4" w:rsidRDefault="00D27995" w:rsidP="00E04494">
            <w:pPr>
              <w:pStyle w:val="TAL"/>
              <w:rPr>
                <w:ins w:id="338" w:author="wei" w:date="2021-10-29T14:03:00Z"/>
                <w:highlight w:val="cyan"/>
                <w:lang w:eastAsia="zh-CN"/>
              </w:rPr>
            </w:pPr>
            <w:ins w:id="339" w:author="wei" w:date="2021-11-16T09:26:00Z">
              <w:r>
                <w:rPr>
                  <w:rFonts w:hint="eastAsia"/>
                  <w:highlight w:val="cyan"/>
                  <w:lang w:eastAsia="zh-CN"/>
                </w:rPr>
                <w:t>FFS</w:t>
              </w:r>
            </w:ins>
          </w:p>
        </w:tc>
        <w:tc>
          <w:tcPr>
            <w:tcW w:w="709" w:type="dxa"/>
          </w:tcPr>
          <w:p w14:paraId="2F49C6A6" w14:textId="77777777" w:rsidR="008A7DE6" w:rsidRPr="00B54CC4" w:rsidRDefault="008A7DE6" w:rsidP="00F00F8C">
            <w:pPr>
              <w:pStyle w:val="TAC"/>
              <w:rPr>
                <w:ins w:id="340" w:author="wei" w:date="2021-10-29T14:03:00Z"/>
                <w:highlight w:val="cyan"/>
              </w:rPr>
            </w:pPr>
            <w:ins w:id="341" w:author="wei" w:date="2021-10-29T14:03:00Z">
              <w:r w:rsidRPr="00B54CC4">
                <w:rPr>
                  <w:highlight w:val="cyan"/>
                </w:rPr>
                <w:t>&lt;--</w:t>
              </w:r>
            </w:ins>
          </w:p>
        </w:tc>
        <w:tc>
          <w:tcPr>
            <w:tcW w:w="2977" w:type="dxa"/>
          </w:tcPr>
          <w:p w14:paraId="3C56A539" w14:textId="099C8150" w:rsidR="008A7DE6" w:rsidRPr="00B54CC4" w:rsidRDefault="00DA7282" w:rsidP="00F00F8C">
            <w:pPr>
              <w:pStyle w:val="TAL"/>
              <w:rPr>
                <w:ins w:id="342" w:author="wei" w:date="2021-10-29T14:03:00Z"/>
                <w:iCs/>
                <w:highlight w:val="cyan"/>
              </w:rPr>
            </w:pPr>
            <w:ins w:id="343" w:author="wei" w:date="2021-11-15T10:35:00Z">
              <w:r>
                <w:rPr>
                  <w:rFonts w:hint="eastAsia"/>
                  <w:i/>
                  <w:highlight w:val="cyan"/>
                  <w:lang w:eastAsia="zh-CN"/>
                </w:rPr>
                <w:t>V2X</w:t>
              </w:r>
            </w:ins>
            <w:ins w:id="344" w:author="wei" w:date="2021-11-10T16:13:00Z">
              <w:r w:rsidR="006D18E7" w:rsidRPr="00B54CC4">
                <w:rPr>
                  <w:i/>
                  <w:highlight w:val="cyan"/>
                </w:rPr>
                <w:t xml:space="preserve"> packet</w:t>
              </w:r>
            </w:ins>
          </w:p>
        </w:tc>
        <w:tc>
          <w:tcPr>
            <w:tcW w:w="567" w:type="dxa"/>
          </w:tcPr>
          <w:p w14:paraId="630D4A28" w14:textId="77777777" w:rsidR="008A7DE6" w:rsidRPr="007A5C6C" w:rsidRDefault="008A7DE6" w:rsidP="00F00F8C">
            <w:pPr>
              <w:pStyle w:val="TAC"/>
              <w:rPr>
                <w:ins w:id="345" w:author="wei" w:date="2021-10-29T14:03:00Z"/>
              </w:rPr>
            </w:pPr>
            <w:ins w:id="346" w:author="wei" w:date="2021-10-29T14:03:00Z">
              <w:r w:rsidRPr="007A5C6C">
                <w:t>-</w:t>
              </w:r>
            </w:ins>
          </w:p>
        </w:tc>
        <w:tc>
          <w:tcPr>
            <w:tcW w:w="850" w:type="dxa"/>
          </w:tcPr>
          <w:p w14:paraId="0FE2C131" w14:textId="77777777" w:rsidR="008A7DE6" w:rsidRPr="007A5C6C" w:rsidRDefault="008A7DE6" w:rsidP="00F00F8C">
            <w:pPr>
              <w:pStyle w:val="TAC"/>
              <w:rPr>
                <w:ins w:id="347" w:author="wei" w:date="2021-10-29T14:03:00Z"/>
              </w:rPr>
            </w:pPr>
            <w:ins w:id="348" w:author="wei" w:date="2021-10-29T14:03:00Z">
              <w:r w:rsidRPr="007A5C6C">
                <w:t>-</w:t>
              </w:r>
            </w:ins>
          </w:p>
        </w:tc>
      </w:tr>
      <w:tr w:rsidR="008B446F" w:rsidRPr="007A5C6C" w14:paraId="06A2B65A" w14:textId="77777777" w:rsidTr="00F00F8C">
        <w:trPr>
          <w:ins w:id="349" w:author="wei" w:date="2021-11-10T16:02:00Z"/>
        </w:trPr>
        <w:tc>
          <w:tcPr>
            <w:tcW w:w="534" w:type="dxa"/>
          </w:tcPr>
          <w:p w14:paraId="51AB51E2" w14:textId="707AA8FC" w:rsidR="008B446F" w:rsidRPr="00B54CC4" w:rsidRDefault="0057327D" w:rsidP="00F00F8C">
            <w:pPr>
              <w:pStyle w:val="TAC"/>
              <w:rPr>
                <w:ins w:id="350" w:author="wei" w:date="2021-11-10T16:02:00Z"/>
                <w:highlight w:val="cyan"/>
                <w:lang w:eastAsia="zh-CN"/>
              </w:rPr>
            </w:pPr>
            <w:ins w:id="351" w:author="wei" w:date="2021-11-15T10:32:00Z">
              <w:r>
                <w:rPr>
                  <w:rFonts w:hint="eastAsia"/>
                  <w:highlight w:val="cyan"/>
                  <w:lang w:eastAsia="zh-CN"/>
                </w:rPr>
                <w:t>8</w:t>
              </w:r>
            </w:ins>
          </w:p>
        </w:tc>
        <w:tc>
          <w:tcPr>
            <w:tcW w:w="3969" w:type="dxa"/>
          </w:tcPr>
          <w:p w14:paraId="34712FE2" w14:textId="1B526E86" w:rsidR="008B446F" w:rsidRPr="00B54CC4" w:rsidRDefault="008B446F" w:rsidP="00F00F8C">
            <w:pPr>
              <w:pStyle w:val="TAL"/>
              <w:rPr>
                <w:ins w:id="352" w:author="wei" w:date="2021-11-10T16:02:00Z"/>
                <w:highlight w:val="cyan"/>
                <w:lang w:eastAsia="zh-CN"/>
              </w:rPr>
            </w:pPr>
            <w:ins w:id="353" w:author="wei" w:date="2021-11-10T16:02:00Z">
              <w:r w:rsidRPr="00B54CC4">
                <w:rPr>
                  <w:highlight w:val="cyan"/>
                </w:rPr>
                <w:t xml:space="preserve">The </w:t>
              </w:r>
              <w:r w:rsidRPr="00B54CC4">
                <w:rPr>
                  <w:highlight w:val="cyan"/>
                  <w:lang w:eastAsia="zh-CN"/>
                </w:rPr>
                <w:t>NR-SS-UE</w:t>
              </w:r>
              <w:r w:rsidRPr="00B54CC4">
                <w:rPr>
                  <w:rFonts w:hint="eastAsia"/>
                  <w:highlight w:val="cyan"/>
                  <w:lang w:eastAsia="zh-CN"/>
                </w:rPr>
                <w:t>1</w:t>
              </w:r>
              <w:r w:rsidRPr="00B54CC4">
                <w:rPr>
                  <w:highlight w:val="cyan"/>
                </w:rPr>
                <w:t xml:space="preserve"> transmits an UE TEST LOOP NR SIDELINK PACKET COUNTER REQUEST message.</w:t>
              </w:r>
            </w:ins>
          </w:p>
        </w:tc>
        <w:tc>
          <w:tcPr>
            <w:tcW w:w="709" w:type="dxa"/>
          </w:tcPr>
          <w:p w14:paraId="7546B057" w14:textId="4466C14D" w:rsidR="008B446F" w:rsidRPr="00B54CC4" w:rsidRDefault="008B446F" w:rsidP="00F00F8C">
            <w:pPr>
              <w:pStyle w:val="TAC"/>
              <w:rPr>
                <w:ins w:id="354" w:author="wei" w:date="2021-11-10T16:02:00Z"/>
                <w:highlight w:val="cyan"/>
              </w:rPr>
            </w:pPr>
            <w:ins w:id="355" w:author="wei" w:date="2021-11-10T16:02:00Z">
              <w:r w:rsidRPr="00B54CC4">
                <w:rPr>
                  <w:highlight w:val="cyan"/>
                </w:rPr>
                <w:t>&lt;--</w:t>
              </w:r>
            </w:ins>
          </w:p>
        </w:tc>
        <w:tc>
          <w:tcPr>
            <w:tcW w:w="2977" w:type="dxa"/>
          </w:tcPr>
          <w:p w14:paraId="33E7DF22" w14:textId="351290C6" w:rsidR="008B446F" w:rsidRPr="00B54CC4" w:rsidRDefault="008B446F" w:rsidP="00F00F8C">
            <w:pPr>
              <w:pStyle w:val="TAL"/>
              <w:rPr>
                <w:ins w:id="356" w:author="wei" w:date="2021-11-10T16:02:00Z"/>
                <w:rFonts w:eastAsia="DengXian"/>
                <w:highlight w:val="cyan"/>
                <w:lang w:eastAsia="zh-CN"/>
              </w:rPr>
            </w:pPr>
            <w:ins w:id="357" w:author="wei" w:date="2021-11-10T16:02:00Z">
              <w:r w:rsidRPr="00B54CC4">
                <w:rPr>
                  <w:highlight w:val="cyan"/>
                </w:rPr>
                <w:t>UE TEST LOOP NR SIDELINK PACKET COUNTER REQUEST</w:t>
              </w:r>
            </w:ins>
          </w:p>
        </w:tc>
        <w:tc>
          <w:tcPr>
            <w:tcW w:w="567" w:type="dxa"/>
          </w:tcPr>
          <w:p w14:paraId="6167F9FC" w14:textId="77777777" w:rsidR="008B446F" w:rsidRPr="007A5C6C" w:rsidRDefault="008B446F" w:rsidP="00F00F8C">
            <w:pPr>
              <w:pStyle w:val="TAC"/>
              <w:rPr>
                <w:ins w:id="358" w:author="wei" w:date="2021-11-10T16:02:00Z"/>
              </w:rPr>
            </w:pPr>
          </w:p>
        </w:tc>
        <w:tc>
          <w:tcPr>
            <w:tcW w:w="850" w:type="dxa"/>
          </w:tcPr>
          <w:p w14:paraId="6CEE2231" w14:textId="77777777" w:rsidR="008B446F" w:rsidRPr="007A5C6C" w:rsidRDefault="008B446F" w:rsidP="00F00F8C">
            <w:pPr>
              <w:pStyle w:val="TAC"/>
              <w:rPr>
                <w:ins w:id="359" w:author="wei" w:date="2021-11-10T16:02:00Z"/>
              </w:rPr>
            </w:pPr>
          </w:p>
        </w:tc>
      </w:tr>
      <w:tr w:rsidR="008B446F" w:rsidRPr="007A5C6C" w14:paraId="2DEED1C6" w14:textId="77777777" w:rsidTr="00A515C5">
        <w:trPr>
          <w:ins w:id="360" w:author="wei" w:date="2021-10-29T14:03:00Z"/>
        </w:trPr>
        <w:tc>
          <w:tcPr>
            <w:tcW w:w="534" w:type="dxa"/>
          </w:tcPr>
          <w:p w14:paraId="4D59A883" w14:textId="37B58A20" w:rsidR="008B446F" w:rsidRPr="00B54CC4" w:rsidRDefault="0057327D" w:rsidP="00F00F8C">
            <w:pPr>
              <w:pStyle w:val="TAC"/>
              <w:rPr>
                <w:ins w:id="361" w:author="wei" w:date="2021-10-29T14:03:00Z"/>
                <w:highlight w:val="cyan"/>
                <w:lang w:eastAsia="zh-CN"/>
              </w:rPr>
            </w:pPr>
            <w:ins w:id="362" w:author="wei" w:date="2021-11-15T10:32:00Z">
              <w:r>
                <w:rPr>
                  <w:rFonts w:hint="eastAsia"/>
                  <w:highlight w:val="cyan"/>
                  <w:lang w:eastAsia="zh-CN"/>
                </w:rPr>
                <w:t>9</w:t>
              </w:r>
            </w:ins>
          </w:p>
        </w:tc>
        <w:tc>
          <w:tcPr>
            <w:tcW w:w="3969" w:type="dxa"/>
          </w:tcPr>
          <w:p w14:paraId="03A299E9" w14:textId="63D24E95" w:rsidR="008B446F" w:rsidRPr="00B54CC4" w:rsidRDefault="008B446F" w:rsidP="00F3356A">
            <w:pPr>
              <w:pStyle w:val="TAL"/>
              <w:rPr>
                <w:ins w:id="363" w:author="wei" w:date="2021-10-29T14:03:00Z"/>
                <w:highlight w:val="cyan"/>
                <w:lang w:eastAsia="sv-SE"/>
              </w:rPr>
            </w:pPr>
            <w:ins w:id="364" w:author="wei" w:date="2021-10-29T14:03:00Z">
              <w:r w:rsidRPr="00B54CC4">
                <w:rPr>
                  <w:rFonts w:eastAsia="Times New Roman"/>
                  <w:highlight w:val="cyan"/>
                </w:rPr>
                <w:t xml:space="preserve">Check: </w:t>
              </w:r>
            </w:ins>
            <w:ins w:id="365" w:author="wei" w:date="2021-11-10T16:03:00Z">
              <w:r w:rsidRPr="00B54CC4">
                <w:rPr>
                  <w:highlight w:val="cyan"/>
                </w:rPr>
                <w:t>Does the UE respond with UE TEST LOOP NR SIDELINK PACKET COUNTER RESPONSE</w:t>
              </w:r>
            </w:ins>
            <w:ins w:id="366" w:author="wei" w:date="2021-10-29T14:03:00Z">
              <w:r w:rsidRPr="00B54CC4">
                <w:rPr>
                  <w:rFonts w:eastAsia="Times New Roman"/>
                  <w:highlight w:val="cyan"/>
                </w:rPr>
                <w:t>?</w:t>
              </w:r>
            </w:ins>
          </w:p>
        </w:tc>
        <w:tc>
          <w:tcPr>
            <w:tcW w:w="709" w:type="dxa"/>
            <w:vAlign w:val="center"/>
          </w:tcPr>
          <w:p w14:paraId="0FF73DD7" w14:textId="08A45616" w:rsidR="008B446F" w:rsidRPr="00B54CC4" w:rsidRDefault="008B446F" w:rsidP="00F00F8C">
            <w:pPr>
              <w:pStyle w:val="TAC"/>
              <w:rPr>
                <w:ins w:id="367" w:author="wei" w:date="2021-10-29T14:03:00Z"/>
                <w:highlight w:val="cyan"/>
              </w:rPr>
            </w:pPr>
            <w:ins w:id="368" w:author="wei" w:date="2021-11-10T16:03:00Z">
              <w:r w:rsidRPr="00B54CC4">
                <w:rPr>
                  <w:highlight w:val="cyan"/>
                </w:rPr>
                <w:t>--&gt;</w:t>
              </w:r>
            </w:ins>
          </w:p>
        </w:tc>
        <w:tc>
          <w:tcPr>
            <w:tcW w:w="2977" w:type="dxa"/>
          </w:tcPr>
          <w:p w14:paraId="1B0C0B71" w14:textId="1542A24C" w:rsidR="008B446F" w:rsidRPr="00B54CC4" w:rsidRDefault="008B446F" w:rsidP="00F00F8C">
            <w:pPr>
              <w:pStyle w:val="TAL"/>
              <w:rPr>
                <w:ins w:id="369" w:author="wei" w:date="2021-10-29T14:03:00Z"/>
                <w:iCs/>
                <w:highlight w:val="cyan"/>
              </w:rPr>
            </w:pPr>
            <w:ins w:id="370" w:author="wei" w:date="2021-11-10T16:03:00Z">
              <w:r w:rsidRPr="00B54CC4">
                <w:rPr>
                  <w:highlight w:val="cyan"/>
                </w:rPr>
                <w:t>UE TEST LOOP NR SIDELINK PACKET COUNTER RESPONSE</w:t>
              </w:r>
            </w:ins>
          </w:p>
        </w:tc>
        <w:tc>
          <w:tcPr>
            <w:tcW w:w="567" w:type="dxa"/>
          </w:tcPr>
          <w:p w14:paraId="381FB994" w14:textId="77777777" w:rsidR="008B446F" w:rsidRPr="007A5C6C" w:rsidRDefault="008B446F" w:rsidP="00F00F8C">
            <w:pPr>
              <w:pStyle w:val="TAC"/>
              <w:rPr>
                <w:ins w:id="371" w:author="wei" w:date="2021-10-29T14:03:00Z"/>
              </w:rPr>
            </w:pPr>
            <w:ins w:id="372" w:author="wei" w:date="2021-10-29T14:03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50" w:type="dxa"/>
          </w:tcPr>
          <w:p w14:paraId="341F4034" w14:textId="77777777" w:rsidR="008B446F" w:rsidRPr="007A5C6C" w:rsidRDefault="008B446F" w:rsidP="00F00F8C">
            <w:pPr>
              <w:pStyle w:val="TAC"/>
              <w:rPr>
                <w:ins w:id="373" w:author="wei" w:date="2021-10-29T14:03:00Z"/>
              </w:rPr>
            </w:pPr>
            <w:ins w:id="374" w:author="wei" w:date="2021-10-29T14:03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8A7DE6" w:rsidRPr="007A5C6C" w14:paraId="7920C033" w14:textId="77777777" w:rsidTr="00F00F8C">
        <w:trPr>
          <w:ins w:id="375" w:author="wei" w:date="2021-10-29T14:03:00Z"/>
        </w:trPr>
        <w:tc>
          <w:tcPr>
            <w:tcW w:w="534" w:type="dxa"/>
          </w:tcPr>
          <w:p w14:paraId="3DF26C53" w14:textId="4987F0DE" w:rsidR="008A7DE6" w:rsidRPr="00B54CC4" w:rsidRDefault="00654870" w:rsidP="00F00F8C">
            <w:pPr>
              <w:pStyle w:val="TAC"/>
              <w:rPr>
                <w:ins w:id="376" w:author="wei" w:date="2021-10-29T14:03:00Z"/>
                <w:highlight w:val="cyan"/>
                <w:lang w:eastAsia="zh-CN"/>
              </w:rPr>
            </w:pPr>
            <w:ins w:id="377" w:author="wei" w:date="2021-11-10T16:10:00Z">
              <w:r w:rsidRPr="00B54CC4">
                <w:rPr>
                  <w:rFonts w:hint="eastAsia"/>
                  <w:highlight w:val="cyan"/>
                  <w:lang w:eastAsia="zh-CN"/>
                </w:rPr>
                <w:t>1</w:t>
              </w:r>
            </w:ins>
            <w:ins w:id="378" w:author="wei" w:date="2021-11-15T10:32:00Z">
              <w:r w:rsidR="0057327D">
                <w:rPr>
                  <w:rFonts w:hint="eastAsia"/>
                  <w:highlight w:val="cyan"/>
                  <w:lang w:eastAsia="zh-CN"/>
                </w:rPr>
                <w:t>0</w:t>
              </w:r>
            </w:ins>
          </w:p>
        </w:tc>
        <w:tc>
          <w:tcPr>
            <w:tcW w:w="3969" w:type="dxa"/>
          </w:tcPr>
          <w:p w14:paraId="18328C5D" w14:textId="1DF024B1" w:rsidR="008A7DE6" w:rsidRPr="007A5C6C" w:rsidRDefault="008A7DE6" w:rsidP="00126C52">
            <w:pPr>
              <w:pStyle w:val="TAL"/>
              <w:rPr>
                <w:ins w:id="379" w:author="wei" w:date="2021-10-29T14:03:00Z"/>
                <w:lang w:eastAsia="sv-SE"/>
              </w:rPr>
            </w:pPr>
            <w:ins w:id="380" w:author="wei" w:date="2021-10-29T14:03:00Z">
              <w:r w:rsidRPr="00BE2064">
                <w:rPr>
                  <w:lang w:eastAsia="zh-CN"/>
                </w:rPr>
                <w:t xml:space="preserve">The </w:t>
              </w:r>
            </w:ins>
            <w:ins w:id="381" w:author="wei" w:date="2021-11-08T16:37:00Z">
              <w:r w:rsidR="00EC45C5" w:rsidRPr="005449F4">
                <w:rPr>
                  <w:highlight w:val="cyan"/>
                  <w:lang w:eastAsia="zh-CN"/>
                </w:rPr>
                <w:t>NR-SS-UE</w:t>
              </w:r>
            </w:ins>
            <w:ins w:id="382" w:author="wei" w:date="2021-11-09T10:41:00Z">
              <w:r w:rsidR="00677FD9" w:rsidRPr="00677FD9">
                <w:rPr>
                  <w:rFonts w:hint="eastAsia"/>
                  <w:highlight w:val="cyan"/>
                  <w:lang w:eastAsia="zh-CN"/>
                </w:rPr>
                <w:t>1</w:t>
              </w:r>
            </w:ins>
            <w:ins w:id="383" w:author="wei" w:date="2021-10-29T14:03:00Z">
              <w:r w:rsidRPr="00BE2064">
                <w:rPr>
                  <w:rFonts w:eastAsia="DengXian"/>
                  <w:lang w:eastAsia="zh-CN"/>
                </w:rPr>
                <w:t xml:space="preserve"> </w:t>
              </w:r>
              <w:r w:rsidRPr="007A5C6C">
                <w:rPr>
                  <w:lang w:eastAsia="sv-SE"/>
                </w:rPr>
                <w:t>transmits</w:t>
              </w:r>
              <w:r>
                <w:rPr>
                  <w:lang w:eastAsia="sv-SE"/>
                </w:rPr>
                <w:t xml:space="preserve"> a</w:t>
              </w:r>
              <w:r>
                <w:rPr>
                  <w:rFonts w:hint="eastAsia"/>
                  <w:lang w:eastAsia="sv-SE"/>
                </w:rPr>
                <w:t xml:space="preserve"> </w:t>
              </w:r>
              <w:r w:rsidRPr="00207C6E">
                <w:rPr>
                  <w:lang w:eastAsia="sv-SE"/>
                </w:rPr>
                <w:t>DIRECT LINK IDENTIFIER UPDATE REQUEST</w:t>
              </w:r>
              <w:r w:rsidRPr="00BE2064">
                <w:rPr>
                  <w:rFonts w:eastAsia="DengXian"/>
                  <w:lang w:eastAsia="zh-CN"/>
                </w:rPr>
                <w:t xml:space="preserve"> message</w:t>
              </w:r>
              <w:r w:rsidRPr="007A5C6C">
                <w:rPr>
                  <w:lang w:eastAsia="sv-SE"/>
                </w:rPr>
                <w:t xml:space="preserve"> </w:t>
              </w:r>
              <w:r w:rsidRPr="00F60643">
                <w:rPr>
                  <w:rFonts w:eastAsia="Times New Roman"/>
                </w:rPr>
                <w:t>includi</w:t>
              </w:r>
              <w:r w:rsidRPr="00207C6E">
                <w:rPr>
                  <w:lang w:eastAsia="sv-SE"/>
                </w:rPr>
                <w:t>ng</w:t>
              </w:r>
              <w:r>
                <w:rPr>
                  <w:lang w:eastAsia="sv-SE"/>
                </w:rPr>
                <w:t xml:space="preserve"> </w:t>
              </w:r>
              <w:r w:rsidRPr="0073101C">
                <w:rPr>
                  <w:highlight w:val="cyan"/>
                  <w:lang w:eastAsia="sv-SE"/>
                </w:rPr>
                <w:t>Layer 2 ID</w:t>
              </w:r>
            </w:ins>
            <w:ins w:id="384" w:author="wei" w:date="2021-11-08T16:46:00Z">
              <w:r w:rsidR="00126C52" w:rsidRPr="0073101C">
                <w:rPr>
                  <w:rFonts w:hint="eastAsia"/>
                  <w:highlight w:val="cyan"/>
                  <w:lang w:eastAsia="zh-CN"/>
                </w:rPr>
                <w:t>-2</w:t>
              </w:r>
            </w:ins>
            <w:ins w:id="385" w:author="wei" w:date="2021-10-29T14:03:00Z">
              <w:r w:rsidRPr="007A5C6C">
                <w:rPr>
                  <w:lang w:eastAsia="sv-SE"/>
                </w:rPr>
                <w:t>.</w:t>
              </w:r>
            </w:ins>
          </w:p>
        </w:tc>
        <w:tc>
          <w:tcPr>
            <w:tcW w:w="709" w:type="dxa"/>
          </w:tcPr>
          <w:p w14:paraId="663F87F3" w14:textId="77777777" w:rsidR="008A7DE6" w:rsidRPr="007A5C6C" w:rsidRDefault="008A7DE6" w:rsidP="00F00F8C">
            <w:pPr>
              <w:pStyle w:val="TAC"/>
              <w:rPr>
                <w:ins w:id="386" w:author="wei" w:date="2021-10-29T14:03:00Z"/>
              </w:rPr>
            </w:pPr>
            <w:ins w:id="387" w:author="wei" w:date="2021-10-29T14:03:00Z">
              <w:r w:rsidRPr="007A5C6C">
                <w:t>&lt;--</w:t>
              </w:r>
            </w:ins>
          </w:p>
        </w:tc>
        <w:tc>
          <w:tcPr>
            <w:tcW w:w="2977" w:type="dxa"/>
          </w:tcPr>
          <w:p w14:paraId="2E4F7003" w14:textId="77777777" w:rsidR="008A7DE6" w:rsidRPr="007A5C6C" w:rsidRDefault="008A7DE6" w:rsidP="00F00F8C">
            <w:pPr>
              <w:pStyle w:val="TAL"/>
              <w:rPr>
                <w:ins w:id="388" w:author="wei" w:date="2021-10-29T14:03:00Z"/>
                <w:iCs/>
              </w:rPr>
            </w:pPr>
            <w:ins w:id="389" w:author="wei" w:date="2021-10-29T14:03:00Z">
              <w:r w:rsidRPr="00207C6E">
                <w:rPr>
                  <w:iCs/>
                </w:rPr>
                <w:t xml:space="preserve">PC5-S: </w:t>
              </w:r>
              <w:r w:rsidRPr="00207C6E">
                <w:rPr>
                  <w:lang w:eastAsia="sv-SE"/>
                </w:rPr>
                <w:t>DIRECT LINK IDENTIFIER UPDATE REQUEST</w:t>
              </w:r>
            </w:ins>
          </w:p>
        </w:tc>
        <w:tc>
          <w:tcPr>
            <w:tcW w:w="567" w:type="dxa"/>
          </w:tcPr>
          <w:p w14:paraId="3888EACC" w14:textId="77777777" w:rsidR="008A7DE6" w:rsidRPr="007A5C6C" w:rsidRDefault="008A7DE6" w:rsidP="00F00F8C">
            <w:pPr>
              <w:pStyle w:val="TAC"/>
              <w:rPr>
                <w:ins w:id="390" w:author="wei" w:date="2021-10-29T14:03:00Z"/>
              </w:rPr>
            </w:pPr>
            <w:ins w:id="391" w:author="wei" w:date="2021-10-29T14:03:00Z">
              <w:r w:rsidRPr="007A5C6C">
                <w:t>-</w:t>
              </w:r>
            </w:ins>
          </w:p>
        </w:tc>
        <w:tc>
          <w:tcPr>
            <w:tcW w:w="850" w:type="dxa"/>
          </w:tcPr>
          <w:p w14:paraId="77A4676D" w14:textId="77777777" w:rsidR="008A7DE6" w:rsidRPr="007A5C6C" w:rsidRDefault="008A7DE6" w:rsidP="00F00F8C">
            <w:pPr>
              <w:pStyle w:val="TAC"/>
              <w:rPr>
                <w:ins w:id="392" w:author="wei" w:date="2021-10-29T14:03:00Z"/>
              </w:rPr>
            </w:pPr>
            <w:ins w:id="393" w:author="wei" w:date="2021-10-29T14:03:00Z">
              <w:r w:rsidRPr="007A5C6C">
                <w:t>-</w:t>
              </w:r>
            </w:ins>
          </w:p>
        </w:tc>
      </w:tr>
      <w:tr w:rsidR="008A7DE6" w:rsidRPr="007A5C6C" w14:paraId="123DB445" w14:textId="77777777" w:rsidTr="00F00F8C">
        <w:trPr>
          <w:ins w:id="394" w:author="wei" w:date="2021-10-29T14:03:00Z"/>
        </w:trPr>
        <w:tc>
          <w:tcPr>
            <w:tcW w:w="534" w:type="dxa"/>
          </w:tcPr>
          <w:p w14:paraId="787A4B40" w14:textId="7BFD9A8B" w:rsidR="008A7DE6" w:rsidRPr="00B54CC4" w:rsidRDefault="008A7DE6" w:rsidP="00F00F8C">
            <w:pPr>
              <w:pStyle w:val="TAC"/>
              <w:rPr>
                <w:ins w:id="395" w:author="wei" w:date="2021-10-29T14:03:00Z"/>
                <w:highlight w:val="cyan"/>
                <w:lang w:eastAsia="zh-CN"/>
              </w:rPr>
            </w:pPr>
            <w:ins w:id="396" w:author="wei" w:date="2021-10-29T14:03:00Z">
              <w:r w:rsidRPr="00B54CC4">
                <w:rPr>
                  <w:rFonts w:hint="eastAsia"/>
                  <w:highlight w:val="cyan"/>
                  <w:lang w:eastAsia="zh-CN"/>
                </w:rPr>
                <w:t>1</w:t>
              </w:r>
            </w:ins>
            <w:ins w:id="397" w:author="wei" w:date="2021-11-15T10:32:00Z">
              <w:r w:rsidR="0057327D">
                <w:rPr>
                  <w:rFonts w:hint="eastAsia"/>
                  <w:highlight w:val="cyan"/>
                  <w:lang w:eastAsia="zh-CN"/>
                </w:rPr>
                <w:t>1</w:t>
              </w:r>
            </w:ins>
          </w:p>
        </w:tc>
        <w:tc>
          <w:tcPr>
            <w:tcW w:w="3969" w:type="dxa"/>
          </w:tcPr>
          <w:p w14:paraId="06A5D7A8" w14:textId="77777777" w:rsidR="008A7DE6" w:rsidRPr="007A5C6C" w:rsidRDefault="008A7DE6" w:rsidP="00F00F8C">
            <w:pPr>
              <w:pStyle w:val="TAL"/>
              <w:rPr>
                <w:ins w:id="398" w:author="wei" w:date="2021-10-29T14:03:00Z"/>
                <w:lang w:eastAsia="sv-SE"/>
              </w:rPr>
            </w:pPr>
            <w:ins w:id="399" w:author="wei" w:date="2021-10-29T14:03:00Z">
              <w:r w:rsidRPr="00F60643">
                <w:rPr>
                  <w:rFonts w:eastAsia="Times New Roman"/>
                </w:rPr>
                <w:t xml:space="preserve">Check: Does the UE transmit a </w:t>
              </w:r>
              <w:r w:rsidRPr="00207C6E">
                <w:rPr>
                  <w:lang w:eastAsia="sv-SE"/>
                </w:rPr>
                <w:t xml:space="preserve">DIRECT LINK IDENTIFIER UPDATE </w:t>
              </w:r>
              <w:r w:rsidRPr="00F205D5">
                <w:rPr>
                  <w:lang w:eastAsia="sv-SE"/>
                </w:rPr>
                <w:t>REJECT</w:t>
              </w:r>
              <w:r>
                <w:rPr>
                  <w:rFonts w:eastAsia="Times New Roman"/>
                </w:rPr>
                <w:t xml:space="preserve"> message</w:t>
              </w:r>
              <w:r w:rsidRPr="00F60643">
                <w:rPr>
                  <w:rFonts w:eastAsia="Times New Roman"/>
                </w:rPr>
                <w:t>?</w:t>
              </w:r>
            </w:ins>
          </w:p>
        </w:tc>
        <w:tc>
          <w:tcPr>
            <w:tcW w:w="709" w:type="dxa"/>
          </w:tcPr>
          <w:p w14:paraId="234EEFD2" w14:textId="77777777" w:rsidR="008A7DE6" w:rsidRPr="007A5C6C" w:rsidRDefault="008A7DE6" w:rsidP="00F00F8C">
            <w:pPr>
              <w:pStyle w:val="TAC"/>
              <w:rPr>
                <w:ins w:id="400" w:author="wei" w:date="2021-10-29T14:03:00Z"/>
              </w:rPr>
            </w:pPr>
            <w:ins w:id="401" w:author="wei" w:date="2021-10-29T14:03:00Z">
              <w:r w:rsidRPr="007A5C6C">
                <w:t>--&gt;</w:t>
              </w:r>
            </w:ins>
          </w:p>
        </w:tc>
        <w:tc>
          <w:tcPr>
            <w:tcW w:w="2977" w:type="dxa"/>
          </w:tcPr>
          <w:p w14:paraId="26531013" w14:textId="77777777" w:rsidR="008A7DE6" w:rsidRPr="007A5C6C" w:rsidRDefault="008A7DE6" w:rsidP="00F00F8C">
            <w:pPr>
              <w:pStyle w:val="TAL"/>
              <w:rPr>
                <w:ins w:id="402" w:author="wei" w:date="2021-10-29T14:03:00Z"/>
                <w:iCs/>
              </w:rPr>
            </w:pPr>
            <w:ins w:id="403" w:author="wei" w:date="2021-10-29T14:03:00Z">
              <w:r w:rsidRPr="00207C6E">
                <w:rPr>
                  <w:iCs/>
                </w:rPr>
                <w:t xml:space="preserve">PC5-S: </w:t>
              </w:r>
              <w:r w:rsidRPr="00207C6E">
                <w:rPr>
                  <w:lang w:eastAsia="sv-SE"/>
                </w:rPr>
                <w:t xml:space="preserve">DIRECT LINK IDENTIFIER UPDATE </w:t>
              </w:r>
              <w:r w:rsidRPr="00F205D5">
                <w:rPr>
                  <w:lang w:eastAsia="sv-SE"/>
                </w:rPr>
                <w:t>REJECT</w:t>
              </w:r>
            </w:ins>
          </w:p>
        </w:tc>
        <w:tc>
          <w:tcPr>
            <w:tcW w:w="567" w:type="dxa"/>
          </w:tcPr>
          <w:p w14:paraId="5B9C7900" w14:textId="77777777" w:rsidR="008A7DE6" w:rsidRPr="007A5C6C" w:rsidRDefault="008A7DE6" w:rsidP="00F00F8C">
            <w:pPr>
              <w:pStyle w:val="TAC"/>
              <w:rPr>
                <w:ins w:id="404" w:author="wei" w:date="2021-10-29T14:03:00Z"/>
              </w:rPr>
            </w:pPr>
            <w:ins w:id="405" w:author="wei" w:date="2021-10-29T14:0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50" w:type="dxa"/>
          </w:tcPr>
          <w:p w14:paraId="1CDAD583" w14:textId="77777777" w:rsidR="008A7DE6" w:rsidRPr="007A5C6C" w:rsidRDefault="008A7DE6" w:rsidP="00F00F8C">
            <w:pPr>
              <w:pStyle w:val="TAC"/>
              <w:rPr>
                <w:ins w:id="406" w:author="wei" w:date="2021-10-29T14:03:00Z"/>
              </w:rPr>
            </w:pPr>
            <w:ins w:id="407" w:author="wei" w:date="2021-10-29T14:03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</w:tbl>
    <w:p w14:paraId="64397EF3" w14:textId="77777777" w:rsidR="008A7DE6" w:rsidRDefault="008A7DE6" w:rsidP="008A7DE6">
      <w:pPr>
        <w:rPr>
          <w:ins w:id="408" w:author="wei" w:date="2021-10-29T14:03:00Z"/>
          <w:lang w:eastAsia="zh-CN"/>
        </w:rPr>
      </w:pPr>
    </w:p>
    <w:p w14:paraId="0CC81FD9" w14:textId="77777777" w:rsidR="008A7DE6" w:rsidRDefault="008A7DE6" w:rsidP="008A7DE6">
      <w:pPr>
        <w:pStyle w:val="H6"/>
        <w:rPr>
          <w:ins w:id="409" w:author="wei" w:date="2021-10-29T14:03:00Z"/>
          <w:lang w:eastAsia="zh-CN"/>
        </w:rPr>
      </w:pPr>
      <w:ins w:id="410" w:author="wei" w:date="2021-10-29T14:03:00Z">
        <w:r>
          <w:rPr>
            <w:lang w:eastAsia="zh-CN"/>
          </w:rPr>
          <w:t>13.2.5</w:t>
        </w:r>
        <w:r w:rsidRPr="007A5C6C">
          <w:rPr>
            <w:lang w:eastAsia="zh-CN"/>
          </w:rPr>
          <w:t>.3.3</w:t>
        </w:r>
        <w:r w:rsidRPr="007A5C6C">
          <w:rPr>
            <w:lang w:eastAsia="zh-CN"/>
          </w:rPr>
          <w:tab/>
          <w:t>Specific message contents</w:t>
        </w:r>
      </w:ins>
    </w:p>
    <w:p w14:paraId="747A8D10" w14:textId="77777777" w:rsidR="008A7DE6" w:rsidRDefault="008A7DE6" w:rsidP="008A7DE6">
      <w:pPr>
        <w:overflowPunct w:val="0"/>
        <w:autoSpaceDE w:val="0"/>
        <w:autoSpaceDN w:val="0"/>
        <w:adjustRightInd w:val="0"/>
        <w:textAlignment w:val="baseline"/>
        <w:rPr>
          <w:ins w:id="411" w:author="wei" w:date="2021-10-29T14:03:00Z"/>
          <w:rFonts w:eastAsia="宋体"/>
          <w:lang w:eastAsia="zh-CN"/>
        </w:rPr>
      </w:pPr>
      <w:ins w:id="412" w:author="wei" w:date="2021-10-29T14:03:00Z">
        <w:r>
          <w:rPr>
            <w:rFonts w:eastAsia="宋体" w:hint="eastAsia"/>
            <w:lang w:eastAsia="zh-CN"/>
          </w:rPr>
          <w:t>FFS</w:t>
        </w:r>
      </w:ins>
    </w:p>
    <w:p w14:paraId="396B1A6E" w14:textId="24404BF6" w:rsidR="000E3891" w:rsidRPr="000E3891" w:rsidRDefault="000E3891" w:rsidP="000E3891">
      <w:pPr>
        <w:rPr>
          <w:b/>
          <w:color w:val="00B0F0"/>
          <w:sz w:val="32"/>
          <w:szCs w:val="36"/>
          <w:lang w:eastAsia="zh-CN"/>
        </w:rPr>
      </w:pPr>
      <w:r w:rsidRPr="00593BC3">
        <w:rPr>
          <w:rFonts w:eastAsia="Times New Roman"/>
          <w:b/>
          <w:color w:val="00B0F0"/>
          <w:sz w:val="32"/>
          <w:szCs w:val="36"/>
          <w:lang w:eastAsia="en-GB"/>
        </w:rPr>
        <w:t>&lt;End of Changed Section&gt;</w:t>
      </w:r>
    </w:p>
    <w:sectPr w:rsidR="000E3891" w:rsidRPr="000E389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6D0DDD3" w15:done="0"/>
  <w15:commentEx w15:paraId="53C79DDA" w15:done="0"/>
  <w15:commentEx w15:paraId="0AD0CB08" w15:done="0"/>
  <w15:commentEx w15:paraId="314BF974" w15:paraIdParent="0AD0CB08" w15:done="0"/>
  <w15:commentEx w15:paraId="1D813389" w15:done="0"/>
  <w15:commentEx w15:paraId="7B524732" w15:done="0"/>
  <w15:commentEx w15:paraId="25B6A41C" w15:done="0"/>
  <w15:commentEx w15:paraId="20CAD7A0" w15:paraIdParent="25B6A41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35F77F" w16cex:dateUtc="2021-11-10T06:47:00Z"/>
  <w16cex:commentExtensible w16cex:durableId="252E6B13" w16cex:dateUtc="2021-11-04T13:22:00Z"/>
  <w16cex:commentExtensible w16cex:durableId="2535224F" w16cex:dateUtc="2021-11-09T13:34:00Z"/>
  <w16cex:commentExtensible w16cex:durableId="25352348" w16cex:dateUtc="2021-11-09T15:41:00Z"/>
  <w16cex:commentExtensible w16cex:durableId="252E6ADA" w16cex:dateUtc="2021-11-04T13:21:00Z"/>
  <w16cex:commentExtensible w16cex:durableId="252E7CCA" w16cex:dateUtc="2021-11-04T14:37:00Z"/>
  <w16cex:commentExtensible w16cex:durableId="25352252" w16cex:dateUtc="2021-11-08T16:01:00Z"/>
  <w16cex:commentExtensible w16cex:durableId="253523D4" w16cex:dateUtc="2021-11-09T15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6D0DDD3" w16cid:durableId="2535F77F"/>
  <w16cid:commentId w16cid:paraId="53C79DDA" w16cid:durableId="252E6B13"/>
  <w16cid:commentId w16cid:paraId="0AD0CB08" w16cid:durableId="2535224F"/>
  <w16cid:commentId w16cid:paraId="314BF974" w16cid:durableId="25352348"/>
  <w16cid:commentId w16cid:paraId="1D813389" w16cid:durableId="252E6ADA"/>
  <w16cid:commentId w16cid:paraId="7B524732" w16cid:durableId="252E7CCA"/>
  <w16cid:commentId w16cid:paraId="25B6A41C" w16cid:durableId="25352252"/>
  <w16cid:commentId w16cid:paraId="20CAD7A0" w16cid:durableId="253523D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FD6069" w14:textId="77777777" w:rsidR="005668E1" w:rsidRDefault="005668E1">
      <w:r>
        <w:separator/>
      </w:r>
    </w:p>
  </w:endnote>
  <w:endnote w:type="continuationSeparator" w:id="0">
    <w:p w14:paraId="774076BC" w14:textId="77777777" w:rsidR="005668E1" w:rsidRDefault="00566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72415D" w14:textId="77777777" w:rsidR="005668E1" w:rsidRDefault="005668E1">
      <w:r>
        <w:separator/>
      </w:r>
    </w:p>
  </w:footnote>
  <w:footnote w:type="continuationSeparator" w:id="0">
    <w:p w14:paraId="6261C309" w14:textId="77777777" w:rsidR="005668E1" w:rsidRDefault="005668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590AFF" w:rsidRDefault="00590A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590AFF" w:rsidRDefault="00590AF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590AFF" w:rsidRDefault="00590AF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590AFF" w:rsidRDefault="00590AF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62642"/>
    <w:multiLevelType w:val="hybridMultilevel"/>
    <w:tmpl w:val="FDC8B060"/>
    <w:lvl w:ilvl="0" w:tplc="72FA5E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6E377B70"/>
    <w:multiLevelType w:val="hybridMultilevel"/>
    <w:tmpl w:val="99724EC8"/>
    <w:lvl w:ilvl="0" w:tplc="FF54C3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79686075"/>
    <w:multiLevelType w:val="hybridMultilevel"/>
    <w:tmpl w:val="C2CE0994"/>
    <w:lvl w:ilvl="0" w:tplc="59766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i">
    <w15:presenceInfo w15:providerId="None" w15:userId="wei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E29"/>
    <w:rsid w:val="00022E4A"/>
    <w:rsid w:val="00037552"/>
    <w:rsid w:val="000446EE"/>
    <w:rsid w:val="000578E0"/>
    <w:rsid w:val="00067F07"/>
    <w:rsid w:val="000836C7"/>
    <w:rsid w:val="0008387F"/>
    <w:rsid w:val="000920F9"/>
    <w:rsid w:val="000933C2"/>
    <w:rsid w:val="0009647A"/>
    <w:rsid w:val="000A3571"/>
    <w:rsid w:val="000A3AF3"/>
    <w:rsid w:val="000A6394"/>
    <w:rsid w:val="000B7FED"/>
    <w:rsid w:val="000C038A"/>
    <w:rsid w:val="000C6598"/>
    <w:rsid w:val="000D44B3"/>
    <w:rsid w:val="000D5F99"/>
    <w:rsid w:val="000E3891"/>
    <w:rsid w:val="000F0DE4"/>
    <w:rsid w:val="000F5A6A"/>
    <w:rsid w:val="00100393"/>
    <w:rsid w:val="00102014"/>
    <w:rsid w:val="00106503"/>
    <w:rsid w:val="00126A38"/>
    <w:rsid w:val="00126C52"/>
    <w:rsid w:val="001328FE"/>
    <w:rsid w:val="00145D43"/>
    <w:rsid w:val="00162A55"/>
    <w:rsid w:val="00167E96"/>
    <w:rsid w:val="00175845"/>
    <w:rsid w:val="00177691"/>
    <w:rsid w:val="001860E9"/>
    <w:rsid w:val="00192C46"/>
    <w:rsid w:val="001949E1"/>
    <w:rsid w:val="001A08B3"/>
    <w:rsid w:val="001A7B60"/>
    <w:rsid w:val="001B52F0"/>
    <w:rsid w:val="001B58AD"/>
    <w:rsid w:val="001B778F"/>
    <w:rsid w:val="001B7A65"/>
    <w:rsid w:val="001C0246"/>
    <w:rsid w:val="001C2F0C"/>
    <w:rsid w:val="001C6FE0"/>
    <w:rsid w:val="001D0496"/>
    <w:rsid w:val="001D1E06"/>
    <w:rsid w:val="001D3E2B"/>
    <w:rsid w:val="001E018D"/>
    <w:rsid w:val="001E236F"/>
    <w:rsid w:val="001E41F3"/>
    <w:rsid w:val="001E7072"/>
    <w:rsid w:val="001F1C8D"/>
    <w:rsid w:val="00200CE5"/>
    <w:rsid w:val="00202854"/>
    <w:rsid w:val="00207C6E"/>
    <w:rsid w:val="002160D7"/>
    <w:rsid w:val="002322F4"/>
    <w:rsid w:val="00243A89"/>
    <w:rsid w:val="00247536"/>
    <w:rsid w:val="0025303E"/>
    <w:rsid w:val="00254BA8"/>
    <w:rsid w:val="0025732F"/>
    <w:rsid w:val="0026004D"/>
    <w:rsid w:val="002625FF"/>
    <w:rsid w:val="002640DD"/>
    <w:rsid w:val="00265F13"/>
    <w:rsid w:val="00273432"/>
    <w:rsid w:val="00273728"/>
    <w:rsid w:val="00275D12"/>
    <w:rsid w:val="00276CA7"/>
    <w:rsid w:val="002826DB"/>
    <w:rsid w:val="00284FEB"/>
    <w:rsid w:val="002860C4"/>
    <w:rsid w:val="002A4CC4"/>
    <w:rsid w:val="002B1D47"/>
    <w:rsid w:val="002B298A"/>
    <w:rsid w:val="002B5741"/>
    <w:rsid w:val="002C56C7"/>
    <w:rsid w:val="002C7CFE"/>
    <w:rsid w:val="002E09BB"/>
    <w:rsid w:val="002E472E"/>
    <w:rsid w:val="002E4D11"/>
    <w:rsid w:val="003022BF"/>
    <w:rsid w:val="00305409"/>
    <w:rsid w:val="00313E7D"/>
    <w:rsid w:val="00322A44"/>
    <w:rsid w:val="00335950"/>
    <w:rsid w:val="00335BE4"/>
    <w:rsid w:val="0033720C"/>
    <w:rsid w:val="003609EF"/>
    <w:rsid w:val="0036231A"/>
    <w:rsid w:val="003740C7"/>
    <w:rsid w:val="00374DD4"/>
    <w:rsid w:val="00382760"/>
    <w:rsid w:val="003B4399"/>
    <w:rsid w:val="003D3285"/>
    <w:rsid w:val="003D65AD"/>
    <w:rsid w:val="003E1A36"/>
    <w:rsid w:val="003E6793"/>
    <w:rsid w:val="003E7E11"/>
    <w:rsid w:val="003F4F5C"/>
    <w:rsid w:val="003F7E63"/>
    <w:rsid w:val="00410371"/>
    <w:rsid w:val="00413F36"/>
    <w:rsid w:val="00421689"/>
    <w:rsid w:val="004242F1"/>
    <w:rsid w:val="004269DB"/>
    <w:rsid w:val="00431E36"/>
    <w:rsid w:val="00434875"/>
    <w:rsid w:val="004538B5"/>
    <w:rsid w:val="00473A8C"/>
    <w:rsid w:val="0048514F"/>
    <w:rsid w:val="00491448"/>
    <w:rsid w:val="004937F0"/>
    <w:rsid w:val="004A6371"/>
    <w:rsid w:val="004B0580"/>
    <w:rsid w:val="004B75B7"/>
    <w:rsid w:val="004C1EAE"/>
    <w:rsid w:val="004C299D"/>
    <w:rsid w:val="004C3B6D"/>
    <w:rsid w:val="004C5F60"/>
    <w:rsid w:val="004C6A36"/>
    <w:rsid w:val="004D5A98"/>
    <w:rsid w:val="004E09AE"/>
    <w:rsid w:val="004E4C6D"/>
    <w:rsid w:val="004E54B3"/>
    <w:rsid w:val="00502AF4"/>
    <w:rsid w:val="0050642A"/>
    <w:rsid w:val="005071A4"/>
    <w:rsid w:val="005141DB"/>
    <w:rsid w:val="0051580D"/>
    <w:rsid w:val="00522340"/>
    <w:rsid w:val="00532992"/>
    <w:rsid w:val="00535072"/>
    <w:rsid w:val="005449F4"/>
    <w:rsid w:val="0054560D"/>
    <w:rsid w:val="0054639D"/>
    <w:rsid w:val="0054673A"/>
    <w:rsid w:val="00547111"/>
    <w:rsid w:val="00547120"/>
    <w:rsid w:val="0055377B"/>
    <w:rsid w:val="00556E0F"/>
    <w:rsid w:val="00563DA3"/>
    <w:rsid w:val="005668E1"/>
    <w:rsid w:val="0057327D"/>
    <w:rsid w:val="00590AFF"/>
    <w:rsid w:val="00590F86"/>
    <w:rsid w:val="00592D74"/>
    <w:rsid w:val="005B1394"/>
    <w:rsid w:val="005D24DB"/>
    <w:rsid w:val="005E24C4"/>
    <w:rsid w:val="005E2C44"/>
    <w:rsid w:val="005E7D19"/>
    <w:rsid w:val="005F0C38"/>
    <w:rsid w:val="005F2D90"/>
    <w:rsid w:val="005F48E8"/>
    <w:rsid w:val="00612319"/>
    <w:rsid w:val="006138F2"/>
    <w:rsid w:val="0061467F"/>
    <w:rsid w:val="006156EE"/>
    <w:rsid w:val="00621188"/>
    <w:rsid w:val="006224E9"/>
    <w:rsid w:val="006257ED"/>
    <w:rsid w:val="00625A0C"/>
    <w:rsid w:val="006333EF"/>
    <w:rsid w:val="00643204"/>
    <w:rsid w:val="0064552A"/>
    <w:rsid w:val="0064779B"/>
    <w:rsid w:val="00654870"/>
    <w:rsid w:val="00665C47"/>
    <w:rsid w:val="00667440"/>
    <w:rsid w:val="00667E73"/>
    <w:rsid w:val="00677FD9"/>
    <w:rsid w:val="00695808"/>
    <w:rsid w:val="006A2685"/>
    <w:rsid w:val="006B1CE4"/>
    <w:rsid w:val="006B46FB"/>
    <w:rsid w:val="006B6AFB"/>
    <w:rsid w:val="006C400E"/>
    <w:rsid w:val="006C5D08"/>
    <w:rsid w:val="006D18E7"/>
    <w:rsid w:val="006E21FB"/>
    <w:rsid w:val="006E3BEE"/>
    <w:rsid w:val="006E4214"/>
    <w:rsid w:val="006E4A86"/>
    <w:rsid w:val="006F5C97"/>
    <w:rsid w:val="00700C38"/>
    <w:rsid w:val="00707983"/>
    <w:rsid w:val="00716D63"/>
    <w:rsid w:val="007176FF"/>
    <w:rsid w:val="00723272"/>
    <w:rsid w:val="0073101C"/>
    <w:rsid w:val="0073636E"/>
    <w:rsid w:val="00736C74"/>
    <w:rsid w:val="0074633D"/>
    <w:rsid w:val="0075141E"/>
    <w:rsid w:val="00777F70"/>
    <w:rsid w:val="0078257C"/>
    <w:rsid w:val="00783AD1"/>
    <w:rsid w:val="00783B09"/>
    <w:rsid w:val="0079123A"/>
    <w:rsid w:val="00792342"/>
    <w:rsid w:val="0079380D"/>
    <w:rsid w:val="007953B8"/>
    <w:rsid w:val="007977A8"/>
    <w:rsid w:val="007B512A"/>
    <w:rsid w:val="007B57CE"/>
    <w:rsid w:val="007C2097"/>
    <w:rsid w:val="007C5375"/>
    <w:rsid w:val="007C65B6"/>
    <w:rsid w:val="007D6A07"/>
    <w:rsid w:val="007F0856"/>
    <w:rsid w:val="007F6947"/>
    <w:rsid w:val="007F7259"/>
    <w:rsid w:val="008040A8"/>
    <w:rsid w:val="00812BB7"/>
    <w:rsid w:val="00821A9A"/>
    <w:rsid w:val="008247FE"/>
    <w:rsid w:val="008279FA"/>
    <w:rsid w:val="008520C0"/>
    <w:rsid w:val="008546A3"/>
    <w:rsid w:val="008579A6"/>
    <w:rsid w:val="008626E7"/>
    <w:rsid w:val="00870EE7"/>
    <w:rsid w:val="00877A09"/>
    <w:rsid w:val="00882D39"/>
    <w:rsid w:val="00884CC9"/>
    <w:rsid w:val="008863B9"/>
    <w:rsid w:val="008A45A6"/>
    <w:rsid w:val="008A7DE6"/>
    <w:rsid w:val="008B1CB0"/>
    <w:rsid w:val="008B330E"/>
    <w:rsid w:val="008B446F"/>
    <w:rsid w:val="008C33DC"/>
    <w:rsid w:val="008D0EBE"/>
    <w:rsid w:val="008D3B20"/>
    <w:rsid w:val="008E4554"/>
    <w:rsid w:val="008F0877"/>
    <w:rsid w:val="008F3789"/>
    <w:rsid w:val="008F686C"/>
    <w:rsid w:val="009038B0"/>
    <w:rsid w:val="009148DE"/>
    <w:rsid w:val="009349B3"/>
    <w:rsid w:val="0094080D"/>
    <w:rsid w:val="00941E30"/>
    <w:rsid w:val="009520FE"/>
    <w:rsid w:val="00956C90"/>
    <w:rsid w:val="009777D9"/>
    <w:rsid w:val="0098112D"/>
    <w:rsid w:val="00991B88"/>
    <w:rsid w:val="009A5753"/>
    <w:rsid w:val="009A579D"/>
    <w:rsid w:val="009B2F78"/>
    <w:rsid w:val="009C60B0"/>
    <w:rsid w:val="009D0A6D"/>
    <w:rsid w:val="009D6E9D"/>
    <w:rsid w:val="009E28A5"/>
    <w:rsid w:val="009E3297"/>
    <w:rsid w:val="009F734F"/>
    <w:rsid w:val="009F7833"/>
    <w:rsid w:val="009F7C0C"/>
    <w:rsid w:val="00A077CD"/>
    <w:rsid w:val="00A11526"/>
    <w:rsid w:val="00A14C06"/>
    <w:rsid w:val="00A173D1"/>
    <w:rsid w:val="00A21B3E"/>
    <w:rsid w:val="00A238D6"/>
    <w:rsid w:val="00A246B6"/>
    <w:rsid w:val="00A36DA1"/>
    <w:rsid w:val="00A47E70"/>
    <w:rsid w:val="00A50CF0"/>
    <w:rsid w:val="00A51079"/>
    <w:rsid w:val="00A515C5"/>
    <w:rsid w:val="00A518C9"/>
    <w:rsid w:val="00A7671C"/>
    <w:rsid w:val="00AA2CBC"/>
    <w:rsid w:val="00AB0850"/>
    <w:rsid w:val="00AB1E20"/>
    <w:rsid w:val="00AC4AED"/>
    <w:rsid w:val="00AC5820"/>
    <w:rsid w:val="00AD051E"/>
    <w:rsid w:val="00AD1CD8"/>
    <w:rsid w:val="00AD592C"/>
    <w:rsid w:val="00AE3ED8"/>
    <w:rsid w:val="00AE4362"/>
    <w:rsid w:val="00AE4587"/>
    <w:rsid w:val="00AE51DA"/>
    <w:rsid w:val="00AF2D05"/>
    <w:rsid w:val="00AF2DDC"/>
    <w:rsid w:val="00AF3BBC"/>
    <w:rsid w:val="00AF5465"/>
    <w:rsid w:val="00B258BB"/>
    <w:rsid w:val="00B26623"/>
    <w:rsid w:val="00B4012A"/>
    <w:rsid w:val="00B416C1"/>
    <w:rsid w:val="00B443A0"/>
    <w:rsid w:val="00B54CC4"/>
    <w:rsid w:val="00B57120"/>
    <w:rsid w:val="00B67B97"/>
    <w:rsid w:val="00B74C32"/>
    <w:rsid w:val="00B758C1"/>
    <w:rsid w:val="00B8043F"/>
    <w:rsid w:val="00B96213"/>
    <w:rsid w:val="00B968C8"/>
    <w:rsid w:val="00B96A63"/>
    <w:rsid w:val="00BA3EC5"/>
    <w:rsid w:val="00BA51D9"/>
    <w:rsid w:val="00BA527A"/>
    <w:rsid w:val="00BB07BE"/>
    <w:rsid w:val="00BB5DFC"/>
    <w:rsid w:val="00BD279D"/>
    <w:rsid w:val="00BD6BB8"/>
    <w:rsid w:val="00BD72AC"/>
    <w:rsid w:val="00BE64C5"/>
    <w:rsid w:val="00BE6F1A"/>
    <w:rsid w:val="00BF46D1"/>
    <w:rsid w:val="00BF5FD3"/>
    <w:rsid w:val="00C010BE"/>
    <w:rsid w:val="00C1517D"/>
    <w:rsid w:val="00C22217"/>
    <w:rsid w:val="00C550DD"/>
    <w:rsid w:val="00C5537E"/>
    <w:rsid w:val="00C6120A"/>
    <w:rsid w:val="00C66BA2"/>
    <w:rsid w:val="00C7780B"/>
    <w:rsid w:val="00C864AC"/>
    <w:rsid w:val="00C86D83"/>
    <w:rsid w:val="00C92007"/>
    <w:rsid w:val="00C95985"/>
    <w:rsid w:val="00CA00FA"/>
    <w:rsid w:val="00CA391B"/>
    <w:rsid w:val="00CA7961"/>
    <w:rsid w:val="00CC2E17"/>
    <w:rsid w:val="00CC3A2A"/>
    <w:rsid w:val="00CC5026"/>
    <w:rsid w:val="00CC68D0"/>
    <w:rsid w:val="00CE2B22"/>
    <w:rsid w:val="00CE3361"/>
    <w:rsid w:val="00CE54EE"/>
    <w:rsid w:val="00CF0E38"/>
    <w:rsid w:val="00CF1F7F"/>
    <w:rsid w:val="00D03DD0"/>
    <w:rsid w:val="00D03F9A"/>
    <w:rsid w:val="00D06D51"/>
    <w:rsid w:val="00D24991"/>
    <w:rsid w:val="00D24B66"/>
    <w:rsid w:val="00D27995"/>
    <w:rsid w:val="00D4043C"/>
    <w:rsid w:val="00D50255"/>
    <w:rsid w:val="00D531B2"/>
    <w:rsid w:val="00D53311"/>
    <w:rsid w:val="00D5346A"/>
    <w:rsid w:val="00D60A03"/>
    <w:rsid w:val="00D66520"/>
    <w:rsid w:val="00D7271E"/>
    <w:rsid w:val="00D74129"/>
    <w:rsid w:val="00D75BA0"/>
    <w:rsid w:val="00D86304"/>
    <w:rsid w:val="00DA2E42"/>
    <w:rsid w:val="00DA7282"/>
    <w:rsid w:val="00DC5FD1"/>
    <w:rsid w:val="00DD0680"/>
    <w:rsid w:val="00DD0D91"/>
    <w:rsid w:val="00DD1523"/>
    <w:rsid w:val="00DD371B"/>
    <w:rsid w:val="00DD4E73"/>
    <w:rsid w:val="00DD5D27"/>
    <w:rsid w:val="00DE1773"/>
    <w:rsid w:val="00DE34CF"/>
    <w:rsid w:val="00DF3C5D"/>
    <w:rsid w:val="00E00098"/>
    <w:rsid w:val="00E04494"/>
    <w:rsid w:val="00E06B8D"/>
    <w:rsid w:val="00E13F3D"/>
    <w:rsid w:val="00E155A8"/>
    <w:rsid w:val="00E21FB1"/>
    <w:rsid w:val="00E27A49"/>
    <w:rsid w:val="00E30405"/>
    <w:rsid w:val="00E323CA"/>
    <w:rsid w:val="00E34898"/>
    <w:rsid w:val="00E368B2"/>
    <w:rsid w:val="00E42640"/>
    <w:rsid w:val="00E42FF0"/>
    <w:rsid w:val="00E757C6"/>
    <w:rsid w:val="00E9110E"/>
    <w:rsid w:val="00E919BA"/>
    <w:rsid w:val="00EA34B0"/>
    <w:rsid w:val="00EA42A0"/>
    <w:rsid w:val="00EB09B7"/>
    <w:rsid w:val="00EB46C6"/>
    <w:rsid w:val="00EB607E"/>
    <w:rsid w:val="00EC45C5"/>
    <w:rsid w:val="00EC5C76"/>
    <w:rsid w:val="00ED5C22"/>
    <w:rsid w:val="00ED77E9"/>
    <w:rsid w:val="00EE7D7C"/>
    <w:rsid w:val="00EF21CE"/>
    <w:rsid w:val="00EF4CA4"/>
    <w:rsid w:val="00EF7C31"/>
    <w:rsid w:val="00F038F5"/>
    <w:rsid w:val="00F1441B"/>
    <w:rsid w:val="00F14C2D"/>
    <w:rsid w:val="00F205D5"/>
    <w:rsid w:val="00F212F1"/>
    <w:rsid w:val="00F243DB"/>
    <w:rsid w:val="00F25D98"/>
    <w:rsid w:val="00F300FB"/>
    <w:rsid w:val="00F30D06"/>
    <w:rsid w:val="00F3356A"/>
    <w:rsid w:val="00F35EA2"/>
    <w:rsid w:val="00F36513"/>
    <w:rsid w:val="00F512A6"/>
    <w:rsid w:val="00F577BB"/>
    <w:rsid w:val="00F63AB9"/>
    <w:rsid w:val="00F64389"/>
    <w:rsid w:val="00F7676B"/>
    <w:rsid w:val="00F80CDA"/>
    <w:rsid w:val="00F84B99"/>
    <w:rsid w:val="00FA67A5"/>
    <w:rsid w:val="00FB42AA"/>
    <w:rsid w:val="00FB5380"/>
    <w:rsid w:val="00FB5F02"/>
    <w:rsid w:val="00FB6386"/>
    <w:rsid w:val="00FC2954"/>
    <w:rsid w:val="00FC50F8"/>
    <w:rsid w:val="00FE20F4"/>
    <w:rsid w:val="00FE2E4E"/>
    <w:rsid w:val="00FE2FA7"/>
    <w:rsid w:val="00FE6DBD"/>
    <w:rsid w:val="00FE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30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783B09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783B0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783B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83B0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83B0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83B0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83B0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83B0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83B0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3B0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783B09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783B09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US" w:eastAsia="en-US"/>
    </w:rPr>
  </w:style>
  <w:style w:type="character" w:customStyle="1" w:styleId="TALChar">
    <w:name w:val="TAL Char"/>
    <w:basedOn w:val="a0"/>
    <w:qFormat/>
    <w:rsid w:val="00783B09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783B09"/>
    <w:rPr>
      <w:rFonts w:ascii="Courier New" w:hAnsi="Courier New"/>
      <w:noProof/>
      <w:sz w:val="16"/>
      <w:lang w:val="en-GB" w:eastAsia="en-US"/>
    </w:rPr>
  </w:style>
  <w:style w:type="paragraph" w:customStyle="1" w:styleId="12">
    <w:name w:val="正文1"/>
    <w:rsid w:val="00783B09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CRCoverPageChar">
    <w:name w:val="CR Cover Page Char"/>
    <w:link w:val="CRCoverPage"/>
    <w:rsid w:val="00D531B2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0E3891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0E3891"/>
    <w:rPr>
      <w:rFonts w:ascii="Arial" w:hAnsi="Arial"/>
      <w:b/>
      <w:lang w:val="en-GB" w:eastAsia="en-US"/>
    </w:rPr>
  </w:style>
  <w:style w:type="character" w:customStyle="1" w:styleId="B1Char1">
    <w:name w:val="B1 Char1"/>
    <w:qFormat/>
    <w:locked/>
    <w:rsid w:val="007F0856"/>
    <w:rPr>
      <w:rFonts w:eastAsia="Times New Roman"/>
      <w:lang w:val="en-GB" w:eastAsia="ja-JP"/>
    </w:rPr>
  </w:style>
  <w:style w:type="character" w:customStyle="1" w:styleId="B3Char2">
    <w:name w:val="B3 Char2"/>
    <w:qFormat/>
    <w:locked/>
    <w:rsid w:val="007F0856"/>
    <w:rPr>
      <w:rFonts w:eastAsia="Times New Roman"/>
      <w:lang w:val="en-GB" w:eastAsia="ja-JP"/>
    </w:rPr>
  </w:style>
  <w:style w:type="character" w:customStyle="1" w:styleId="3Char">
    <w:name w:val="标题 3 Char"/>
    <w:basedOn w:val="a0"/>
    <w:link w:val="3"/>
    <w:rsid w:val="008A7DE6"/>
    <w:rPr>
      <w:rFonts w:ascii="Arial" w:hAnsi="Arial"/>
      <w:sz w:val="28"/>
      <w:lang w:val="en-GB" w:eastAsia="en-US"/>
    </w:rPr>
  </w:style>
  <w:style w:type="paragraph" w:styleId="af1">
    <w:name w:val="Revision"/>
    <w:hidden/>
    <w:uiPriority w:val="99"/>
    <w:semiHidden/>
    <w:rsid w:val="00DD5D2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30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783B09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783B0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783B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83B0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83B0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83B0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83B0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83B0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83B0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3B0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783B09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783B09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US" w:eastAsia="en-US"/>
    </w:rPr>
  </w:style>
  <w:style w:type="character" w:customStyle="1" w:styleId="TALChar">
    <w:name w:val="TAL Char"/>
    <w:basedOn w:val="a0"/>
    <w:qFormat/>
    <w:rsid w:val="00783B09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783B09"/>
    <w:rPr>
      <w:rFonts w:ascii="Courier New" w:hAnsi="Courier New"/>
      <w:noProof/>
      <w:sz w:val="16"/>
      <w:lang w:val="en-GB" w:eastAsia="en-US"/>
    </w:rPr>
  </w:style>
  <w:style w:type="paragraph" w:customStyle="1" w:styleId="12">
    <w:name w:val="正文1"/>
    <w:rsid w:val="00783B09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CRCoverPageChar">
    <w:name w:val="CR Cover Page Char"/>
    <w:link w:val="CRCoverPage"/>
    <w:rsid w:val="00D531B2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0E3891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0E3891"/>
    <w:rPr>
      <w:rFonts w:ascii="Arial" w:hAnsi="Arial"/>
      <w:b/>
      <w:lang w:val="en-GB" w:eastAsia="en-US"/>
    </w:rPr>
  </w:style>
  <w:style w:type="character" w:customStyle="1" w:styleId="B1Char1">
    <w:name w:val="B1 Char1"/>
    <w:qFormat/>
    <w:locked/>
    <w:rsid w:val="007F0856"/>
    <w:rPr>
      <w:rFonts w:eastAsia="Times New Roman"/>
      <w:lang w:val="en-GB" w:eastAsia="ja-JP"/>
    </w:rPr>
  </w:style>
  <w:style w:type="character" w:customStyle="1" w:styleId="B3Char2">
    <w:name w:val="B3 Char2"/>
    <w:qFormat/>
    <w:locked/>
    <w:rsid w:val="007F0856"/>
    <w:rPr>
      <w:rFonts w:eastAsia="Times New Roman"/>
      <w:lang w:val="en-GB" w:eastAsia="ja-JP"/>
    </w:rPr>
  </w:style>
  <w:style w:type="character" w:customStyle="1" w:styleId="3Char">
    <w:name w:val="标题 3 Char"/>
    <w:basedOn w:val="a0"/>
    <w:link w:val="3"/>
    <w:rsid w:val="008A7DE6"/>
    <w:rPr>
      <w:rFonts w:ascii="Arial" w:hAnsi="Arial"/>
      <w:sz w:val="28"/>
      <w:lang w:val="en-GB" w:eastAsia="en-US"/>
    </w:rPr>
  </w:style>
  <w:style w:type="paragraph" w:styleId="af1">
    <w:name w:val="Revision"/>
    <w:hidden/>
    <w:uiPriority w:val="99"/>
    <w:semiHidden/>
    <w:rsid w:val="00DD5D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8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D55F6-A032-4ACA-AA59-083071C18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5</Pages>
  <Words>1820</Words>
  <Characters>10379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wei</cp:lastModifiedBy>
  <cp:revision>52</cp:revision>
  <cp:lastPrinted>1900-12-31T16:00:00Z</cp:lastPrinted>
  <dcterms:created xsi:type="dcterms:W3CDTF">2021-11-09T15:37:00Z</dcterms:created>
  <dcterms:modified xsi:type="dcterms:W3CDTF">2021-11-16T08:36:00Z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R5-212582</vt:lpwstr>
  </property>
  <property fmtid="{D5CDD505-2E9C-101B-9397-08002B2CF9AE}" pid="10" name="Spec#">
    <vt:lpwstr>38.523-1</vt:lpwstr>
  </property>
  <property fmtid="{D5CDD505-2E9C-101B-9397-08002B2CF9AE}" pid="11" name="Cr#">
    <vt:lpwstr>2192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MDT test case 8.1.6.1.2.4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2021-05-06</vt:lpwstr>
  </property>
  <property fmtid="{D5CDD505-2E9C-101B-9397-08002B2CF9AE}" pid="20" name="Release">
    <vt:lpwstr>Rel-16</vt:lpwstr>
  </property>
</Properties>
</file>