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2A" w:rsidRPr="00C22C44" w:rsidRDefault="00E2462A" w:rsidP="00E2462A">
      <w:pPr>
        <w:pStyle w:val="CRCoverPage"/>
        <w:tabs>
          <w:tab w:val="right" w:pos="9360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9</w:t>
      </w:r>
      <w:r w:rsidR="00852CAA">
        <w:rPr>
          <w:rFonts w:eastAsia="Malgun Gothic"/>
          <w:b/>
          <w:noProof/>
          <w:sz w:val="24"/>
          <w:lang w:eastAsia="ko-KR"/>
        </w:rPr>
        <w:t>-AH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C50515">
        <w:rPr>
          <w:b/>
          <w:noProof/>
          <w:sz w:val="24"/>
          <w:szCs w:val="24"/>
          <w:lang w:eastAsia="ko-KR"/>
        </w:rPr>
        <w:t>79AH-0039</w:t>
      </w:r>
    </w:p>
    <w:p w:rsidR="00E2462A" w:rsidRDefault="00C424ED" w:rsidP="00E2462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Hong Kong</w:t>
      </w:r>
      <w:r w:rsidR="00E2462A">
        <w:rPr>
          <w:rFonts w:ascii="Arial" w:hAnsi="Arial"/>
          <w:b/>
          <w:noProof/>
          <w:sz w:val="24"/>
        </w:rPr>
        <w:t>, China, 2</w:t>
      </w:r>
      <w:r>
        <w:rPr>
          <w:rFonts w:ascii="Arial" w:hAnsi="Arial"/>
          <w:b/>
          <w:noProof/>
          <w:sz w:val="24"/>
        </w:rPr>
        <w:t>8</w:t>
      </w:r>
      <w:r w:rsidRPr="00C424E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30</w:t>
      </w:r>
      <w:r w:rsidR="00E2462A" w:rsidRPr="006F0C6D">
        <w:rPr>
          <w:rFonts w:ascii="Arial" w:hAnsi="Arial"/>
          <w:b/>
          <w:noProof/>
          <w:sz w:val="24"/>
          <w:vertAlign w:val="superscript"/>
        </w:rPr>
        <w:t>th</w:t>
      </w:r>
      <w:r w:rsidR="00E2462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June</w:t>
      </w:r>
      <w:r w:rsidR="00E2462A">
        <w:rPr>
          <w:rFonts w:ascii="Arial" w:hAnsi="Arial"/>
          <w:b/>
          <w:noProof/>
          <w:sz w:val="24"/>
        </w:rPr>
        <w:t xml:space="preserve"> 2016</w:t>
      </w:r>
    </w:p>
    <w:p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5575E2">
        <w:rPr>
          <w:rFonts w:ascii="Arial" w:hAnsi="Arial" w:cs="Arial"/>
          <w:sz w:val="24"/>
          <w:szCs w:val="24"/>
        </w:rPr>
        <w:t>2.3.3</w:t>
      </w:r>
      <w:bookmarkStart w:id="0" w:name="_GoBack"/>
      <w:bookmarkEnd w:id="0"/>
    </w:p>
    <w:p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DD5533" w:rsidRPr="00DD5533">
        <w:rPr>
          <w:rFonts w:ascii="Arial" w:hAnsi="Arial" w:cs="Arial"/>
          <w:sz w:val="24"/>
          <w:szCs w:val="24"/>
        </w:rPr>
        <w:t>On</w:t>
      </w:r>
      <w:r w:rsidR="00DD5533">
        <w:rPr>
          <w:rFonts w:ascii="Arial" w:hAnsi="Arial" w:cs="Arial"/>
          <w:b/>
          <w:sz w:val="24"/>
          <w:szCs w:val="24"/>
        </w:rPr>
        <w:t xml:space="preserve"> </w:t>
      </w:r>
      <w:r w:rsidR="00E61205" w:rsidRPr="00E61205">
        <w:rPr>
          <w:rFonts w:ascii="Arial" w:hAnsi="Arial" w:cs="Arial"/>
          <w:sz w:val="24"/>
          <w:szCs w:val="24"/>
        </w:rPr>
        <w:t xml:space="preserve">NB-IoT </w:t>
      </w:r>
      <w:r w:rsidR="00E61205">
        <w:rPr>
          <w:rFonts w:ascii="Arial" w:hAnsi="Arial" w:cs="Arial"/>
          <w:sz w:val="24"/>
          <w:szCs w:val="24"/>
        </w:rPr>
        <w:t>Cell Identification</w:t>
      </w:r>
      <w:r w:rsidR="00DD5533">
        <w:rPr>
          <w:rFonts w:ascii="Arial" w:hAnsi="Arial" w:cs="Arial"/>
          <w:sz w:val="24"/>
          <w:szCs w:val="24"/>
        </w:rPr>
        <w:t xml:space="preserve"> Time</w:t>
      </w:r>
    </w:p>
    <w:p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595746">
        <w:rPr>
          <w:rFonts w:ascii="Arial" w:hAnsi="Arial" w:cs="Arial"/>
          <w:sz w:val="24"/>
          <w:szCs w:val="24"/>
          <w:lang w:eastAsia="ko-KR"/>
        </w:rPr>
        <w:t>Discussion</w:t>
      </w:r>
    </w:p>
    <w:p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:rsidR="00CB4DC0" w:rsidRDefault="005E2B16" w:rsidP="00444316">
      <w:pPr>
        <w:tabs>
          <w:tab w:val="num" w:pos="720"/>
        </w:tabs>
        <w:rPr>
          <w:rFonts w:cs="v4.2.0"/>
          <w:lang w:val="fi-FI"/>
        </w:rPr>
      </w:pPr>
      <w:r w:rsidRPr="00444316">
        <w:rPr>
          <w:rFonts w:cs="v4.2.0"/>
          <w:lang w:val="en-US"/>
        </w:rPr>
        <w:t xml:space="preserve">RAN4 have discussed cell identification for NB-IoT </w:t>
      </w:r>
      <w:r w:rsidR="00444316">
        <w:rPr>
          <w:rFonts w:cs="v4.2.0"/>
          <w:lang w:val="en-US"/>
        </w:rPr>
        <w:t xml:space="preserve">during the previous meetings and </w:t>
      </w:r>
      <w:r w:rsidRPr="00444316">
        <w:rPr>
          <w:rFonts w:cs="v4.2.0"/>
          <w:lang w:val="en-US"/>
        </w:rPr>
        <w:t xml:space="preserve">have decided to introduce cell </w:t>
      </w:r>
      <w:r w:rsidR="00444316">
        <w:rPr>
          <w:rFonts w:cs="v4.2.0"/>
          <w:lang w:val="en-US"/>
        </w:rPr>
        <w:t>identification requirements for n</w:t>
      </w:r>
      <w:r w:rsidRPr="00444316">
        <w:rPr>
          <w:rFonts w:cs="v4.2.0"/>
          <w:lang w:val="fi-FI"/>
        </w:rPr>
        <w:t>ormal coverage (SNR &gt;= -6dB)</w:t>
      </w:r>
      <w:r w:rsidR="00444316">
        <w:rPr>
          <w:rFonts w:cs="v4.2.0"/>
          <w:lang w:val="fi-FI"/>
        </w:rPr>
        <w:t xml:space="preserve"> and e</w:t>
      </w:r>
      <w:r w:rsidRPr="00444316">
        <w:rPr>
          <w:rFonts w:cs="v4.2.0"/>
          <w:lang w:val="fi-FI"/>
        </w:rPr>
        <w:t>nhanced coverage (-15dB &lt;= SNR &lt; -6dB)</w:t>
      </w:r>
      <w:r w:rsidR="00444316">
        <w:rPr>
          <w:rFonts w:cs="v4.2.0"/>
          <w:lang w:val="fi-FI"/>
        </w:rPr>
        <w:t xml:space="preserve"> and put them in square brackets based on results from some companies. </w:t>
      </w:r>
      <w:r w:rsidRPr="00444316">
        <w:rPr>
          <w:rFonts w:cs="v4.2.0"/>
          <w:lang w:val="fi-FI"/>
        </w:rPr>
        <w:t>RAN4 need to define final cell identification time for the defined coverage levels.</w:t>
      </w:r>
      <w:r w:rsidR="00C52F62">
        <w:rPr>
          <w:rFonts w:cs="v4.2.0"/>
          <w:lang w:val="fi-FI"/>
        </w:rPr>
        <w:t xml:space="preserve"> [1] is a WF with approach taken so far in setting requirements and simulation assumptions used.</w:t>
      </w:r>
    </w:p>
    <w:p w:rsidR="00130484" w:rsidRPr="00444316" w:rsidRDefault="00130484" w:rsidP="00444316">
      <w:pPr>
        <w:tabs>
          <w:tab w:val="num" w:pos="720"/>
        </w:tabs>
        <w:rPr>
          <w:rFonts w:cs="v4.2.0"/>
          <w:lang w:val="en-US"/>
        </w:rPr>
      </w:pPr>
      <w:r>
        <w:rPr>
          <w:rFonts w:cs="v4.2.0"/>
          <w:lang w:val="fi-FI"/>
        </w:rPr>
        <w:t xml:space="preserve">The intent of this paper is to </w:t>
      </w:r>
      <w:r w:rsidR="00BB2B47">
        <w:rPr>
          <w:rFonts w:cs="v4.2.0"/>
          <w:lang w:val="fi-FI"/>
        </w:rPr>
        <w:t xml:space="preserve">present so,me simulations results and </w:t>
      </w:r>
      <w:r w:rsidR="00620924">
        <w:rPr>
          <w:rFonts w:cs="v4.2.0"/>
          <w:lang w:val="fi-FI"/>
        </w:rPr>
        <w:t>to help</w:t>
      </w:r>
      <w:r>
        <w:rPr>
          <w:rFonts w:cs="v4.2.0"/>
          <w:lang w:val="fi-FI"/>
        </w:rPr>
        <w:t xml:space="preserve"> the discussion on finalizing the requirements</w:t>
      </w:r>
      <w:r w:rsidR="006319B9">
        <w:rPr>
          <w:rFonts w:cs="v4.2.0"/>
          <w:lang w:val="fi-FI"/>
        </w:rPr>
        <w:t>.</w:t>
      </w:r>
    </w:p>
    <w:p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DD5533">
        <w:rPr>
          <w:lang w:val="en-US" w:eastAsia="ko-KR"/>
        </w:rPr>
        <w:t>NB-IoT Cell Identification</w:t>
      </w:r>
      <w:r w:rsidR="00CB4DC0">
        <w:rPr>
          <w:lang w:val="en-US" w:eastAsia="ko-KR"/>
        </w:rPr>
        <w:t xml:space="preserve"> Simulation Results</w:t>
      </w:r>
    </w:p>
    <w:p w:rsidR="009C7DF9" w:rsidRDefault="009C7DF9" w:rsidP="009C7DF9">
      <w:pPr>
        <w:rPr>
          <w:lang w:val="en-US" w:eastAsia="ko-KR"/>
        </w:rPr>
      </w:pPr>
      <w:r>
        <w:rPr>
          <w:lang w:val="en-US" w:eastAsia="ko-KR"/>
        </w:rPr>
        <w:t>The following plots show CDF of cell identifi</w:t>
      </w:r>
      <w:r w:rsidR="00EA785B">
        <w:rPr>
          <w:lang w:val="en-US" w:eastAsia="ko-KR"/>
        </w:rPr>
        <w:t>cation latency f</w:t>
      </w:r>
      <w:r w:rsidR="00917986">
        <w:rPr>
          <w:lang w:val="en-US" w:eastAsia="ko-KR"/>
        </w:rPr>
        <w:t xml:space="preserve">or </w:t>
      </w:r>
      <w:r w:rsidR="00877D14">
        <w:rPr>
          <w:lang w:val="en-US" w:eastAsia="ko-KR"/>
        </w:rPr>
        <w:t>the following scenarios:</w:t>
      </w:r>
    </w:p>
    <w:p w:rsidR="00877D14" w:rsidRPr="00877D14" w:rsidRDefault="00877D14" w:rsidP="00877D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 w:eastAsia="ko-KR"/>
        </w:rPr>
      </w:pPr>
      <w:r w:rsidRPr="00877D14">
        <w:rPr>
          <w:lang w:val="en-US" w:eastAsia="ko-KR"/>
        </w:rPr>
        <w:t>Channels: AWGN, TU 1Hz</w:t>
      </w:r>
    </w:p>
    <w:p w:rsidR="00877D14" w:rsidRPr="00877D14" w:rsidRDefault="00877D14" w:rsidP="00877D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 w:eastAsia="ko-KR"/>
        </w:rPr>
      </w:pPr>
      <w:r w:rsidRPr="00877D14">
        <w:rPr>
          <w:lang w:val="en-US" w:eastAsia="ko-KR"/>
        </w:rPr>
        <w:t>SNR: {-12dB, -10 dB, …, 2 dB}</w:t>
      </w:r>
    </w:p>
    <w:p w:rsidR="00877D14" w:rsidRPr="00877D14" w:rsidRDefault="00877D14" w:rsidP="00877D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 w:eastAsia="ko-KR"/>
        </w:rPr>
      </w:pPr>
      <w:r w:rsidRPr="00877D14">
        <w:rPr>
          <w:lang w:val="en-US" w:eastAsia="ko-KR"/>
        </w:rPr>
        <w:t>Freq error: -/+18KHz (no raster offset)</w:t>
      </w:r>
    </w:p>
    <w:p w:rsidR="00877D14" w:rsidRPr="00877D14" w:rsidRDefault="00877D14" w:rsidP="00877D14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after="0"/>
        <w:contextualSpacing w:val="0"/>
        <w:textAlignment w:val="auto"/>
        <w:rPr>
          <w:lang w:val="en-US" w:eastAsia="ko-KR"/>
        </w:rPr>
      </w:pPr>
      <w:r w:rsidRPr="00877D14">
        <w:rPr>
          <w:lang w:val="en-US" w:eastAsia="ko-KR"/>
        </w:rPr>
        <w:t>Stand-alone and in-band (with no power boosting) scenarios</w:t>
      </w:r>
    </w:p>
    <w:p w:rsidR="00205007" w:rsidRDefault="00205007" w:rsidP="00573A19">
      <w:pPr>
        <w:rPr>
          <w:lang w:val="en-US" w:eastAsia="ko-KR"/>
        </w:rPr>
      </w:pPr>
      <w:r w:rsidRPr="00205007">
        <w:rPr>
          <w:noProof/>
          <w:lang w:val="en-US"/>
        </w:rPr>
        <w:drawing>
          <wp:inline distT="0" distB="0" distL="0" distR="0">
            <wp:extent cx="5551170" cy="3133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390" cy="3146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61B" w:rsidRDefault="0010161B" w:rsidP="00573A19">
      <w:pPr>
        <w:rPr>
          <w:lang w:val="en-US" w:eastAsia="ko-KR"/>
        </w:rPr>
      </w:pPr>
      <w:r w:rsidRPr="0010161B">
        <w:rPr>
          <w:noProof/>
          <w:lang w:val="en-US"/>
        </w:rPr>
        <w:lastRenderedPageBreak/>
        <w:drawing>
          <wp:inline distT="0" distB="0" distL="0" distR="0">
            <wp:extent cx="5941402" cy="2876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092" cy="287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61B" w:rsidRDefault="0010161B" w:rsidP="00573A19">
      <w:pPr>
        <w:rPr>
          <w:lang w:val="en-US" w:eastAsia="ko-KR"/>
        </w:rPr>
      </w:pPr>
      <w:r w:rsidRPr="0010161B">
        <w:rPr>
          <w:noProof/>
          <w:lang w:val="en-US"/>
        </w:rPr>
        <w:drawing>
          <wp:inline distT="0" distB="0" distL="0" distR="0" wp14:anchorId="7BA1AA3C" wp14:editId="040CB703">
            <wp:extent cx="5941402" cy="2886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08" cy="288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61B" w:rsidRDefault="0010161B" w:rsidP="00573A19">
      <w:pPr>
        <w:rPr>
          <w:lang w:val="en-US" w:eastAsia="ko-KR"/>
        </w:rPr>
      </w:pPr>
      <w:r w:rsidRPr="0010161B">
        <w:rPr>
          <w:noProof/>
          <w:lang w:val="en-US"/>
        </w:rPr>
        <w:drawing>
          <wp:inline distT="0" distB="0" distL="0" distR="0">
            <wp:extent cx="5941402" cy="2876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066" cy="2878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21B" w:rsidRPr="00FA0E26" w:rsidRDefault="00382FCA" w:rsidP="0008021B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8021B">
        <w:rPr>
          <w:lang w:val="en-US" w:eastAsia="ko-KR"/>
        </w:rPr>
        <w:tab/>
        <w:t>Conclusion</w:t>
      </w:r>
    </w:p>
    <w:p w:rsidR="00FA0E26" w:rsidRDefault="004A7DF8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</w:t>
      </w:r>
      <w:r w:rsidR="008F75CA">
        <w:rPr>
          <w:lang w:val="en-US" w:eastAsia="ko-KR"/>
        </w:rPr>
        <w:t>presented</w:t>
      </w:r>
      <w:r w:rsidR="005B0153">
        <w:rPr>
          <w:lang w:val="en-US" w:eastAsia="ko-KR"/>
        </w:rPr>
        <w:t xml:space="preserve"> some</w:t>
      </w:r>
      <w:r w:rsidR="008F75CA">
        <w:rPr>
          <w:lang w:val="en-US" w:eastAsia="ko-KR"/>
        </w:rPr>
        <w:t xml:space="preserve"> simulation results for </w:t>
      </w:r>
      <w:r w:rsidR="008B5DD3">
        <w:rPr>
          <w:lang w:val="en-US" w:eastAsia="ko-KR"/>
        </w:rPr>
        <w:t>c</w:t>
      </w:r>
      <w:r w:rsidR="003365AC">
        <w:rPr>
          <w:lang w:val="en-US" w:eastAsia="ko-KR"/>
        </w:rPr>
        <w:t>ell identification simulation results</w:t>
      </w:r>
      <w:r w:rsidR="008F75CA">
        <w:rPr>
          <w:lang w:val="en-US" w:eastAsia="ko-KR"/>
        </w:rPr>
        <w:t>.</w:t>
      </w:r>
    </w:p>
    <w:p w:rsidR="003E5671" w:rsidRPr="003E5671" w:rsidRDefault="00382FCA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:rsidR="00BC1584" w:rsidRDefault="00A67259" w:rsidP="00A6725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A67259">
        <w:t>R4-164550</w:t>
      </w:r>
      <w:r w:rsidR="00BC1584">
        <w:t>, “</w:t>
      </w:r>
      <w:r w:rsidRPr="00A67259">
        <w:t>WF on NB-IoT cell identification</w:t>
      </w:r>
      <w:r w:rsidR="00BC1584">
        <w:t xml:space="preserve">” </w:t>
      </w:r>
    </w:p>
    <w:bookmarkEnd w:id="2"/>
    <w:bookmarkEnd w:id="3"/>
    <w:bookmarkEnd w:id="4"/>
    <w:p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46A" w:rsidRDefault="00B5246A">
      <w:r>
        <w:separator/>
      </w:r>
    </w:p>
    <w:p w:rsidR="00B5246A" w:rsidRDefault="00B5246A"/>
  </w:endnote>
  <w:endnote w:type="continuationSeparator" w:id="0">
    <w:p w:rsidR="00B5246A" w:rsidRDefault="00B5246A">
      <w:r>
        <w:continuationSeparator/>
      </w:r>
    </w:p>
    <w:p w:rsidR="00B5246A" w:rsidRDefault="00B5246A"/>
  </w:endnote>
  <w:endnote w:type="continuationNotice" w:id="1">
    <w:p w:rsidR="00B5246A" w:rsidRDefault="00B52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75E2">
      <w:rPr>
        <w:rStyle w:val="PageNumber"/>
      </w:rPr>
      <w:t>3</w:t>
    </w:r>
    <w:r>
      <w:rPr>
        <w:rStyle w:val="PageNumber"/>
      </w:rPr>
      <w:fldChar w:fldCharType="end"/>
    </w:r>
  </w:p>
  <w:p w:rsidR="00665E66" w:rsidRDefault="00665E66">
    <w:pPr>
      <w:pStyle w:val="Footer"/>
    </w:pPr>
  </w:p>
  <w:p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46A" w:rsidRDefault="00B5246A">
      <w:r>
        <w:separator/>
      </w:r>
    </w:p>
    <w:p w:rsidR="00B5246A" w:rsidRDefault="00B5246A"/>
  </w:footnote>
  <w:footnote w:type="continuationSeparator" w:id="0">
    <w:p w:rsidR="00B5246A" w:rsidRDefault="00B5246A">
      <w:r>
        <w:continuationSeparator/>
      </w:r>
    </w:p>
    <w:p w:rsidR="00B5246A" w:rsidRDefault="00B5246A"/>
  </w:footnote>
  <w:footnote w:type="continuationNotice" w:id="1">
    <w:p w:rsidR="00B5246A" w:rsidRDefault="00B524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25F"/>
    <w:multiLevelType w:val="hybridMultilevel"/>
    <w:tmpl w:val="86F62EFE"/>
    <w:lvl w:ilvl="0" w:tplc="A502D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D7E">
      <w:start w:val="5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C09A">
      <w:start w:val="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240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2C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21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23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968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80327"/>
    <w:multiLevelType w:val="hybridMultilevel"/>
    <w:tmpl w:val="4EAEFFF6"/>
    <w:lvl w:ilvl="0" w:tplc="049C3D2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EAE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DAE5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2CC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425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D885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3682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604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C10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F68B9"/>
    <w:multiLevelType w:val="hybridMultilevel"/>
    <w:tmpl w:val="AF48CCA4"/>
    <w:lvl w:ilvl="0" w:tplc="E686284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9CA"/>
    <w:multiLevelType w:val="hybridMultilevel"/>
    <w:tmpl w:val="6A1638F8"/>
    <w:lvl w:ilvl="0" w:tplc="DC542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A8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81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A03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03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EED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60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C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7369B5"/>
    <w:multiLevelType w:val="hybridMultilevel"/>
    <w:tmpl w:val="205E0CFE"/>
    <w:lvl w:ilvl="0" w:tplc="F2DCA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0AA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4A2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23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E4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908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90B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8419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585F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60763B"/>
    <w:multiLevelType w:val="hybridMultilevel"/>
    <w:tmpl w:val="20D2774C"/>
    <w:lvl w:ilvl="0" w:tplc="36DE6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120A72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A278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3A9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6E0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5C8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DE3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E2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D2C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AE011F"/>
    <w:multiLevelType w:val="hybridMultilevel"/>
    <w:tmpl w:val="68F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A1980"/>
    <w:multiLevelType w:val="hybridMultilevel"/>
    <w:tmpl w:val="02C221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F242F4"/>
    <w:multiLevelType w:val="hybridMultilevel"/>
    <w:tmpl w:val="2E689848"/>
    <w:lvl w:ilvl="0" w:tplc="D5083CF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8"/>
  </w:num>
  <w:num w:numId="3">
    <w:abstractNumId w:val="27"/>
  </w:num>
  <w:num w:numId="4">
    <w:abstractNumId w:val="23"/>
  </w:num>
  <w:num w:numId="5">
    <w:abstractNumId w:val="32"/>
  </w:num>
  <w:num w:numId="6">
    <w:abstractNumId w:val="30"/>
  </w:num>
  <w:num w:numId="7">
    <w:abstractNumId w:val="2"/>
  </w:num>
  <w:num w:numId="8">
    <w:abstractNumId w:val="6"/>
  </w:num>
  <w:num w:numId="9">
    <w:abstractNumId w:val="29"/>
  </w:num>
  <w:num w:numId="10">
    <w:abstractNumId w:val="3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8"/>
  </w:num>
  <w:num w:numId="14">
    <w:abstractNumId w:val="5"/>
  </w:num>
  <w:num w:numId="15">
    <w:abstractNumId w:val="21"/>
  </w:num>
  <w:num w:numId="16">
    <w:abstractNumId w:val="19"/>
  </w:num>
  <w:num w:numId="17">
    <w:abstractNumId w:val="1"/>
  </w:num>
  <w:num w:numId="18">
    <w:abstractNumId w:val="17"/>
  </w:num>
  <w:num w:numId="19">
    <w:abstractNumId w:val="9"/>
  </w:num>
  <w:num w:numId="20">
    <w:abstractNumId w:val="20"/>
  </w:num>
  <w:num w:numId="21">
    <w:abstractNumId w:val="33"/>
  </w:num>
  <w:num w:numId="22">
    <w:abstractNumId w:val="10"/>
  </w:num>
  <w:num w:numId="23">
    <w:abstractNumId w:val="31"/>
  </w:num>
  <w:num w:numId="24">
    <w:abstractNumId w:val="0"/>
  </w:num>
  <w:num w:numId="25">
    <w:abstractNumId w:val="25"/>
  </w:num>
  <w:num w:numId="26">
    <w:abstractNumId w:val="18"/>
  </w:num>
  <w:num w:numId="27">
    <w:abstractNumId w:val="4"/>
  </w:num>
  <w:num w:numId="28">
    <w:abstractNumId w:val="26"/>
  </w:num>
  <w:num w:numId="29">
    <w:abstractNumId w:val="28"/>
  </w:num>
  <w:num w:numId="30">
    <w:abstractNumId w:val="39"/>
  </w:num>
  <w:num w:numId="31">
    <w:abstractNumId w:val="16"/>
  </w:num>
  <w:num w:numId="32">
    <w:abstractNumId w:val="37"/>
  </w:num>
  <w:num w:numId="33">
    <w:abstractNumId w:val="35"/>
  </w:num>
  <w:num w:numId="34">
    <w:abstractNumId w:val="14"/>
  </w:num>
  <w:num w:numId="35">
    <w:abstractNumId w:val="7"/>
  </w:num>
  <w:num w:numId="36">
    <w:abstractNumId w:val="24"/>
  </w:num>
  <w:num w:numId="37">
    <w:abstractNumId w:val="13"/>
  </w:num>
  <w:num w:numId="38">
    <w:abstractNumId w:val="3"/>
  </w:num>
  <w:num w:numId="39">
    <w:abstractNumId w:val="22"/>
  </w:num>
  <w:num w:numId="40">
    <w:abstractNumId w:val="12"/>
  </w:num>
  <w:num w:numId="41">
    <w:abstractNumId w:val="15"/>
  </w:num>
  <w:num w:numId="42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3DC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4D3F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2FCC"/>
    <w:rsid w:val="00023AB1"/>
    <w:rsid w:val="000241AC"/>
    <w:rsid w:val="00024438"/>
    <w:rsid w:val="00024CDB"/>
    <w:rsid w:val="00025044"/>
    <w:rsid w:val="00025325"/>
    <w:rsid w:val="00025A31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38C8"/>
    <w:rsid w:val="000540F7"/>
    <w:rsid w:val="00054ACB"/>
    <w:rsid w:val="0005523F"/>
    <w:rsid w:val="000552C9"/>
    <w:rsid w:val="0005530C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F98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0D63"/>
    <w:rsid w:val="0007147F"/>
    <w:rsid w:val="00072594"/>
    <w:rsid w:val="00073331"/>
    <w:rsid w:val="00073569"/>
    <w:rsid w:val="00073E53"/>
    <w:rsid w:val="000741C4"/>
    <w:rsid w:val="000746AF"/>
    <w:rsid w:val="00074B84"/>
    <w:rsid w:val="00074C38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1B"/>
    <w:rsid w:val="000802C3"/>
    <w:rsid w:val="00080394"/>
    <w:rsid w:val="00080854"/>
    <w:rsid w:val="00080911"/>
    <w:rsid w:val="00081233"/>
    <w:rsid w:val="000815CA"/>
    <w:rsid w:val="00081672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1D8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4D6A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0F6A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3E57"/>
    <w:rsid w:val="000D4154"/>
    <w:rsid w:val="000D54C0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E7D8D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3EDE"/>
    <w:rsid w:val="000F400C"/>
    <w:rsid w:val="000F4124"/>
    <w:rsid w:val="000F47B0"/>
    <w:rsid w:val="000F4804"/>
    <w:rsid w:val="000F482A"/>
    <w:rsid w:val="000F4B98"/>
    <w:rsid w:val="000F5E99"/>
    <w:rsid w:val="000F6030"/>
    <w:rsid w:val="000F62A3"/>
    <w:rsid w:val="000F643C"/>
    <w:rsid w:val="000F66B8"/>
    <w:rsid w:val="000F782D"/>
    <w:rsid w:val="000F7A33"/>
    <w:rsid w:val="001002D0"/>
    <w:rsid w:val="0010040D"/>
    <w:rsid w:val="00100CED"/>
    <w:rsid w:val="0010161B"/>
    <w:rsid w:val="00101696"/>
    <w:rsid w:val="001018AD"/>
    <w:rsid w:val="00101BF9"/>
    <w:rsid w:val="00102984"/>
    <w:rsid w:val="00102EB8"/>
    <w:rsid w:val="001034C8"/>
    <w:rsid w:val="00103664"/>
    <w:rsid w:val="00103946"/>
    <w:rsid w:val="00103A43"/>
    <w:rsid w:val="00103C23"/>
    <w:rsid w:val="00103EB4"/>
    <w:rsid w:val="00104300"/>
    <w:rsid w:val="001048A5"/>
    <w:rsid w:val="00104954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6DB"/>
    <w:rsid w:val="00127729"/>
    <w:rsid w:val="00127BEA"/>
    <w:rsid w:val="00127F6E"/>
    <w:rsid w:val="0013025E"/>
    <w:rsid w:val="00130484"/>
    <w:rsid w:val="00131255"/>
    <w:rsid w:val="0013194C"/>
    <w:rsid w:val="0013285C"/>
    <w:rsid w:val="00132B85"/>
    <w:rsid w:val="001335CB"/>
    <w:rsid w:val="001337A7"/>
    <w:rsid w:val="00133C3F"/>
    <w:rsid w:val="00133CB7"/>
    <w:rsid w:val="001343AD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1605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69D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137"/>
    <w:rsid w:val="00156370"/>
    <w:rsid w:val="00156865"/>
    <w:rsid w:val="00156EF2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6785E"/>
    <w:rsid w:val="00167DC3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B36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712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294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2BB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491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03B"/>
    <w:rsid w:val="001D6770"/>
    <w:rsid w:val="001D68F8"/>
    <w:rsid w:val="001D6951"/>
    <w:rsid w:val="001D6C64"/>
    <w:rsid w:val="001D77E1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2C3C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35D"/>
    <w:rsid w:val="00203C7E"/>
    <w:rsid w:val="00204976"/>
    <w:rsid w:val="00204B58"/>
    <w:rsid w:val="00204D4F"/>
    <w:rsid w:val="00205007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007"/>
    <w:rsid w:val="0021162A"/>
    <w:rsid w:val="00211E39"/>
    <w:rsid w:val="00212AD2"/>
    <w:rsid w:val="00212D84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52C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8B7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4D60"/>
    <w:rsid w:val="00255459"/>
    <w:rsid w:val="0025568A"/>
    <w:rsid w:val="00255F85"/>
    <w:rsid w:val="00257058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C1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0E7"/>
    <w:rsid w:val="002856E0"/>
    <w:rsid w:val="00285ABB"/>
    <w:rsid w:val="002867BD"/>
    <w:rsid w:val="00286A23"/>
    <w:rsid w:val="0028741C"/>
    <w:rsid w:val="00287588"/>
    <w:rsid w:val="00287939"/>
    <w:rsid w:val="00287DED"/>
    <w:rsid w:val="00287F89"/>
    <w:rsid w:val="00290716"/>
    <w:rsid w:val="002910ED"/>
    <w:rsid w:val="002917D1"/>
    <w:rsid w:val="00291876"/>
    <w:rsid w:val="00291CA6"/>
    <w:rsid w:val="00291EE9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8C0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11"/>
    <w:rsid w:val="002B6C22"/>
    <w:rsid w:val="002B6E45"/>
    <w:rsid w:val="002B731F"/>
    <w:rsid w:val="002B7406"/>
    <w:rsid w:val="002B780C"/>
    <w:rsid w:val="002B796A"/>
    <w:rsid w:val="002B79CD"/>
    <w:rsid w:val="002B7B42"/>
    <w:rsid w:val="002C08B6"/>
    <w:rsid w:val="002C095E"/>
    <w:rsid w:val="002C0C94"/>
    <w:rsid w:val="002C0D11"/>
    <w:rsid w:val="002C0E3C"/>
    <w:rsid w:val="002C233B"/>
    <w:rsid w:val="002C247B"/>
    <w:rsid w:val="002C279E"/>
    <w:rsid w:val="002C2A08"/>
    <w:rsid w:val="002C2C58"/>
    <w:rsid w:val="002C2D11"/>
    <w:rsid w:val="002C34B9"/>
    <w:rsid w:val="002C3D71"/>
    <w:rsid w:val="002C3DA3"/>
    <w:rsid w:val="002C404C"/>
    <w:rsid w:val="002C467D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6FD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103"/>
    <w:rsid w:val="002E220B"/>
    <w:rsid w:val="002E2727"/>
    <w:rsid w:val="002E2866"/>
    <w:rsid w:val="002E3038"/>
    <w:rsid w:val="002E34C8"/>
    <w:rsid w:val="002E39F0"/>
    <w:rsid w:val="002E3B5B"/>
    <w:rsid w:val="002E3D7C"/>
    <w:rsid w:val="002E4090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3ECF"/>
    <w:rsid w:val="00304360"/>
    <w:rsid w:val="003048D8"/>
    <w:rsid w:val="00304C19"/>
    <w:rsid w:val="00304DD8"/>
    <w:rsid w:val="00306209"/>
    <w:rsid w:val="00306453"/>
    <w:rsid w:val="0030683B"/>
    <w:rsid w:val="003072F0"/>
    <w:rsid w:val="00307A93"/>
    <w:rsid w:val="0031080F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1D4D"/>
    <w:rsid w:val="00322325"/>
    <w:rsid w:val="00322869"/>
    <w:rsid w:val="00322C5C"/>
    <w:rsid w:val="00322F69"/>
    <w:rsid w:val="003237D7"/>
    <w:rsid w:val="00323A76"/>
    <w:rsid w:val="00323B35"/>
    <w:rsid w:val="00323ECF"/>
    <w:rsid w:val="0032464A"/>
    <w:rsid w:val="00324672"/>
    <w:rsid w:val="00324A86"/>
    <w:rsid w:val="00324B03"/>
    <w:rsid w:val="00324B3D"/>
    <w:rsid w:val="00324C9C"/>
    <w:rsid w:val="00324FCD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619"/>
    <w:rsid w:val="00332A72"/>
    <w:rsid w:val="00332C0F"/>
    <w:rsid w:val="00332DE0"/>
    <w:rsid w:val="0033331D"/>
    <w:rsid w:val="00333E2C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5AC"/>
    <w:rsid w:val="00336B46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0B7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560"/>
    <w:rsid w:val="0036178B"/>
    <w:rsid w:val="00361868"/>
    <w:rsid w:val="00361C9A"/>
    <w:rsid w:val="00361DB0"/>
    <w:rsid w:val="00361DC6"/>
    <w:rsid w:val="00361FBA"/>
    <w:rsid w:val="003622D6"/>
    <w:rsid w:val="003622FB"/>
    <w:rsid w:val="0036234C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291"/>
    <w:rsid w:val="003654B8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539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2FCA"/>
    <w:rsid w:val="003834DF"/>
    <w:rsid w:val="00383A48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38F"/>
    <w:rsid w:val="00392BDB"/>
    <w:rsid w:val="00392CED"/>
    <w:rsid w:val="00393218"/>
    <w:rsid w:val="0039351F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5DA"/>
    <w:rsid w:val="003A664E"/>
    <w:rsid w:val="003A698A"/>
    <w:rsid w:val="003A7171"/>
    <w:rsid w:val="003A7C79"/>
    <w:rsid w:val="003B01C6"/>
    <w:rsid w:val="003B027A"/>
    <w:rsid w:val="003B056E"/>
    <w:rsid w:val="003B0C26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15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5B6"/>
    <w:rsid w:val="003E1659"/>
    <w:rsid w:val="003E1CF8"/>
    <w:rsid w:val="003E22D7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9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455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215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3ED5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2B0"/>
    <w:rsid w:val="004373EF"/>
    <w:rsid w:val="00437CA0"/>
    <w:rsid w:val="004403EC"/>
    <w:rsid w:val="00440420"/>
    <w:rsid w:val="00440C43"/>
    <w:rsid w:val="00441430"/>
    <w:rsid w:val="004420DA"/>
    <w:rsid w:val="004421A1"/>
    <w:rsid w:val="0044228F"/>
    <w:rsid w:val="00442654"/>
    <w:rsid w:val="00442D12"/>
    <w:rsid w:val="004432C1"/>
    <w:rsid w:val="0044375E"/>
    <w:rsid w:val="00443A9A"/>
    <w:rsid w:val="00444316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1F19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4ED7"/>
    <w:rsid w:val="004750D1"/>
    <w:rsid w:val="004752CE"/>
    <w:rsid w:val="00475EA4"/>
    <w:rsid w:val="004761E3"/>
    <w:rsid w:val="00476773"/>
    <w:rsid w:val="00476F55"/>
    <w:rsid w:val="004772E6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B83"/>
    <w:rsid w:val="00485D08"/>
    <w:rsid w:val="00485EC6"/>
    <w:rsid w:val="00485F33"/>
    <w:rsid w:val="00486485"/>
    <w:rsid w:val="00486B74"/>
    <w:rsid w:val="00486C82"/>
    <w:rsid w:val="00487513"/>
    <w:rsid w:val="004877C9"/>
    <w:rsid w:val="00487F22"/>
    <w:rsid w:val="00490183"/>
    <w:rsid w:val="004904E1"/>
    <w:rsid w:val="0049062C"/>
    <w:rsid w:val="00490AFE"/>
    <w:rsid w:val="00490F00"/>
    <w:rsid w:val="00491200"/>
    <w:rsid w:val="004922B7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DF8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210"/>
    <w:rsid w:val="005038DE"/>
    <w:rsid w:val="0050395E"/>
    <w:rsid w:val="00503CEB"/>
    <w:rsid w:val="00504636"/>
    <w:rsid w:val="00504DA2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57B1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FE0"/>
    <w:rsid w:val="0052318D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9C7"/>
    <w:rsid w:val="00535BC1"/>
    <w:rsid w:val="00535F5E"/>
    <w:rsid w:val="005369B9"/>
    <w:rsid w:val="00536A99"/>
    <w:rsid w:val="00536DEB"/>
    <w:rsid w:val="005372A2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5E2"/>
    <w:rsid w:val="00557961"/>
    <w:rsid w:val="00557B02"/>
    <w:rsid w:val="00557B5F"/>
    <w:rsid w:val="005602D2"/>
    <w:rsid w:val="005604B7"/>
    <w:rsid w:val="005607A4"/>
    <w:rsid w:val="00560B9B"/>
    <w:rsid w:val="00560E87"/>
    <w:rsid w:val="005610D3"/>
    <w:rsid w:val="00561829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A19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6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877F8"/>
    <w:rsid w:val="00590DB5"/>
    <w:rsid w:val="00591041"/>
    <w:rsid w:val="00591230"/>
    <w:rsid w:val="0059168F"/>
    <w:rsid w:val="0059187C"/>
    <w:rsid w:val="00591B1D"/>
    <w:rsid w:val="00591D00"/>
    <w:rsid w:val="005929AA"/>
    <w:rsid w:val="0059312D"/>
    <w:rsid w:val="0059466B"/>
    <w:rsid w:val="00595746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153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B1F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2DA"/>
    <w:rsid w:val="005D43C0"/>
    <w:rsid w:val="005D49F5"/>
    <w:rsid w:val="005D4B23"/>
    <w:rsid w:val="005D4B8F"/>
    <w:rsid w:val="005D550F"/>
    <w:rsid w:val="005D5932"/>
    <w:rsid w:val="005D5FC6"/>
    <w:rsid w:val="005D69FA"/>
    <w:rsid w:val="005D6ECB"/>
    <w:rsid w:val="005D7478"/>
    <w:rsid w:val="005D74A3"/>
    <w:rsid w:val="005D777D"/>
    <w:rsid w:val="005D7F08"/>
    <w:rsid w:val="005E0216"/>
    <w:rsid w:val="005E05F5"/>
    <w:rsid w:val="005E0724"/>
    <w:rsid w:val="005E0799"/>
    <w:rsid w:val="005E0908"/>
    <w:rsid w:val="005E16D6"/>
    <w:rsid w:val="005E1B9F"/>
    <w:rsid w:val="005E1C6A"/>
    <w:rsid w:val="005E1E0B"/>
    <w:rsid w:val="005E2B16"/>
    <w:rsid w:val="005E2F15"/>
    <w:rsid w:val="005E3215"/>
    <w:rsid w:val="005E34E8"/>
    <w:rsid w:val="005E34F6"/>
    <w:rsid w:val="005E38FF"/>
    <w:rsid w:val="005E3A06"/>
    <w:rsid w:val="005E4162"/>
    <w:rsid w:val="005E47CA"/>
    <w:rsid w:val="005E4959"/>
    <w:rsid w:val="005E49A5"/>
    <w:rsid w:val="005E537C"/>
    <w:rsid w:val="005E5D15"/>
    <w:rsid w:val="005E71C1"/>
    <w:rsid w:val="005E7444"/>
    <w:rsid w:val="005E76C8"/>
    <w:rsid w:val="005E77E5"/>
    <w:rsid w:val="005F002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01"/>
    <w:rsid w:val="0060329F"/>
    <w:rsid w:val="006033C1"/>
    <w:rsid w:val="0060363B"/>
    <w:rsid w:val="00603CD2"/>
    <w:rsid w:val="006048F4"/>
    <w:rsid w:val="00604A52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2A36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17B87"/>
    <w:rsid w:val="00620164"/>
    <w:rsid w:val="0062092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3A17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9B9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3C02"/>
    <w:rsid w:val="0064449E"/>
    <w:rsid w:val="00645080"/>
    <w:rsid w:val="00645F83"/>
    <w:rsid w:val="006465CA"/>
    <w:rsid w:val="00646D21"/>
    <w:rsid w:val="00647F17"/>
    <w:rsid w:val="00650948"/>
    <w:rsid w:val="0065096D"/>
    <w:rsid w:val="00651C2E"/>
    <w:rsid w:val="00651D5B"/>
    <w:rsid w:val="00651DB5"/>
    <w:rsid w:val="00651DDF"/>
    <w:rsid w:val="00652167"/>
    <w:rsid w:val="00652BE7"/>
    <w:rsid w:val="006530F7"/>
    <w:rsid w:val="006531C0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174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4D4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991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27E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236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17B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286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32D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DCF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2FD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F70"/>
    <w:rsid w:val="007031D0"/>
    <w:rsid w:val="00703D2F"/>
    <w:rsid w:val="0070442A"/>
    <w:rsid w:val="00704920"/>
    <w:rsid w:val="00704D3D"/>
    <w:rsid w:val="00704FF1"/>
    <w:rsid w:val="007054AE"/>
    <w:rsid w:val="007054E8"/>
    <w:rsid w:val="007056FB"/>
    <w:rsid w:val="00705923"/>
    <w:rsid w:val="007060E5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0C03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26B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37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67F68"/>
    <w:rsid w:val="0077028A"/>
    <w:rsid w:val="00770C4D"/>
    <w:rsid w:val="007719E6"/>
    <w:rsid w:val="00771BA3"/>
    <w:rsid w:val="00771F3D"/>
    <w:rsid w:val="007730C5"/>
    <w:rsid w:val="00773177"/>
    <w:rsid w:val="00773642"/>
    <w:rsid w:val="007737B7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0B32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D5D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4B3"/>
    <w:rsid w:val="0078663D"/>
    <w:rsid w:val="00787C63"/>
    <w:rsid w:val="00790133"/>
    <w:rsid w:val="0079018A"/>
    <w:rsid w:val="00790382"/>
    <w:rsid w:val="0079185F"/>
    <w:rsid w:val="00791D84"/>
    <w:rsid w:val="00791F78"/>
    <w:rsid w:val="0079219C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433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BAA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772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7A7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153"/>
    <w:rsid w:val="007F35E1"/>
    <w:rsid w:val="007F3784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05F"/>
    <w:rsid w:val="008002E8"/>
    <w:rsid w:val="00800607"/>
    <w:rsid w:val="00800E81"/>
    <w:rsid w:val="008018EB"/>
    <w:rsid w:val="00801A17"/>
    <w:rsid w:val="00801C20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0D27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7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CAA"/>
    <w:rsid w:val="00852F97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79A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654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67ED5"/>
    <w:rsid w:val="008703F3"/>
    <w:rsid w:val="00870851"/>
    <w:rsid w:val="008715EB"/>
    <w:rsid w:val="00871779"/>
    <w:rsid w:val="008719D7"/>
    <w:rsid w:val="008724B4"/>
    <w:rsid w:val="008724B7"/>
    <w:rsid w:val="00872506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77D14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09C5"/>
    <w:rsid w:val="0089100E"/>
    <w:rsid w:val="008910EE"/>
    <w:rsid w:val="00891520"/>
    <w:rsid w:val="00891E08"/>
    <w:rsid w:val="008922EC"/>
    <w:rsid w:val="0089243D"/>
    <w:rsid w:val="008926A7"/>
    <w:rsid w:val="00893AB0"/>
    <w:rsid w:val="00893CBB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B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65E"/>
    <w:rsid w:val="008A7789"/>
    <w:rsid w:val="008A7825"/>
    <w:rsid w:val="008A79B9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DD3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1ED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139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41E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CF2"/>
    <w:rsid w:val="008F0E37"/>
    <w:rsid w:val="008F14EF"/>
    <w:rsid w:val="008F1574"/>
    <w:rsid w:val="008F1B73"/>
    <w:rsid w:val="008F20C0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683"/>
    <w:rsid w:val="008F56D3"/>
    <w:rsid w:val="008F5AE8"/>
    <w:rsid w:val="008F5C6C"/>
    <w:rsid w:val="008F5D31"/>
    <w:rsid w:val="008F5EC9"/>
    <w:rsid w:val="008F663A"/>
    <w:rsid w:val="008F6AEE"/>
    <w:rsid w:val="008F75CA"/>
    <w:rsid w:val="008F7CB3"/>
    <w:rsid w:val="008F7CD0"/>
    <w:rsid w:val="008F7E7D"/>
    <w:rsid w:val="008F7FE6"/>
    <w:rsid w:val="0090005D"/>
    <w:rsid w:val="009001F0"/>
    <w:rsid w:val="00900D61"/>
    <w:rsid w:val="0090172F"/>
    <w:rsid w:val="00901EE8"/>
    <w:rsid w:val="00902081"/>
    <w:rsid w:val="009026FC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17986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08F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098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9D2"/>
    <w:rsid w:val="00952A4A"/>
    <w:rsid w:val="00952DC7"/>
    <w:rsid w:val="0095313C"/>
    <w:rsid w:val="009536E7"/>
    <w:rsid w:val="0095454D"/>
    <w:rsid w:val="00954DE0"/>
    <w:rsid w:val="00954F1D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2B4E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8EE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27B2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4DF9"/>
    <w:rsid w:val="009B50F3"/>
    <w:rsid w:val="009B5713"/>
    <w:rsid w:val="009B5938"/>
    <w:rsid w:val="009B5C9B"/>
    <w:rsid w:val="009B63CC"/>
    <w:rsid w:val="009B6491"/>
    <w:rsid w:val="009B6738"/>
    <w:rsid w:val="009B6BDF"/>
    <w:rsid w:val="009B7705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DF9"/>
    <w:rsid w:val="009C7F51"/>
    <w:rsid w:val="009D0161"/>
    <w:rsid w:val="009D0545"/>
    <w:rsid w:val="009D086D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132"/>
    <w:rsid w:val="009D33F1"/>
    <w:rsid w:val="009D36FB"/>
    <w:rsid w:val="009D3871"/>
    <w:rsid w:val="009D3CA8"/>
    <w:rsid w:val="009D3FC3"/>
    <w:rsid w:val="009D4081"/>
    <w:rsid w:val="009D45B4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D7FBA"/>
    <w:rsid w:val="009E0110"/>
    <w:rsid w:val="009E04DF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61F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99B"/>
    <w:rsid w:val="00A16D75"/>
    <w:rsid w:val="00A16D9A"/>
    <w:rsid w:val="00A16E27"/>
    <w:rsid w:val="00A1740D"/>
    <w:rsid w:val="00A174A3"/>
    <w:rsid w:val="00A2002B"/>
    <w:rsid w:val="00A2015E"/>
    <w:rsid w:val="00A20167"/>
    <w:rsid w:val="00A20272"/>
    <w:rsid w:val="00A20B01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3F41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86F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3D4B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6BC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3FD"/>
    <w:rsid w:val="00A57718"/>
    <w:rsid w:val="00A57B90"/>
    <w:rsid w:val="00A60037"/>
    <w:rsid w:val="00A606BA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25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1E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1E4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A3B"/>
    <w:rsid w:val="00A91E76"/>
    <w:rsid w:val="00A91F5C"/>
    <w:rsid w:val="00A92117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648A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D84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617"/>
    <w:rsid w:val="00AA6F2F"/>
    <w:rsid w:val="00AA7597"/>
    <w:rsid w:val="00AA7B5E"/>
    <w:rsid w:val="00AB03E5"/>
    <w:rsid w:val="00AB05EF"/>
    <w:rsid w:val="00AB0B12"/>
    <w:rsid w:val="00AB1195"/>
    <w:rsid w:val="00AB1AA6"/>
    <w:rsid w:val="00AB1E9C"/>
    <w:rsid w:val="00AB20F8"/>
    <w:rsid w:val="00AB21AD"/>
    <w:rsid w:val="00AB2402"/>
    <w:rsid w:val="00AB2683"/>
    <w:rsid w:val="00AB2A96"/>
    <w:rsid w:val="00AB2AD7"/>
    <w:rsid w:val="00AB2ED6"/>
    <w:rsid w:val="00AB2F1D"/>
    <w:rsid w:val="00AB3F6B"/>
    <w:rsid w:val="00AB4AF7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66B5"/>
    <w:rsid w:val="00AC7183"/>
    <w:rsid w:val="00AC759A"/>
    <w:rsid w:val="00AC7941"/>
    <w:rsid w:val="00AC7A79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953"/>
    <w:rsid w:val="00B00D33"/>
    <w:rsid w:val="00B00FF2"/>
    <w:rsid w:val="00B0235B"/>
    <w:rsid w:val="00B026DB"/>
    <w:rsid w:val="00B02832"/>
    <w:rsid w:val="00B02913"/>
    <w:rsid w:val="00B02925"/>
    <w:rsid w:val="00B02A17"/>
    <w:rsid w:val="00B035EC"/>
    <w:rsid w:val="00B03B7C"/>
    <w:rsid w:val="00B04168"/>
    <w:rsid w:val="00B050C1"/>
    <w:rsid w:val="00B05113"/>
    <w:rsid w:val="00B057AD"/>
    <w:rsid w:val="00B05A1E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986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0A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6C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2FC"/>
    <w:rsid w:val="00B35A35"/>
    <w:rsid w:val="00B35FBE"/>
    <w:rsid w:val="00B36250"/>
    <w:rsid w:val="00B36896"/>
    <w:rsid w:val="00B372CA"/>
    <w:rsid w:val="00B3730A"/>
    <w:rsid w:val="00B3769E"/>
    <w:rsid w:val="00B377EC"/>
    <w:rsid w:val="00B37D3D"/>
    <w:rsid w:val="00B40356"/>
    <w:rsid w:val="00B406EF"/>
    <w:rsid w:val="00B40B40"/>
    <w:rsid w:val="00B4107A"/>
    <w:rsid w:val="00B417B6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0C81"/>
    <w:rsid w:val="00B51141"/>
    <w:rsid w:val="00B51150"/>
    <w:rsid w:val="00B51536"/>
    <w:rsid w:val="00B51632"/>
    <w:rsid w:val="00B51D03"/>
    <w:rsid w:val="00B51DA8"/>
    <w:rsid w:val="00B521D0"/>
    <w:rsid w:val="00B523FE"/>
    <w:rsid w:val="00B5246A"/>
    <w:rsid w:val="00B530D2"/>
    <w:rsid w:val="00B543C8"/>
    <w:rsid w:val="00B54CBD"/>
    <w:rsid w:val="00B5505C"/>
    <w:rsid w:val="00B560F0"/>
    <w:rsid w:val="00B562D8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41A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1F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0398"/>
    <w:rsid w:val="00B816D4"/>
    <w:rsid w:val="00B8211F"/>
    <w:rsid w:val="00B823A9"/>
    <w:rsid w:val="00B82AF8"/>
    <w:rsid w:val="00B8339F"/>
    <w:rsid w:val="00B83A57"/>
    <w:rsid w:val="00B83A5E"/>
    <w:rsid w:val="00B83A7F"/>
    <w:rsid w:val="00B83E18"/>
    <w:rsid w:val="00B8415F"/>
    <w:rsid w:val="00B841D4"/>
    <w:rsid w:val="00B845F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2EB3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1C11"/>
    <w:rsid w:val="00BB2B47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862"/>
    <w:rsid w:val="00BB6B7B"/>
    <w:rsid w:val="00BB6E6B"/>
    <w:rsid w:val="00BB726D"/>
    <w:rsid w:val="00BB7776"/>
    <w:rsid w:val="00BC054E"/>
    <w:rsid w:val="00BC0755"/>
    <w:rsid w:val="00BC0ED2"/>
    <w:rsid w:val="00BC1584"/>
    <w:rsid w:val="00BC1A40"/>
    <w:rsid w:val="00BC1E27"/>
    <w:rsid w:val="00BC1EF4"/>
    <w:rsid w:val="00BC2D19"/>
    <w:rsid w:val="00BC3461"/>
    <w:rsid w:val="00BC3905"/>
    <w:rsid w:val="00BC4268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626"/>
    <w:rsid w:val="00BE6811"/>
    <w:rsid w:val="00BE6940"/>
    <w:rsid w:val="00BE722A"/>
    <w:rsid w:val="00BE72F2"/>
    <w:rsid w:val="00BE7551"/>
    <w:rsid w:val="00BE7923"/>
    <w:rsid w:val="00BE7A79"/>
    <w:rsid w:val="00BF0110"/>
    <w:rsid w:val="00BF0856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81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3E8"/>
    <w:rsid w:val="00C04453"/>
    <w:rsid w:val="00C046D8"/>
    <w:rsid w:val="00C05084"/>
    <w:rsid w:val="00C0537C"/>
    <w:rsid w:val="00C05891"/>
    <w:rsid w:val="00C0598A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5A3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662"/>
    <w:rsid w:val="00C3281F"/>
    <w:rsid w:val="00C32D2F"/>
    <w:rsid w:val="00C331C5"/>
    <w:rsid w:val="00C3338F"/>
    <w:rsid w:val="00C33974"/>
    <w:rsid w:val="00C33C8A"/>
    <w:rsid w:val="00C33E82"/>
    <w:rsid w:val="00C33F13"/>
    <w:rsid w:val="00C34137"/>
    <w:rsid w:val="00C344F6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2409"/>
    <w:rsid w:val="00C424ED"/>
    <w:rsid w:val="00C43BB7"/>
    <w:rsid w:val="00C43CBD"/>
    <w:rsid w:val="00C43F27"/>
    <w:rsid w:val="00C44022"/>
    <w:rsid w:val="00C44212"/>
    <w:rsid w:val="00C4450A"/>
    <w:rsid w:val="00C44CDD"/>
    <w:rsid w:val="00C453AD"/>
    <w:rsid w:val="00C45561"/>
    <w:rsid w:val="00C45BB8"/>
    <w:rsid w:val="00C462D7"/>
    <w:rsid w:val="00C4666B"/>
    <w:rsid w:val="00C46D81"/>
    <w:rsid w:val="00C47086"/>
    <w:rsid w:val="00C47103"/>
    <w:rsid w:val="00C4712E"/>
    <w:rsid w:val="00C4757E"/>
    <w:rsid w:val="00C47FFB"/>
    <w:rsid w:val="00C501D7"/>
    <w:rsid w:val="00C5038D"/>
    <w:rsid w:val="00C50472"/>
    <w:rsid w:val="00C50515"/>
    <w:rsid w:val="00C505FA"/>
    <w:rsid w:val="00C5061B"/>
    <w:rsid w:val="00C507A2"/>
    <w:rsid w:val="00C50884"/>
    <w:rsid w:val="00C50CEF"/>
    <w:rsid w:val="00C50E23"/>
    <w:rsid w:val="00C512BB"/>
    <w:rsid w:val="00C51920"/>
    <w:rsid w:val="00C51B94"/>
    <w:rsid w:val="00C51C49"/>
    <w:rsid w:val="00C51DD0"/>
    <w:rsid w:val="00C52609"/>
    <w:rsid w:val="00C528DB"/>
    <w:rsid w:val="00C52924"/>
    <w:rsid w:val="00C52A93"/>
    <w:rsid w:val="00C52B72"/>
    <w:rsid w:val="00C52D90"/>
    <w:rsid w:val="00C52F62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6E5"/>
    <w:rsid w:val="00C6282A"/>
    <w:rsid w:val="00C628CD"/>
    <w:rsid w:val="00C62BC6"/>
    <w:rsid w:val="00C6311A"/>
    <w:rsid w:val="00C6383B"/>
    <w:rsid w:val="00C63AE5"/>
    <w:rsid w:val="00C6421D"/>
    <w:rsid w:val="00C6424E"/>
    <w:rsid w:val="00C6440F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0849"/>
    <w:rsid w:val="00C7143F"/>
    <w:rsid w:val="00C71CA4"/>
    <w:rsid w:val="00C71ED1"/>
    <w:rsid w:val="00C72232"/>
    <w:rsid w:val="00C7264D"/>
    <w:rsid w:val="00C72AFC"/>
    <w:rsid w:val="00C72BF2"/>
    <w:rsid w:val="00C73726"/>
    <w:rsid w:val="00C73804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77D42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CD"/>
    <w:rsid w:val="00C907ED"/>
    <w:rsid w:val="00C908CA"/>
    <w:rsid w:val="00C912F0"/>
    <w:rsid w:val="00C91450"/>
    <w:rsid w:val="00C91758"/>
    <w:rsid w:val="00C91A24"/>
    <w:rsid w:val="00C91B96"/>
    <w:rsid w:val="00C91DB1"/>
    <w:rsid w:val="00C92430"/>
    <w:rsid w:val="00C92761"/>
    <w:rsid w:val="00C92938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4A73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4DC0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093B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00C"/>
    <w:rsid w:val="00CF22F0"/>
    <w:rsid w:val="00CF24F0"/>
    <w:rsid w:val="00CF287F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415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4E01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C64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C21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0E2"/>
    <w:rsid w:val="00D733AC"/>
    <w:rsid w:val="00D7344D"/>
    <w:rsid w:val="00D73892"/>
    <w:rsid w:val="00D74256"/>
    <w:rsid w:val="00D74D4F"/>
    <w:rsid w:val="00D74EB9"/>
    <w:rsid w:val="00D75E7B"/>
    <w:rsid w:val="00D76079"/>
    <w:rsid w:val="00D764DA"/>
    <w:rsid w:val="00D765D0"/>
    <w:rsid w:val="00D768F1"/>
    <w:rsid w:val="00D770E9"/>
    <w:rsid w:val="00D77BF3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6C7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13A"/>
    <w:rsid w:val="00DA56A3"/>
    <w:rsid w:val="00DA70E4"/>
    <w:rsid w:val="00DA717D"/>
    <w:rsid w:val="00DA74C6"/>
    <w:rsid w:val="00DA7A38"/>
    <w:rsid w:val="00DA7B4E"/>
    <w:rsid w:val="00DA7D1D"/>
    <w:rsid w:val="00DA7DA4"/>
    <w:rsid w:val="00DB0B4E"/>
    <w:rsid w:val="00DB0FD2"/>
    <w:rsid w:val="00DB114D"/>
    <w:rsid w:val="00DB1339"/>
    <w:rsid w:val="00DB1883"/>
    <w:rsid w:val="00DB1989"/>
    <w:rsid w:val="00DB1B71"/>
    <w:rsid w:val="00DB1F38"/>
    <w:rsid w:val="00DB236A"/>
    <w:rsid w:val="00DB2529"/>
    <w:rsid w:val="00DB256E"/>
    <w:rsid w:val="00DB29EB"/>
    <w:rsid w:val="00DB2E87"/>
    <w:rsid w:val="00DB3704"/>
    <w:rsid w:val="00DB39FA"/>
    <w:rsid w:val="00DB3B3D"/>
    <w:rsid w:val="00DB3C91"/>
    <w:rsid w:val="00DB3E1D"/>
    <w:rsid w:val="00DB42CE"/>
    <w:rsid w:val="00DB445F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A80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2DB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273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533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858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574"/>
    <w:rsid w:val="00DF7B00"/>
    <w:rsid w:val="00E00371"/>
    <w:rsid w:val="00E00378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488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59C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462A"/>
    <w:rsid w:val="00E25294"/>
    <w:rsid w:val="00E255B1"/>
    <w:rsid w:val="00E25873"/>
    <w:rsid w:val="00E25CDF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385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47D41"/>
    <w:rsid w:val="00E50444"/>
    <w:rsid w:val="00E50449"/>
    <w:rsid w:val="00E50A9F"/>
    <w:rsid w:val="00E51547"/>
    <w:rsid w:val="00E51637"/>
    <w:rsid w:val="00E5166C"/>
    <w:rsid w:val="00E517F1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05"/>
    <w:rsid w:val="00E61218"/>
    <w:rsid w:val="00E61414"/>
    <w:rsid w:val="00E61784"/>
    <w:rsid w:val="00E61883"/>
    <w:rsid w:val="00E61DBF"/>
    <w:rsid w:val="00E62BA0"/>
    <w:rsid w:val="00E62DDA"/>
    <w:rsid w:val="00E631C2"/>
    <w:rsid w:val="00E6371A"/>
    <w:rsid w:val="00E638EF"/>
    <w:rsid w:val="00E6401E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3B1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361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2EBD"/>
    <w:rsid w:val="00EA31EE"/>
    <w:rsid w:val="00EA333A"/>
    <w:rsid w:val="00EA3C80"/>
    <w:rsid w:val="00EA43C7"/>
    <w:rsid w:val="00EA43D3"/>
    <w:rsid w:val="00EA4973"/>
    <w:rsid w:val="00EA4DC3"/>
    <w:rsid w:val="00EA4E16"/>
    <w:rsid w:val="00EA4FF2"/>
    <w:rsid w:val="00EA5142"/>
    <w:rsid w:val="00EA5B43"/>
    <w:rsid w:val="00EA5C88"/>
    <w:rsid w:val="00EA683F"/>
    <w:rsid w:val="00EA6A08"/>
    <w:rsid w:val="00EA6A32"/>
    <w:rsid w:val="00EA6D9D"/>
    <w:rsid w:val="00EA6E13"/>
    <w:rsid w:val="00EA6FD1"/>
    <w:rsid w:val="00EA776B"/>
    <w:rsid w:val="00EA785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4E7"/>
    <w:rsid w:val="00EB57C5"/>
    <w:rsid w:val="00EB5B17"/>
    <w:rsid w:val="00EB63A5"/>
    <w:rsid w:val="00EB63BE"/>
    <w:rsid w:val="00EB6722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B71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DEF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4F47"/>
    <w:rsid w:val="00EF57AE"/>
    <w:rsid w:val="00EF5BAD"/>
    <w:rsid w:val="00EF5D9B"/>
    <w:rsid w:val="00EF5E1C"/>
    <w:rsid w:val="00EF5FD2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1E80"/>
    <w:rsid w:val="00F021EC"/>
    <w:rsid w:val="00F0264C"/>
    <w:rsid w:val="00F026BA"/>
    <w:rsid w:val="00F027E0"/>
    <w:rsid w:val="00F02931"/>
    <w:rsid w:val="00F029C4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1AB2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17DED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0FE5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69A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47A7B"/>
    <w:rsid w:val="00F50305"/>
    <w:rsid w:val="00F5039F"/>
    <w:rsid w:val="00F5077F"/>
    <w:rsid w:val="00F50895"/>
    <w:rsid w:val="00F50919"/>
    <w:rsid w:val="00F5119E"/>
    <w:rsid w:val="00F517FF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33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390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0E0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0BF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4DE2"/>
    <w:rsid w:val="00FA63D7"/>
    <w:rsid w:val="00FA7A64"/>
    <w:rsid w:val="00FB0911"/>
    <w:rsid w:val="00FB10EA"/>
    <w:rsid w:val="00FB1FF1"/>
    <w:rsid w:val="00FB2324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E7E68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paragraph" w:customStyle="1" w:styleId="LGTdoc">
    <w:name w:val="LGTdoc_본문"/>
    <w:basedOn w:val="Normal"/>
    <w:rsid w:val="0008021B"/>
    <w:pPr>
      <w:overflowPunct/>
      <w:adjustRightInd/>
      <w:snapToGrid w:val="0"/>
      <w:spacing w:after="0" w:line="264" w:lineRule="auto"/>
      <w:jc w:val="both"/>
      <w:textAlignment w:val="auto"/>
    </w:pPr>
    <w:rPr>
      <w:rFonts w:eastAsiaTheme="minorHAnsi"/>
      <w:sz w:val="22"/>
      <w:szCs w:val="22"/>
      <w:lang w:val="en-US" w:eastAsia="ko-KR"/>
    </w:rPr>
  </w:style>
  <w:style w:type="character" w:customStyle="1" w:styleId="a">
    <w:name w:val="首标题"/>
    <w:rsid w:val="00BC4268"/>
    <w:rPr>
      <w:rFonts w:ascii="Arial" w:eastAsia="SimSun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141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1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83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4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4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79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81A7B-640D-4B71-89BF-04BCEB02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14</TotalTime>
  <Pages>3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36</cp:revision>
  <dcterms:created xsi:type="dcterms:W3CDTF">2016-06-19T19:04:00Z</dcterms:created>
  <dcterms:modified xsi:type="dcterms:W3CDTF">2016-06-21T16:44:00Z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