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F9C14F" w14:textId="4CE571C9" w:rsidR="00A563E3" w:rsidRPr="00DB3907" w:rsidRDefault="00A563E3" w:rsidP="00A563E3">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BE78AF">
        <w:rPr>
          <w:rFonts w:cs="Arial"/>
          <w:sz w:val="24"/>
          <w:szCs w:val="24"/>
          <w:lang w:val="de-DE"/>
        </w:rPr>
        <w:t>6</w:t>
      </w:r>
      <w:r>
        <w:rPr>
          <w:rFonts w:cs="Arial"/>
          <w:sz w:val="24"/>
          <w:szCs w:val="24"/>
          <w:lang w:val="de-DE"/>
        </w:rPr>
        <w:t>-e</w:t>
      </w:r>
      <w:r w:rsidRPr="00DB3907">
        <w:rPr>
          <w:rFonts w:cs="Arial"/>
          <w:sz w:val="24"/>
          <w:szCs w:val="24"/>
          <w:lang w:val="de-DE"/>
        </w:rPr>
        <w:tab/>
        <w:t>R4-</w:t>
      </w:r>
      <w:r>
        <w:rPr>
          <w:rFonts w:cs="Arial"/>
          <w:sz w:val="24"/>
          <w:szCs w:val="24"/>
          <w:lang w:val="de-DE"/>
        </w:rPr>
        <w:t>20</w:t>
      </w:r>
      <w:r w:rsidR="00CE30AC">
        <w:rPr>
          <w:rFonts w:cs="Arial"/>
          <w:sz w:val="24"/>
          <w:szCs w:val="24"/>
          <w:lang w:val="de-DE"/>
        </w:rPr>
        <w:t>11345</w:t>
      </w:r>
    </w:p>
    <w:p w14:paraId="6E79AB25" w14:textId="70E0DCAF" w:rsidR="00A563E3" w:rsidRPr="00DB3907" w:rsidRDefault="00BE78AF" w:rsidP="00A563E3">
      <w:pPr>
        <w:pStyle w:val="Header"/>
        <w:tabs>
          <w:tab w:val="left" w:pos="6521"/>
        </w:tabs>
        <w:rPr>
          <w:rFonts w:cs="Arial"/>
          <w:sz w:val="24"/>
          <w:szCs w:val="24"/>
        </w:rPr>
      </w:pPr>
      <w:r>
        <w:rPr>
          <w:rFonts w:cs="Arial"/>
          <w:sz w:val="24"/>
          <w:szCs w:val="24"/>
        </w:rPr>
        <w:t>Aug</w:t>
      </w:r>
      <w:r w:rsidR="00A563E3">
        <w:rPr>
          <w:rFonts w:cs="Arial"/>
          <w:sz w:val="24"/>
          <w:szCs w:val="24"/>
        </w:rPr>
        <w:t xml:space="preserve"> </w:t>
      </w:r>
      <w:r>
        <w:rPr>
          <w:rFonts w:cs="Arial"/>
          <w:sz w:val="24"/>
          <w:szCs w:val="24"/>
        </w:rPr>
        <w:t>17</w:t>
      </w:r>
      <w:r w:rsidR="00A563E3">
        <w:rPr>
          <w:rFonts w:cs="Arial"/>
          <w:sz w:val="24"/>
          <w:szCs w:val="24"/>
          <w:vertAlign w:val="superscript"/>
        </w:rPr>
        <w:t>th</w:t>
      </w:r>
      <w:r w:rsidR="00A563E3">
        <w:rPr>
          <w:rFonts w:cs="Arial"/>
          <w:sz w:val="24"/>
          <w:szCs w:val="24"/>
        </w:rPr>
        <w:t xml:space="preserve"> ‒ </w:t>
      </w:r>
      <w:r>
        <w:rPr>
          <w:rFonts w:cs="Arial"/>
          <w:sz w:val="24"/>
          <w:szCs w:val="24"/>
        </w:rPr>
        <w:t>28</w:t>
      </w:r>
      <w:r w:rsidR="00A563E3">
        <w:rPr>
          <w:rFonts w:cs="Arial"/>
          <w:sz w:val="24"/>
          <w:szCs w:val="24"/>
          <w:vertAlign w:val="superscript"/>
        </w:rPr>
        <w:t>th</w:t>
      </w:r>
      <w:r w:rsidR="00A563E3">
        <w:rPr>
          <w:rFonts w:cs="Arial"/>
          <w:sz w:val="24"/>
          <w:szCs w:val="24"/>
        </w:rPr>
        <w:t>, 2020</w:t>
      </w:r>
    </w:p>
    <w:p w14:paraId="4CA7942A" w14:textId="77777777" w:rsidR="00A563E3" w:rsidRPr="00DB3907" w:rsidRDefault="00A563E3" w:rsidP="00A563E3">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61FE8940"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035848">
        <w:rPr>
          <w:rFonts w:ascii="Arial" w:hAnsi="Arial"/>
          <w:sz w:val="24"/>
          <w:lang w:val="en-US"/>
        </w:rPr>
        <w:t>7.1.2.1</w:t>
      </w:r>
    </w:p>
    <w:p w14:paraId="1E1C2FD0"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A62F436" w14:textId="6EAB9638"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E2799">
        <w:rPr>
          <w:rFonts w:ascii="Arial" w:hAnsi="Arial"/>
          <w:sz w:val="24"/>
          <w:lang w:val="en-US"/>
        </w:rPr>
        <w:t xml:space="preserve">Remaining </w:t>
      </w:r>
      <w:r w:rsidR="00C031BA">
        <w:rPr>
          <w:rFonts w:ascii="Arial" w:hAnsi="Arial"/>
          <w:sz w:val="24"/>
          <w:lang w:val="en-US"/>
        </w:rPr>
        <w:t>UE RF</w:t>
      </w:r>
      <w:r w:rsidR="00B61F3C">
        <w:rPr>
          <w:rFonts w:ascii="Arial" w:hAnsi="Arial"/>
          <w:sz w:val="24"/>
          <w:lang w:val="en-US"/>
        </w:rPr>
        <w:t xml:space="preserve"> </w:t>
      </w:r>
      <w:r w:rsidR="00C031BA">
        <w:rPr>
          <w:rFonts w:ascii="Arial" w:hAnsi="Arial"/>
          <w:sz w:val="24"/>
          <w:lang w:val="en-US"/>
        </w:rPr>
        <w:t xml:space="preserve">requirements for </w:t>
      </w:r>
      <w:r w:rsidR="00BE2799">
        <w:rPr>
          <w:rFonts w:ascii="Arial" w:hAnsi="Arial"/>
          <w:sz w:val="24"/>
          <w:lang w:val="en-US"/>
        </w:rPr>
        <w:t xml:space="preserve">stand-alone single carrier </w:t>
      </w:r>
      <w:r w:rsidR="00EC5D39">
        <w:rPr>
          <w:rFonts w:ascii="Arial" w:hAnsi="Arial"/>
          <w:sz w:val="24"/>
          <w:lang w:val="en-US"/>
        </w:rPr>
        <w:t>NR-U</w:t>
      </w:r>
    </w:p>
    <w:p w14:paraId="013F978F" w14:textId="5EDB7CD0"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DC3A53">
        <w:rPr>
          <w:rFonts w:ascii="Arial" w:hAnsi="Arial"/>
          <w:sz w:val="24"/>
          <w:lang w:val="en-US"/>
        </w:rPr>
        <w:t>Discussion</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3E80A246" w14:textId="65502488" w:rsidR="00EC5D39" w:rsidRDefault="00EC5D39" w:rsidP="00EC0D60">
      <w:pPr>
        <w:rPr>
          <w:lang w:val="en-US"/>
        </w:rPr>
      </w:pPr>
      <w:r>
        <w:rPr>
          <w:lang w:val="en-US"/>
        </w:rPr>
        <w:t>An exception sheet [1] was a</w:t>
      </w:r>
      <w:r w:rsidR="007E0D73">
        <w:rPr>
          <w:lang w:val="en-US"/>
        </w:rPr>
        <w:t>pproved</w:t>
      </w:r>
      <w:r>
        <w:rPr>
          <w:lang w:val="en-US"/>
        </w:rPr>
        <w:t xml:space="preserve"> at RAN #88-e identifying the remaining open issues to complete the work item.  This contribution addresses the remaining UE</w:t>
      </w:r>
      <w:r w:rsidR="00C031BA">
        <w:rPr>
          <w:lang w:val="en-US"/>
        </w:rPr>
        <w:t xml:space="preserve"> transmitter</w:t>
      </w:r>
      <w:r>
        <w:rPr>
          <w:lang w:val="en-US"/>
        </w:rPr>
        <w:t xml:space="preserve"> requirements for single carrier PC5 operation.  Requirements associated with carrier aggregation and dual connectivity are outside of the scope of this contribution</w:t>
      </w:r>
      <w:r w:rsidR="00462DE2">
        <w:rPr>
          <w:lang w:val="en-US"/>
        </w:rPr>
        <w:t xml:space="preserve"> as are band-specific requirements</w:t>
      </w:r>
      <w:r>
        <w:rPr>
          <w:lang w:val="en-US"/>
        </w:rPr>
        <w:t xml:space="preserve">.  </w:t>
      </w:r>
      <w:r w:rsidR="00D157C1">
        <w:rPr>
          <w:lang w:val="en-US"/>
        </w:rPr>
        <w:t>The baseline for this contribution are the agreements captured in the draft CR [2] from RAN4 #95-e.</w:t>
      </w:r>
    </w:p>
    <w:p w14:paraId="10F6602E" w14:textId="1D13CCA0" w:rsidR="007E1E78" w:rsidRDefault="007E1E78" w:rsidP="0099327E">
      <w:pPr>
        <w:pStyle w:val="Heading1"/>
        <w:tabs>
          <w:tab w:val="clear" w:pos="432"/>
          <w:tab w:val="num" w:pos="522"/>
        </w:tabs>
        <w:ind w:left="522" w:hanging="522"/>
        <w:rPr>
          <w:lang w:val="en-US"/>
        </w:rPr>
      </w:pPr>
      <w:r>
        <w:rPr>
          <w:lang w:val="en-US"/>
        </w:rPr>
        <w:t>Discussion</w:t>
      </w:r>
    </w:p>
    <w:p w14:paraId="5BFD0F5E" w14:textId="5CAD8D84" w:rsidR="00555B6E" w:rsidRDefault="00555B6E" w:rsidP="000D5951">
      <w:pPr>
        <w:pStyle w:val="Heading2"/>
        <w:rPr>
          <w:lang w:val="en-US"/>
        </w:rPr>
      </w:pPr>
      <w:r>
        <w:rPr>
          <w:lang w:val="en-US"/>
        </w:rPr>
        <w:t>Open items and scope of the contribution</w:t>
      </w:r>
    </w:p>
    <w:p w14:paraId="091AD613" w14:textId="2734F7E9" w:rsidR="00555B6E" w:rsidRDefault="00555B6E" w:rsidP="00555B6E">
      <w:pPr>
        <w:rPr>
          <w:lang w:val="en-US"/>
        </w:rPr>
      </w:pPr>
      <w:r>
        <w:rPr>
          <w:lang w:val="en-US"/>
        </w:rPr>
        <w:t>The list of open issues identified in the WID exception sheet [1] are listed below</w:t>
      </w:r>
    </w:p>
    <w:p w14:paraId="3AC834A8" w14:textId="77777777" w:rsidR="00555B6E" w:rsidRPr="009106E3" w:rsidRDefault="00555B6E" w:rsidP="00555B6E">
      <w:pPr>
        <w:pStyle w:val="ListParagraph"/>
        <w:widowControl w:val="0"/>
        <w:numPr>
          <w:ilvl w:val="0"/>
          <w:numId w:val="20"/>
        </w:numPr>
        <w:overflowPunct/>
        <w:autoSpaceDE/>
        <w:autoSpaceDN/>
        <w:adjustRightInd/>
        <w:spacing w:after="0"/>
        <w:contextualSpacing w:val="0"/>
        <w:jc w:val="both"/>
        <w:textAlignment w:val="auto"/>
      </w:pPr>
      <w:r w:rsidRPr="009106E3">
        <w:t>If and how to introduce 6 GHz band (5925 – 7125 MHz or variation thereof) for NR-U.  6 GHz band-specific requirements include channel raster, GSCN, A-MPR, SE for coexistence, and reference sensitivity.</w:t>
      </w:r>
    </w:p>
    <w:p w14:paraId="2D98DD89" w14:textId="77777777" w:rsidR="00555B6E" w:rsidRPr="009106E3" w:rsidRDefault="00555B6E" w:rsidP="00555B6E">
      <w:pPr>
        <w:pStyle w:val="ListParagraph"/>
        <w:widowControl w:val="0"/>
        <w:numPr>
          <w:ilvl w:val="0"/>
          <w:numId w:val="20"/>
        </w:numPr>
        <w:overflowPunct/>
        <w:autoSpaceDE/>
        <w:autoSpaceDN/>
        <w:adjustRightInd/>
        <w:spacing w:after="0"/>
        <w:contextualSpacing w:val="0"/>
        <w:jc w:val="both"/>
        <w:textAlignment w:val="auto"/>
      </w:pPr>
      <w:r w:rsidRPr="009106E3">
        <w:t>Whether to include 100 MHz channel bandwidth, channel raster, intra-cell guard band sizes (stretch goal)</w:t>
      </w:r>
    </w:p>
    <w:p w14:paraId="5C7795B4" w14:textId="77777777" w:rsidR="00555B6E" w:rsidRPr="00C031BA" w:rsidRDefault="00555B6E" w:rsidP="00555B6E">
      <w:pPr>
        <w:pStyle w:val="ListParagraph"/>
        <w:widowControl w:val="0"/>
        <w:numPr>
          <w:ilvl w:val="0"/>
          <w:numId w:val="20"/>
        </w:numPr>
        <w:overflowPunct/>
        <w:autoSpaceDE/>
        <w:autoSpaceDN/>
        <w:adjustRightInd/>
        <w:spacing w:after="0"/>
        <w:contextualSpacing w:val="0"/>
        <w:jc w:val="both"/>
        <w:textAlignment w:val="auto"/>
      </w:pPr>
      <w:r w:rsidRPr="00C031BA">
        <w:t>Number of usable RB’s and intra-cell guard band sizes for 60 kHz SCS</w:t>
      </w:r>
    </w:p>
    <w:p w14:paraId="72B6F86C" w14:textId="77777777" w:rsidR="00555B6E" w:rsidRPr="009106E3" w:rsidRDefault="00555B6E" w:rsidP="00555B6E">
      <w:pPr>
        <w:pStyle w:val="ListParagraph"/>
        <w:widowControl w:val="0"/>
        <w:numPr>
          <w:ilvl w:val="0"/>
          <w:numId w:val="20"/>
        </w:numPr>
        <w:overflowPunct/>
        <w:autoSpaceDE/>
        <w:autoSpaceDN/>
        <w:adjustRightInd/>
        <w:spacing w:after="0"/>
        <w:contextualSpacing w:val="0"/>
        <w:jc w:val="both"/>
        <w:textAlignment w:val="auto"/>
      </w:pPr>
      <w:r w:rsidRPr="009106E3">
        <w:t>UE power class 3 requirements including assumed PA architecture, requirements for TxDIV and UL MIMO if PC5+PC5 is to be specified, and how to define requirements whether they are separate for two architectural alternatives or whether there is a single requirement that applies to both (lower priority)</w:t>
      </w:r>
    </w:p>
    <w:p w14:paraId="706545DC" w14:textId="77777777" w:rsidR="00555B6E" w:rsidRPr="00555B6E" w:rsidRDefault="00555B6E" w:rsidP="00555B6E">
      <w:pPr>
        <w:pStyle w:val="ListParagraph"/>
        <w:widowControl w:val="0"/>
        <w:numPr>
          <w:ilvl w:val="0"/>
          <w:numId w:val="20"/>
        </w:numPr>
        <w:overflowPunct/>
        <w:autoSpaceDE/>
        <w:autoSpaceDN/>
        <w:adjustRightInd/>
        <w:spacing w:after="0"/>
        <w:contextualSpacing w:val="0"/>
        <w:jc w:val="both"/>
        <w:textAlignment w:val="auto"/>
        <w:rPr>
          <w:highlight w:val="yellow"/>
        </w:rPr>
      </w:pPr>
      <w:r w:rsidRPr="00555B6E">
        <w:rPr>
          <w:highlight w:val="yellow"/>
        </w:rPr>
        <w:t>Verification and any necessary modification to general MPR for PC5</w:t>
      </w:r>
    </w:p>
    <w:p w14:paraId="78360839" w14:textId="77777777" w:rsidR="00555B6E" w:rsidRPr="009106E3" w:rsidRDefault="00555B6E" w:rsidP="00555B6E">
      <w:pPr>
        <w:pStyle w:val="ListParagraph"/>
        <w:widowControl w:val="0"/>
        <w:numPr>
          <w:ilvl w:val="0"/>
          <w:numId w:val="20"/>
        </w:numPr>
        <w:overflowPunct/>
        <w:autoSpaceDE/>
        <w:autoSpaceDN/>
        <w:adjustRightInd/>
        <w:spacing w:after="0"/>
        <w:contextualSpacing w:val="0"/>
        <w:jc w:val="both"/>
        <w:textAlignment w:val="auto"/>
      </w:pPr>
      <w:r w:rsidRPr="009106E3">
        <w:t>A-MPR for PC5 and</w:t>
      </w:r>
      <w:r>
        <w:t>, with lower priority,</w:t>
      </w:r>
      <w:r w:rsidRPr="009106E3">
        <w:t xml:space="preserve"> PC3 for Band n46 corresponding to NS_28, NS_29, NS_30, and NS_31</w:t>
      </w:r>
    </w:p>
    <w:p w14:paraId="4BE663EC" w14:textId="77777777" w:rsidR="00555B6E" w:rsidRPr="00555B6E" w:rsidRDefault="00555B6E" w:rsidP="00555B6E">
      <w:pPr>
        <w:pStyle w:val="ListParagraph"/>
        <w:widowControl w:val="0"/>
        <w:numPr>
          <w:ilvl w:val="0"/>
          <w:numId w:val="20"/>
        </w:numPr>
        <w:overflowPunct/>
        <w:autoSpaceDE/>
        <w:autoSpaceDN/>
        <w:adjustRightInd/>
        <w:spacing w:after="0"/>
        <w:contextualSpacing w:val="0"/>
        <w:jc w:val="both"/>
        <w:textAlignment w:val="auto"/>
        <w:rPr>
          <w:highlight w:val="yellow"/>
        </w:rPr>
      </w:pPr>
      <w:r w:rsidRPr="00555B6E">
        <w:rPr>
          <w:highlight w:val="yellow"/>
        </w:rPr>
        <w:t>UE coexistence spurious emission requirements</w:t>
      </w:r>
    </w:p>
    <w:p w14:paraId="60944041" w14:textId="77777777" w:rsidR="00555B6E" w:rsidRPr="009106E3" w:rsidRDefault="00555B6E" w:rsidP="00555B6E">
      <w:pPr>
        <w:pStyle w:val="ListParagraph"/>
        <w:widowControl w:val="0"/>
        <w:numPr>
          <w:ilvl w:val="0"/>
          <w:numId w:val="20"/>
        </w:numPr>
        <w:overflowPunct/>
        <w:autoSpaceDE/>
        <w:autoSpaceDN/>
        <w:adjustRightInd/>
        <w:spacing w:after="0"/>
        <w:contextualSpacing w:val="0"/>
        <w:jc w:val="both"/>
        <w:textAlignment w:val="auto"/>
      </w:pPr>
      <w:r w:rsidRPr="009106E3">
        <w:t>Inter-band UL CA requirements</w:t>
      </w:r>
    </w:p>
    <w:p w14:paraId="3271F08E" w14:textId="77777777" w:rsidR="00555B6E" w:rsidRPr="009106E3" w:rsidRDefault="00555B6E" w:rsidP="00555B6E">
      <w:pPr>
        <w:pStyle w:val="ListParagraph"/>
        <w:widowControl w:val="0"/>
        <w:numPr>
          <w:ilvl w:val="0"/>
          <w:numId w:val="20"/>
        </w:numPr>
        <w:overflowPunct/>
        <w:autoSpaceDE/>
        <w:autoSpaceDN/>
        <w:adjustRightInd/>
        <w:spacing w:after="0"/>
        <w:contextualSpacing w:val="0"/>
        <w:jc w:val="both"/>
        <w:textAlignment w:val="auto"/>
      </w:pPr>
      <w:r w:rsidRPr="009106E3">
        <w:t>EN-DC Tx and Rx requirements</w:t>
      </w:r>
    </w:p>
    <w:p w14:paraId="5826437D" w14:textId="77777777" w:rsidR="00555B6E" w:rsidRPr="00555B6E" w:rsidRDefault="00555B6E" w:rsidP="00555B6E">
      <w:pPr>
        <w:pStyle w:val="ListParagraph"/>
        <w:widowControl w:val="0"/>
        <w:numPr>
          <w:ilvl w:val="0"/>
          <w:numId w:val="20"/>
        </w:numPr>
        <w:overflowPunct/>
        <w:autoSpaceDE/>
        <w:autoSpaceDN/>
        <w:adjustRightInd/>
        <w:spacing w:after="0"/>
        <w:contextualSpacing w:val="0"/>
        <w:jc w:val="both"/>
        <w:textAlignment w:val="auto"/>
        <w:rPr>
          <w:highlight w:val="yellow"/>
        </w:rPr>
      </w:pPr>
      <w:r w:rsidRPr="00555B6E">
        <w:rPr>
          <w:highlight w:val="yellow"/>
        </w:rPr>
        <w:t>Tx time masks</w:t>
      </w:r>
    </w:p>
    <w:p w14:paraId="4EF7EC53" w14:textId="77777777" w:rsidR="00555B6E" w:rsidRPr="009106E3" w:rsidRDefault="00555B6E" w:rsidP="00555B6E">
      <w:pPr>
        <w:pStyle w:val="ListParagraph"/>
        <w:widowControl w:val="0"/>
        <w:numPr>
          <w:ilvl w:val="0"/>
          <w:numId w:val="20"/>
        </w:numPr>
        <w:overflowPunct/>
        <w:autoSpaceDE/>
        <w:autoSpaceDN/>
        <w:adjustRightInd/>
        <w:spacing w:after="0"/>
        <w:contextualSpacing w:val="0"/>
        <w:jc w:val="both"/>
        <w:textAlignment w:val="auto"/>
      </w:pPr>
      <w:r w:rsidRPr="009106E3">
        <w:t>PC3 ACLR</w:t>
      </w:r>
      <w:r>
        <w:t xml:space="preserve"> (lower priority)</w:t>
      </w:r>
    </w:p>
    <w:p w14:paraId="183204CC" w14:textId="77777777" w:rsidR="00555B6E" w:rsidRPr="00544811" w:rsidRDefault="00555B6E" w:rsidP="00555B6E">
      <w:pPr>
        <w:pStyle w:val="ListParagraph"/>
        <w:widowControl w:val="0"/>
        <w:numPr>
          <w:ilvl w:val="0"/>
          <w:numId w:val="20"/>
        </w:numPr>
        <w:overflowPunct/>
        <w:autoSpaceDE/>
        <w:autoSpaceDN/>
        <w:adjustRightInd/>
        <w:spacing w:after="0"/>
        <w:contextualSpacing w:val="0"/>
        <w:jc w:val="both"/>
        <w:textAlignment w:val="auto"/>
        <w:rPr>
          <w:highlight w:val="yellow"/>
        </w:rPr>
      </w:pPr>
      <w:r w:rsidRPr="00544811">
        <w:rPr>
          <w:highlight w:val="yellow"/>
        </w:rPr>
        <w:t>ACS, in-band blocking, out-of-band blocking, spurious response</w:t>
      </w:r>
    </w:p>
    <w:p w14:paraId="51EEB504" w14:textId="77777777" w:rsidR="00555B6E" w:rsidRPr="009106E3" w:rsidRDefault="00555B6E" w:rsidP="00555B6E">
      <w:pPr>
        <w:pStyle w:val="ListParagraph"/>
        <w:widowControl w:val="0"/>
        <w:numPr>
          <w:ilvl w:val="0"/>
          <w:numId w:val="20"/>
        </w:numPr>
        <w:overflowPunct/>
        <w:autoSpaceDE/>
        <w:autoSpaceDN/>
        <w:adjustRightInd/>
        <w:spacing w:after="0"/>
        <w:contextualSpacing w:val="0"/>
        <w:jc w:val="both"/>
        <w:textAlignment w:val="auto"/>
      </w:pPr>
      <w:r w:rsidRPr="009106E3">
        <w:t>Intra-band DL CA receiver requirements</w:t>
      </w:r>
    </w:p>
    <w:p w14:paraId="4DA3290D" w14:textId="77777777" w:rsidR="00555B6E" w:rsidRPr="009106E3" w:rsidRDefault="00555B6E" w:rsidP="00555B6E">
      <w:pPr>
        <w:pStyle w:val="ListParagraph"/>
        <w:widowControl w:val="0"/>
        <w:numPr>
          <w:ilvl w:val="0"/>
          <w:numId w:val="20"/>
        </w:numPr>
        <w:overflowPunct/>
        <w:autoSpaceDE/>
        <w:autoSpaceDN/>
        <w:adjustRightInd/>
        <w:spacing w:after="0"/>
        <w:contextualSpacing w:val="0"/>
        <w:jc w:val="both"/>
        <w:textAlignment w:val="auto"/>
      </w:pPr>
      <w:r w:rsidRPr="009106E3">
        <w:t>Inter-band DL CA receiver requirements</w:t>
      </w:r>
    </w:p>
    <w:p w14:paraId="076AC652" w14:textId="77777777" w:rsidR="00555B6E" w:rsidRPr="009106E3" w:rsidRDefault="00555B6E" w:rsidP="00555B6E">
      <w:pPr>
        <w:pStyle w:val="ListParagraph"/>
        <w:widowControl w:val="0"/>
        <w:numPr>
          <w:ilvl w:val="0"/>
          <w:numId w:val="20"/>
        </w:numPr>
        <w:overflowPunct/>
        <w:autoSpaceDE/>
        <w:autoSpaceDN/>
        <w:adjustRightInd/>
        <w:spacing w:after="0"/>
        <w:contextualSpacing w:val="0"/>
        <w:jc w:val="both"/>
        <w:textAlignment w:val="auto"/>
      </w:pPr>
      <w:r w:rsidRPr="009106E3">
        <w:t xml:space="preserve">10 MHz channel bandwidth requirements when used as SCell in CA </w:t>
      </w:r>
    </w:p>
    <w:p w14:paraId="2646EF2A" w14:textId="77777777" w:rsidR="00555B6E" w:rsidRPr="009106E3" w:rsidRDefault="00555B6E" w:rsidP="00555B6E">
      <w:pPr>
        <w:pStyle w:val="ListParagraph"/>
        <w:widowControl w:val="0"/>
        <w:numPr>
          <w:ilvl w:val="0"/>
          <w:numId w:val="20"/>
        </w:numPr>
        <w:overflowPunct/>
        <w:autoSpaceDE/>
        <w:autoSpaceDN/>
        <w:adjustRightInd/>
        <w:spacing w:after="0"/>
        <w:contextualSpacing w:val="0"/>
        <w:jc w:val="both"/>
        <w:textAlignment w:val="auto"/>
      </w:pPr>
      <w:r w:rsidRPr="009106E3">
        <w:t>Some details for basestation Rx requirements need further discussion</w:t>
      </w:r>
    </w:p>
    <w:p w14:paraId="0A51DAA7" w14:textId="77777777" w:rsidR="00555B6E" w:rsidRDefault="00555B6E" w:rsidP="00555B6E">
      <w:pPr>
        <w:pStyle w:val="ListParagraph"/>
        <w:widowControl w:val="0"/>
        <w:numPr>
          <w:ilvl w:val="0"/>
          <w:numId w:val="20"/>
        </w:numPr>
        <w:overflowPunct/>
        <w:autoSpaceDE/>
        <w:autoSpaceDN/>
        <w:adjustRightInd/>
        <w:spacing w:after="0"/>
        <w:contextualSpacing w:val="0"/>
        <w:jc w:val="both"/>
        <w:textAlignment w:val="auto"/>
      </w:pPr>
      <w:r w:rsidRPr="009106E3">
        <w:t>Structure of basestation specification and how to include 60 kHz SCS non-interlaced requirement</w:t>
      </w:r>
    </w:p>
    <w:p w14:paraId="161246DC" w14:textId="77777777" w:rsidR="00FF7932" w:rsidRDefault="00FF7932" w:rsidP="00555B6E">
      <w:pPr>
        <w:rPr>
          <w:lang w:val="en-US"/>
        </w:rPr>
      </w:pPr>
    </w:p>
    <w:p w14:paraId="3F92B9FF" w14:textId="4CABEC48" w:rsidR="00555B6E" w:rsidRDefault="00555B6E" w:rsidP="00555B6E">
      <w:pPr>
        <w:rPr>
          <w:lang w:val="en-US"/>
        </w:rPr>
      </w:pPr>
      <w:r>
        <w:rPr>
          <w:lang w:val="en-US"/>
        </w:rPr>
        <w:t>This contribution addresses remaining</w:t>
      </w:r>
      <w:r w:rsidR="00544811">
        <w:rPr>
          <w:lang w:val="en-US"/>
        </w:rPr>
        <w:t xml:space="preserve"> standalone</w:t>
      </w:r>
      <w:r>
        <w:rPr>
          <w:lang w:val="en-US"/>
        </w:rPr>
        <w:t xml:space="preserve"> single carrier (not CA or DC) NR-U requirements for PC5, </w:t>
      </w:r>
      <w:r w:rsidR="00544811">
        <w:rPr>
          <w:lang w:val="en-US"/>
        </w:rPr>
        <w:t>ex</w:t>
      </w:r>
      <w:r>
        <w:rPr>
          <w:lang w:val="en-US"/>
        </w:rPr>
        <w:t xml:space="preserve">cluding the items that have been identified as lower priority or stretch goals in RAN #88-e.  </w:t>
      </w:r>
      <w:r w:rsidR="00FF7932">
        <w:rPr>
          <w:lang w:val="en-US"/>
        </w:rPr>
        <w:t xml:space="preserve">These are highlighted in yellow in the above list in addition to a few other small topics requiring update.  </w:t>
      </w:r>
      <w:r>
        <w:rPr>
          <w:lang w:val="en-US"/>
        </w:rPr>
        <w:t xml:space="preserve">The contribution addresses general requirements independent of band. </w:t>
      </w:r>
    </w:p>
    <w:p w14:paraId="75C13E58" w14:textId="4B12697D" w:rsidR="002E3E3C" w:rsidRDefault="002E3E3C" w:rsidP="00C031BA">
      <w:pPr>
        <w:pStyle w:val="Heading2"/>
        <w:rPr>
          <w:lang w:val="en-US"/>
        </w:rPr>
      </w:pPr>
      <w:r>
        <w:rPr>
          <w:lang w:val="en-US"/>
        </w:rPr>
        <w:lastRenderedPageBreak/>
        <w:t>MPR</w:t>
      </w:r>
    </w:p>
    <w:p w14:paraId="2DE59F28" w14:textId="235A8F56" w:rsidR="002765D8" w:rsidRDefault="005E2CAC" w:rsidP="00CA2ED0">
      <w:pPr>
        <w:rPr>
          <w:lang w:val="en-US"/>
        </w:rPr>
      </w:pPr>
      <w:r>
        <w:rPr>
          <w:lang w:val="en-US"/>
        </w:rPr>
        <w:t>MPR has been tentatively agreed for NR-U</w:t>
      </w:r>
      <w:r w:rsidR="00462DE2">
        <w:rPr>
          <w:lang w:val="en-US"/>
        </w:rPr>
        <w:t xml:space="preserve"> [2]</w:t>
      </w:r>
      <w:r>
        <w:rPr>
          <w:lang w:val="en-US"/>
        </w:rPr>
        <w:t>.  However, MPR is currently unspecified for Pi/2-BPSK modulation as well as for NR (non-interlaced) waveforms.  Without Pi/2-BPSK power boosting, the MPR for BPSK is expected to be the same or lower than that for QPSK.  Since Pi/2-BPSK power boosting is not identified for NR-U bands</w:t>
      </w:r>
      <w:r w:rsidR="002E3E3C">
        <w:rPr>
          <w:lang w:val="en-US"/>
        </w:rPr>
        <w:t>, it is proposed that the same MPR agreed for QPSK be also applied to Pi/2-BPSK.</w:t>
      </w:r>
      <w:r w:rsidR="00EB1B7F">
        <w:rPr>
          <w:lang w:val="en-US"/>
        </w:rPr>
        <w:t xml:space="preserve">  </w:t>
      </w:r>
      <w:r w:rsidR="002E3E3C">
        <w:rPr>
          <w:lang w:val="en-US"/>
        </w:rPr>
        <w:t>For non-interlaced waveforms, the MPR defined for NR cannot be reused since the NR-U emission requirements are different (i.e., SEM is similar to 802.11) and the 20 dBm power class is not specified for NR.  However, it is proposed that the same MPR that is defined for interlaced waveforms can also be applied to non-interlaced waveforms.  In particular, the MPR defined for interlaced is divided by full allocation and partial allocation</w:t>
      </w:r>
      <w:r w:rsidR="006F0251">
        <w:rPr>
          <w:lang w:val="en-US"/>
        </w:rPr>
        <w:t xml:space="preserve"> where any allocation that is not full is regarded as partial.  While the MPR was derived and simulated for interlaced waveforms, the results can also apply for non-interlaced NR waveforms.  </w:t>
      </w:r>
      <w:r w:rsidR="002765D8">
        <w:rPr>
          <w:lang w:val="en-US"/>
        </w:rPr>
        <w:t>For fully allocated waveforms, the NR-U interlaced and NR waveforms are identical from an MPR perpsective.  For partial allocations, a single interlace waveform was chosen to represent the worst case.  If it can be understood that this waveform also represents the worst case for NR non-interlaced partially allocated waveform, then the same MPR as derived for NR-U can also be used for non-interlaced waveforms.</w:t>
      </w:r>
    </w:p>
    <w:p w14:paraId="64CE038F" w14:textId="6D84F126" w:rsidR="002765D8" w:rsidRPr="002765D8" w:rsidRDefault="006F0251" w:rsidP="00CA2ED0">
      <w:pPr>
        <w:rPr>
          <w:lang w:val="en-US"/>
        </w:rPr>
      </w:pPr>
      <w:r>
        <w:rPr>
          <w:lang w:val="en-US"/>
        </w:rPr>
        <w:t>For wideband channels where there is overlap between ACLR and IQ image of allocated sub-bands into non-transmitted sub-bands, the agreement was to further evaluate the need for an increased MPR</w:t>
      </w:r>
      <w:r w:rsidRPr="002765D8">
        <w:rPr>
          <w:lang w:val="en-US"/>
        </w:rPr>
        <w:t>.</w:t>
      </w:r>
      <w:r w:rsidR="002765D8">
        <w:rPr>
          <w:lang w:val="en-US"/>
        </w:rPr>
        <w:t xml:space="preserve">  One challenge in assessing this need is the assumption for IQ image imbalance.  </w:t>
      </w:r>
      <w:r w:rsidR="00543396">
        <w:rPr>
          <w:lang w:val="en-US"/>
        </w:rPr>
        <w:t>According to specification</w:t>
      </w:r>
      <w:r w:rsidR="002765D8">
        <w:rPr>
          <w:lang w:val="en-US"/>
        </w:rPr>
        <w:t xml:space="preserve"> the IQ image </w:t>
      </w:r>
      <w:r w:rsidR="00B207E9">
        <w:rPr>
          <w:lang w:val="en-US"/>
        </w:rPr>
        <w:t>has been</w:t>
      </w:r>
      <w:r w:rsidR="002765D8">
        <w:rPr>
          <w:lang w:val="en-US"/>
        </w:rPr>
        <w:t xml:space="preserve"> assumed to be -28 dBc </w:t>
      </w:r>
      <w:r w:rsidR="00543396">
        <w:rPr>
          <w:lang w:val="en-US"/>
        </w:rPr>
        <w:t xml:space="preserve">in </w:t>
      </w:r>
      <w:r w:rsidR="002765D8">
        <w:rPr>
          <w:lang w:val="en-US"/>
        </w:rPr>
        <w:t>deriv</w:t>
      </w:r>
      <w:r w:rsidR="00543396">
        <w:rPr>
          <w:lang w:val="en-US"/>
        </w:rPr>
        <w:t>ing</w:t>
      </w:r>
      <w:r w:rsidR="002765D8">
        <w:rPr>
          <w:lang w:val="en-US"/>
        </w:rPr>
        <w:t xml:space="preserve"> </w:t>
      </w:r>
      <w:r w:rsidR="00543396">
        <w:rPr>
          <w:lang w:val="en-US"/>
        </w:rPr>
        <w:t>MPR and A-MPR values</w:t>
      </w:r>
      <w:r w:rsidR="002765D8">
        <w:rPr>
          <w:lang w:val="en-US"/>
        </w:rPr>
        <w:t>.  However, the agreement for SEM emissions within non-</w:t>
      </w:r>
      <w:r w:rsidR="00B207E9">
        <w:rPr>
          <w:lang w:val="en-US"/>
        </w:rPr>
        <w:t>transmitted</w:t>
      </w:r>
      <w:r w:rsidR="002765D8">
        <w:rPr>
          <w:lang w:val="en-US"/>
        </w:rPr>
        <w:t xml:space="preserve"> sub-bands of a wideband channel </w:t>
      </w:r>
      <w:r w:rsidR="00B207E9">
        <w:rPr>
          <w:lang w:val="en-US"/>
        </w:rPr>
        <w:t xml:space="preserve">is to set a floor at -28 dBr.  </w:t>
      </w:r>
      <w:r w:rsidR="00B61F3C">
        <w:rPr>
          <w:lang w:val="en-US"/>
        </w:rPr>
        <w:t>Therefore, even without any other impairment such as ACLR, the -28 dBr SEM floor is only marginal</w:t>
      </w:r>
      <w:r w:rsidR="00543396">
        <w:rPr>
          <w:lang w:val="en-US"/>
        </w:rPr>
        <w:t>l</w:t>
      </w:r>
      <w:r w:rsidR="00B61F3C">
        <w:rPr>
          <w:lang w:val="en-US"/>
        </w:rPr>
        <w:t xml:space="preserve">y met due to the transmitter’s IQ image.  </w:t>
      </w:r>
      <w:r w:rsidR="00543396">
        <w:rPr>
          <w:lang w:val="en-US"/>
        </w:rPr>
        <w:t>Any other impairment is expected to cause SEM failure.  Moreover, since IQ image and SEM requirements are relative in dBc and dBr, they may not necessarily monotonically improve as the Tx power is reduced.  It has been suggested in [</w:t>
      </w:r>
      <w:r w:rsidR="00286263">
        <w:rPr>
          <w:lang w:val="en-US"/>
        </w:rPr>
        <w:t>3</w:t>
      </w:r>
      <w:r w:rsidR="00543396">
        <w:rPr>
          <w:lang w:val="en-US"/>
        </w:rPr>
        <w:t>] that an additional 0.5 to 1 dB is needed in the MPR to account for the impact over non-transmitted sub-bands where ACLR and IQ image overlap and the SEM requirement is floored at -28 dBr.  The effect of ACLR and IQ image overlap was observed in simulation, however, the impact was very small and difficult to assess within the accuracy of the simulation.  The simulation results did not corroborate the need for an additional 0.5 to 1 dB MPR offset relative to that proposed in [</w:t>
      </w:r>
      <w:r w:rsidR="00286263">
        <w:rPr>
          <w:lang w:val="en-US"/>
        </w:rPr>
        <w:t>4</w:t>
      </w:r>
      <w:r w:rsidR="00543396">
        <w:rPr>
          <w:lang w:val="en-US"/>
        </w:rPr>
        <w:t>].</w:t>
      </w:r>
      <w:r w:rsidR="00462DE2">
        <w:rPr>
          <w:lang w:val="en-US"/>
        </w:rPr>
        <w:t xml:space="preserve">  </w:t>
      </w:r>
    </w:p>
    <w:p w14:paraId="0691D251" w14:textId="0D2566E1" w:rsidR="006F0251" w:rsidRDefault="006F0251" w:rsidP="006F0251">
      <w:pPr>
        <w:pStyle w:val="Heading3"/>
        <w:rPr>
          <w:lang w:val="en-US"/>
        </w:rPr>
      </w:pPr>
      <w:r>
        <w:rPr>
          <w:lang w:val="en-US"/>
        </w:rPr>
        <w:t>ON/OFF time mask</w:t>
      </w:r>
    </w:p>
    <w:p w14:paraId="6EE8705F" w14:textId="57011601" w:rsidR="006F0251" w:rsidRDefault="00EB1B7F" w:rsidP="006F0251">
      <w:pPr>
        <w:rPr>
          <w:lang w:val="en-US"/>
        </w:rPr>
      </w:pPr>
      <w:r>
        <w:rPr>
          <w:lang w:val="en-US"/>
        </w:rPr>
        <w:t xml:space="preserve">The ON/OFF time mask requires </w:t>
      </w:r>
      <w:r w:rsidR="00683A6E">
        <w:rPr>
          <w:lang w:val="en-US"/>
        </w:rPr>
        <w:t>further consideration</w:t>
      </w:r>
      <w:r>
        <w:rPr>
          <w:lang w:val="en-US"/>
        </w:rPr>
        <w:t xml:space="preserve"> due to the clear channel assessment (CCA) procedure preceding transmission.  </w:t>
      </w:r>
      <w:r w:rsidR="00D523E8">
        <w:rPr>
          <w:lang w:val="en-US"/>
        </w:rPr>
        <w:t xml:space="preserve">For NR the transient periods associated with ON/OFF time mask are located outside of the transmission in order to preserve the fidelity of the first and last symbols of the transmission.  In other words, it is expected that transmitter ramp-up and ramp-down sequences occur outside of the actual transmission of data.  The transient times for NR are 10us.  However, it is not necessarily possible to allocate 10us of ramp-up transient time before the transmission for NR-U.  During the 9us slot duration before transmission, a sensing of the channel with at least 4us within in the sensing slot should be conducted to verify that the channel is idle.  Therefore, the earliest that Tx ramp-up can commence is 5us before the transmission to allow for channel sensing.  </w:t>
      </w:r>
      <w:r w:rsidR="00C46008">
        <w:rPr>
          <w:lang w:val="en-US"/>
        </w:rPr>
        <w:t>The latest is after the 9us or at the start of the transmission instant.  To accommodate both of these cases it is proposed to allow ramp-up to begin 5us before the start of transmission and to allocated a 10us transient period starting from the transmission instant.  In the case of CP extension longer than 10us, the transient despite being inside of the transmission will not degrade the transmission quality of the first symbol.  The transient time after the transmission is placed after the last symbol, as it is for NR to preserve the quality of the last symbol.  In case a 25us sensing slot is scheduled for another user at the end of this transmission, then it is possible that the ramp-down transient may influence the CCA result.  It is recommended to place the sensing at the end of the 9us T</w:t>
      </w:r>
      <w:r w:rsidR="00C46008" w:rsidRPr="00C46008">
        <w:rPr>
          <w:vertAlign w:val="subscript"/>
          <w:lang w:val="en-US"/>
        </w:rPr>
        <w:t>sl</w:t>
      </w:r>
      <w:r w:rsidR="00C46008">
        <w:rPr>
          <w:lang w:val="en-US"/>
        </w:rPr>
        <w:t xml:space="preserve"> to minimize this influence.  </w:t>
      </w:r>
    </w:p>
    <w:p w14:paraId="65A7AD55" w14:textId="55AB34AD" w:rsidR="00C46008" w:rsidRDefault="00AA00B9" w:rsidP="006F0251">
      <w:pPr>
        <w:rPr>
          <w:lang w:val="en-US"/>
        </w:rPr>
      </w:pPr>
      <w:r>
        <w:rPr>
          <w:noProof/>
        </w:rPr>
        <w:lastRenderedPageBreak/>
        <mc:AlternateContent>
          <mc:Choice Requires="wps">
            <w:drawing>
              <wp:anchor distT="0" distB="0" distL="114300" distR="114300" simplePos="0" relativeHeight="251661312" behindDoc="0" locked="0" layoutInCell="1" allowOverlap="1" wp14:anchorId="2E1B133C" wp14:editId="7C9C84E1">
                <wp:simplePos x="0" y="0"/>
                <wp:positionH relativeFrom="margin">
                  <wp:align>right</wp:align>
                </wp:positionH>
                <wp:positionV relativeFrom="paragraph">
                  <wp:posOffset>2267846</wp:posOffset>
                </wp:positionV>
                <wp:extent cx="6115050" cy="635"/>
                <wp:effectExtent l="0" t="0" r="0" b="6350"/>
                <wp:wrapTopAndBottom/>
                <wp:docPr id="1" name="Text Box 1"/>
                <wp:cNvGraphicFramePr/>
                <a:graphic xmlns:a="http://schemas.openxmlformats.org/drawingml/2006/main">
                  <a:graphicData uri="http://schemas.microsoft.com/office/word/2010/wordprocessingShape">
                    <wps:wsp>
                      <wps:cNvSpPr txBox="1"/>
                      <wps:spPr>
                        <a:xfrm>
                          <a:off x="0" y="0"/>
                          <a:ext cx="6115050" cy="635"/>
                        </a:xfrm>
                        <a:prstGeom prst="rect">
                          <a:avLst/>
                        </a:prstGeom>
                        <a:solidFill>
                          <a:prstClr val="white"/>
                        </a:solidFill>
                        <a:ln>
                          <a:noFill/>
                        </a:ln>
                      </wps:spPr>
                      <wps:txbx>
                        <w:txbxContent>
                          <w:p w14:paraId="753BD1D1" w14:textId="3B9916F3" w:rsidR="00AA00B9" w:rsidRPr="00967A64" w:rsidRDefault="00AA00B9" w:rsidP="00AA00B9">
                            <w:pPr>
                              <w:pStyle w:val="Caption"/>
                              <w:jc w:val="center"/>
                              <w:rPr>
                                <w:rFonts w:eastAsia="Times New Roman"/>
                                <w:noProof/>
                              </w:rPr>
                            </w:pPr>
                            <w:r>
                              <w:t xml:space="preserve">Figure </w:t>
                            </w:r>
                            <w:r>
                              <w:fldChar w:fldCharType="begin"/>
                            </w:r>
                            <w:r>
                              <w:instrText xml:space="preserve"> SEQ Figure \* ARABIC </w:instrText>
                            </w:r>
                            <w:r>
                              <w:fldChar w:fldCharType="separate"/>
                            </w:r>
                            <w:r>
                              <w:rPr>
                                <w:noProof/>
                              </w:rPr>
                              <w:t>1</w:t>
                            </w:r>
                            <w:r>
                              <w:fldChar w:fldCharType="end"/>
                            </w:r>
                            <w:r>
                              <w:t>.  Proposed ON/OFF mask for NR-U</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E1B133C" id="_x0000_t202" coordsize="21600,21600" o:spt="202" path="m,l,21600r21600,l21600,xe">
                <v:stroke joinstyle="miter"/>
                <v:path gradientshapeok="t" o:connecttype="rect"/>
              </v:shapetype>
              <v:shape id="Text Box 1" o:spid="_x0000_s1026" type="#_x0000_t202" style="position:absolute;margin-left:430.3pt;margin-top:178.55pt;width:481.5pt;height:.05pt;z-index:251661312;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" stroked="f">
                <v:textbox style="mso-fit-shape-to-text:t" inset="0,0,0,0">
                  <w:txbxContent>
                    <w:p w14:paraId="753BD1D1" w14:textId="3B9916F3" w:rsidR="00AA00B9" w:rsidRPr="00967A64" w:rsidRDefault="00AA00B9" w:rsidP="00AA00B9">
                      <w:pPr>
                        <w:pStyle w:val="Caption"/>
                        <w:jc w:val="center"/>
                        <w:rPr>
                          <w:rFonts w:eastAsia="Times New Roman"/>
                          <w:noProof/>
                        </w:rPr>
                      </w:pPr>
                      <w:r>
                        <w:t xml:space="preserve">Figure </w:t>
                      </w:r>
                      <w:r>
                        <w:fldChar w:fldCharType="begin"/>
                      </w:r>
                      <w:r>
                        <w:instrText xml:space="preserve"> SEQ Figure \* ARABIC </w:instrText>
                      </w:r>
                      <w:r>
                        <w:fldChar w:fldCharType="separate"/>
                      </w:r>
                      <w:r>
                        <w:rPr>
                          <w:noProof/>
                        </w:rPr>
                        <w:t>1</w:t>
                      </w:r>
                      <w:r>
                        <w:fldChar w:fldCharType="end"/>
                      </w:r>
                      <w:r>
                        <w:t>.  Proposed ON/OFF mask for NR-U</w:t>
                      </w:r>
                    </w:p>
                  </w:txbxContent>
                </v:textbox>
                <w10:wrap type="topAndBottom" anchorx="margin"/>
              </v:shape>
            </w:pict>
          </mc:Fallback>
        </mc:AlternateContent>
      </w:r>
      <w:r w:rsidR="00C46008">
        <w:rPr>
          <w:noProof/>
        </w:rPr>
        <mc:AlternateContent>
          <mc:Choice Requires="wpc">
            <w:drawing>
              <wp:anchor distT="0" distB="0" distL="114300" distR="114300" simplePos="0" relativeHeight="251659264" behindDoc="0" locked="0" layoutInCell="1" allowOverlap="1" wp14:anchorId="6D204E57" wp14:editId="7CAC8EFD">
                <wp:simplePos x="0" y="0"/>
                <wp:positionH relativeFrom="column">
                  <wp:posOffset>49764</wp:posOffset>
                </wp:positionH>
                <wp:positionV relativeFrom="paragraph">
                  <wp:posOffset>439549</wp:posOffset>
                </wp:positionV>
                <wp:extent cx="6115050" cy="1819275"/>
                <wp:effectExtent l="0" t="0" r="19050" b="28575"/>
                <wp:wrapTopAndBottom/>
                <wp:docPr id="119" name="Canvas 1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266" name="Rectangle 183"/>
                        <wps:cNvSpPr>
                          <a:spLocks noChangeArrowheads="1"/>
                        </wps:cNvSpPr>
                        <wps:spPr bwMode="auto">
                          <a:xfrm>
                            <a:off x="1416685" y="117475"/>
                            <a:ext cx="1413510" cy="227330"/>
                          </a:xfrm>
                          <a:prstGeom prst="rect">
                            <a:avLst/>
                          </a:prstGeom>
                          <a:solidFill>
                            <a:srgbClr val="3399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67" name="Rectangle 184"/>
                        <wps:cNvSpPr>
                          <a:spLocks noChangeArrowheads="1"/>
                        </wps:cNvSpPr>
                        <wps:spPr bwMode="auto">
                          <a:xfrm>
                            <a:off x="3300095" y="117475"/>
                            <a:ext cx="1177925" cy="227330"/>
                          </a:xfrm>
                          <a:prstGeom prst="rect">
                            <a:avLst/>
                          </a:prstGeom>
                          <a:solidFill>
                            <a:srgbClr val="3399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68" name="Rectangle 185"/>
                        <wps:cNvSpPr>
                          <a:spLocks noChangeArrowheads="1"/>
                        </wps:cNvSpPr>
                        <wps:spPr bwMode="auto">
                          <a:xfrm>
                            <a:off x="279400" y="994410"/>
                            <a:ext cx="76581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9911B2" w14:textId="77777777" w:rsidR="00C46008" w:rsidRDefault="00C46008" w:rsidP="00C46008">
                              <w:r>
                                <w:rPr>
                                  <w:rFonts w:ascii="Arial" w:hAnsi="Arial" w:cs="Arial"/>
                                  <w:b/>
                                  <w:bCs/>
                                  <w:color w:val="000000"/>
                                  <w:sz w:val="14"/>
                                  <w:szCs w:val="14"/>
                                </w:rPr>
                                <w:t xml:space="preserve">End of OFF power </w:t>
                              </w:r>
                            </w:p>
                          </w:txbxContent>
                        </wps:txbx>
                        <wps:bodyPr rot="0" vert="horz" wrap="none" lIns="0" tIns="0" rIns="0" bIns="0" anchor="t" anchorCtr="0">
                          <a:spAutoFit/>
                        </wps:bodyPr>
                      </wps:wsp>
                      <wps:wsp>
                        <wps:cNvPr id="3269" name="Rectangle 186"/>
                        <wps:cNvSpPr>
                          <a:spLocks noChangeArrowheads="1"/>
                        </wps:cNvSpPr>
                        <wps:spPr bwMode="auto">
                          <a:xfrm>
                            <a:off x="1315085" y="764223"/>
                            <a:ext cx="12890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012343" w14:textId="77777777" w:rsidR="00C46008" w:rsidRDefault="00C46008" w:rsidP="00C46008">
                              <w:r>
                                <w:rPr>
                                  <w:rFonts w:ascii="Arial" w:hAnsi="Arial" w:cs="Arial"/>
                                  <w:b/>
                                  <w:bCs/>
                                  <w:color w:val="000000"/>
                                  <w:sz w:val="12"/>
                                  <w:szCs w:val="12"/>
                                </w:rPr>
                                <w:t>5µs</w:t>
                              </w:r>
                            </w:p>
                          </w:txbxContent>
                        </wps:txbx>
                        <wps:bodyPr rot="0" vert="horz" wrap="none" lIns="0" tIns="0" rIns="0" bIns="0" anchor="t" anchorCtr="0">
                          <a:noAutofit/>
                        </wps:bodyPr>
                      </wps:wsp>
                      <wps:wsp>
                        <wps:cNvPr id="3270" name="Rectangle 187"/>
                        <wps:cNvSpPr>
                          <a:spLocks noChangeArrowheads="1"/>
                        </wps:cNvSpPr>
                        <wps:spPr bwMode="auto">
                          <a:xfrm>
                            <a:off x="4733925" y="1486535"/>
                            <a:ext cx="1714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480AB3" w14:textId="77777777" w:rsidR="00C46008" w:rsidRDefault="00C46008" w:rsidP="00C46008">
                              <w:r>
                                <w:rPr>
                                  <w:rFonts w:ascii="Arial" w:hAnsi="Arial" w:cs="Arial"/>
                                  <w:b/>
                                  <w:bCs/>
                                  <w:color w:val="000000"/>
                                  <w:sz w:val="12"/>
                                  <w:szCs w:val="12"/>
                                </w:rPr>
                                <w:t>10µs</w:t>
                              </w:r>
                            </w:p>
                          </w:txbxContent>
                        </wps:txbx>
                        <wps:bodyPr rot="0" vert="horz" wrap="none" lIns="0" tIns="0" rIns="0" bIns="0" anchor="t" anchorCtr="0">
                          <a:spAutoFit/>
                        </wps:bodyPr>
                      </wps:wsp>
                      <wps:wsp>
                        <wps:cNvPr id="3271" name="Rectangle 188"/>
                        <wps:cNvSpPr>
                          <a:spLocks noChangeArrowheads="1"/>
                        </wps:cNvSpPr>
                        <wps:spPr bwMode="auto">
                          <a:xfrm>
                            <a:off x="1219200" y="1602740"/>
                            <a:ext cx="69659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DBA854" w14:textId="77777777" w:rsidR="00C46008" w:rsidRDefault="00C46008" w:rsidP="00C46008">
                              <w:r>
                                <w:rPr>
                                  <w:rFonts w:ascii="Arial" w:hAnsi="Arial" w:cs="Arial"/>
                                  <w:b/>
                                  <w:bCs/>
                                  <w:color w:val="000000"/>
                                  <w:sz w:val="14"/>
                                  <w:szCs w:val="14"/>
                                </w:rPr>
                                <w:t>Transient period</w:t>
                              </w:r>
                            </w:p>
                          </w:txbxContent>
                        </wps:txbx>
                        <wps:bodyPr rot="0" vert="horz" wrap="none" lIns="0" tIns="0" rIns="0" bIns="0" anchor="t" anchorCtr="0">
                          <a:spAutoFit/>
                        </wps:bodyPr>
                      </wps:wsp>
                      <wps:wsp>
                        <wps:cNvPr id="3272" name="Rectangle 189"/>
                        <wps:cNvSpPr>
                          <a:spLocks noChangeArrowheads="1"/>
                        </wps:cNvSpPr>
                        <wps:spPr bwMode="auto">
                          <a:xfrm>
                            <a:off x="4258945" y="1591945"/>
                            <a:ext cx="69659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7FD7DA" w14:textId="77777777" w:rsidR="00C46008" w:rsidRDefault="00C46008" w:rsidP="00C46008">
                              <w:r>
                                <w:rPr>
                                  <w:rFonts w:ascii="Arial" w:hAnsi="Arial" w:cs="Arial"/>
                                  <w:b/>
                                  <w:bCs/>
                                  <w:color w:val="000000"/>
                                  <w:sz w:val="14"/>
                                  <w:szCs w:val="14"/>
                                </w:rPr>
                                <w:t>Transient period</w:t>
                              </w:r>
                            </w:p>
                          </w:txbxContent>
                        </wps:txbx>
                        <wps:bodyPr rot="0" vert="horz" wrap="none" lIns="0" tIns="0" rIns="0" bIns="0" anchor="t" anchorCtr="0">
                          <a:spAutoFit/>
                        </wps:bodyPr>
                      </wps:wsp>
                      <wps:wsp>
                        <wps:cNvPr id="3273" name="Rectangle 190"/>
                        <wps:cNvSpPr>
                          <a:spLocks noChangeArrowheads="1"/>
                        </wps:cNvSpPr>
                        <wps:spPr bwMode="auto">
                          <a:xfrm>
                            <a:off x="4871720" y="1026160"/>
                            <a:ext cx="80073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BDBBF0" w14:textId="77777777" w:rsidR="00C46008" w:rsidRDefault="00C46008" w:rsidP="00C46008">
                              <w:r>
                                <w:rPr>
                                  <w:rFonts w:ascii="Arial" w:hAnsi="Arial" w:cs="Arial"/>
                                  <w:b/>
                                  <w:bCs/>
                                  <w:color w:val="000000"/>
                                  <w:sz w:val="14"/>
                                  <w:szCs w:val="14"/>
                                </w:rPr>
                                <w:t xml:space="preserve">Start of OFF power </w:t>
                              </w:r>
                            </w:p>
                          </w:txbxContent>
                        </wps:txbx>
                        <wps:bodyPr rot="0" vert="horz" wrap="none" lIns="0" tIns="0" rIns="0" bIns="0" anchor="t" anchorCtr="0">
                          <a:spAutoFit/>
                        </wps:bodyPr>
                      </wps:wsp>
                      <wps:wsp>
                        <wps:cNvPr id="3274" name="Rectangle 191"/>
                        <wps:cNvSpPr>
                          <a:spLocks noChangeArrowheads="1"/>
                        </wps:cNvSpPr>
                        <wps:spPr bwMode="auto">
                          <a:xfrm>
                            <a:off x="1731645" y="643573"/>
                            <a:ext cx="75628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DEBB60" w14:textId="77777777" w:rsidR="00C46008" w:rsidRDefault="00C46008" w:rsidP="00C46008">
                              <w:r>
                                <w:rPr>
                                  <w:rFonts w:ascii="Arial" w:hAnsi="Arial" w:cs="Arial"/>
                                  <w:b/>
                                  <w:bCs/>
                                  <w:color w:val="000000"/>
                                  <w:sz w:val="14"/>
                                  <w:szCs w:val="14"/>
                                </w:rPr>
                                <w:t xml:space="preserve">Start of ON power </w:t>
                              </w:r>
                            </w:p>
                          </w:txbxContent>
                        </wps:txbx>
                        <wps:bodyPr rot="0" vert="horz" wrap="none" lIns="0" tIns="0" rIns="0" bIns="0" anchor="t" anchorCtr="0">
                          <a:spAutoFit/>
                        </wps:bodyPr>
                      </wps:wsp>
                      <wps:wsp>
                        <wps:cNvPr id="3275" name="Rectangle 192"/>
                        <wps:cNvSpPr>
                          <a:spLocks noChangeArrowheads="1"/>
                        </wps:cNvSpPr>
                        <wps:spPr bwMode="auto">
                          <a:xfrm>
                            <a:off x="454660" y="1086485"/>
                            <a:ext cx="51435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197460" w14:textId="77777777" w:rsidR="00C46008" w:rsidRDefault="00C46008" w:rsidP="00C46008">
                              <w:r>
                                <w:rPr>
                                  <w:rFonts w:ascii="Arial" w:hAnsi="Arial" w:cs="Arial"/>
                                  <w:b/>
                                  <w:bCs/>
                                  <w:color w:val="000000"/>
                                  <w:sz w:val="14"/>
                                  <w:szCs w:val="14"/>
                                </w:rPr>
                                <w:t>requirement</w:t>
                              </w:r>
                            </w:p>
                          </w:txbxContent>
                        </wps:txbx>
                        <wps:bodyPr rot="0" vert="horz" wrap="none" lIns="0" tIns="0" rIns="0" bIns="0" anchor="t" anchorCtr="0">
                          <a:spAutoFit/>
                        </wps:bodyPr>
                      </wps:wsp>
                      <wps:wsp>
                        <wps:cNvPr id="3276" name="Rectangle 193"/>
                        <wps:cNvSpPr>
                          <a:spLocks noChangeArrowheads="1"/>
                        </wps:cNvSpPr>
                        <wps:spPr bwMode="auto">
                          <a:xfrm>
                            <a:off x="1824515" y="185896"/>
                            <a:ext cx="88963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C34799" w14:textId="77777777" w:rsidR="00C46008" w:rsidRDefault="00C46008" w:rsidP="00C46008">
                              <w:r>
                                <w:rPr>
                                  <w:rFonts w:ascii="Arial" w:hAnsi="Arial" w:cs="Arial"/>
                                  <w:b/>
                                  <w:bCs/>
                                  <w:color w:val="FFFFFF"/>
                                  <w:sz w:val="14"/>
                                  <w:szCs w:val="14"/>
                                </w:rPr>
                                <w:t>Start of transmission</w:t>
                              </w:r>
                            </w:p>
                          </w:txbxContent>
                        </wps:txbx>
                        <wps:bodyPr rot="0" vert="horz" wrap="none" lIns="0" tIns="0" rIns="0" bIns="0" anchor="t" anchorCtr="0">
                          <a:spAutoFit/>
                        </wps:bodyPr>
                      </wps:wsp>
                      <wps:wsp>
                        <wps:cNvPr id="3277" name="Rectangle 194"/>
                        <wps:cNvSpPr>
                          <a:spLocks noChangeArrowheads="1"/>
                        </wps:cNvSpPr>
                        <wps:spPr bwMode="auto">
                          <a:xfrm>
                            <a:off x="3468370" y="176530"/>
                            <a:ext cx="85471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AA3860" w14:textId="77777777" w:rsidR="00C46008" w:rsidRDefault="00C46008" w:rsidP="00C46008">
                              <w:r>
                                <w:rPr>
                                  <w:rFonts w:ascii="Arial" w:hAnsi="Arial" w:cs="Arial"/>
                                  <w:b/>
                                  <w:bCs/>
                                  <w:color w:val="FFFFFF"/>
                                  <w:sz w:val="14"/>
                                  <w:szCs w:val="14"/>
                                </w:rPr>
                                <w:t>End of transmission</w:t>
                              </w:r>
                            </w:p>
                          </w:txbxContent>
                        </wps:txbx>
                        <wps:bodyPr rot="0" vert="horz" wrap="none" lIns="0" tIns="0" rIns="0" bIns="0" anchor="t" anchorCtr="0">
                          <a:spAutoFit/>
                        </wps:bodyPr>
                      </wps:wsp>
                      <wps:wsp>
                        <wps:cNvPr id="3278" name="Rectangle 195"/>
                        <wps:cNvSpPr>
                          <a:spLocks noChangeArrowheads="1"/>
                        </wps:cNvSpPr>
                        <wps:spPr bwMode="auto">
                          <a:xfrm>
                            <a:off x="3630930" y="686435"/>
                            <a:ext cx="72136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1ECE40" w14:textId="77777777" w:rsidR="00C46008" w:rsidRDefault="00C46008" w:rsidP="00C46008">
                              <w:r>
                                <w:rPr>
                                  <w:rFonts w:ascii="Arial" w:hAnsi="Arial" w:cs="Arial"/>
                                  <w:b/>
                                  <w:bCs/>
                                  <w:color w:val="000000"/>
                                  <w:sz w:val="14"/>
                                  <w:szCs w:val="14"/>
                                </w:rPr>
                                <w:t xml:space="preserve">End of ON power </w:t>
                              </w:r>
                            </w:p>
                          </w:txbxContent>
                        </wps:txbx>
                        <wps:bodyPr rot="0" vert="horz" wrap="none" lIns="0" tIns="0" rIns="0" bIns="0" anchor="t" anchorCtr="0">
                          <a:spAutoFit/>
                        </wps:bodyPr>
                      </wps:wsp>
                      <wps:wsp>
                        <wps:cNvPr id="3279" name="Rectangle 196"/>
                        <wps:cNvSpPr>
                          <a:spLocks noChangeArrowheads="1"/>
                        </wps:cNvSpPr>
                        <wps:spPr bwMode="auto">
                          <a:xfrm>
                            <a:off x="4912995" y="1139190"/>
                            <a:ext cx="51435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D24609" w14:textId="77777777" w:rsidR="00C46008" w:rsidRDefault="00C46008" w:rsidP="00C46008">
                              <w:r>
                                <w:rPr>
                                  <w:rFonts w:ascii="Arial" w:hAnsi="Arial" w:cs="Arial"/>
                                  <w:b/>
                                  <w:bCs/>
                                  <w:color w:val="000000"/>
                                  <w:sz w:val="14"/>
                                  <w:szCs w:val="14"/>
                                </w:rPr>
                                <w:t>requirement</w:t>
                              </w:r>
                            </w:p>
                          </w:txbxContent>
                        </wps:txbx>
                        <wps:bodyPr rot="0" vert="horz" wrap="none" lIns="0" tIns="0" rIns="0" bIns="0" anchor="t" anchorCtr="0">
                          <a:spAutoFit/>
                        </wps:bodyPr>
                      </wps:wsp>
                      <wps:wsp>
                        <wps:cNvPr id="3280" name="Rectangle 197"/>
                        <wps:cNvSpPr>
                          <a:spLocks noChangeArrowheads="1"/>
                        </wps:cNvSpPr>
                        <wps:spPr bwMode="auto">
                          <a:xfrm>
                            <a:off x="3317240" y="102616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73E754" w14:textId="77777777" w:rsidR="00C46008" w:rsidRDefault="00C46008" w:rsidP="00C46008"/>
                          </w:txbxContent>
                        </wps:txbx>
                        <wps:bodyPr rot="0" vert="horz" wrap="none" lIns="0" tIns="0" rIns="0" bIns="0" anchor="t" anchorCtr="0">
                          <a:spAutoFit/>
                        </wps:bodyPr>
                      </wps:wsp>
                      <wps:wsp>
                        <wps:cNvPr id="3281" name="Rectangle 198"/>
                        <wps:cNvSpPr>
                          <a:spLocks noChangeArrowheads="1"/>
                        </wps:cNvSpPr>
                        <wps:spPr bwMode="auto">
                          <a:xfrm>
                            <a:off x="2197735" y="1252220"/>
                            <a:ext cx="168973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D482A4" w14:textId="77777777" w:rsidR="00C46008" w:rsidRDefault="00C46008" w:rsidP="00C46008">
                              <w:r>
                                <w:rPr>
                                  <w:rFonts w:ascii="Arial" w:hAnsi="Arial" w:cs="Arial"/>
                                  <w:b/>
                                  <w:bCs/>
                                  <w:color w:val="000000"/>
                                  <w:sz w:val="14"/>
                                  <w:szCs w:val="14"/>
                                </w:rPr>
                                <w:t xml:space="preserve">* The OFF power requirements does not </w:t>
                              </w:r>
                            </w:p>
                          </w:txbxContent>
                        </wps:txbx>
                        <wps:bodyPr rot="0" vert="horz" wrap="none" lIns="0" tIns="0" rIns="0" bIns="0" anchor="t" anchorCtr="0">
                          <a:spAutoFit/>
                        </wps:bodyPr>
                      </wps:wsp>
                      <wps:wsp>
                        <wps:cNvPr id="3282" name="Rectangle 199"/>
                        <wps:cNvSpPr>
                          <a:spLocks noChangeArrowheads="1"/>
                        </wps:cNvSpPr>
                        <wps:spPr bwMode="auto">
                          <a:xfrm>
                            <a:off x="2259330" y="1365250"/>
                            <a:ext cx="159575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C63BEB" w14:textId="77777777" w:rsidR="00C46008" w:rsidRDefault="00C46008" w:rsidP="00C46008">
                              <w:r>
                                <w:rPr>
                                  <w:rFonts w:ascii="Arial" w:hAnsi="Arial" w:cs="Arial"/>
                                  <w:b/>
                                  <w:bCs/>
                                  <w:color w:val="000000"/>
                                  <w:sz w:val="14"/>
                                  <w:szCs w:val="14"/>
                                </w:rPr>
                                <w:t>apply for DTX and measurement gaps</w:t>
                              </w:r>
                            </w:p>
                          </w:txbxContent>
                        </wps:txbx>
                        <wps:bodyPr rot="0" vert="horz" wrap="none" lIns="0" tIns="0" rIns="0" bIns="0" anchor="t" anchorCtr="0">
                          <a:spAutoFit/>
                        </wps:bodyPr>
                      </wps:wsp>
                      <wps:wsp>
                        <wps:cNvPr id="3283" name="Rectangle 200"/>
                        <wps:cNvSpPr>
                          <a:spLocks noChangeArrowheads="1"/>
                        </wps:cNvSpPr>
                        <wps:spPr bwMode="auto">
                          <a:xfrm>
                            <a:off x="1425575" y="108585"/>
                            <a:ext cx="1412240" cy="17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4" name="Rectangle 201"/>
                        <wps:cNvSpPr>
                          <a:spLocks noChangeArrowheads="1"/>
                        </wps:cNvSpPr>
                        <wps:spPr bwMode="auto">
                          <a:xfrm>
                            <a:off x="1425575" y="335280"/>
                            <a:ext cx="141224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5" name="Line 202"/>
                        <wps:cNvCnPr>
                          <a:cxnSpLocks noChangeShapeType="1"/>
                        </wps:cNvCnPr>
                        <wps:spPr bwMode="auto">
                          <a:xfrm>
                            <a:off x="0" y="0"/>
                            <a:ext cx="0" cy="181927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86" name="Rectangle 203"/>
                        <wps:cNvSpPr>
                          <a:spLocks noChangeArrowheads="1"/>
                        </wps:cNvSpPr>
                        <wps:spPr bwMode="auto">
                          <a:xfrm>
                            <a:off x="0" y="0"/>
                            <a:ext cx="8890" cy="181927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7" name="Line 204"/>
                        <wps:cNvCnPr>
                          <a:cxnSpLocks noChangeShapeType="1"/>
                        </wps:cNvCnPr>
                        <wps:spPr bwMode="auto">
                          <a:xfrm>
                            <a:off x="6106160" y="8890"/>
                            <a:ext cx="0" cy="181038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88" name="Rectangle 205"/>
                        <wps:cNvSpPr>
                          <a:spLocks noChangeArrowheads="1"/>
                        </wps:cNvSpPr>
                        <wps:spPr bwMode="auto">
                          <a:xfrm>
                            <a:off x="6106160" y="8890"/>
                            <a:ext cx="8890" cy="181038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9" name="Rectangle 206"/>
                        <wps:cNvSpPr>
                          <a:spLocks noChangeArrowheads="1"/>
                        </wps:cNvSpPr>
                        <wps:spPr bwMode="auto">
                          <a:xfrm>
                            <a:off x="1407795" y="108585"/>
                            <a:ext cx="17780" cy="2438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0" name="Rectangle 207"/>
                        <wps:cNvSpPr>
                          <a:spLocks noChangeArrowheads="1"/>
                        </wps:cNvSpPr>
                        <wps:spPr bwMode="auto">
                          <a:xfrm>
                            <a:off x="2820670" y="126365"/>
                            <a:ext cx="17145" cy="2260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1" name="Rectangle 208"/>
                        <wps:cNvSpPr>
                          <a:spLocks noChangeArrowheads="1"/>
                        </wps:cNvSpPr>
                        <wps:spPr bwMode="auto">
                          <a:xfrm>
                            <a:off x="3291205" y="108585"/>
                            <a:ext cx="17145" cy="24384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2" name="Rectangle 209"/>
                        <wps:cNvSpPr>
                          <a:spLocks noChangeArrowheads="1"/>
                        </wps:cNvSpPr>
                        <wps:spPr bwMode="auto">
                          <a:xfrm>
                            <a:off x="4468495" y="126365"/>
                            <a:ext cx="17145" cy="2260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3" name="Line 210"/>
                        <wps:cNvCnPr>
                          <a:cxnSpLocks noChangeShapeType="1"/>
                        </wps:cNvCnPr>
                        <wps:spPr bwMode="auto">
                          <a:xfrm>
                            <a:off x="8890" y="0"/>
                            <a:ext cx="61061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94" name="Rectangle 211"/>
                        <wps:cNvSpPr>
                          <a:spLocks noChangeArrowheads="1"/>
                        </wps:cNvSpPr>
                        <wps:spPr bwMode="auto">
                          <a:xfrm>
                            <a:off x="8890" y="0"/>
                            <a:ext cx="610616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5" name="Rectangle 212"/>
                        <wps:cNvSpPr>
                          <a:spLocks noChangeArrowheads="1"/>
                        </wps:cNvSpPr>
                        <wps:spPr bwMode="auto">
                          <a:xfrm>
                            <a:off x="3308350" y="108585"/>
                            <a:ext cx="1177290" cy="177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Rectangle 213"/>
                        <wps:cNvSpPr>
                          <a:spLocks noChangeArrowheads="1"/>
                        </wps:cNvSpPr>
                        <wps:spPr bwMode="auto">
                          <a:xfrm>
                            <a:off x="3308350" y="335280"/>
                            <a:ext cx="117729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Line 214"/>
                        <wps:cNvCnPr>
                          <a:cxnSpLocks noChangeShapeType="1"/>
                        </wps:cNvCnPr>
                        <wps:spPr bwMode="auto">
                          <a:xfrm>
                            <a:off x="8890" y="1810385"/>
                            <a:ext cx="610616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1" name="Rectangle 215"/>
                        <wps:cNvSpPr>
                          <a:spLocks noChangeArrowheads="1"/>
                        </wps:cNvSpPr>
                        <wps:spPr bwMode="auto">
                          <a:xfrm>
                            <a:off x="8890" y="1810385"/>
                            <a:ext cx="610616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Freeform 216"/>
                        <wps:cNvSpPr>
                          <a:spLocks/>
                        </wps:cNvSpPr>
                        <wps:spPr bwMode="auto">
                          <a:xfrm>
                            <a:off x="788670" y="465455"/>
                            <a:ext cx="2176145" cy="878205"/>
                          </a:xfrm>
                          <a:custGeom>
                            <a:avLst/>
                            <a:gdLst>
                              <a:gd name="T0" fmla="*/ 0 w 3427"/>
                              <a:gd name="T1" fmla="*/ 1361 h 1383"/>
                              <a:gd name="T2" fmla="*/ 179 w 3427"/>
                              <a:gd name="T3" fmla="*/ 1371 h 1383"/>
                              <a:gd name="T4" fmla="*/ 269 w 3427"/>
                              <a:gd name="T5" fmla="*/ 1350 h 1383"/>
                              <a:gd name="T6" fmla="*/ 395 w 3427"/>
                              <a:gd name="T7" fmla="*/ 1290 h 1383"/>
                              <a:gd name="T8" fmla="*/ 500 w 3427"/>
                              <a:gd name="T9" fmla="*/ 1298 h 1383"/>
                              <a:gd name="T10" fmla="*/ 578 w 3427"/>
                              <a:gd name="T11" fmla="*/ 1371 h 1383"/>
                              <a:gd name="T12" fmla="*/ 658 w 3427"/>
                              <a:gd name="T13" fmla="*/ 1371 h 1383"/>
                              <a:gd name="T14" fmla="*/ 737 w 3427"/>
                              <a:gd name="T15" fmla="*/ 1350 h 1383"/>
                              <a:gd name="T16" fmla="*/ 797 w 3427"/>
                              <a:gd name="T17" fmla="*/ 1350 h 1383"/>
                              <a:gd name="T18" fmla="*/ 916 w 3427"/>
                              <a:gd name="T19" fmla="*/ 1361 h 1383"/>
                              <a:gd name="T20" fmla="*/ 986 w 3427"/>
                              <a:gd name="T21" fmla="*/ 1350 h 1383"/>
                              <a:gd name="T22" fmla="*/ 1036 w 3427"/>
                              <a:gd name="T23" fmla="*/ 1279 h 1383"/>
                              <a:gd name="T24" fmla="*/ 1086 w 3427"/>
                              <a:gd name="T25" fmla="*/ 1158 h 1383"/>
                              <a:gd name="T26" fmla="*/ 1106 w 3427"/>
                              <a:gd name="T27" fmla="*/ 986 h 1383"/>
                              <a:gd name="T28" fmla="*/ 1165 w 3427"/>
                              <a:gd name="T29" fmla="*/ 773 h 1383"/>
                              <a:gd name="T30" fmla="*/ 1176 w 3427"/>
                              <a:gd name="T31" fmla="*/ 643 h 1383"/>
                              <a:gd name="T32" fmla="*/ 1192 w 3427"/>
                              <a:gd name="T33" fmla="*/ 459 h 1383"/>
                              <a:gd name="T34" fmla="*/ 1206 w 3427"/>
                              <a:gd name="T35" fmla="*/ 348 h 1383"/>
                              <a:gd name="T36" fmla="*/ 1225 w 3427"/>
                              <a:gd name="T37" fmla="*/ 196 h 1383"/>
                              <a:gd name="T38" fmla="*/ 1276 w 3427"/>
                              <a:gd name="T39" fmla="*/ 24 h 1383"/>
                              <a:gd name="T40" fmla="*/ 1345 w 3427"/>
                              <a:gd name="T41" fmla="*/ 54 h 1383"/>
                              <a:gd name="T42" fmla="*/ 1544 w 3427"/>
                              <a:gd name="T43" fmla="*/ 115 h 1383"/>
                              <a:gd name="T44" fmla="*/ 1643 w 3427"/>
                              <a:gd name="T45" fmla="*/ 95 h 1383"/>
                              <a:gd name="T46" fmla="*/ 1982 w 3427"/>
                              <a:gd name="T47" fmla="*/ 113 h 1383"/>
                              <a:gd name="T48" fmla="*/ 2317 w 3427"/>
                              <a:gd name="T49" fmla="*/ 84 h 1383"/>
                              <a:gd name="T50" fmla="*/ 2478 w 3427"/>
                              <a:gd name="T51" fmla="*/ 107 h 1383"/>
                              <a:gd name="T52" fmla="*/ 2677 w 3427"/>
                              <a:gd name="T53" fmla="*/ 99 h 1383"/>
                              <a:gd name="T54" fmla="*/ 2822 w 3427"/>
                              <a:gd name="T55" fmla="*/ 116 h 1383"/>
                              <a:gd name="T56" fmla="*/ 2980 w 3427"/>
                              <a:gd name="T57" fmla="*/ 107 h 1383"/>
                              <a:gd name="T58" fmla="*/ 3257 w 3427"/>
                              <a:gd name="T59" fmla="*/ 93 h 1383"/>
                              <a:gd name="T60" fmla="*/ 3427 w 3427"/>
                              <a:gd name="T61" fmla="*/ 107 h 13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427" h="1383">
                                <a:moveTo>
                                  <a:pt x="0" y="1361"/>
                                </a:moveTo>
                                <a:cubicBezTo>
                                  <a:pt x="67" y="1367"/>
                                  <a:pt x="134" y="1373"/>
                                  <a:pt x="179" y="1371"/>
                                </a:cubicBezTo>
                                <a:cubicBezTo>
                                  <a:pt x="224" y="1369"/>
                                  <a:pt x="233" y="1363"/>
                                  <a:pt x="269" y="1350"/>
                                </a:cubicBezTo>
                                <a:cubicBezTo>
                                  <a:pt x="306" y="1338"/>
                                  <a:pt x="356" y="1299"/>
                                  <a:pt x="395" y="1290"/>
                                </a:cubicBezTo>
                                <a:cubicBezTo>
                                  <a:pt x="434" y="1281"/>
                                  <a:pt x="470" y="1285"/>
                                  <a:pt x="500" y="1298"/>
                                </a:cubicBezTo>
                                <a:cubicBezTo>
                                  <a:pt x="530" y="1311"/>
                                  <a:pt x="552" y="1359"/>
                                  <a:pt x="578" y="1371"/>
                                </a:cubicBezTo>
                                <a:cubicBezTo>
                                  <a:pt x="604" y="1383"/>
                                  <a:pt x="631" y="1374"/>
                                  <a:pt x="658" y="1371"/>
                                </a:cubicBezTo>
                                <a:cubicBezTo>
                                  <a:pt x="684" y="1368"/>
                                  <a:pt x="715" y="1354"/>
                                  <a:pt x="737" y="1350"/>
                                </a:cubicBezTo>
                                <a:cubicBezTo>
                                  <a:pt x="761" y="1347"/>
                                  <a:pt x="767" y="1348"/>
                                  <a:pt x="797" y="1350"/>
                                </a:cubicBezTo>
                                <a:cubicBezTo>
                                  <a:pt x="827" y="1353"/>
                                  <a:pt x="885" y="1361"/>
                                  <a:pt x="916" y="1361"/>
                                </a:cubicBezTo>
                                <a:cubicBezTo>
                                  <a:pt x="948" y="1361"/>
                                  <a:pt x="967" y="1363"/>
                                  <a:pt x="986" y="1350"/>
                                </a:cubicBezTo>
                                <a:cubicBezTo>
                                  <a:pt x="1006" y="1338"/>
                                  <a:pt x="1019" y="1312"/>
                                  <a:pt x="1036" y="1279"/>
                                </a:cubicBezTo>
                                <a:cubicBezTo>
                                  <a:pt x="1053" y="1247"/>
                                  <a:pt x="1074" y="1206"/>
                                  <a:pt x="1086" y="1158"/>
                                </a:cubicBezTo>
                                <a:cubicBezTo>
                                  <a:pt x="1097" y="1109"/>
                                  <a:pt x="1093" y="1050"/>
                                  <a:pt x="1106" y="986"/>
                                </a:cubicBezTo>
                                <a:cubicBezTo>
                                  <a:pt x="1119" y="922"/>
                                  <a:pt x="1153" y="831"/>
                                  <a:pt x="1165" y="773"/>
                                </a:cubicBezTo>
                                <a:cubicBezTo>
                                  <a:pt x="1177" y="716"/>
                                  <a:pt x="1171" y="695"/>
                                  <a:pt x="1176" y="643"/>
                                </a:cubicBezTo>
                                <a:cubicBezTo>
                                  <a:pt x="1180" y="591"/>
                                  <a:pt x="1186" y="508"/>
                                  <a:pt x="1192" y="459"/>
                                </a:cubicBezTo>
                                <a:cubicBezTo>
                                  <a:pt x="1197" y="410"/>
                                  <a:pt x="1200" y="392"/>
                                  <a:pt x="1206" y="348"/>
                                </a:cubicBezTo>
                                <a:cubicBezTo>
                                  <a:pt x="1211" y="305"/>
                                  <a:pt x="1213" y="250"/>
                                  <a:pt x="1225" y="196"/>
                                </a:cubicBezTo>
                                <a:cubicBezTo>
                                  <a:pt x="1237" y="142"/>
                                  <a:pt x="1255" y="47"/>
                                  <a:pt x="1276" y="24"/>
                                </a:cubicBezTo>
                                <a:cubicBezTo>
                                  <a:pt x="1295" y="0"/>
                                  <a:pt x="1300" y="39"/>
                                  <a:pt x="1345" y="54"/>
                                </a:cubicBezTo>
                                <a:cubicBezTo>
                                  <a:pt x="1389" y="69"/>
                                  <a:pt x="1494" y="108"/>
                                  <a:pt x="1544" y="115"/>
                                </a:cubicBezTo>
                                <a:cubicBezTo>
                                  <a:pt x="1594" y="122"/>
                                  <a:pt x="1570" y="95"/>
                                  <a:pt x="1643" y="95"/>
                                </a:cubicBezTo>
                                <a:cubicBezTo>
                                  <a:pt x="1716" y="95"/>
                                  <a:pt x="1870" y="115"/>
                                  <a:pt x="1982" y="113"/>
                                </a:cubicBezTo>
                                <a:cubicBezTo>
                                  <a:pt x="2095" y="111"/>
                                  <a:pt x="2234" y="85"/>
                                  <a:pt x="2317" y="84"/>
                                </a:cubicBezTo>
                                <a:cubicBezTo>
                                  <a:pt x="2400" y="84"/>
                                  <a:pt x="2418" y="104"/>
                                  <a:pt x="2478" y="107"/>
                                </a:cubicBezTo>
                                <a:cubicBezTo>
                                  <a:pt x="2538" y="110"/>
                                  <a:pt x="2620" y="98"/>
                                  <a:pt x="2677" y="99"/>
                                </a:cubicBezTo>
                                <a:cubicBezTo>
                                  <a:pt x="2734" y="100"/>
                                  <a:pt x="2772" y="114"/>
                                  <a:pt x="2822" y="116"/>
                                </a:cubicBezTo>
                                <a:cubicBezTo>
                                  <a:pt x="2873" y="118"/>
                                  <a:pt x="2908" y="111"/>
                                  <a:pt x="2980" y="107"/>
                                </a:cubicBezTo>
                                <a:cubicBezTo>
                                  <a:pt x="3052" y="103"/>
                                  <a:pt x="3182" y="93"/>
                                  <a:pt x="3257" y="93"/>
                                </a:cubicBezTo>
                                <a:cubicBezTo>
                                  <a:pt x="3330" y="93"/>
                                  <a:pt x="3392" y="104"/>
                                  <a:pt x="3427" y="107"/>
                                </a:cubicBezTo>
                              </a:path>
                            </a:pathLst>
                          </a:custGeom>
                          <a:noFill/>
                          <a:ln w="1778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Freeform 217"/>
                        <wps:cNvSpPr>
                          <a:spLocks noEditPoints="1"/>
                        </wps:cNvSpPr>
                        <wps:spPr bwMode="auto">
                          <a:xfrm>
                            <a:off x="1155065" y="560705"/>
                            <a:ext cx="1744345" cy="8890"/>
                          </a:xfrm>
                          <a:custGeom>
                            <a:avLst/>
                            <a:gdLst>
                              <a:gd name="T0" fmla="*/ 57 w 2747"/>
                              <a:gd name="T1" fmla="*/ 14 h 14"/>
                              <a:gd name="T2" fmla="*/ 99 w 2747"/>
                              <a:gd name="T3" fmla="*/ 0 h 14"/>
                              <a:gd name="T4" fmla="*/ 99 w 2747"/>
                              <a:gd name="T5" fmla="*/ 14 h 14"/>
                              <a:gd name="T6" fmla="*/ 256 w 2747"/>
                              <a:gd name="T7" fmla="*/ 0 h 14"/>
                              <a:gd name="T8" fmla="*/ 199 w 2747"/>
                              <a:gd name="T9" fmla="*/ 0 h 14"/>
                              <a:gd name="T10" fmla="*/ 355 w 2747"/>
                              <a:gd name="T11" fmla="*/ 14 h 14"/>
                              <a:gd name="T12" fmla="*/ 398 w 2747"/>
                              <a:gd name="T13" fmla="*/ 0 h 14"/>
                              <a:gd name="T14" fmla="*/ 398 w 2747"/>
                              <a:gd name="T15" fmla="*/ 14 h 14"/>
                              <a:gd name="T16" fmla="*/ 555 w 2747"/>
                              <a:gd name="T17" fmla="*/ 0 h 14"/>
                              <a:gd name="T18" fmla="*/ 498 w 2747"/>
                              <a:gd name="T19" fmla="*/ 0 h 14"/>
                              <a:gd name="T20" fmla="*/ 654 w 2747"/>
                              <a:gd name="T21" fmla="*/ 14 h 14"/>
                              <a:gd name="T22" fmla="*/ 697 w 2747"/>
                              <a:gd name="T23" fmla="*/ 0 h 14"/>
                              <a:gd name="T24" fmla="*/ 697 w 2747"/>
                              <a:gd name="T25" fmla="*/ 14 h 14"/>
                              <a:gd name="T26" fmla="*/ 854 w 2747"/>
                              <a:gd name="T27" fmla="*/ 0 h 14"/>
                              <a:gd name="T28" fmla="*/ 797 w 2747"/>
                              <a:gd name="T29" fmla="*/ 0 h 14"/>
                              <a:gd name="T30" fmla="*/ 953 w 2747"/>
                              <a:gd name="T31" fmla="*/ 14 h 14"/>
                              <a:gd name="T32" fmla="*/ 996 w 2747"/>
                              <a:gd name="T33" fmla="*/ 0 h 14"/>
                              <a:gd name="T34" fmla="*/ 996 w 2747"/>
                              <a:gd name="T35" fmla="*/ 14 h 14"/>
                              <a:gd name="T36" fmla="*/ 1153 w 2747"/>
                              <a:gd name="T37" fmla="*/ 0 h 14"/>
                              <a:gd name="T38" fmla="*/ 1096 w 2747"/>
                              <a:gd name="T39" fmla="*/ 0 h 14"/>
                              <a:gd name="T40" fmla="*/ 1252 w 2747"/>
                              <a:gd name="T41" fmla="*/ 14 h 14"/>
                              <a:gd name="T42" fmla="*/ 1295 w 2747"/>
                              <a:gd name="T43" fmla="*/ 0 h 14"/>
                              <a:gd name="T44" fmla="*/ 1295 w 2747"/>
                              <a:gd name="T45" fmla="*/ 14 h 14"/>
                              <a:gd name="T46" fmla="*/ 1452 w 2747"/>
                              <a:gd name="T47" fmla="*/ 0 h 14"/>
                              <a:gd name="T48" fmla="*/ 1395 w 2747"/>
                              <a:gd name="T49" fmla="*/ 0 h 14"/>
                              <a:gd name="T50" fmla="*/ 1551 w 2747"/>
                              <a:gd name="T51" fmla="*/ 14 h 14"/>
                              <a:gd name="T52" fmla="*/ 1594 w 2747"/>
                              <a:gd name="T53" fmla="*/ 0 h 14"/>
                              <a:gd name="T54" fmla="*/ 1594 w 2747"/>
                              <a:gd name="T55" fmla="*/ 14 h 14"/>
                              <a:gd name="T56" fmla="*/ 1751 w 2747"/>
                              <a:gd name="T57" fmla="*/ 0 h 14"/>
                              <a:gd name="T58" fmla="*/ 1694 w 2747"/>
                              <a:gd name="T59" fmla="*/ 0 h 14"/>
                              <a:gd name="T60" fmla="*/ 1850 w 2747"/>
                              <a:gd name="T61" fmla="*/ 14 h 14"/>
                              <a:gd name="T62" fmla="*/ 1893 w 2747"/>
                              <a:gd name="T63" fmla="*/ 0 h 14"/>
                              <a:gd name="T64" fmla="*/ 1893 w 2747"/>
                              <a:gd name="T65" fmla="*/ 14 h 14"/>
                              <a:gd name="T66" fmla="*/ 2050 w 2747"/>
                              <a:gd name="T67" fmla="*/ 0 h 14"/>
                              <a:gd name="T68" fmla="*/ 1993 w 2747"/>
                              <a:gd name="T69" fmla="*/ 0 h 14"/>
                              <a:gd name="T70" fmla="*/ 2149 w 2747"/>
                              <a:gd name="T71" fmla="*/ 14 h 14"/>
                              <a:gd name="T72" fmla="*/ 2192 w 2747"/>
                              <a:gd name="T73" fmla="*/ 0 h 14"/>
                              <a:gd name="T74" fmla="*/ 2192 w 2747"/>
                              <a:gd name="T75" fmla="*/ 14 h 14"/>
                              <a:gd name="T76" fmla="*/ 2348 w 2747"/>
                              <a:gd name="T77" fmla="*/ 0 h 14"/>
                              <a:gd name="T78" fmla="*/ 2292 w 2747"/>
                              <a:gd name="T79" fmla="*/ 0 h 14"/>
                              <a:gd name="T80" fmla="*/ 2448 w 2747"/>
                              <a:gd name="T81" fmla="*/ 14 h 14"/>
                              <a:gd name="T82" fmla="*/ 2491 w 2747"/>
                              <a:gd name="T83" fmla="*/ 0 h 14"/>
                              <a:gd name="T84" fmla="*/ 2491 w 2747"/>
                              <a:gd name="T85" fmla="*/ 14 h 14"/>
                              <a:gd name="T86" fmla="*/ 2647 w 2747"/>
                              <a:gd name="T87" fmla="*/ 0 h 14"/>
                              <a:gd name="T88" fmla="*/ 2591 w 2747"/>
                              <a:gd name="T89" fmla="*/ 0 h 14"/>
                              <a:gd name="T90" fmla="*/ 2747 w 2747"/>
                              <a:gd name="T91"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2747" h="14">
                                <a:moveTo>
                                  <a:pt x="0" y="0"/>
                                </a:moveTo>
                                <a:lnTo>
                                  <a:pt x="57" y="0"/>
                                </a:lnTo>
                                <a:lnTo>
                                  <a:pt x="57" y="14"/>
                                </a:lnTo>
                                <a:lnTo>
                                  <a:pt x="0" y="14"/>
                                </a:lnTo>
                                <a:lnTo>
                                  <a:pt x="0" y="0"/>
                                </a:lnTo>
                                <a:close/>
                                <a:moveTo>
                                  <a:pt x="99" y="0"/>
                                </a:moveTo>
                                <a:lnTo>
                                  <a:pt x="156" y="0"/>
                                </a:lnTo>
                                <a:lnTo>
                                  <a:pt x="156" y="14"/>
                                </a:lnTo>
                                <a:lnTo>
                                  <a:pt x="99" y="14"/>
                                </a:lnTo>
                                <a:lnTo>
                                  <a:pt x="99" y="0"/>
                                </a:lnTo>
                                <a:close/>
                                <a:moveTo>
                                  <a:pt x="199" y="0"/>
                                </a:moveTo>
                                <a:lnTo>
                                  <a:pt x="256" y="0"/>
                                </a:lnTo>
                                <a:lnTo>
                                  <a:pt x="256" y="14"/>
                                </a:lnTo>
                                <a:lnTo>
                                  <a:pt x="199" y="14"/>
                                </a:lnTo>
                                <a:lnTo>
                                  <a:pt x="199" y="0"/>
                                </a:lnTo>
                                <a:close/>
                                <a:moveTo>
                                  <a:pt x="298" y="0"/>
                                </a:moveTo>
                                <a:lnTo>
                                  <a:pt x="355" y="0"/>
                                </a:lnTo>
                                <a:lnTo>
                                  <a:pt x="355" y="14"/>
                                </a:lnTo>
                                <a:lnTo>
                                  <a:pt x="298" y="14"/>
                                </a:lnTo>
                                <a:lnTo>
                                  <a:pt x="298" y="0"/>
                                </a:lnTo>
                                <a:close/>
                                <a:moveTo>
                                  <a:pt x="398" y="0"/>
                                </a:moveTo>
                                <a:lnTo>
                                  <a:pt x="455" y="0"/>
                                </a:lnTo>
                                <a:lnTo>
                                  <a:pt x="455" y="14"/>
                                </a:lnTo>
                                <a:lnTo>
                                  <a:pt x="398" y="14"/>
                                </a:lnTo>
                                <a:lnTo>
                                  <a:pt x="398" y="0"/>
                                </a:lnTo>
                                <a:close/>
                                <a:moveTo>
                                  <a:pt x="498" y="0"/>
                                </a:moveTo>
                                <a:lnTo>
                                  <a:pt x="555" y="0"/>
                                </a:lnTo>
                                <a:lnTo>
                                  <a:pt x="555" y="14"/>
                                </a:lnTo>
                                <a:lnTo>
                                  <a:pt x="498" y="14"/>
                                </a:lnTo>
                                <a:lnTo>
                                  <a:pt x="498" y="0"/>
                                </a:lnTo>
                                <a:close/>
                                <a:moveTo>
                                  <a:pt x="597" y="0"/>
                                </a:moveTo>
                                <a:lnTo>
                                  <a:pt x="654" y="0"/>
                                </a:lnTo>
                                <a:lnTo>
                                  <a:pt x="654" y="14"/>
                                </a:lnTo>
                                <a:lnTo>
                                  <a:pt x="597" y="14"/>
                                </a:lnTo>
                                <a:lnTo>
                                  <a:pt x="597" y="0"/>
                                </a:lnTo>
                                <a:close/>
                                <a:moveTo>
                                  <a:pt x="697" y="0"/>
                                </a:moveTo>
                                <a:lnTo>
                                  <a:pt x="754" y="0"/>
                                </a:lnTo>
                                <a:lnTo>
                                  <a:pt x="754" y="14"/>
                                </a:lnTo>
                                <a:lnTo>
                                  <a:pt x="697" y="14"/>
                                </a:lnTo>
                                <a:lnTo>
                                  <a:pt x="697" y="0"/>
                                </a:lnTo>
                                <a:close/>
                                <a:moveTo>
                                  <a:pt x="797" y="0"/>
                                </a:moveTo>
                                <a:lnTo>
                                  <a:pt x="854" y="0"/>
                                </a:lnTo>
                                <a:lnTo>
                                  <a:pt x="854" y="14"/>
                                </a:lnTo>
                                <a:lnTo>
                                  <a:pt x="797" y="14"/>
                                </a:lnTo>
                                <a:lnTo>
                                  <a:pt x="797" y="0"/>
                                </a:lnTo>
                                <a:close/>
                                <a:moveTo>
                                  <a:pt x="896" y="0"/>
                                </a:moveTo>
                                <a:lnTo>
                                  <a:pt x="953" y="0"/>
                                </a:lnTo>
                                <a:lnTo>
                                  <a:pt x="953" y="14"/>
                                </a:lnTo>
                                <a:lnTo>
                                  <a:pt x="896" y="14"/>
                                </a:lnTo>
                                <a:lnTo>
                                  <a:pt x="896" y="0"/>
                                </a:lnTo>
                                <a:close/>
                                <a:moveTo>
                                  <a:pt x="996" y="0"/>
                                </a:moveTo>
                                <a:lnTo>
                                  <a:pt x="1053" y="0"/>
                                </a:lnTo>
                                <a:lnTo>
                                  <a:pt x="1053" y="14"/>
                                </a:lnTo>
                                <a:lnTo>
                                  <a:pt x="996" y="14"/>
                                </a:lnTo>
                                <a:lnTo>
                                  <a:pt x="996" y="0"/>
                                </a:lnTo>
                                <a:close/>
                                <a:moveTo>
                                  <a:pt x="1096" y="0"/>
                                </a:moveTo>
                                <a:lnTo>
                                  <a:pt x="1153" y="0"/>
                                </a:lnTo>
                                <a:lnTo>
                                  <a:pt x="1153" y="14"/>
                                </a:lnTo>
                                <a:lnTo>
                                  <a:pt x="1096" y="14"/>
                                </a:lnTo>
                                <a:lnTo>
                                  <a:pt x="1096" y="0"/>
                                </a:lnTo>
                                <a:close/>
                                <a:moveTo>
                                  <a:pt x="1195" y="0"/>
                                </a:moveTo>
                                <a:lnTo>
                                  <a:pt x="1252" y="0"/>
                                </a:lnTo>
                                <a:lnTo>
                                  <a:pt x="1252" y="14"/>
                                </a:lnTo>
                                <a:lnTo>
                                  <a:pt x="1195" y="14"/>
                                </a:lnTo>
                                <a:lnTo>
                                  <a:pt x="1195" y="0"/>
                                </a:lnTo>
                                <a:close/>
                                <a:moveTo>
                                  <a:pt x="1295" y="0"/>
                                </a:moveTo>
                                <a:lnTo>
                                  <a:pt x="1352" y="0"/>
                                </a:lnTo>
                                <a:lnTo>
                                  <a:pt x="1352" y="14"/>
                                </a:lnTo>
                                <a:lnTo>
                                  <a:pt x="1295" y="14"/>
                                </a:lnTo>
                                <a:lnTo>
                                  <a:pt x="1295" y="0"/>
                                </a:lnTo>
                                <a:close/>
                                <a:moveTo>
                                  <a:pt x="1395" y="0"/>
                                </a:moveTo>
                                <a:lnTo>
                                  <a:pt x="1452" y="0"/>
                                </a:lnTo>
                                <a:lnTo>
                                  <a:pt x="1452" y="14"/>
                                </a:lnTo>
                                <a:lnTo>
                                  <a:pt x="1395" y="14"/>
                                </a:lnTo>
                                <a:lnTo>
                                  <a:pt x="1395" y="0"/>
                                </a:lnTo>
                                <a:close/>
                                <a:moveTo>
                                  <a:pt x="1494" y="0"/>
                                </a:moveTo>
                                <a:lnTo>
                                  <a:pt x="1551" y="0"/>
                                </a:lnTo>
                                <a:lnTo>
                                  <a:pt x="1551" y="14"/>
                                </a:lnTo>
                                <a:lnTo>
                                  <a:pt x="1494" y="14"/>
                                </a:lnTo>
                                <a:lnTo>
                                  <a:pt x="1494" y="0"/>
                                </a:lnTo>
                                <a:close/>
                                <a:moveTo>
                                  <a:pt x="1594" y="0"/>
                                </a:moveTo>
                                <a:lnTo>
                                  <a:pt x="1651" y="0"/>
                                </a:lnTo>
                                <a:lnTo>
                                  <a:pt x="1651" y="14"/>
                                </a:lnTo>
                                <a:lnTo>
                                  <a:pt x="1594" y="14"/>
                                </a:lnTo>
                                <a:lnTo>
                                  <a:pt x="1594" y="0"/>
                                </a:lnTo>
                                <a:close/>
                                <a:moveTo>
                                  <a:pt x="1694" y="0"/>
                                </a:moveTo>
                                <a:lnTo>
                                  <a:pt x="1751" y="0"/>
                                </a:lnTo>
                                <a:lnTo>
                                  <a:pt x="1751" y="14"/>
                                </a:lnTo>
                                <a:lnTo>
                                  <a:pt x="1694" y="14"/>
                                </a:lnTo>
                                <a:lnTo>
                                  <a:pt x="1694" y="0"/>
                                </a:lnTo>
                                <a:close/>
                                <a:moveTo>
                                  <a:pt x="1793" y="0"/>
                                </a:moveTo>
                                <a:lnTo>
                                  <a:pt x="1850" y="0"/>
                                </a:lnTo>
                                <a:lnTo>
                                  <a:pt x="1850" y="14"/>
                                </a:lnTo>
                                <a:lnTo>
                                  <a:pt x="1793" y="14"/>
                                </a:lnTo>
                                <a:lnTo>
                                  <a:pt x="1793" y="0"/>
                                </a:lnTo>
                                <a:close/>
                                <a:moveTo>
                                  <a:pt x="1893" y="0"/>
                                </a:moveTo>
                                <a:lnTo>
                                  <a:pt x="1950" y="0"/>
                                </a:lnTo>
                                <a:lnTo>
                                  <a:pt x="1950" y="14"/>
                                </a:lnTo>
                                <a:lnTo>
                                  <a:pt x="1893" y="14"/>
                                </a:lnTo>
                                <a:lnTo>
                                  <a:pt x="1893" y="0"/>
                                </a:lnTo>
                                <a:close/>
                                <a:moveTo>
                                  <a:pt x="1993" y="0"/>
                                </a:moveTo>
                                <a:lnTo>
                                  <a:pt x="2050" y="0"/>
                                </a:lnTo>
                                <a:lnTo>
                                  <a:pt x="2050" y="14"/>
                                </a:lnTo>
                                <a:lnTo>
                                  <a:pt x="1993" y="14"/>
                                </a:lnTo>
                                <a:lnTo>
                                  <a:pt x="1993" y="0"/>
                                </a:lnTo>
                                <a:close/>
                                <a:moveTo>
                                  <a:pt x="2092" y="0"/>
                                </a:moveTo>
                                <a:lnTo>
                                  <a:pt x="2149" y="0"/>
                                </a:lnTo>
                                <a:lnTo>
                                  <a:pt x="2149" y="14"/>
                                </a:lnTo>
                                <a:lnTo>
                                  <a:pt x="2092" y="14"/>
                                </a:lnTo>
                                <a:lnTo>
                                  <a:pt x="2092" y="0"/>
                                </a:lnTo>
                                <a:close/>
                                <a:moveTo>
                                  <a:pt x="2192" y="0"/>
                                </a:moveTo>
                                <a:lnTo>
                                  <a:pt x="2249" y="0"/>
                                </a:lnTo>
                                <a:lnTo>
                                  <a:pt x="2249" y="14"/>
                                </a:lnTo>
                                <a:lnTo>
                                  <a:pt x="2192" y="14"/>
                                </a:lnTo>
                                <a:lnTo>
                                  <a:pt x="2192" y="0"/>
                                </a:lnTo>
                                <a:close/>
                                <a:moveTo>
                                  <a:pt x="2292" y="0"/>
                                </a:moveTo>
                                <a:lnTo>
                                  <a:pt x="2348" y="0"/>
                                </a:lnTo>
                                <a:lnTo>
                                  <a:pt x="2348" y="14"/>
                                </a:lnTo>
                                <a:lnTo>
                                  <a:pt x="2292" y="14"/>
                                </a:lnTo>
                                <a:lnTo>
                                  <a:pt x="2292" y="0"/>
                                </a:lnTo>
                                <a:close/>
                                <a:moveTo>
                                  <a:pt x="2391" y="0"/>
                                </a:moveTo>
                                <a:lnTo>
                                  <a:pt x="2448" y="0"/>
                                </a:lnTo>
                                <a:lnTo>
                                  <a:pt x="2448" y="14"/>
                                </a:lnTo>
                                <a:lnTo>
                                  <a:pt x="2391" y="14"/>
                                </a:lnTo>
                                <a:lnTo>
                                  <a:pt x="2391" y="0"/>
                                </a:lnTo>
                                <a:close/>
                                <a:moveTo>
                                  <a:pt x="2491" y="0"/>
                                </a:moveTo>
                                <a:lnTo>
                                  <a:pt x="2548" y="0"/>
                                </a:lnTo>
                                <a:lnTo>
                                  <a:pt x="2548" y="14"/>
                                </a:lnTo>
                                <a:lnTo>
                                  <a:pt x="2491" y="14"/>
                                </a:lnTo>
                                <a:lnTo>
                                  <a:pt x="2491" y="0"/>
                                </a:lnTo>
                                <a:close/>
                                <a:moveTo>
                                  <a:pt x="2591" y="0"/>
                                </a:moveTo>
                                <a:lnTo>
                                  <a:pt x="2647" y="0"/>
                                </a:lnTo>
                                <a:lnTo>
                                  <a:pt x="2647" y="14"/>
                                </a:lnTo>
                                <a:lnTo>
                                  <a:pt x="2591" y="14"/>
                                </a:lnTo>
                                <a:lnTo>
                                  <a:pt x="2591" y="0"/>
                                </a:lnTo>
                                <a:close/>
                                <a:moveTo>
                                  <a:pt x="2690" y="0"/>
                                </a:moveTo>
                                <a:lnTo>
                                  <a:pt x="2747" y="0"/>
                                </a:lnTo>
                                <a:lnTo>
                                  <a:pt x="2747" y="14"/>
                                </a:lnTo>
                                <a:lnTo>
                                  <a:pt x="2690" y="14"/>
                                </a:lnTo>
                                <a:lnTo>
                                  <a:pt x="2690"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04" name="Freeform 218"/>
                        <wps:cNvSpPr>
                          <a:spLocks/>
                        </wps:cNvSpPr>
                        <wps:spPr bwMode="auto">
                          <a:xfrm>
                            <a:off x="3159125" y="484505"/>
                            <a:ext cx="2382520" cy="1005840"/>
                          </a:xfrm>
                          <a:custGeom>
                            <a:avLst/>
                            <a:gdLst>
                              <a:gd name="T0" fmla="*/ 0 w 3752"/>
                              <a:gd name="T1" fmla="*/ 38 h 1584"/>
                              <a:gd name="T2" fmla="*/ 241 w 3752"/>
                              <a:gd name="T3" fmla="*/ 70 h 1584"/>
                              <a:gd name="T4" fmla="*/ 505 w 3752"/>
                              <a:gd name="T5" fmla="*/ 27 h 1584"/>
                              <a:gd name="T6" fmla="*/ 757 w 3752"/>
                              <a:gd name="T7" fmla="*/ 6 h 1584"/>
                              <a:gd name="T8" fmla="*/ 974 w 3752"/>
                              <a:gd name="T9" fmla="*/ 59 h 1584"/>
                              <a:gd name="T10" fmla="*/ 1261 w 3752"/>
                              <a:gd name="T11" fmla="*/ 38 h 1584"/>
                              <a:gd name="T12" fmla="*/ 1501 w 3752"/>
                              <a:gd name="T13" fmla="*/ 59 h 1584"/>
                              <a:gd name="T14" fmla="*/ 1765 w 3752"/>
                              <a:gd name="T15" fmla="*/ 38 h 1584"/>
                              <a:gd name="T16" fmla="*/ 1950 w 3752"/>
                              <a:gd name="T17" fmla="*/ 42 h 1584"/>
                              <a:gd name="T18" fmla="*/ 2109 w 3752"/>
                              <a:gd name="T19" fmla="*/ 54 h 1584"/>
                              <a:gd name="T20" fmla="*/ 2163 w 3752"/>
                              <a:gd name="T21" fmla="*/ 169 h 1584"/>
                              <a:gd name="T22" fmla="*/ 2173 w 3752"/>
                              <a:gd name="T23" fmla="*/ 283 h 1584"/>
                              <a:gd name="T24" fmla="*/ 2184 w 3752"/>
                              <a:gd name="T25" fmla="*/ 512 h 1584"/>
                              <a:gd name="T26" fmla="*/ 2206 w 3752"/>
                              <a:gd name="T27" fmla="*/ 673 h 1584"/>
                              <a:gd name="T28" fmla="*/ 2240 w 3752"/>
                              <a:gd name="T29" fmla="*/ 909 h 1584"/>
                              <a:gd name="T30" fmla="*/ 2248 w 3752"/>
                              <a:gd name="T31" fmla="*/ 1074 h 1584"/>
                              <a:gd name="T32" fmla="*/ 2408 w 3752"/>
                              <a:gd name="T33" fmla="*/ 1431 h 1584"/>
                              <a:gd name="T34" fmla="*/ 2568 w 3752"/>
                              <a:gd name="T35" fmla="*/ 1488 h 1584"/>
                              <a:gd name="T36" fmla="*/ 2739 w 3752"/>
                              <a:gd name="T37" fmla="*/ 1400 h 1584"/>
                              <a:gd name="T38" fmla="*/ 2945 w 3752"/>
                              <a:gd name="T39" fmla="*/ 1459 h 1584"/>
                              <a:gd name="T40" fmla="*/ 3143 w 3752"/>
                              <a:gd name="T41" fmla="*/ 1417 h 1584"/>
                              <a:gd name="T42" fmla="*/ 3383 w 3752"/>
                              <a:gd name="T43" fmla="*/ 1430 h 1584"/>
                              <a:gd name="T44" fmla="*/ 3590 w 3752"/>
                              <a:gd name="T45" fmla="*/ 1583 h 1584"/>
                              <a:gd name="T46" fmla="*/ 3752 w 3752"/>
                              <a:gd name="T47" fmla="*/ 1438 h 15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3752" h="1584">
                                <a:moveTo>
                                  <a:pt x="0" y="38"/>
                                </a:moveTo>
                                <a:cubicBezTo>
                                  <a:pt x="41" y="43"/>
                                  <a:pt x="158" y="72"/>
                                  <a:pt x="241" y="70"/>
                                </a:cubicBezTo>
                                <a:cubicBezTo>
                                  <a:pt x="325" y="68"/>
                                  <a:pt x="419" y="38"/>
                                  <a:pt x="505" y="27"/>
                                </a:cubicBezTo>
                                <a:cubicBezTo>
                                  <a:pt x="591" y="17"/>
                                  <a:pt x="679" y="0"/>
                                  <a:pt x="757" y="6"/>
                                </a:cubicBezTo>
                                <a:cubicBezTo>
                                  <a:pt x="835" y="11"/>
                                  <a:pt x="891" y="54"/>
                                  <a:pt x="974" y="59"/>
                                </a:cubicBezTo>
                                <a:cubicBezTo>
                                  <a:pt x="1058" y="65"/>
                                  <a:pt x="1172" y="38"/>
                                  <a:pt x="1261" y="38"/>
                                </a:cubicBezTo>
                                <a:cubicBezTo>
                                  <a:pt x="1349" y="38"/>
                                  <a:pt x="1418" y="59"/>
                                  <a:pt x="1501" y="59"/>
                                </a:cubicBezTo>
                                <a:cubicBezTo>
                                  <a:pt x="1585" y="59"/>
                                  <a:pt x="1690" y="41"/>
                                  <a:pt x="1765" y="38"/>
                                </a:cubicBezTo>
                                <a:cubicBezTo>
                                  <a:pt x="1839" y="35"/>
                                  <a:pt x="1893" y="40"/>
                                  <a:pt x="1950" y="42"/>
                                </a:cubicBezTo>
                                <a:cubicBezTo>
                                  <a:pt x="2008" y="44"/>
                                  <a:pt x="2075" y="33"/>
                                  <a:pt x="2109" y="54"/>
                                </a:cubicBezTo>
                                <a:cubicBezTo>
                                  <a:pt x="2145" y="74"/>
                                  <a:pt x="2152" y="130"/>
                                  <a:pt x="2163" y="169"/>
                                </a:cubicBezTo>
                                <a:cubicBezTo>
                                  <a:pt x="2173" y="206"/>
                                  <a:pt x="2170" y="225"/>
                                  <a:pt x="2173" y="283"/>
                                </a:cubicBezTo>
                                <a:cubicBezTo>
                                  <a:pt x="2177" y="341"/>
                                  <a:pt x="2179" y="447"/>
                                  <a:pt x="2184" y="512"/>
                                </a:cubicBezTo>
                                <a:cubicBezTo>
                                  <a:pt x="2190" y="577"/>
                                  <a:pt x="2197" y="607"/>
                                  <a:pt x="2206" y="673"/>
                                </a:cubicBezTo>
                                <a:cubicBezTo>
                                  <a:pt x="2215" y="739"/>
                                  <a:pt x="2233" y="841"/>
                                  <a:pt x="2240" y="909"/>
                                </a:cubicBezTo>
                                <a:cubicBezTo>
                                  <a:pt x="2247" y="976"/>
                                  <a:pt x="2220" y="988"/>
                                  <a:pt x="2248" y="1074"/>
                                </a:cubicBezTo>
                                <a:cubicBezTo>
                                  <a:pt x="2276" y="1161"/>
                                  <a:pt x="2355" y="1361"/>
                                  <a:pt x="2408" y="1431"/>
                                </a:cubicBezTo>
                                <a:cubicBezTo>
                                  <a:pt x="2461" y="1499"/>
                                  <a:pt x="2513" y="1492"/>
                                  <a:pt x="2568" y="1488"/>
                                </a:cubicBezTo>
                                <a:cubicBezTo>
                                  <a:pt x="2623" y="1483"/>
                                  <a:pt x="2675" y="1404"/>
                                  <a:pt x="2739" y="1400"/>
                                </a:cubicBezTo>
                                <a:cubicBezTo>
                                  <a:pt x="2801" y="1394"/>
                                  <a:pt x="2877" y="1456"/>
                                  <a:pt x="2945" y="1459"/>
                                </a:cubicBezTo>
                                <a:cubicBezTo>
                                  <a:pt x="3012" y="1462"/>
                                  <a:pt x="3070" y="1421"/>
                                  <a:pt x="3143" y="1417"/>
                                </a:cubicBezTo>
                                <a:cubicBezTo>
                                  <a:pt x="3216" y="1413"/>
                                  <a:pt x="3309" y="1402"/>
                                  <a:pt x="3383" y="1430"/>
                                </a:cubicBezTo>
                                <a:cubicBezTo>
                                  <a:pt x="3458" y="1458"/>
                                  <a:pt x="3528" y="1582"/>
                                  <a:pt x="3590" y="1583"/>
                                </a:cubicBezTo>
                                <a:cubicBezTo>
                                  <a:pt x="3651" y="1584"/>
                                  <a:pt x="3718" y="1468"/>
                                  <a:pt x="3752" y="1438"/>
                                </a:cubicBezTo>
                              </a:path>
                            </a:pathLst>
                          </a:custGeom>
                          <a:noFill/>
                          <a:ln w="184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Freeform 219"/>
                        <wps:cNvSpPr>
                          <a:spLocks noEditPoints="1"/>
                        </wps:cNvSpPr>
                        <wps:spPr bwMode="auto">
                          <a:xfrm>
                            <a:off x="3023870" y="560705"/>
                            <a:ext cx="1912620" cy="8890"/>
                          </a:xfrm>
                          <a:custGeom>
                            <a:avLst/>
                            <a:gdLst>
                              <a:gd name="T0" fmla="*/ 57 w 3012"/>
                              <a:gd name="T1" fmla="*/ 14 h 14"/>
                              <a:gd name="T2" fmla="*/ 100 w 3012"/>
                              <a:gd name="T3" fmla="*/ 0 h 14"/>
                              <a:gd name="T4" fmla="*/ 100 w 3012"/>
                              <a:gd name="T5" fmla="*/ 14 h 14"/>
                              <a:gd name="T6" fmla="*/ 256 w 3012"/>
                              <a:gd name="T7" fmla="*/ 0 h 14"/>
                              <a:gd name="T8" fmla="*/ 199 w 3012"/>
                              <a:gd name="T9" fmla="*/ 0 h 14"/>
                              <a:gd name="T10" fmla="*/ 356 w 3012"/>
                              <a:gd name="T11" fmla="*/ 14 h 14"/>
                              <a:gd name="T12" fmla="*/ 399 w 3012"/>
                              <a:gd name="T13" fmla="*/ 0 h 14"/>
                              <a:gd name="T14" fmla="*/ 399 w 3012"/>
                              <a:gd name="T15" fmla="*/ 14 h 14"/>
                              <a:gd name="T16" fmla="*/ 555 w 3012"/>
                              <a:gd name="T17" fmla="*/ 0 h 14"/>
                              <a:gd name="T18" fmla="*/ 498 w 3012"/>
                              <a:gd name="T19" fmla="*/ 0 h 14"/>
                              <a:gd name="T20" fmla="*/ 655 w 3012"/>
                              <a:gd name="T21" fmla="*/ 14 h 14"/>
                              <a:gd name="T22" fmla="*/ 698 w 3012"/>
                              <a:gd name="T23" fmla="*/ 0 h 14"/>
                              <a:gd name="T24" fmla="*/ 698 w 3012"/>
                              <a:gd name="T25" fmla="*/ 14 h 14"/>
                              <a:gd name="T26" fmla="*/ 854 w 3012"/>
                              <a:gd name="T27" fmla="*/ 0 h 14"/>
                              <a:gd name="T28" fmla="*/ 797 w 3012"/>
                              <a:gd name="T29" fmla="*/ 0 h 14"/>
                              <a:gd name="T30" fmla="*/ 954 w 3012"/>
                              <a:gd name="T31" fmla="*/ 14 h 14"/>
                              <a:gd name="T32" fmla="*/ 997 w 3012"/>
                              <a:gd name="T33" fmla="*/ 0 h 14"/>
                              <a:gd name="T34" fmla="*/ 997 w 3012"/>
                              <a:gd name="T35" fmla="*/ 14 h 14"/>
                              <a:gd name="T36" fmla="*/ 1153 w 3012"/>
                              <a:gd name="T37" fmla="*/ 0 h 14"/>
                              <a:gd name="T38" fmla="*/ 1096 w 3012"/>
                              <a:gd name="T39" fmla="*/ 0 h 14"/>
                              <a:gd name="T40" fmla="*/ 1253 w 3012"/>
                              <a:gd name="T41" fmla="*/ 14 h 14"/>
                              <a:gd name="T42" fmla="*/ 1296 w 3012"/>
                              <a:gd name="T43" fmla="*/ 0 h 14"/>
                              <a:gd name="T44" fmla="*/ 1296 w 3012"/>
                              <a:gd name="T45" fmla="*/ 14 h 14"/>
                              <a:gd name="T46" fmla="*/ 1452 w 3012"/>
                              <a:gd name="T47" fmla="*/ 0 h 14"/>
                              <a:gd name="T48" fmla="*/ 1395 w 3012"/>
                              <a:gd name="T49" fmla="*/ 0 h 14"/>
                              <a:gd name="T50" fmla="*/ 1552 w 3012"/>
                              <a:gd name="T51" fmla="*/ 14 h 14"/>
                              <a:gd name="T52" fmla="*/ 1595 w 3012"/>
                              <a:gd name="T53" fmla="*/ 0 h 14"/>
                              <a:gd name="T54" fmla="*/ 1595 w 3012"/>
                              <a:gd name="T55" fmla="*/ 14 h 14"/>
                              <a:gd name="T56" fmla="*/ 1751 w 3012"/>
                              <a:gd name="T57" fmla="*/ 0 h 14"/>
                              <a:gd name="T58" fmla="*/ 1694 w 3012"/>
                              <a:gd name="T59" fmla="*/ 0 h 14"/>
                              <a:gd name="T60" fmla="*/ 1851 w 3012"/>
                              <a:gd name="T61" fmla="*/ 14 h 14"/>
                              <a:gd name="T62" fmla="*/ 1894 w 3012"/>
                              <a:gd name="T63" fmla="*/ 0 h 14"/>
                              <a:gd name="T64" fmla="*/ 1894 w 3012"/>
                              <a:gd name="T65" fmla="*/ 14 h 14"/>
                              <a:gd name="T66" fmla="*/ 2050 w 3012"/>
                              <a:gd name="T67" fmla="*/ 0 h 14"/>
                              <a:gd name="T68" fmla="*/ 1993 w 3012"/>
                              <a:gd name="T69" fmla="*/ 0 h 14"/>
                              <a:gd name="T70" fmla="*/ 2150 w 3012"/>
                              <a:gd name="T71" fmla="*/ 14 h 14"/>
                              <a:gd name="T72" fmla="*/ 2193 w 3012"/>
                              <a:gd name="T73" fmla="*/ 0 h 14"/>
                              <a:gd name="T74" fmla="*/ 2193 w 3012"/>
                              <a:gd name="T75" fmla="*/ 14 h 14"/>
                              <a:gd name="T76" fmla="*/ 2349 w 3012"/>
                              <a:gd name="T77" fmla="*/ 0 h 14"/>
                              <a:gd name="T78" fmla="*/ 2292 w 3012"/>
                              <a:gd name="T79" fmla="*/ 0 h 14"/>
                              <a:gd name="T80" fmla="*/ 2449 w 3012"/>
                              <a:gd name="T81" fmla="*/ 14 h 14"/>
                              <a:gd name="T82" fmla="*/ 2492 w 3012"/>
                              <a:gd name="T83" fmla="*/ 0 h 14"/>
                              <a:gd name="T84" fmla="*/ 2492 w 3012"/>
                              <a:gd name="T85" fmla="*/ 14 h 14"/>
                              <a:gd name="T86" fmla="*/ 2648 w 3012"/>
                              <a:gd name="T87" fmla="*/ 0 h 14"/>
                              <a:gd name="T88" fmla="*/ 2591 w 3012"/>
                              <a:gd name="T89" fmla="*/ 0 h 14"/>
                              <a:gd name="T90" fmla="*/ 2748 w 3012"/>
                              <a:gd name="T91" fmla="*/ 14 h 14"/>
                              <a:gd name="T92" fmla="*/ 2791 w 3012"/>
                              <a:gd name="T93" fmla="*/ 0 h 14"/>
                              <a:gd name="T94" fmla="*/ 2791 w 3012"/>
                              <a:gd name="T95" fmla="*/ 14 h 14"/>
                              <a:gd name="T96" fmla="*/ 2947 w 3012"/>
                              <a:gd name="T97" fmla="*/ 0 h 14"/>
                              <a:gd name="T98" fmla="*/ 2890 w 3012"/>
                              <a:gd name="T99" fmla="*/ 0 h 14"/>
                              <a:gd name="T100" fmla="*/ 3012 w 3012"/>
                              <a:gd name="T101"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3012" h="14">
                                <a:moveTo>
                                  <a:pt x="0" y="0"/>
                                </a:moveTo>
                                <a:lnTo>
                                  <a:pt x="57" y="0"/>
                                </a:lnTo>
                                <a:lnTo>
                                  <a:pt x="57" y="14"/>
                                </a:lnTo>
                                <a:lnTo>
                                  <a:pt x="0" y="14"/>
                                </a:lnTo>
                                <a:lnTo>
                                  <a:pt x="0" y="0"/>
                                </a:lnTo>
                                <a:close/>
                                <a:moveTo>
                                  <a:pt x="100" y="0"/>
                                </a:moveTo>
                                <a:lnTo>
                                  <a:pt x="157" y="0"/>
                                </a:lnTo>
                                <a:lnTo>
                                  <a:pt x="157" y="14"/>
                                </a:lnTo>
                                <a:lnTo>
                                  <a:pt x="100" y="14"/>
                                </a:lnTo>
                                <a:lnTo>
                                  <a:pt x="100" y="0"/>
                                </a:lnTo>
                                <a:close/>
                                <a:moveTo>
                                  <a:pt x="199" y="0"/>
                                </a:moveTo>
                                <a:lnTo>
                                  <a:pt x="256" y="0"/>
                                </a:lnTo>
                                <a:lnTo>
                                  <a:pt x="256" y="14"/>
                                </a:lnTo>
                                <a:lnTo>
                                  <a:pt x="199" y="14"/>
                                </a:lnTo>
                                <a:lnTo>
                                  <a:pt x="199" y="0"/>
                                </a:lnTo>
                                <a:close/>
                                <a:moveTo>
                                  <a:pt x="299" y="0"/>
                                </a:moveTo>
                                <a:lnTo>
                                  <a:pt x="356" y="0"/>
                                </a:lnTo>
                                <a:lnTo>
                                  <a:pt x="356" y="14"/>
                                </a:lnTo>
                                <a:lnTo>
                                  <a:pt x="299" y="14"/>
                                </a:lnTo>
                                <a:lnTo>
                                  <a:pt x="299" y="0"/>
                                </a:lnTo>
                                <a:close/>
                                <a:moveTo>
                                  <a:pt x="399" y="0"/>
                                </a:moveTo>
                                <a:lnTo>
                                  <a:pt x="456" y="0"/>
                                </a:lnTo>
                                <a:lnTo>
                                  <a:pt x="456" y="14"/>
                                </a:lnTo>
                                <a:lnTo>
                                  <a:pt x="399" y="14"/>
                                </a:lnTo>
                                <a:lnTo>
                                  <a:pt x="399" y="0"/>
                                </a:lnTo>
                                <a:close/>
                                <a:moveTo>
                                  <a:pt x="498" y="0"/>
                                </a:moveTo>
                                <a:lnTo>
                                  <a:pt x="555" y="0"/>
                                </a:lnTo>
                                <a:lnTo>
                                  <a:pt x="555" y="14"/>
                                </a:lnTo>
                                <a:lnTo>
                                  <a:pt x="498" y="14"/>
                                </a:lnTo>
                                <a:lnTo>
                                  <a:pt x="498" y="0"/>
                                </a:lnTo>
                                <a:close/>
                                <a:moveTo>
                                  <a:pt x="598" y="0"/>
                                </a:moveTo>
                                <a:lnTo>
                                  <a:pt x="655" y="0"/>
                                </a:lnTo>
                                <a:lnTo>
                                  <a:pt x="655" y="14"/>
                                </a:lnTo>
                                <a:lnTo>
                                  <a:pt x="598" y="14"/>
                                </a:lnTo>
                                <a:lnTo>
                                  <a:pt x="598" y="0"/>
                                </a:lnTo>
                                <a:close/>
                                <a:moveTo>
                                  <a:pt x="698" y="0"/>
                                </a:moveTo>
                                <a:lnTo>
                                  <a:pt x="755" y="0"/>
                                </a:lnTo>
                                <a:lnTo>
                                  <a:pt x="755" y="14"/>
                                </a:lnTo>
                                <a:lnTo>
                                  <a:pt x="698" y="14"/>
                                </a:lnTo>
                                <a:lnTo>
                                  <a:pt x="698" y="0"/>
                                </a:lnTo>
                                <a:close/>
                                <a:moveTo>
                                  <a:pt x="797" y="0"/>
                                </a:moveTo>
                                <a:lnTo>
                                  <a:pt x="854" y="0"/>
                                </a:lnTo>
                                <a:lnTo>
                                  <a:pt x="854" y="14"/>
                                </a:lnTo>
                                <a:lnTo>
                                  <a:pt x="797" y="14"/>
                                </a:lnTo>
                                <a:lnTo>
                                  <a:pt x="797" y="0"/>
                                </a:lnTo>
                                <a:close/>
                                <a:moveTo>
                                  <a:pt x="897" y="0"/>
                                </a:moveTo>
                                <a:lnTo>
                                  <a:pt x="954" y="0"/>
                                </a:lnTo>
                                <a:lnTo>
                                  <a:pt x="954" y="14"/>
                                </a:lnTo>
                                <a:lnTo>
                                  <a:pt x="897" y="14"/>
                                </a:lnTo>
                                <a:lnTo>
                                  <a:pt x="897" y="0"/>
                                </a:lnTo>
                                <a:close/>
                                <a:moveTo>
                                  <a:pt x="997" y="0"/>
                                </a:moveTo>
                                <a:lnTo>
                                  <a:pt x="1054" y="0"/>
                                </a:lnTo>
                                <a:lnTo>
                                  <a:pt x="1054" y="14"/>
                                </a:lnTo>
                                <a:lnTo>
                                  <a:pt x="997" y="14"/>
                                </a:lnTo>
                                <a:lnTo>
                                  <a:pt x="997" y="0"/>
                                </a:lnTo>
                                <a:close/>
                                <a:moveTo>
                                  <a:pt x="1096" y="0"/>
                                </a:moveTo>
                                <a:lnTo>
                                  <a:pt x="1153" y="0"/>
                                </a:lnTo>
                                <a:lnTo>
                                  <a:pt x="1153" y="14"/>
                                </a:lnTo>
                                <a:lnTo>
                                  <a:pt x="1096" y="14"/>
                                </a:lnTo>
                                <a:lnTo>
                                  <a:pt x="1096" y="0"/>
                                </a:lnTo>
                                <a:close/>
                                <a:moveTo>
                                  <a:pt x="1196" y="0"/>
                                </a:moveTo>
                                <a:lnTo>
                                  <a:pt x="1253" y="0"/>
                                </a:lnTo>
                                <a:lnTo>
                                  <a:pt x="1253" y="14"/>
                                </a:lnTo>
                                <a:lnTo>
                                  <a:pt x="1196" y="14"/>
                                </a:lnTo>
                                <a:lnTo>
                                  <a:pt x="1196" y="0"/>
                                </a:lnTo>
                                <a:close/>
                                <a:moveTo>
                                  <a:pt x="1296" y="0"/>
                                </a:moveTo>
                                <a:lnTo>
                                  <a:pt x="1353" y="0"/>
                                </a:lnTo>
                                <a:lnTo>
                                  <a:pt x="1353" y="14"/>
                                </a:lnTo>
                                <a:lnTo>
                                  <a:pt x="1296" y="14"/>
                                </a:lnTo>
                                <a:lnTo>
                                  <a:pt x="1296" y="0"/>
                                </a:lnTo>
                                <a:close/>
                                <a:moveTo>
                                  <a:pt x="1395" y="0"/>
                                </a:moveTo>
                                <a:lnTo>
                                  <a:pt x="1452" y="0"/>
                                </a:lnTo>
                                <a:lnTo>
                                  <a:pt x="1452" y="14"/>
                                </a:lnTo>
                                <a:lnTo>
                                  <a:pt x="1395" y="14"/>
                                </a:lnTo>
                                <a:lnTo>
                                  <a:pt x="1395" y="0"/>
                                </a:lnTo>
                                <a:close/>
                                <a:moveTo>
                                  <a:pt x="1495" y="0"/>
                                </a:moveTo>
                                <a:lnTo>
                                  <a:pt x="1552" y="0"/>
                                </a:lnTo>
                                <a:lnTo>
                                  <a:pt x="1552" y="14"/>
                                </a:lnTo>
                                <a:lnTo>
                                  <a:pt x="1495" y="14"/>
                                </a:lnTo>
                                <a:lnTo>
                                  <a:pt x="1495" y="0"/>
                                </a:lnTo>
                                <a:close/>
                                <a:moveTo>
                                  <a:pt x="1595" y="0"/>
                                </a:moveTo>
                                <a:lnTo>
                                  <a:pt x="1651" y="0"/>
                                </a:lnTo>
                                <a:lnTo>
                                  <a:pt x="1651" y="14"/>
                                </a:lnTo>
                                <a:lnTo>
                                  <a:pt x="1595" y="14"/>
                                </a:lnTo>
                                <a:lnTo>
                                  <a:pt x="1595" y="0"/>
                                </a:lnTo>
                                <a:close/>
                                <a:moveTo>
                                  <a:pt x="1694" y="0"/>
                                </a:moveTo>
                                <a:lnTo>
                                  <a:pt x="1751" y="0"/>
                                </a:lnTo>
                                <a:lnTo>
                                  <a:pt x="1751" y="14"/>
                                </a:lnTo>
                                <a:lnTo>
                                  <a:pt x="1694" y="14"/>
                                </a:lnTo>
                                <a:lnTo>
                                  <a:pt x="1694" y="0"/>
                                </a:lnTo>
                                <a:close/>
                                <a:moveTo>
                                  <a:pt x="1794" y="0"/>
                                </a:moveTo>
                                <a:lnTo>
                                  <a:pt x="1851" y="0"/>
                                </a:lnTo>
                                <a:lnTo>
                                  <a:pt x="1851" y="14"/>
                                </a:lnTo>
                                <a:lnTo>
                                  <a:pt x="1794" y="14"/>
                                </a:lnTo>
                                <a:lnTo>
                                  <a:pt x="1794" y="0"/>
                                </a:lnTo>
                                <a:close/>
                                <a:moveTo>
                                  <a:pt x="1894" y="0"/>
                                </a:moveTo>
                                <a:lnTo>
                                  <a:pt x="1950" y="0"/>
                                </a:lnTo>
                                <a:lnTo>
                                  <a:pt x="1950" y="14"/>
                                </a:lnTo>
                                <a:lnTo>
                                  <a:pt x="1894" y="14"/>
                                </a:lnTo>
                                <a:lnTo>
                                  <a:pt x="1894" y="0"/>
                                </a:lnTo>
                                <a:close/>
                                <a:moveTo>
                                  <a:pt x="1993" y="0"/>
                                </a:moveTo>
                                <a:lnTo>
                                  <a:pt x="2050" y="0"/>
                                </a:lnTo>
                                <a:lnTo>
                                  <a:pt x="2050" y="14"/>
                                </a:lnTo>
                                <a:lnTo>
                                  <a:pt x="1993" y="14"/>
                                </a:lnTo>
                                <a:lnTo>
                                  <a:pt x="1993" y="0"/>
                                </a:lnTo>
                                <a:close/>
                                <a:moveTo>
                                  <a:pt x="2093" y="0"/>
                                </a:moveTo>
                                <a:lnTo>
                                  <a:pt x="2150" y="0"/>
                                </a:lnTo>
                                <a:lnTo>
                                  <a:pt x="2150" y="14"/>
                                </a:lnTo>
                                <a:lnTo>
                                  <a:pt x="2093" y="14"/>
                                </a:lnTo>
                                <a:lnTo>
                                  <a:pt x="2093" y="0"/>
                                </a:lnTo>
                                <a:close/>
                                <a:moveTo>
                                  <a:pt x="2193" y="0"/>
                                </a:moveTo>
                                <a:lnTo>
                                  <a:pt x="2249" y="0"/>
                                </a:lnTo>
                                <a:lnTo>
                                  <a:pt x="2249" y="14"/>
                                </a:lnTo>
                                <a:lnTo>
                                  <a:pt x="2193" y="14"/>
                                </a:lnTo>
                                <a:lnTo>
                                  <a:pt x="2193" y="0"/>
                                </a:lnTo>
                                <a:close/>
                                <a:moveTo>
                                  <a:pt x="2292" y="0"/>
                                </a:moveTo>
                                <a:lnTo>
                                  <a:pt x="2349" y="0"/>
                                </a:lnTo>
                                <a:lnTo>
                                  <a:pt x="2349" y="14"/>
                                </a:lnTo>
                                <a:lnTo>
                                  <a:pt x="2292" y="14"/>
                                </a:lnTo>
                                <a:lnTo>
                                  <a:pt x="2292" y="0"/>
                                </a:lnTo>
                                <a:close/>
                                <a:moveTo>
                                  <a:pt x="2392" y="0"/>
                                </a:moveTo>
                                <a:lnTo>
                                  <a:pt x="2449" y="0"/>
                                </a:lnTo>
                                <a:lnTo>
                                  <a:pt x="2449" y="14"/>
                                </a:lnTo>
                                <a:lnTo>
                                  <a:pt x="2392" y="14"/>
                                </a:lnTo>
                                <a:lnTo>
                                  <a:pt x="2392" y="0"/>
                                </a:lnTo>
                                <a:close/>
                                <a:moveTo>
                                  <a:pt x="2492" y="0"/>
                                </a:moveTo>
                                <a:lnTo>
                                  <a:pt x="2548" y="0"/>
                                </a:lnTo>
                                <a:lnTo>
                                  <a:pt x="2548" y="14"/>
                                </a:lnTo>
                                <a:lnTo>
                                  <a:pt x="2492" y="14"/>
                                </a:lnTo>
                                <a:lnTo>
                                  <a:pt x="2492" y="0"/>
                                </a:lnTo>
                                <a:close/>
                                <a:moveTo>
                                  <a:pt x="2591" y="0"/>
                                </a:moveTo>
                                <a:lnTo>
                                  <a:pt x="2648" y="0"/>
                                </a:lnTo>
                                <a:lnTo>
                                  <a:pt x="2648" y="14"/>
                                </a:lnTo>
                                <a:lnTo>
                                  <a:pt x="2591" y="14"/>
                                </a:lnTo>
                                <a:lnTo>
                                  <a:pt x="2591" y="0"/>
                                </a:lnTo>
                                <a:close/>
                                <a:moveTo>
                                  <a:pt x="2691" y="0"/>
                                </a:moveTo>
                                <a:lnTo>
                                  <a:pt x="2748" y="0"/>
                                </a:lnTo>
                                <a:lnTo>
                                  <a:pt x="2748" y="14"/>
                                </a:lnTo>
                                <a:lnTo>
                                  <a:pt x="2691" y="14"/>
                                </a:lnTo>
                                <a:lnTo>
                                  <a:pt x="2691" y="0"/>
                                </a:lnTo>
                                <a:close/>
                                <a:moveTo>
                                  <a:pt x="2791" y="0"/>
                                </a:moveTo>
                                <a:lnTo>
                                  <a:pt x="2847" y="0"/>
                                </a:lnTo>
                                <a:lnTo>
                                  <a:pt x="2847" y="14"/>
                                </a:lnTo>
                                <a:lnTo>
                                  <a:pt x="2791" y="14"/>
                                </a:lnTo>
                                <a:lnTo>
                                  <a:pt x="2791" y="0"/>
                                </a:lnTo>
                                <a:close/>
                                <a:moveTo>
                                  <a:pt x="2890" y="0"/>
                                </a:moveTo>
                                <a:lnTo>
                                  <a:pt x="2947" y="0"/>
                                </a:lnTo>
                                <a:lnTo>
                                  <a:pt x="2947" y="14"/>
                                </a:lnTo>
                                <a:lnTo>
                                  <a:pt x="2890" y="14"/>
                                </a:lnTo>
                                <a:lnTo>
                                  <a:pt x="2890" y="0"/>
                                </a:lnTo>
                                <a:close/>
                                <a:moveTo>
                                  <a:pt x="2990" y="0"/>
                                </a:moveTo>
                                <a:lnTo>
                                  <a:pt x="3012" y="0"/>
                                </a:lnTo>
                                <a:lnTo>
                                  <a:pt x="3012" y="14"/>
                                </a:lnTo>
                                <a:lnTo>
                                  <a:pt x="2990" y="14"/>
                                </a:lnTo>
                                <a:lnTo>
                                  <a:pt x="2990"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06" name="Freeform 220"/>
                        <wps:cNvSpPr>
                          <a:spLocks noEditPoints="1"/>
                        </wps:cNvSpPr>
                        <wps:spPr bwMode="auto">
                          <a:xfrm>
                            <a:off x="4693285" y="1217295"/>
                            <a:ext cx="941705" cy="53975"/>
                          </a:xfrm>
                          <a:custGeom>
                            <a:avLst/>
                            <a:gdLst>
                              <a:gd name="T0" fmla="*/ 1483 w 1483"/>
                              <a:gd name="T1" fmla="*/ 50 h 85"/>
                              <a:gd name="T2" fmla="*/ 71 w 1483"/>
                              <a:gd name="T3" fmla="*/ 50 h 85"/>
                              <a:gd name="T4" fmla="*/ 71 w 1483"/>
                              <a:gd name="T5" fmla="*/ 36 h 85"/>
                              <a:gd name="T6" fmla="*/ 1483 w 1483"/>
                              <a:gd name="T7" fmla="*/ 36 h 85"/>
                              <a:gd name="T8" fmla="*/ 1483 w 1483"/>
                              <a:gd name="T9" fmla="*/ 50 h 85"/>
                              <a:gd name="T10" fmla="*/ 85 w 1483"/>
                              <a:gd name="T11" fmla="*/ 85 h 85"/>
                              <a:gd name="T12" fmla="*/ 0 w 1483"/>
                              <a:gd name="T13" fmla="*/ 42 h 85"/>
                              <a:gd name="T14" fmla="*/ 85 w 1483"/>
                              <a:gd name="T15" fmla="*/ 0 h 85"/>
                              <a:gd name="T16" fmla="*/ 85 w 1483"/>
                              <a:gd name="T17" fmla="*/ 85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83" h="85">
                                <a:moveTo>
                                  <a:pt x="1483" y="50"/>
                                </a:moveTo>
                                <a:lnTo>
                                  <a:pt x="71" y="50"/>
                                </a:lnTo>
                                <a:lnTo>
                                  <a:pt x="71" y="36"/>
                                </a:lnTo>
                                <a:lnTo>
                                  <a:pt x="1483" y="36"/>
                                </a:lnTo>
                                <a:lnTo>
                                  <a:pt x="1483" y="50"/>
                                </a:lnTo>
                                <a:close/>
                                <a:moveTo>
                                  <a:pt x="85" y="85"/>
                                </a:moveTo>
                                <a:lnTo>
                                  <a:pt x="0" y="42"/>
                                </a:lnTo>
                                <a:lnTo>
                                  <a:pt x="85" y="0"/>
                                </a:lnTo>
                                <a:lnTo>
                                  <a:pt x="85" y="8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07" name="Freeform 221"/>
                        <wps:cNvSpPr>
                          <a:spLocks noEditPoints="1"/>
                        </wps:cNvSpPr>
                        <wps:spPr bwMode="auto">
                          <a:xfrm>
                            <a:off x="1294765" y="237490"/>
                            <a:ext cx="20320" cy="1223645"/>
                          </a:xfrm>
                          <a:custGeom>
                            <a:avLst/>
                            <a:gdLst>
                              <a:gd name="T0" fmla="*/ 32 w 32"/>
                              <a:gd name="T1" fmla="*/ 0 h 1927"/>
                              <a:gd name="T2" fmla="*/ 32 w 32"/>
                              <a:gd name="T3" fmla="*/ 128 h 1927"/>
                              <a:gd name="T4" fmla="*/ 0 w 32"/>
                              <a:gd name="T5" fmla="*/ 128 h 1927"/>
                              <a:gd name="T6" fmla="*/ 0 w 32"/>
                              <a:gd name="T7" fmla="*/ 0 h 1927"/>
                              <a:gd name="T8" fmla="*/ 32 w 32"/>
                              <a:gd name="T9" fmla="*/ 0 h 1927"/>
                              <a:gd name="T10" fmla="*/ 32 w 32"/>
                              <a:gd name="T11" fmla="*/ 225 h 1927"/>
                              <a:gd name="T12" fmla="*/ 32 w 32"/>
                              <a:gd name="T13" fmla="*/ 353 h 1927"/>
                              <a:gd name="T14" fmla="*/ 0 w 32"/>
                              <a:gd name="T15" fmla="*/ 353 h 1927"/>
                              <a:gd name="T16" fmla="*/ 0 w 32"/>
                              <a:gd name="T17" fmla="*/ 225 h 1927"/>
                              <a:gd name="T18" fmla="*/ 32 w 32"/>
                              <a:gd name="T19" fmla="*/ 225 h 1927"/>
                              <a:gd name="T20" fmla="*/ 32 w 32"/>
                              <a:gd name="T21" fmla="*/ 450 h 1927"/>
                              <a:gd name="T22" fmla="*/ 32 w 32"/>
                              <a:gd name="T23" fmla="*/ 578 h 1927"/>
                              <a:gd name="T24" fmla="*/ 0 w 32"/>
                              <a:gd name="T25" fmla="*/ 578 h 1927"/>
                              <a:gd name="T26" fmla="*/ 0 w 32"/>
                              <a:gd name="T27" fmla="*/ 450 h 1927"/>
                              <a:gd name="T28" fmla="*/ 32 w 32"/>
                              <a:gd name="T29" fmla="*/ 450 h 1927"/>
                              <a:gd name="T30" fmla="*/ 32 w 32"/>
                              <a:gd name="T31" fmla="*/ 674 h 1927"/>
                              <a:gd name="T32" fmla="*/ 32 w 32"/>
                              <a:gd name="T33" fmla="*/ 803 h 1927"/>
                              <a:gd name="T34" fmla="*/ 0 w 32"/>
                              <a:gd name="T35" fmla="*/ 803 h 1927"/>
                              <a:gd name="T36" fmla="*/ 0 w 32"/>
                              <a:gd name="T37" fmla="*/ 674 h 1927"/>
                              <a:gd name="T38" fmla="*/ 32 w 32"/>
                              <a:gd name="T39" fmla="*/ 674 h 1927"/>
                              <a:gd name="T40" fmla="*/ 32 w 32"/>
                              <a:gd name="T41" fmla="*/ 899 h 1927"/>
                              <a:gd name="T42" fmla="*/ 32 w 32"/>
                              <a:gd name="T43" fmla="*/ 1028 h 1927"/>
                              <a:gd name="T44" fmla="*/ 0 w 32"/>
                              <a:gd name="T45" fmla="*/ 1028 h 1927"/>
                              <a:gd name="T46" fmla="*/ 0 w 32"/>
                              <a:gd name="T47" fmla="*/ 899 h 1927"/>
                              <a:gd name="T48" fmla="*/ 32 w 32"/>
                              <a:gd name="T49" fmla="*/ 899 h 1927"/>
                              <a:gd name="T50" fmla="*/ 32 w 32"/>
                              <a:gd name="T51" fmla="*/ 1124 h 1927"/>
                              <a:gd name="T52" fmla="*/ 32 w 32"/>
                              <a:gd name="T53" fmla="*/ 1253 h 1927"/>
                              <a:gd name="T54" fmla="*/ 0 w 32"/>
                              <a:gd name="T55" fmla="*/ 1253 h 1927"/>
                              <a:gd name="T56" fmla="*/ 0 w 32"/>
                              <a:gd name="T57" fmla="*/ 1124 h 1927"/>
                              <a:gd name="T58" fmla="*/ 32 w 32"/>
                              <a:gd name="T59" fmla="*/ 1124 h 1927"/>
                              <a:gd name="T60" fmla="*/ 32 w 32"/>
                              <a:gd name="T61" fmla="*/ 1349 h 1927"/>
                              <a:gd name="T62" fmla="*/ 32 w 32"/>
                              <a:gd name="T63" fmla="*/ 1478 h 1927"/>
                              <a:gd name="T64" fmla="*/ 0 w 32"/>
                              <a:gd name="T65" fmla="*/ 1478 h 1927"/>
                              <a:gd name="T66" fmla="*/ 0 w 32"/>
                              <a:gd name="T67" fmla="*/ 1349 h 1927"/>
                              <a:gd name="T68" fmla="*/ 32 w 32"/>
                              <a:gd name="T69" fmla="*/ 1349 h 1927"/>
                              <a:gd name="T70" fmla="*/ 32 w 32"/>
                              <a:gd name="T71" fmla="*/ 1574 h 1927"/>
                              <a:gd name="T72" fmla="*/ 32 w 32"/>
                              <a:gd name="T73" fmla="*/ 1703 h 1927"/>
                              <a:gd name="T74" fmla="*/ 0 w 32"/>
                              <a:gd name="T75" fmla="*/ 1703 h 1927"/>
                              <a:gd name="T76" fmla="*/ 0 w 32"/>
                              <a:gd name="T77" fmla="*/ 1574 h 1927"/>
                              <a:gd name="T78" fmla="*/ 32 w 32"/>
                              <a:gd name="T79" fmla="*/ 1574 h 1927"/>
                              <a:gd name="T80" fmla="*/ 32 w 32"/>
                              <a:gd name="T81" fmla="*/ 1799 h 1927"/>
                              <a:gd name="T82" fmla="*/ 32 w 32"/>
                              <a:gd name="T83" fmla="*/ 1927 h 1927"/>
                              <a:gd name="T84" fmla="*/ 0 w 32"/>
                              <a:gd name="T85" fmla="*/ 1927 h 1927"/>
                              <a:gd name="T86" fmla="*/ 0 w 32"/>
                              <a:gd name="T87" fmla="*/ 1799 h 1927"/>
                              <a:gd name="T88" fmla="*/ 32 w 32"/>
                              <a:gd name="T89" fmla="*/ 1799 h 19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32" h="1927">
                                <a:moveTo>
                                  <a:pt x="32" y="0"/>
                                </a:moveTo>
                                <a:lnTo>
                                  <a:pt x="32" y="128"/>
                                </a:lnTo>
                                <a:lnTo>
                                  <a:pt x="0" y="128"/>
                                </a:lnTo>
                                <a:lnTo>
                                  <a:pt x="0" y="0"/>
                                </a:lnTo>
                                <a:lnTo>
                                  <a:pt x="32" y="0"/>
                                </a:lnTo>
                                <a:close/>
                                <a:moveTo>
                                  <a:pt x="32" y="225"/>
                                </a:moveTo>
                                <a:lnTo>
                                  <a:pt x="32" y="353"/>
                                </a:lnTo>
                                <a:lnTo>
                                  <a:pt x="0" y="353"/>
                                </a:lnTo>
                                <a:lnTo>
                                  <a:pt x="0" y="225"/>
                                </a:lnTo>
                                <a:lnTo>
                                  <a:pt x="32" y="225"/>
                                </a:lnTo>
                                <a:close/>
                                <a:moveTo>
                                  <a:pt x="32" y="450"/>
                                </a:moveTo>
                                <a:lnTo>
                                  <a:pt x="32" y="578"/>
                                </a:lnTo>
                                <a:lnTo>
                                  <a:pt x="0" y="578"/>
                                </a:lnTo>
                                <a:lnTo>
                                  <a:pt x="0" y="450"/>
                                </a:lnTo>
                                <a:lnTo>
                                  <a:pt x="32" y="450"/>
                                </a:lnTo>
                                <a:close/>
                                <a:moveTo>
                                  <a:pt x="32" y="674"/>
                                </a:moveTo>
                                <a:lnTo>
                                  <a:pt x="32" y="803"/>
                                </a:lnTo>
                                <a:lnTo>
                                  <a:pt x="0" y="803"/>
                                </a:lnTo>
                                <a:lnTo>
                                  <a:pt x="0" y="674"/>
                                </a:lnTo>
                                <a:lnTo>
                                  <a:pt x="32" y="674"/>
                                </a:lnTo>
                                <a:close/>
                                <a:moveTo>
                                  <a:pt x="32" y="899"/>
                                </a:moveTo>
                                <a:lnTo>
                                  <a:pt x="32" y="1028"/>
                                </a:lnTo>
                                <a:lnTo>
                                  <a:pt x="0" y="1028"/>
                                </a:lnTo>
                                <a:lnTo>
                                  <a:pt x="0" y="899"/>
                                </a:lnTo>
                                <a:lnTo>
                                  <a:pt x="32" y="899"/>
                                </a:lnTo>
                                <a:close/>
                                <a:moveTo>
                                  <a:pt x="32" y="1124"/>
                                </a:moveTo>
                                <a:lnTo>
                                  <a:pt x="32" y="1253"/>
                                </a:lnTo>
                                <a:lnTo>
                                  <a:pt x="0" y="1253"/>
                                </a:lnTo>
                                <a:lnTo>
                                  <a:pt x="0" y="1124"/>
                                </a:lnTo>
                                <a:lnTo>
                                  <a:pt x="32" y="1124"/>
                                </a:lnTo>
                                <a:close/>
                                <a:moveTo>
                                  <a:pt x="32" y="1349"/>
                                </a:moveTo>
                                <a:lnTo>
                                  <a:pt x="32" y="1478"/>
                                </a:lnTo>
                                <a:lnTo>
                                  <a:pt x="0" y="1478"/>
                                </a:lnTo>
                                <a:lnTo>
                                  <a:pt x="0" y="1349"/>
                                </a:lnTo>
                                <a:lnTo>
                                  <a:pt x="32" y="1349"/>
                                </a:lnTo>
                                <a:close/>
                                <a:moveTo>
                                  <a:pt x="32" y="1574"/>
                                </a:moveTo>
                                <a:lnTo>
                                  <a:pt x="32" y="1703"/>
                                </a:lnTo>
                                <a:lnTo>
                                  <a:pt x="0" y="1703"/>
                                </a:lnTo>
                                <a:lnTo>
                                  <a:pt x="0" y="1574"/>
                                </a:lnTo>
                                <a:lnTo>
                                  <a:pt x="32" y="1574"/>
                                </a:lnTo>
                                <a:close/>
                                <a:moveTo>
                                  <a:pt x="32" y="1799"/>
                                </a:moveTo>
                                <a:lnTo>
                                  <a:pt x="32" y="1927"/>
                                </a:lnTo>
                                <a:lnTo>
                                  <a:pt x="0" y="1927"/>
                                </a:lnTo>
                                <a:lnTo>
                                  <a:pt x="0" y="1799"/>
                                </a:lnTo>
                                <a:lnTo>
                                  <a:pt x="32" y="1799"/>
                                </a:lnTo>
                                <a:close/>
                              </a:path>
                            </a:pathLst>
                          </a:custGeom>
                          <a:solidFill>
                            <a:srgbClr val="000080"/>
                          </a:solidFill>
                          <a:ln w="1270" cap="flat">
                            <a:solidFill>
                              <a:srgbClr val="000080"/>
                            </a:solidFill>
                            <a:prstDash val="solid"/>
                            <a:bevel/>
                            <a:headEnd/>
                            <a:tailEnd/>
                          </a:ln>
                        </wps:spPr>
                        <wps:bodyPr rot="0" vert="horz" wrap="square" lIns="91440" tIns="45720" rIns="91440" bIns="45720" anchor="t" anchorCtr="0" upright="1">
                          <a:noAutofit/>
                        </wps:bodyPr>
                      </wps:wsp>
                      <wps:wsp>
                        <wps:cNvPr id="108" name="Freeform 222"/>
                        <wps:cNvSpPr>
                          <a:spLocks noEditPoints="1"/>
                        </wps:cNvSpPr>
                        <wps:spPr bwMode="auto">
                          <a:xfrm>
                            <a:off x="4454525" y="339090"/>
                            <a:ext cx="20320" cy="1223645"/>
                          </a:xfrm>
                          <a:custGeom>
                            <a:avLst/>
                            <a:gdLst>
                              <a:gd name="T0" fmla="*/ 32 w 32"/>
                              <a:gd name="T1" fmla="*/ 0 h 1927"/>
                              <a:gd name="T2" fmla="*/ 32 w 32"/>
                              <a:gd name="T3" fmla="*/ 128 h 1927"/>
                              <a:gd name="T4" fmla="*/ 0 w 32"/>
                              <a:gd name="T5" fmla="*/ 128 h 1927"/>
                              <a:gd name="T6" fmla="*/ 0 w 32"/>
                              <a:gd name="T7" fmla="*/ 0 h 1927"/>
                              <a:gd name="T8" fmla="*/ 32 w 32"/>
                              <a:gd name="T9" fmla="*/ 0 h 1927"/>
                              <a:gd name="T10" fmla="*/ 32 w 32"/>
                              <a:gd name="T11" fmla="*/ 225 h 1927"/>
                              <a:gd name="T12" fmla="*/ 32 w 32"/>
                              <a:gd name="T13" fmla="*/ 353 h 1927"/>
                              <a:gd name="T14" fmla="*/ 0 w 32"/>
                              <a:gd name="T15" fmla="*/ 353 h 1927"/>
                              <a:gd name="T16" fmla="*/ 0 w 32"/>
                              <a:gd name="T17" fmla="*/ 225 h 1927"/>
                              <a:gd name="T18" fmla="*/ 32 w 32"/>
                              <a:gd name="T19" fmla="*/ 225 h 1927"/>
                              <a:gd name="T20" fmla="*/ 32 w 32"/>
                              <a:gd name="T21" fmla="*/ 450 h 1927"/>
                              <a:gd name="T22" fmla="*/ 32 w 32"/>
                              <a:gd name="T23" fmla="*/ 578 h 1927"/>
                              <a:gd name="T24" fmla="*/ 0 w 32"/>
                              <a:gd name="T25" fmla="*/ 578 h 1927"/>
                              <a:gd name="T26" fmla="*/ 0 w 32"/>
                              <a:gd name="T27" fmla="*/ 450 h 1927"/>
                              <a:gd name="T28" fmla="*/ 32 w 32"/>
                              <a:gd name="T29" fmla="*/ 450 h 1927"/>
                              <a:gd name="T30" fmla="*/ 32 w 32"/>
                              <a:gd name="T31" fmla="*/ 674 h 1927"/>
                              <a:gd name="T32" fmla="*/ 32 w 32"/>
                              <a:gd name="T33" fmla="*/ 803 h 1927"/>
                              <a:gd name="T34" fmla="*/ 0 w 32"/>
                              <a:gd name="T35" fmla="*/ 803 h 1927"/>
                              <a:gd name="T36" fmla="*/ 0 w 32"/>
                              <a:gd name="T37" fmla="*/ 674 h 1927"/>
                              <a:gd name="T38" fmla="*/ 32 w 32"/>
                              <a:gd name="T39" fmla="*/ 674 h 1927"/>
                              <a:gd name="T40" fmla="*/ 32 w 32"/>
                              <a:gd name="T41" fmla="*/ 899 h 1927"/>
                              <a:gd name="T42" fmla="*/ 32 w 32"/>
                              <a:gd name="T43" fmla="*/ 1028 h 1927"/>
                              <a:gd name="T44" fmla="*/ 0 w 32"/>
                              <a:gd name="T45" fmla="*/ 1028 h 1927"/>
                              <a:gd name="T46" fmla="*/ 0 w 32"/>
                              <a:gd name="T47" fmla="*/ 899 h 1927"/>
                              <a:gd name="T48" fmla="*/ 32 w 32"/>
                              <a:gd name="T49" fmla="*/ 899 h 1927"/>
                              <a:gd name="T50" fmla="*/ 32 w 32"/>
                              <a:gd name="T51" fmla="*/ 1124 h 1927"/>
                              <a:gd name="T52" fmla="*/ 32 w 32"/>
                              <a:gd name="T53" fmla="*/ 1253 h 1927"/>
                              <a:gd name="T54" fmla="*/ 0 w 32"/>
                              <a:gd name="T55" fmla="*/ 1253 h 1927"/>
                              <a:gd name="T56" fmla="*/ 0 w 32"/>
                              <a:gd name="T57" fmla="*/ 1124 h 1927"/>
                              <a:gd name="T58" fmla="*/ 32 w 32"/>
                              <a:gd name="T59" fmla="*/ 1124 h 1927"/>
                              <a:gd name="T60" fmla="*/ 32 w 32"/>
                              <a:gd name="T61" fmla="*/ 1349 h 1927"/>
                              <a:gd name="T62" fmla="*/ 32 w 32"/>
                              <a:gd name="T63" fmla="*/ 1478 h 1927"/>
                              <a:gd name="T64" fmla="*/ 0 w 32"/>
                              <a:gd name="T65" fmla="*/ 1478 h 1927"/>
                              <a:gd name="T66" fmla="*/ 0 w 32"/>
                              <a:gd name="T67" fmla="*/ 1349 h 1927"/>
                              <a:gd name="T68" fmla="*/ 32 w 32"/>
                              <a:gd name="T69" fmla="*/ 1349 h 1927"/>
                              <a:gd name="T70" fmla="*/ 32 w 32"/>
                              <a:gd name="T71" fmla="*/ 1574 h 1927"/>
                              <a:gd name="T72" fmla="*/ 32 w 32"/>
                              <a:gd name="T73" fmla="*/ 1703 h 1927"/>
                              <a:gd name="T74" fmla="*/ 0 w 32"/>
                              <a:gd name="T75" fmla="*/ 1703 h 1927"/>
                              <a:gd name="T76" fmla="*/ 0 w 32"/>
                              <a:gd name="T77" fmla="*/ 1574 h 1927"/>
                              <a:gd name="T78" fmla="*/ 32 w 32"/>
                              <a:gd name="T79" fmla="*/ 1574 h 1927"/>
                              <a:gd name="T80" fmla="*/ 32 w 32"/>
                              <a:gd name="T81" fmla="*/ 1799 h 1927"/>
                              <a:gd name="T82" fmla="*/ 32 w 32"/>
                              <a:gd name="T83" fmla="*/ 1927 h 1927"/>
                              <a:gd name="T84" fmla="*/ 0 w 32"/>
                              <a:gd name="T85" fmla="*/ 1927 h 1927"/>
                              <a:gd name="T86" fmla="*/ 0 w 32"/>
                              <a:gd name="T87" fmla="*/ 1799 h 1927"/>
                              <a:gd name="T88" fmla="*/ 32 w 32"/>
                              <a:gd name="T89" fmla="*/ 1799 h 19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32" h="1927">
                                <a:moveTo>
                                  <a:pt x="32" y="0"/>
                                </a:moveTo>
                                <a:lnTo>
                                  <a:pt x="32" y="128"/>
                                </a:lnTo>
                                <a:lnTo>
                                  <a:pt x="0" y="128"/>
                                </a:lnTo>
                                <a:lnTo>
                                  <a:pt x="0" y="0"/>
                                </a:lnTo>
                                <a:lnTo>
                                  <a:pt x="32" y="0"/>
                                </a:lnTo>
                                <a:close/>
                                <a:moveTo>
                                  <a:pt x="32" y="225"/>
                                </a:moveTo>
                                <a:lnTo>
                                  <a:pt x="32" y="353"/>
                                </a:lnTo>
                                <a:lnTo>
                                  <a:pt x="0" y="353"/>
                                </a:lnTo>
                                <a:lnTo>
                                  <a:pt x="0" y="225"/>
                                </a:lnTo>
                                <a:lnTo>
                                  <a:pt x="32" y="225"/>
                                </a:lnTo>
                                <a:close/>
                                <a:moveTo>
                                  <a:pt x="32" y="450"/>
                                </a:moveTo>
                                <a:lnTo>
                                  <a:pt x="32" y="578"/>
                                </a:lnTo>
                                <a:lnTo>
                                  <a:pt x="0" y="578"/>
                                </a:lnTo>
                                <a:lnTo>
                                  <a:pt x="0" y="450"/>
                                </a:lnTo>
                                <a:lnTo>
                                  <a:pt x="32" y="450"/>
                                </a:lnTo>
                                <a:close/>
                                <a:moveTo>
                                  <a:pt x="32" y="674"/>
                                </a:moveTo>
                                <a:lnTo>
                                  <a:pt x="32" y="803"/>
                                </a:lnTo>
                                <a:lnTo>
                                  <a:pt x="0" y="803"/>
                                </a:lnTo>
                                <a:lnTo>
                                  <a:pt x="0" y="674"/>
                                </a:lnTo>
                                <a:lnTo>
                                  <a:pt x="32" y="674"/>
                                </a:lnTo>
                                <a:close/>
                                <a:moveTo>
                                  <a:pt x="32" y="899"/>
                                </a:moveTo>
                                <a:lnTo>
                                  <a:pt x="32" y="1028"/>
                                </a:lnTo>
                                <a:lnTo>
                                  <a:pt x="0" y="1028"/>
                                </a:lnTo>
                                <a:lnTo>
                                  <a:pt x="0" y="899"/>
                                </a:lnTo>
                                <a:lnTo>
                                  <a:pt x="32" y="899"/>
                                </a:lnTo>
                                <a:close/>
                                <a:moveTo>
                                  <a:pt x="32" y="1124"/>
                                </a:moveTo>
                                <a:lnTo>
                                  <a:pt x="32" y="1253"/>
                                </a:lnTo>
                                <a:lnTo>
                                  <a:pt x="0" y="1253"/>
                                </a:lnTo>
                                <a:lnTo>
                                  <a:pt x="0" y="1124"/>
                                </a:lnTo>
                                <a:lnTo>
                                  <a:pt x="32" y="1124"/>
                                </a:lnTo>
                                <a:close/>
                                <a:moveTo>
                                  <a:pt x="32" y="1349"/>
                                </a:moveTo>
                                <a:lnTo>
                                  <a:pt x="32" y="1478"/>
                                </a:lnTo>
                                <a:lnTo>
                                  <a:pt x="0" y="1478"/>
                                </a:lnTo>
                                <a:lnTo>
                                  <a:pt x="0" y="1349"/>
                                </a:lnTo>
                                <a:lnTo>
                                  <a:pt x="32" y="1349"/>
                                </a:lnTo>
                                <a:close/>
                                <a:moveTo>
                                  <a:pt x="32" y="1574"/>
                                </a:moveTo>
                                <a:lnTo>
                                  <a:pt x="32" y="1703"/>
                                </a:lnTo>
                                <a:lnTo>
                                  <a:pt x="0" y="1703"/>
                                </a:lnTo>
                                <a:lnTo>
                                  <a:pt x="0" y="1574"/>
                                </a:lnTo>
                                <a:lnTo>
                                  <a:pt x="32" y="1574"/>
                                </a:lnTo>
                                <a:close/>
                                <a:moveTo>
                                  <a:pt x="32" y="1799"/>
                                </a:moveTo>
                                <a:lnTo>
                                  <a:pt x="32" y="1927"/>
                                </a:lnTo>
                                <a:lnTo>
                                  <a:pt x="0" y="1927"/>
                                </a:lnTo>
                                <a:lnTo>
                                  <a:pt x="0" y="1799"/>
                                </a:lnTo>
                                <a:lnTo>
                                  <a:pt x="32" y="1799"/>
                                </a:lnTo>
                                <a:close/>
                              </a:path>
                            </a:pathLst>
                          </a:custGeom>
                          <a:solidFill>
                            <a:srgbClr val="000080"/>
                          </a:solidFill>
                          <a:ln w="1270" cap="flat">
                            <a:solidFill>
                              <a:srgbClr val="000080"/>
                            </a:solidFill>
                            <a:prstDash val="solid"/>
                            <a:bevel/>
                            <a:headEnd/>
                            <a:tailEnd/>
                          </a:ln>
                        </wps:spPr>
                        <wps:bodyPr rot="0" vert="horz" wrap="square" lIns="91440" tIns="45720" rIns="91440" bIns="45720" anchor="t" anchorCtr="0" upright="1">
                          <a:noAutofit/>
                        </wps:bodyPr>
                      </wps:wsp>
                      <wps:wsp>
                        <wps:cNvPr id="109" name="Freeform 223"/>
                        <wps:cNvSpPr>
                          <a:spLocks noEditPoints="1"/>
                        </wps:cNvSpPr>
                        <wps:spPr bwMode="auto">
                          <a:xfrm>
                            <a:off x="4688840" y="339090"/>
                            <a:ext cx="8890" cy="1242060"/>
                          </a:xfrm>
                          <a:custGeom>
                            <a:avLst/>
                            <a:gdLst>
                              <a:gd name="T0" fmla="*/ 14 w 14"/>
                              <a:gd name="T1" fmla="*/ 57 h 1956"/>
                              <a:gd name="T2" fmla="*/ 0 w 14"/>
                              <a:gd name="T3" fmla="*/ 0 h 1956"/>
                              <a:gd name="T4" fmla="*/ 14 w 14"/>
                              <a:gd name="T5" fmla="*/ 100 h 1956"/>
                              <a:gd name="T6" fmla="*/ 0 w 14"/>
                              <a:gd name="T7" fmla="*/ 157 h 1956"/>
                              <a:gd name="T8" fmla="*/ 14 w 14"/>
                              <a:gd name="T9" fmla="*/ 100 h 1956"/>
                              <a:gd name="T10" fmla="*/ 14 w 14"/>
                              <a:gd name="T11" fmla="*/ 257 h 1956"/>
                              <a:gd name="T12" fmla="*/ 0 w 14"/>
                              <a:gd name="T13" fmla="*/ 200 h 1956"/>
                              <a:gd name="T14" fmla="*/ 14 w 14"/>
                              <a:gd name="T15" fmla="*/ 300 h 1956"/>
                              <a:gd name="T16" fmla="*/ 0 w 14"/>
                              <a:gd name="T17" fmla="*/ 357 h 1956"/>
                              <a:gd name="T18" fmla="*/ 14 w 14"/>
                              <a:gd name="T19" fmla="*/ 300 h 1956"/>
                              <a:gd name="T20" fmla="*/ 14 w 14"/>
                              <a:gd name="T21" fmla="*/ 457 h 1956"/>
                              <a:gd name="T22" fmla="*/ 0 w 14"/>
                              <a:gd name="T23" fmla="*/ 400 h 1956"/>
                              <a:gd name="T24" fmla="*/ 14 w 14"/>
                              <a:gd name="T25" fmla="*/ 500 h 1956"/>
                              <a:gd name="T26" fmla="*/ 0 w 14"/>
                              <a:gd name="T27" fmla="*/ 557 h 1956"/>
                              <a:gd name="T28" fmla="*/ 14 w 14"/>
                              <a:gd name="T29" fmla="*/ 500 h 1956"/>
                              <a:gd name="T30" fmla="*/ 14 w 14"/>
                              <a:gd name="T31" fmla="*/ 657 h 1956"/>
                              <a:gd name="T32" fmla="*/ 0 w 14"/>
                              <a:gd name="T33" fmla="*/ 599 h 1956"/>
                              <a:gd name="T34" fmla="*/ 14 w 14"/>
                              <a:gd name="T35" fmla="*/ 700 h 1956"/>
                              <a:gd name="T36" fmla="*/ 0 w 14"/>
                              <a:gd name="T37" fmla="*/ 757 h 1956"/>
                              <a:gd name="T38" fmla="*/ 14 w 14"/>
                              <a:gd name="T39" fmla="*/ 700 h 1956"/>
                              <a:gd name="T40" fmla="*/ 14 w 14"/>
                              <a:gd name="T41" fmla="*/ 857 h 1956"/>
                              <a:gd name="T42" fmla="*/ 0 w 14"/>
                              <a:gd name="T43" fmla="*/ 800 h 1956"/>
                              <a:gd name="T44" fmla="*/ 14 w 14"/>
                              <a:gd name="T45" fmla="*/ 899 h 1956"/>
                              <a:gd name="T46" fmla="*/ 0 w 14"/>
                              <a:gd name="T47" fmla="*/ 957 h 1956"/>
                              <a:gd name="T48" fmla="*/ 14 w 14"/>
                              <a:gd name="T49" fmla="*/ 899 h 1956"/>
                              <a:gd name="T50" fmla="*/ 14 w 14"/>
                              <a:gd name="T51" fmla="*/ 1057 h 1956"/>
                              <a:gd name="T52" fmla="*/ 0 w 14"/>
                              <a:gd name="T53" fmla="*/ 1000 h 1956"/>
                              <a:gd name="T54" fmla="*/ 14 w 14"/>
                              <a:gd name="T55" fmla="*/ 1099 h 1956"/>
                              <a:gd name="T56" fmla="*/ 0 w 14"/>
                              <a:gd name="T57" fmla="*/ 1156 h 1956"/>
                              <a:gd name="T58" fmla="*/ 14 w 14"/>
                              <a:gd name="T59" fmla="*/ 1099 h 1956"/>
                              <a:gd name="T60" fmla="*/ 14 w 14"/>
                              <a:gd name="T61" fmla="*/ 1257 h 1956"/>
                              <a:gd name="T62" fmla="*/ 0 w 14"/>
                              <a:gd name="T63" fmla="*/ 1199 h 1956"/>
                              <a:gd name="T64" fmla="*/ 14 w 14"/>
                              <a:gd name="T65" fmla="*/ 1299 h 1956"/>
                              <a:gd name="T66" fmla="*/ 0 w 14"/>
                              <a:gd name="T67" fmla="*/ 1356 h 1956"/>
                              <a:gd name="T68" fmla="*/ 14 w 14"/>
                              <a:gd name="T69" fmla="*/ 1299 h 1956"/>
                              <a:gd name="T70" fmla="*/ 14 w 14"/>
                              <a:gd name="T71" fmla="*/ 1456 h 1956"/>
                              <a:gd name="T72" fmla="*/ 0 w 14"/>
                              <a:gd name="T73" fmla="*/ 1399 h 1956"/>
                              <a:gd name="T74" fmla="*/ 14 w 14"/>
                              <a:gd name="T75" fmla="*/ 1499 h 1956"/>
                              <a:gd name="T76" fmla="*/ 0 w 14"/>
                              <a:gd name="T77" fmla="*/ 1556 h 1956"/>
                              <a:gd name="T78" fmla="*/ 14 w 14"/>
                              <a:gd name="T79" fmla="*/ 1499 h 1956"/>
                              <a:gd name="T80" fmla="*/ 14 w 14"/>
                              <a:gd name="T81" fmla="*/ 1656 h 1956"/>
                              <a:gd name="T82" fmla="*/ 0 w 14"/>
                              <a:gd name="T83" fmla="*/ 1599 h 1956"/>
                              <a:gd name="T84" fmla="*/ 14 w 14"/>
                              <a:gd name="T85" fmla="*/ 1699 h 1956"/>
                              <a:gd name="T86" fmla="*/ 0 w 14"/>
                              <a:gd name="T87" fmla="*/ 1756 h 1956"/>
                              <a:gd name="T88" fmla="*/ 14 w 14"/>
                              <a:gd name="T89" fmla="*/ 1699 h 1956"/>
                              <a:gd name="T90" fmla="*/ 14 w 14"/>
                              <a:gd name="T91" fmla="*/ 1856 h 1956"/>
                              <a:gd name="T92" fmla="*/ 0 w 14"/>
                              <a:gd name="T93" fmla="*/ 1799 h 1956"/>
                              <a:gd name="T94" fmla="*/ 14 w 14"/>
                              <a:gd name="T95" fmla="*/ 1899 h 1956"/>
                              <a:gd name="T96" fmla="*/ 0 w 14"/>
                              <a:gd name="T97" fmla="*/ 1956 h 1956"/>
                              <a:gd name="T98" fmla="*/ 14 w 14"/>
                              <a:gd name="T99" fmla="*/ 1899 h 19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4" h="1956">
                                <a:moveTo>
                                  <a:pt x="14" y="0"/>
                                </a:moveTo>
                                <a:lnTo>
                                  <a:pt x="14" y="57"/>
                                </a:lnTo>
                                <a:lnTo>
                                  <a:pt x="0" y="57"/>
                                </a:lnTo>
                                <a:lnTo>
                                  <a:pt x="0" y="0"/>
                                </a:lnTo>
                                <a:lnTo>
                                  <a:pt x="14" y="0"/>
                                </a:lnTo>
                                <a:close/>
                                <a:moveTo>
                                  <a:pt x="14" y="100"/>
                                </a:moveTo>
                                <a:lnTo>
                                  <a:pt x="14" y="157"/>
                                </a:lnTo>
                                <a:lnTo>
                                  <a:pt x="0" y="157"/>
                                </a:lnTo>
                                <a:lnTo>
                                  <a:pt x="0" y="100"/>
                                </a:lnTo>
                                <a:lnTo>
                                  <a:pt x="14" y="100"/>
                                </a:lnTo>
                                <a:close/>
                                <a:moveTo>
                                  <a:pt x="14" y="200"/>
                                </a:moveTo>
                                <a:lnTo>
                                  <a:pt x="14" y="257"/>
                                </a:lnTo>
                                <a:lnTo>
                                  <a:pt x="0" y="257"/>
                                </a:lnTo>
                                <a:lnTo>
                                  <a:pt x="0" y="200"/>
                                </a:lnTo>
                                <a:lnTo>
                                  <a:pt x="14" y="200"/>
                                </a:lnTo>
                                <a:close/>
                                <a:moveTo>
                                  <a:pt x="14" y="300"/>
                                </a:moveTo>
                                <a:lnTo>
                                  <a:pt x="14" y="357"/>
                                </a:lnTo>
                                <a:lnTo>
                                  <a:pt x="0" y="357"/>
                                </a:lnTo>
                                <a:lnTo>
                                  <a:pt x="0" y="300"/>
                                </a:lnTo>
                                <a:lnTo>
                                  <a:pt x="14" y="300"/>
                                </a:lnTo>
                                <a:close/>
                                <a:moveTo>
                                  <a:pt x="14" y="400"/>
                                </a:moveTo>
                                <a:lnTo>
                                  <a:pt x="14" y="457"/>
                                </a:lnTo>
                                <a:lnTo>
                                  <a:pt x="0" y="457"/>
                                </a:lnTo>
                                <a:lnTo>
                                  <a:pt x="0" y="400"/>
                                </a:lnTo>
                                <a:lnTo>
                                  <a:pt x="14" y="400"/>
                                </a:lnTo>
                                <a:close/>
                                <a:moveTo>
                                  <a:pt x="14" y="500"/>
                                </a:moveTo>
                                <a:lnTo>
                                  <a:pt x="14" y="557"/>
                                </a:lnTo>
                                <a:lnTo>
                                  <a:pt x="0" y="557"/>
                                </a:lnTo>
                                <a:lnTo>
                                  <a:pt x="0" y="500"/>
                                </a:lnTo>
                                <a:lnTo>
                                  <a:pt x="14" y="500"/>
                                </a:lnTo>
                                <a:close/>
                                <a:moveTo>
                                  <a:pt x="14" y="599"/>
                                </a:moveTo>
                                <a:lnTo>
                                  <a:pt x="14" y="657"/>
                                </a:lnTo>
                                <a:lnTo>
                                  <a:pt x="0" y="657"/>
                                </a:lnTo>
                                <a:lnTo>
                                  <a:pt x="0" y="599"/>
                                </a:lnTo>
                                <a:lnTo>
                                  <a:pt x="14" y="599"/>
                                </a:lnTo>
                                <a:close/>
                                <a:moveTo>
                                  <a:pt x="14" y="700"/>
                                </a:moveTo>
                                <a:lnTo>
                                  <a:pt x="14" y="757"/>
                                </a:lnTo>
                                <a:lnTo>
                                  <a:pt x="0" y="757"/>
                                </a:lnTo>
                                <a:lnTo>
                                  <a:pt x="0" y="700"/>
                                </a:lnTo>
                                <a:lnTo>
                                  <a:pt x="14" y="700"/>
                                </a:lnTo>
                                <a:close/>
                                <a:moveTo>
                                  <a:pt x="14" y="800"/>
                                </a:moveTo>
                                <a:lnTo>
                                  <a:pt x="14" y="857"/>
                                </a:lnTo>
                                <a:lnTo>
                                  <a:pt x="0" y="857"/>
                                </a:lnTo>
                                <a:lnTo>
                                  <a:pt x="0" y="800"/>
                                </a:lnTo>
                                <a:lnTo>
                                  <a:pt x="14" y="800"/>
                                </a:lnTo>
                                <a:close/>
                                <a:moveTo>
                                  <a:pt x="14" y="899"/>
                                </a:moveTo>
                                <a:lnTo>
                                  <a:pt x="14" y="957"/>
                                </a:lnTo>
                                <a:lnTo>
                                  <a:pt x="0" y="957"/>
                                </a:lnTo>
                                <a:lnTo>
                                  <a:pt x="0" y="899"/>
                                </a:lnTo>
                                <a:lnTo>
                                  <a:pt x="14" y="899"/>
                                </a:lnTo>
                                <a:close/>
                                <a:moveTo>
                                  <a:pt x="14" y="1000"/>
                                </a:moveTo>
                                <a:lnTo>
                                  <a:pt x="14" y="1057"/>
                                </a:lnTo>
                                <a:lnTo>
                                  <a:pt x="0" y="1057"/>
                                </a:lnTo>
                                <a:lnTo>
                                  <a:pt x="0" y="1000"/>
                                </a:lnTo>
                                <a:lnTo>
                                  <a:pt x="14" y="1000"/>
                                </a:lnTo>
                                <a:close/>
                                <a:moveTo>
                                  <a:pt x="14" y="1099"/>
                                </a:moveTo>
                                <a:lnTo>
                                  <a:pt x="14" y="1156"/>
                                </a:lnTo>
                                <a:lnTo>
                                  <a:pt x="0" y="1156"/>
                                </a:lnTo>
                                <a:lnTo>
                                  <a:pt x="0" y="1099"/>
                                </a:lnTo>
                                <a:lnTo>
                                  <a:pt x="14" y="1099"/>
                                </a:lnTo>
                                <a:close/>
                                <a:moveTo>
                                  <a:pt x="14" y="1199"/>
                                </a:moveTo>
                                <a:lnTo>
                                  <a:pt x="14" y="1257"/>
                                </a:lnTo>
                                <a:lnTo>
                                  <a:pt x="0" y="1257"/>
                                </a:lnTo>
                                <a:lnTo>
                                  <a:pt x="0" y="1199"/>
                                </a:lnTo>
                                <a:lnTo>
                                  <a:pt x="14" y="1199"/>
                                </a:lnTo>
                                <a:close/>
                                <a:moveTo>
                                  <a:pt x="14" y="1299"/>
                                </a:moveTo>
                                <a:lnTo>
                                  <a:pt x="14" y="1356"/>
                                </a:lnTo>
                                <a:lnTo>
                                  <a:pt x="0" y="1356"/>
                                </a:lnTo>
                                <a:lnTo>
                                  <a:pt x="0" y="1299"/>
                                </a:lnTo>
                                <a:lnTo>
                                  <a:pt x="14" y="1299"/>
                                </a:lnTo>
                                <a:close/>
                                <a:moveTo>
                                  <a:pt x="14" y="1399"/>
                                </a:moveTo>
                                <a:lnTo>
                                  <a:pt x="14" y="1456"/>
                                </a:lnTo>
                                <a:lnTo>
                                  <a:pt x="0" y="1456"/>
                                </a:lnTo>
                                <a:lnTo>
                                  <a:pt x="0" y="1399"/>
                                </a:lnTo>
                                <a:lnTo>
                                  <a:pt x="14" y="1399"/>
                                </a:lnTo>
                                <a:close/>
                                <a:moveTo>
                                  <a:pt x="14" y="1499"/>
                                </a:moveTo>
                                <a:lnTo>
                                  <a:pt x="14" y="1556"/>
                                </a:lnTo>
                                <a:lnTo>
                                  <a:pt x="0" y="1556"/>
                                </a:lnTo>
                                <a:lnTo>
                                  <a:pt x="0" y="1499"/>
                                </a:lnTo>
                                <a:lnTo>
                                  <a:pt x="14" y="1499"/>
                                </a:lnTo>
                                <a:close/>
                                <a:moveTo>
                                  <a:pt x="14" y="1599"/>
                                </a:moveTo>
                                <a:lnTo>
                                  <a:pt x="14" y="1656"/>
                                </a:lnTo>
                                <a:lnTo>
                                  <a:pt x="0" y="1656"/>
                                </a:lnTo>
                                <a:lnTo>
                                  <a:pt x="0" y="1599"/>
                                </a:lnTo>
                                <a:lnTo>
                                  <a:pt x="14" y="1599"/>
                                </a:lnTo>
                                <a:close/>
                                <a:moveTo>
                                  <a:pt x="14" y="1699"/>
                                </a:moveTo>
                                <a:lnTo>
                                  <a:pt x="14" y="1756"/>
                                </a:lnTo>
                                <a:lnTo>
                                  <a:pt x="0" y="1756"/>
                                </a:lnTo>
                                <a:lnTo>
                                  <a:pt x="0" y="1699"/>
                                </a:lnTo>
                                <a:lnTo>
                                  <a:pt x="14" y="1699"/>
                                </a:lnTo>
                                <a:close/>
                                <a:moveTo>
                                  <a:pt x="14" y="1799"/>
                                </a:moveTo>
                                <a:lnTo>
                                  <a:pt x="14" y="1856"/>
                                </a:lnTo>
                                <a:lnTo>
                                  <a:pt x="0" y="1856"/>
                                </a:lnTo>
                                <a:lnTo>
                                  <a:pt x="0" y="1799"/>
                                </a:lnTo>
                                <a:lnTo>
                                  <a:pt x="14" y="1799"/>
                                </a:lnTo>
                                <a:close/>
                                <a:moveTo>
                                  <a:pt x="14" y="1899"/>
                                </a:moveTo>
                                <a:lnTo>
                                  <a:pt x="14" y="1956"/>
                                </a:lnTo>
                                <a:lnTo>
                                  <a:pt x="0" y="1956"/>
                                </a:lnTo>
                                <a:lnTo>
                                  <a:pt x="0" y="1899"/>
                                </a:lnTo>
                                <a:lnTo>
                                  <a:pt x="14" y="1899"/>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0" name="Freeform 224"/>
                        <wps:cNvSpPr>
                          <a:spLocks noEditPoints="1"/>
                        </wps:cNvSpPr>
                        <wps:spPr bwMode="auto">
                          <a:xfrm>
                            <a:off x="1619885" y="361315"/>
                            <a:ext cx="16510" cy="1230630"/>
                          </a:xfrm>
                          <a:custGeom>
                            <a:avLst/>
                            <a:gdLst>
                              <a:gd name="T0" fmla="*/ 15 w 26"/>
                              <a:gd name="T1" fmla="*/ 57 h 1938"/>
                              <a:gd name="T2" fmla="*/ 0 w 26"/>
                              <a:gd name="T3" fmla="*/ 0 h 1938"/>
                              <a:gd name="T4" fmla="*/ 15 w 26"/>
                              <a:gd name="T5" fmla="*/ 100 h 1938"/>
                              <a:gd name="T6" fmla="*/ 1 w 26"/>
                              <a:gd name="T7" fmla="*/ 157 h 1938"/>
                              <a:gd name="T8" fmla="*/ 15 w 26"/>
                              <a:gd name="T9" fmla="*/ 100 h 1938"/>
                              <a:gd name="T10" fmla="*/ 16 w 26"/>
                              <a:gd name="T11" fmla="*/ 257 h 1938"/>
                              <a:gd name="T12" fmla="*/ 1 w 26"/>
                              <a:gd name="T13" fmla="*/ 200 h 1938"/>
                              <a:gd name="T14" fmla="*/ 16 w 26"/>
                              <a:gd name="T15" fmla="*/ 300 h 1938"/>
                              <a:gd name="T16" fmla="*/ 2 w 26"/>
                              <a:gd name="T17" fmla="*/ 357 h 1938"/>
                              <a:gd name="T18" fmla="*/ 16 w 26"/>
                              <a:gd name="T19" fmla="*/ 300 h 1938"/>
                              <a:gd name="T20" fmla="*/ 17 w 26"/>
                              <a:gd name="T21" fmla="*/ 457 h 1938"/>
                              <a:gd name="T22" fmla="*/ 2 w 26"/>
                              <a:gd name="T23" fmla="*/ 400 h 1938"/>
                              <a:gd name="T24" fmla="*/ 17 w 26"/>
                              <a:gd name="T25" fmla="*/ 500 h 1938"/>
                              <a:gd name="T26" fmla="*/ 3 w 26"/>
                              <a:gd name="T27" fmla="*/ 557 h 1938"/>
                              <a:gd name="T28" fmla="*/ 17 w 26"/>
                              <a:gd name="T29" fmla="*/ 500 h 1938"/>
                              <a:gd name="T30" fmla="*/ 18 w 26"/>
                              <a:gd name="T31" fmla="*/ 657 h 1938"/>
                              <a:gd name="T32" fmla="*/ 4 w 26"/>
                              <a:gd name="T33" fmla="*/ 600 h 1938"/>
                              <a:gd name="T34" fmla="*/ 19 w 26"/>
                              <a:gd name="T35" fmla="*/ 699 h 1938"/>
                              <a:gd name="T36" fmla="*/ 5 w 26"/>
                              <a:gd name="T37" fmla="*/ 757 h 1938"/>
                              <a:gd name="T38" fmla="*/ 19 w 26"/>
                              <a:gd name="T39" fmla="*/ 699 h 1938"/>
                              <a:gd name="T40" fmla="*/ 20 w 26"/>
                              <a:gd name="T41" fmla="*/ 857 h 1938"/>
                              <a:gd name="T42" fmla="*/ 5 w 26"/>
                              <a:gd name="T43" fmla="*/ 799 h 1938"/>
                              <a:gd name="T44" fmla="*/ 20 w 26"/>
                              <a:gd name="T45" fmla="*/ 899 h 1938"/>
                              <a:gd name="T46" fmla="*/ 6 w 26"/>
                              <a:gd name="T47" fmla="*/ 957 h 1938"/>
                              <a:gd name="T48" fmla="*/ 20 w 26"/>
                              <a:gd name="T49" fmla="*/ 899 h 1938"/>
                              <a:gd name="T50" fmla="*/ 21 w 26"/>
                              <a:gd name="T51" fmla="*/ 1056 h 1938"/>
                              <a:gd name="T52" fmla="*/ 6 w 26"/>
                              <a:gd name="T53" fmla="*/ 999 h 1938"/>
                              <a:gd name="T54" fmla="*/ 21 w 26"/>
                              <a:gd name="T55" fmla="*/ 1099 h 1938"/>
                              <a:gd name="T56" fmla="*/ 7 w 26"/>
                              <a:gd name="T57" fmla="*/ 1156 h 1938"/>
                              <a:gd name="T58" fmla="*/ 21 w 26"/>
                              <a:gd name="T59" fmla="*/ 1099 h 1938"/>
                              <a:gd name="T60" fmla="*/ 22 w 26"/>
                              <a:gd name="T61" fmla="*/ 1256 h 1938"/>
                              <a:gd name="T62" fmla="*/ 7 w 26"/>
                              <a:gd name="T63" fmla="*/ 1199 h 1938"/>
                              <a:gd name="T64" fmla="*/ 22 w 26"/>
                              <a:gd name="T65" fmla="*/ 1299 h 1938"/>
                              <a:gd name="T66" fmla="*/ 8 w 26"/>
                              <a:gd name="T67" fmla="*/ 1356 h 1938"/>
                              <a:gd name="T68" fmla="*/ 22 w 26"/>
                              <a:gd name="T69" fmla="*/ 1299 h 1938"/>
                              <a:gd name="T70" fmla="*/ 23 w 26"/>
                              <a:gd name="T71" fmla="*/ 1456 h 1938"/>
                              <a:gd name="T72" fmla="*/ 9 w 26"/>
                              <a:gd name="T73" fmla="*/ 1399 h 1938"/>
                              <a:gd name="T74" fmla="*/ 24 w 26"/>
                              <a:gd name="T75" fmla="*/ 1499 h 1938"/>
                              <a:gd name="T76" fmla="*/ 10 w 26"/>
                              <a:gd name="T77" fmla="*/ 1556 h 1938"/>
                              <a:gd name="T78" fmla="*/ 24 w 26"/>
                              <a:gd name="T79" fmla="*/ 1499 h 1938"/>
                              <a:gd name="T80" fmla="*/ 24 w 26"/>
                              <a:gd name="T81" fmla="*/ 1656 h 1938"/>
                              <a:gd name="T82" fmla="*/ 10 w 26"/>
                              <a:gd name="T83" fmla="*/ 1599 h 1938"/>
                              <a:gd name="T84" fmla="*/ 25 w 26"/>
                              <a:gd name="T85" fmla="*/ 1699 h 1938"/>
                              <a:gd name="T86" fmla="*/ 11 w 26"/>
                              <a:gd name="T87" fmla="*/ 1756 h 1938"/>
                              <a:gd name="T88" fmla="*/ 25 w 26"/>
                              <a:gd name="T89" fmla="*/ 1699 h 1938"/>
                              <a:gd name="T90" fmla="*/ 26 w 26"/>
                              <a:gd name="T91" fmla="*/ 1856 h 1938"/>
                              <a:gd name="T92" fmla="*/ 11 w 26"/>
                              <a:gd name="T93" fmla="*/ 1799 h 1938"/>
                              <a:gd name="T94" fmla="*/ 26 w 26"/>
                              <a:gd name="T95" fmla="*/ 1899 h 1938"/>
                              <a:gd name="T96" fmla="*/ 12 w 26"/>
                              <a:gd name="T97" fmla="*/ 1938 h 1938"/>
                              <a:gd name="T98" fmla="*/ 26 w 26"/>
                              <a:gd name="T99" fmla="*/ 1899 h 19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26" h="1938">
                                <a:moveTo>
                                  <a:pt x="14" y="0"/>
                                </a:moveTo>
                                <a:lnTo>
                                  <a:pt x="15" y="57"/>
                                </a:lnTo>
                                <a:lnTo>
                                  <a:pt x="0" y="57"/>
                                </a:lnTo>
                                <a:lnTo>
                                  <a:pt x="0" y="0"/>
                                </a:lnTo>
                                <a:lnTo>
                                  <a:pt x="14" y="0"/>
                                </a:lnTo>
                                <a:close/>
                                <a:moveTo>
                                  <a:pt x="15" y="100"/>
                                </a:moveTo>
                                <a:lnTo>
                                  <a:pt x="15" y="157"/>
                                </a:lnTo>
                                <a:lnTo>
                                  <a:pt x="1" y="157"/>
                                </a:lnTo>
                                <a:lnTo>
                                  <a:pt x="1" y="100"/>
                                </a:lnTo>
                                <a:lnTo>
                                  <a:pt x="15" y="100"/>
                                </a:lnTo>
                                <a:close/>
                                <a:moveTo>
                                  <a:pt x="16" y="200"/>
                                </a:moveTo>
                                <a:lnTo>
                                  <a:pt x="16" y="257"/>
                                </a:lnTo>
                                <a:lnTo>
                                  <a:pt x="2" y="257"/>
                                </a:lnTo>
                                <a:lnTo>
                                  <a:pt x="1" y="200"/>
                                </a:lnTo>
                                <a:lnTo>
                                  <a:pt x="16" y="200"/>
                                </a:lnTo>
                                <a:close/>
                                <a:moveTo>
                                  <a:pt x="16" y="300"/>
                                </a:moveTo>
                                <a:lnTo>
                                  <a:pt x="16" y="357"/>
                                </a:lnTo>
                                <a:lnTo>
                                  <a:pt x="2" y="357"/>
                                </a:lnTo>
                                <a:lnTo>
                                  <a:pt x="2" y="300"/>
                                </a:lnTo>
                                <a:lnTo>
                                  <a:pt x="16" y="300"/>
                                </a:lnTo>
                                <a:close/>
                                <a:moveTo>
                                  <a:pt x="17" y="400"/>
                                </a:moveTo>
                                <a:lnTo>
                                  <a:pt x="17" y="457"/>
                                </a:lnTo>
                                <a:lnTo>
                                  <a:pt x="3" y="457"/>
                                </a:lnTo>
                                <a:lnTo>
                                  <a:pt x="2" y="400"/>
                                </a:lnTo>
                                <a:lnTo>
                                  <a:pt x="17" y="400"/>
                                </a:lnTo>
                                <a:close/>
                                <a:moveTo>
                                  <a:pt x="17" y="500"/>
                                </a:moveTo>
                                <a:lnTo>
                                  <a:pt x="18" y="557"/>
                                </a:lnTo>
                                <a:lnTo>
                                  <a:pt x="3" y="557"/>
                                </a:lnTo>
                                <a:lnTo>
                                  <a:pt x="3" y="500"/>
                                </a:lnTo>
                                <a:lnTo>
                                  <a:pt x="17" y="500"/>
                                </a:lnTo>
                                <a:close/>
                                <a:moveTo>
                                  <a:pt x="18" y="599"/>
                                </a:moveTo>
                                <a:lnTo>
                                  <a:pt x="18" y="657"/>
                                </a:lnTo>
                                <a:lnTo>
                                  <a:pt x="4" y="657"/>
                                </a:lnTo>
                                <a:lnTo>
                                  <a:pt x="4" y="600"/>
                                </a:lnTo>
                                <a:lnTo>
                                  <a:pt x="18" y="599"/>
                                </a:lnTo>
                                <a:close/>
                                <a:moveTo>
                                  <a:pt x="19" y="699"/>
                                </a:moveTo>
                                <a:lnTo>
                                  <a:pt x="19" y="757"/>
                                </a:lnTo>
                                <a:lnTo>
                                  <a:pt x="5" y="757"/>
                                </a:lnTo>
                                <a:lnTo>
                                  <a:pt x="4" y="700"/>
                                </a:lnTo>
                                <a:lnTo>
                                  <a:pt x="19" y="699"/>
                                </a:lnTo>
                                <a:close/>
                                <a:moveTo>
                                  <a:pt x="19" y="799"/>
                                </a:moveTo>
                                <a:lnTo>
                                  <a:pt x="20" y="857"/>
                                </a:lnTo>
                                <a:lnTo>
                                  <a:pt x="5" y="857"/>
                                </a:lnTo>
                                <a:lnTo>
                                  <a:pt x="5" y="799"/>
                                </a:lnTo>
                                <a:lnTo>
                                  <a:pt x="19" y="799"/>
                                </a:lnTo>
                                <a:close/>
                                <a:moveTo>
                                  <a:pt x="20" y="899"/>
                                </a:moveTo>
                                <a:lnTo>
                                  <a:pt x="20" y="956"/>
                                </a:lnTo>
                                <a:lnTo>
                                  <a:pt x="6" y="957"/>
                                </a:lnTo>
                                <a:lnTo>
                                  <a:pt x="6" y="899"/>
                                </a:lnTo>
                                <a:lnTo>
                                  <a:pt x="20" y="899"/>
                                </a:lnTo>
                                <a:close/>
                                <a:moveTo>
                                  <a:pt x="20" y="999"/>
                                </a:moveTo>
                                <a:lnTo>
                                  <a:pt x="21" y="1056"/>
                                </a:lnTo>
                                <a:lnTo>
                                  <a:pt x="7" y="1056"/>
                                </a:lnTo>
                                <a:lnTo>
                                  <a:pt x="6" y="999"/>
                                </a:lnTo>
                                <a:lnTo>
                                  <a:pt x="20" y="999"/>
                                </a:lnTo>
                                <a:close/>
                                <a:moveTo>
                                  <a:pt x="21" y="1099"/>
                                </a:moveTo>
                                <a:lnTo>
                                  <a:pt x="21" y="1156"/>
                                </a:lnTo>
                                <a:lnTo>
                                  <a:pt x="7" y="1156"/>
                                </a:lnTo>
                                <a:lnTo>
                                  <a:pt x="7" y="1099"/>
                                </a:lnTo>
                                <a:lnTo>
                                  <a:pt x="21" y="1099"/>
                                </a:lnTo>
                                <a:close/>
                                <a:moveTo>
                                  <a:pt x="22" y="1199"/>
                                </a:moveTo>
                                <a:lnTo>
                                  <a:pt x="22" y="1256"/>
                                </a:lnTo>
                                <a:lnTo>
                                  <a:pt x="8" y="1256"/>
                                </a:lnTo>
                                <a:lnTo>
                                  <a:pt x="7" y="1199"/>
                                </a:lnTo>
                                <a:lnTo>
                                  <a:pt x="22" y="1199"/>
                                </a:lnTo>
                                <a:close/>
                                <a:moveTo>
                                  <a:pt x="22" y="1299"/>
                                </a:moveTo>
                                <a:lnTo>
                                  <a:pt x="23" y="1356"/>
                                </a:lnTo>
                                <a:lnTo>
                                  <a:pt x="8" y="1356"/>
                                </a:lnTo>
                                <a:lnTo>
                                  <a:pt x="8" y="1299"/>
                                </a:lnTo>
                                <a:lnTo>
                                  <a:pt x="22" y="1299"/>
                                </a:lnTo>
                                <a:close/>
                                <a:moveTo>
                                  <a:pt x="23" y="1399"/>
                                </a:moveTo>
                                <a:lnTo>
                                  <a:pt x="23" y="1456"/>
                                </a:lnTo>
                                <a:lnTo>
                                  <a:pt x="9" y="1456"/>
                                </a:lnTo>
                                <a:lnTo>
                                  <a:pt x="9" y="1399"/>
                                </a:lnTo>
                                <a:lnTo>
                                  <a:pt x="23" y="1399"/>
                                </a:lnTo>
                                <a:close/>
                                <a:moveTo>
                                  <a:pt x="24" y="1499"/>
                                </a:moveTo>
                                <a:lnTo>
                                  <a:pt x="24" y="1556"/>
                                </a:lnTo>
                                <a:lnTo>
                                  <a:pt x="10" y="1556"/>
                                </a:lnTo>
                                <a:lnTo>
                                  <a:pt x="9" y="1499"/>
                                </a:lnTo>
                                <a:lnTo>
                                  <a:pt x="24" y="1499"/>
                                </a:lnTo>
                                <a:close/>
                                <a:moveTo>
                                  <a:pt x="24" y="1599"/>
                                </a:moveTo>
                                <a:lnTo>
                                  <a:pt x="24" y="1656"/>
                                </a:lnTo>
                                <a:lnTo>
                                  <a:pt x="10" y="1656"/>
                                </a:lnTo>
                                <a:lnTo>
                                  <a:pt x="10" y="1599"/>
                                </a:lnTo>
                                <a:lnTo>
                                  <a:pt x="24" y="1599"/>
                                </a:lnTo>
                                <a:close/>
                                <a:moveTo>
                                  <a:pt x="25" y="1699"/>
                                </a:moveTo>
                                <a:lnTo>
                                  <a:pt x="25" y="1756"/>
                                </a:lnTo>
                                <a:lnTo>
                                  <a:pt x="11" y="1756"/>
                                </a:lnTo>
                                <a:lnTo>
                                  <a:pt x="11" y="1699"/>
                                </a:lnTo>
                                <a:lnTo>
                                  <a:pt x="25" y="1699"/>
                                </a:lnTo>
                                <a:close/>
                                <a:moveTo>
                                  <a:pt x="25" y="1799"/>
                                </a:moveTo>
                                <a:lnTo>
                                  <a:pt x="26" y="1856"/>
                                </a:lnTo>
                                <a:lnTo>
                                  <a:pt x="11" y="1856"/>
                                </a:lnTo>
                                <a:lnTo>
                                  <a:pt x="11" y="1799"/>
                                </a:lnTo>
                                <a:lnTo>
                                  <a:pt x="25" y="1799"/>
                                </a:lnTo>
                                <a:close/>
                                <a:moveTo>
                                  <a:pt x="26" y="1899"/>
                                </a:moveTo>
                                <a:lnTo>
                                  <a:pt x="26" y="1938"/>
                                </a:lnTo>
                                <a:lnTo>
                                  <a:pt x="12" y="1938"/>
                                </a:lnTo>
                                <a:lnTo>
                                  <a:pt x="12" y="1899"/>
                                </a:lnTo>
                                <a:lnTo>
                                  <a:pt x="26" y="1899"/>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1" name="Freeform 225"/>
                        <wps:cNvSpPr>
                          <a:spLocks noEditPoints="1"/>
                        </wps:cNvSpPr>
                        <wps:spPr bwMode="auto">
                          <a:xfrm>
                            <a:off x="1300164" y="686435"/>
                            <a:ext cx="125412" cy="77788"/>
                          </a:xfrm>
                          <a:custGeom>
                            <a:avLst/>
                            <a:gdLst>
                              <a:gd name="T0" fmla="*/ 2959 w 3091"/>
                              <a:gd name="T1" fmla="*/ 609 h 1085"/>
                              <a:gd name="T2" fmla="*/ 132 w 3091"/>
                              <a:gd name="T3" fmla="*/ 609 h 1085"/>
                              <a:gd name="T4" fmla="*/ 132 w 3091"/>
                              <a:gd name="T5" fmla="*/ 476 h 1085"/>
                              <a:gd name="T6" fmla="*/ 2959 w 3091"/>
                              <a:gd name="T7" fmla="*/ 476 h 1085"/>
                              <a:gd name="T8" fmla="*/ 2959 w 3091"/>
                              <a:gd name="T9" fmla="*/ 609 h 1085"/>
                              <a:gd name="T10" fmla="*/ 2192 w 3091"/>
                              <a:gd name="T11" fmla="*/ 18 h 1085"/>
                              <a:gd name="T12" fmla="*/ 3091 w 3091"/>
                              <a:gd name="T13" fmla="*/ 542 h 1085"/>
                              <a:gd name="T14" fmla="*/ 2192 w 3091"/>
                              <a:gd name="T15" fmla="*/ 1067 h 1085"/>
                              <a:gd name="T16" fmla="*/ 2101 w 3091"/>
                              <a:gd name="T17" fmla="*/ 1043 h 1085"/>
                              <a:gd name="T18" fmla="*/ 2125 w 3091"/>
                              <a:gd name="T19" fmla="*/ 952 h 1085"/>
                              <a:gd name="T20" fmla="*/ 2925 w 3091"/>
                              <a:gd name="T21" fmla="*/ 485 h 1085"/>
                              <a:gd name="T22" fmla="*/ 2925 w 3091"/>
                              <a:gd name="T23" fmla="*/ 600 h 1085"/>
                              <a:gd name="T24" fmla="*/ 2125 w 3091"/>
                              <a:gd name="T25" fmla="*/ 133 h 1085"/>
                              <a:gd name="T26" fmla="*/ 2101 w 3091"/>
                              <a:gd name="T27" fmla="*/ 42 h 1085"/>
                              <a:gd name="T28" fmla="*/ 2192 w 3091"/>
                              <a:gd name="T29" fmla="*/ 18 h 1085"/>
                              <a:gd name="T30" fmla="*/ 899 w 3091"/>
                              <a:gd name="T31" fmla="*/ 1067 h 1085"/>
                              <a:gd name="T32" fmla="*/ 0 w 3091"/>
                              <a:gd name="T33" fmla="*/ 542 h 1085"/>
                              <a:gd name="T34" fmla="*/ 899 w 3091"/>
                              <a:gd name="T35" fmla="*/ 18 h 1085"/>
                              <a:gd name="T36" fmla="*/ 990 w 3091"/>
                              <a:gd name="T37" fmla="*/ 42 h 1085"/>
                              <a:gd name="T38" fmla="*/ 966 w 3091"/>
                              <a:gd name="T39" fmla="*/ 133 h 1085"/>
                              <a:gd name="T40" fmla="*/ 166 w 3091"/>
                              <a:gd name="T41" fmla="*/ 600 h 1085"/>
                              <a:gd name="T42" fmla="*/ 166 w 3091"/>
                              <a:gd name="T43" fmla="*/ 485 h 1085"/>
                              <a:gd name="T44" fmla="*/ 966 w 3091"/>
                              <a:gd name="T45" fmla="*/ 952 h 1085"/>
                              <a:gd name="T46" fmla="*/ 990 w 3091"/>
                              <a:gd name="T47" fmla="*/ 1043 h 1085"/>
                              <a:gd name="T48" fmla="*/ 899 w 3091"/>
                              <a:gd name="T49" fmla="*/ 1067 h 10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3091" h="1085">
                                <a:moveTo>
                                  <a:pt x="2959" y="609"/>
                                </a:moveTo>
                                <a:lnTo>
                                  <a:pt x="132" y="609"/>
                                </a:lnTo>
                                <a:lnTo>
                                  <a:pt x="132" y="476"/>
                                </a:lnTo>
                                <a:lnTo>
                                  <a:pt x="2959" y="476"/>
                                </a:lnTo>
                                <a:lnTo>
                                  <a:pt x="2959" y="609"/>
                                </a:lnTo>
                                <a:close/>
                                <a:moveTo>
                                  <a:pt x="2192" y="18"/>
                                </a:moveTo>
                                <a:lnTo>
                                  <a:pt x="3091" y="542"/>
                                </a:lnTo>
                                <a:lnTo>
                                  <a:pt x="2192" y="1067"/>
                                </a:lnTo>
                                <a:cubicBezTo>
                                  <a:pt x="2161" y="1085"/>
                                  <a:pt x="2120" y="1075"/>
                                  <a:pt x="2101" y="1043"/>
                                </a:cubicBezTo>
                                <a:cubicBezTo>
                                  <a:pt x="2083" y="1011"/>
                                  <a:pt x="2093" y="970"/>
                                  <a:pt x="2125" y="952"/>
                                </a:cubicBezTo>
                                <a:lnTo>
                                  <a:pt x="2925" y="485"/>
                                </a:lnTo>
                                <a:lnTo>
                                  <a:pt x="2925" y="600"/>
                                </a:lnTo>
                                <a:lnTo>
                                  <a:pt x="2125" y="133"/>
                                </a:lnTo>
                                <a:cubicBezTo>
                                  <a:pt x="2093" y="115"/>
                                  <a:pt x="2083" y="74"/>
                                  <a:pt x="2101" y="42"/>
                                </a:cubicBezTo>
                                <a:cubicBezTo>
                                  <a:pt x="2120" y="10"/>
                                  <a:pt x="2161" y="0"/>
                                  <a:pt x="2192" y="18"/>
                                </a:cubicBezTo>
                                <a:close/>
                                <a:moveTo>
                                  <a:pt x="899" y="1067"/>
                                </a:moveTo>
                                <a:lnTo>
                                  <a:pt x="0" y="542"/>
                                </a:lnTo>
                                <a:lnTo>
                                  <a:pt x="899" y="18"/>
                                </a:lnTo>
                                <a:cubicBezTo>
                                  <a:pt x="930" y="0"/>
                                  <a:pt x="971" y="10"/>
                                  <a:pt x="990" y="42"/>
                                </a:cubicBezTo>
                                <a:cubicBezTo>
                                  <a:pt x="1008" y="74"/>
                                  <a:pt x="998" y="115"/>
                                  <a:pt x="966" y="133"/>
                                </a:cubicBezTo>
                                <a:lnTo>
                                  <a:pt x="166" y="600"/>
                                </a:lnTo>
                                <a:lnTo>
                                  <a:pt x="166" y="485"/>
                                </a:lnTo>
                                <a:lnTo>
                                  <a:pt x="966" y="952"/>
                                </a:lnTo>
                                <a:cubicBezTo>
                                  <a:pt x="998" y="970"/>
                                  <a:pt x="1008" y="1011"/>
                                  <a:pt x="990" y="1043"/>
                                </a:cubicBezTo>
                                <a:cubicBezTo>
                                  <a:pt x="971" y="1075"/>
                                  <a:pt x="930" y="1085"/>
                                  <a:pt x="899" y="10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2" name="Freeform 226"/>
                        <wps:cNvSpPr>
                          <a:spLocks noEditPoints="1"/>
                        </wps:cNvSpPr>
                        <wps:spPr bwMode="auto">
                          <a:xfrm>
                            <a:off x="4488815" y="1485900"/>
                            <a:ext cx="195580" cy="73660"/>
                          </a:xfrm>
                          <a:custGeom>
                            <a:avLst/>
                            <a:gdLst>
                              <a:gd name="T0" fmla="*/ 688 w 721"/>
                              <a:gd name="T1" fmla="*/ 152 h 271"/>
                              <a:gd name="T2" fmla="*/ 33 w 721"/>
                              <a:gd name="T3" fmla="*/ 152 h 271"/>
                              <a:gd name="T4" fmla="*/ 33 w 721"/>
                              <a:gd name="T5" fmla="*/ 119 h 271"/>
                              <a:gd name="T6" fmla="*/ 688 w 721"/>
                              <a:gd name="T7" fmla="*/ 119 h 271"/>
                              <a:gd name="T8" fmla="*/ 688 w 721"/>
                              <a:gd name="T9" fmla="*/ 152 h 271"/>
                              <a:gd name="T10" fmla="*/ 496 w 721"/>
                              <a:gd name="T11" fmla="*/ 4 h 271"/>
                              <a:gd name="T12" fmla="*/ 721 w 721"/>
                              <a:gd name="T13" fmla="*/ 135 h 271"/>
                              <a:gd name="T14" fmla="*/ 496 w 721"/>
                              <a:gd name="T15" fmla="*/ 267 h 271"/>
                              <a:gd name="T16" fmla="*/ 473 w 721"/>
                              <a:gd name="T17" fmla="*/ 261 h 271"/>
                              <a:gd name="T18" fmla="*/ 479 w 721"/>
                              <a:gd name="T19" fmla="*/ 238 h 271"/>
                              <a:gd name="T20" fmla="*/ 679 w 721"/>
                              <a:gd name="T21" fmla="*/ 121 h 271"/>
                              <a:gd name="T22" fmla="*/ 679 w 721"/>
                              <a:gd name="T23" fmla="*/ 150 h 271"/>
                              <a:gd name="T24" fmla="*/ 479 w 721"/>
                              <a:gd name="T25" fmla="*/ 33 h 271"/>
                              <a:gd name="T26" fmla="*/ 473 w 721"/>
                              <a:gd name="T27" fmla="*/ 10 h 271"/>
                              <a:gd name="T28" fmla="*/ 496 w 721"/>
                              <a:gd name="T29" fmla="*/ 4 h 271"/>
                              <a:gd name="T30" fmla="*/ 225 w 721"/>
                              <a:gd name="T31" fmla="*/ 267 h 271"/>
                              <a:gd name="T32" fmla="*/ 0 w 721"/>
                              <a:gd name="T33" fmla="*/ 135 h 271"/>
                              <a:gd name="T34" fmla="*/ 225 w 721"/>
                              <a:gd name="T35" fmla="*/ 4 h 271"/>
                              <a:gd name="T36" fmla="*/ 248 w 721"/>
                              <a:gd name="T37" fmla="*/ 10 h 271"/>
                              <a:gd name="T38" fmla="*/ 242 w 721"/>
                              <a:gd name="T39" fmla="*/ 33 h 271"/>
                              <a:gd name="T40" fmla="*/ 42 w 721"/>
                              <a:gd name="T41" fmla="*/ 150 h 271"/>
                              <a:gd name="T42" fmla="*/ 42 w 721"/>
                              <a:gd name="T43" fmla="*/ 121 h 271"/>
                              <a:gd name="T44" fmla="*/ 242 w 721"/>
                              <a:gd name="T45" fmla="*/ 238 h 271"/>
                              <a:gd name="T46" fmla="*/ 248 w 721"/>
                              <a:gd name="T47" fmla="*/ 261 h 271"/>
                              <a:gd name="T48" fmla="*/ 225 w 721"/>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1" h="271">
                                <a:moveTo>
                                  <a:pt x="688" y="152"/>
                                </a:moveTo>
                                <a:lnTo>
                                  <a:pt x="33" y="152"/>
                                </a:lnTo>
                                <a:lnTo>
                                  <a:pt x="33" y="119"/>
                                </a:lnTo>
                                <a:lnTo>
                                  <a:pt x="688" y="119"/>
                                </a:lnTo>
                                <a:lnTo>
                                  <a:pt x="688" y="152"/>
                                </a:lnTo>
                                <a:close/>
                                <a:moveTo>
                                  <a:pt x="496" y="4"/>
                                </a:moveTo>
                                <a:lnTo>
                                  <a:pt x="721" y="135"/>
                                </a:lnTo>
                                <a:lnTo>
                                  <a:pt x="496" y="267"/>
                                </a:lnTo>
                                <a:cubicBezTo>
                                  <a:pt x="488" y="271"/>
                                  <a:pt x="478" y="268"/>
                                  <a:pt x="473" y="261"/>
                                </a:cubicBezTo>
                                <a:cubicBezTo>
                                  <a:pt x="469" y="253"/>
                                  <a:pt x="471" y="242"/>
                                  <a:pt x="479" y="238"/>
                                </a:cubicBezTo>
                                <a:lnTo>
                                  <a:pt x="679" y="121"/>
                                </a:lnTo>
                                <a:lnTo>
                                  <a:pt x="679" y="150"/>
                                </a:lnTo>
                                <a:lnTo>
                                  <a:pt x="479" y="33"/>
                                </a:lnTo>
                                <a:cubicBezTo>
                                  <a:pt x="471" y="29"/>
                                  <a:pt x="469" y="18"/>
                                  <a:pt x="473" y="10"/>
                                </a:cubicBezTo>
                                <a:cubicBezTo>
                                  <a:pt x="478" y="2"/>
                                  <a:pt x="488" y="0"/>
                                  <a:pt x="496"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3" name="Freeform 227"/>
                        <wps:cNvSpPr>
                          <a:spLocks noEditPoints="1"/>
                        </wps:cNvSpPr>
                        <wps:spPr bwMode="auto">
                          <a:xfrm>
                            <a:off x="338455" y="1180465"/>
                            <a:ext cx="956310" cy="53975"/>
                          </a:xfrm>
                          <a:custGeom>
                            <a:avLst/>
                            <a:gdLst>
                              <a:gd name="T0" fmla="*/ 1435 w 1506"/>
                              <a:gd name="T1" fmla="*/ 50 h 85"/>
                              <a:gd name="T2" fmla="*/ 0 w 1506"/>
                              <a:gd name="T3" fmla="*/ 50 h 85"/>
                              <a:gd name="T4" fmla="*/ 0 w 1506"/>
                              <a:gd name="T5" fmla="*/ 35 h 85"/>
                              <a:gd name="T6" fmla="*/ 1435 w 1506"/>
                              <a:gd name="T7" fmla="*/ 35 h 85"/>
                              <a:gd name="T8" fmla="*/ 1435 w 1506"/>
                              <a:gd name="T9" fmla="*/ 50 h 85"/>
                              <a:gd name="T10" fmla="*/ 1421 w 1506"/>
                              <a:gd name="T11" fmla="*/ 0 h 85"/>
                              <a:gd name="T12" fmla="*/ 1506 w 1506"/>
                              <a:gd name="T13" fmla="*/ 42 h 85"/>
                              <a:gd name="T14" fmla="*/ 1421 w 1506"/>
                              <a:gd name="T15" fmla="*/ 85 h 85"/>
                              <a:gd name="T16" fmla="*/ 1421 w 1506"/>
                              <a:gd name="T17" fmla="*/ 0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506" h="85">
                                <a:moveTo>
                                  <a:pt x="1435" y="50"/>
                                </a:moveTo>
                                <a:lnTo>
                                  <a:pt x="0" y="50"/>
                                </a:lnTo>
                                <a:lnTo>
                                  <a:pt x="0" y="35"/>
                                </a:lnTo>
                                <a:lnTo>
                                  <a:pt x="1435" y="35"/>
                                </a:lnTo>
                                <a:lnTo>
                                  <a:pt x="1435" y="50"/>
                                </a:lnTo>
                                <a:close/>
                                <a:moveTo>
                                  <a:pt x="1421" y="0"/>
                                </a:moveTo>
                                <a:lnTo>
                                  <a:pt x="1506" y="42"/>
                                </a:lnTo>
                                <a:lnTo>
                                  <a:pt x="1421" y="85"/>
                                </a:lnTo>
                                <a:lnTo>
                                  <a:pt x="1421"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4" name="Freeform 228"/>
                        <wps:cNvSpPr>
                          <a:spLocks noEditPoints="1"/>
                        </wps:cNvSpPr>
                        <wps:spPr bwMode="auto">
                          <a:xfrm>
                            <a:off x="1644332" y="750253"/>
                            <a:ext cx="777875" cy="53975"/>
                          </a:xfrm>
                          <a:custGeom>
                            <a:avLst/>
                            <a:gdLst>
                              <a:gd name="T0" fmla="*/ 1225 w 1225"/>
                              <a:gd name="T1" fmla="*/ 50 h 85"/>
                              <a:gd name="T2" fmla="*/ 71 w 1225"/>
                              <a:gd name="T3" fmla="*/ 50 h 85"/>
                              <a:gd name="T4" fmla="*/ 71 w 1225"/>
                              <a:gd name="T5" fmla="*/ 36 h 85"/>
                              <a:gd name="T6" fmla="*/ 1225 w 1225"/>
                              <a:gd name="T7" fmla="*/ 36 h 85"/>
                              <a:gd name="T8" fmla="*/ 1225 w 1225"/>
                              <a:gd name="T9" fmla="*/ 50 h 85"/>
                              <a:gd name="T10" fmla="*/ 86 w 1225"/>
                              <a:gd name="T11" fmla="*/ 85 h 85"/>
                              <a:gd name="T12" fmla="*/ 0 w 1225"/>
                              <a:gd name="T13" fmla="*/ 43 h 85"/>
                              <a:gd name="T14" fmla="*/ 86 w 1225"/>
                              <a:gd name="T15" fmla="*/ 0 h 85"/>
                              <a:gd name="T16" fmla="*/ 86 w 1225"/>
                              <a:gd name="T17" fmla="*/ 85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5" h="85">
                                <a:moveTo>
                                  <a:pt x="1225" y="50"/>
                                </a:moveTo>
                                <a:lnTo>
                                  <a:pt x="71" y="50"/>
                                </a:lnTo>
                                <a:lnTo>
                                  <a:pt x="71" y="36"/>
                                </a:lnTo>
                                <a:lnTo>
                                  <a:pt x="1225" y="36"/>
                                </a:lnTo>
                                <a:lnTo>
                                  <a:pt x="1225" y="50"/>
                                </a:lnTo>
                                <a:close/>
                                <a:moveTo>
                                  <a:pt x="86" y="85"/>
                                </a:moveTo>
                                <a:lnTo>
                                  <a:pt x="0" y="43"/>
                                </a:lnTo>
                                <a:lnTo>
                                  <a:pt x="86" y="0"/>
                                </a:lnTo>
                                <a:lnTo>
                                  <a:pt x="86" y="8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5" name="Freeform 229"/>
                        <wps:cNvSpPr>
                          <a:spLocks noEditPoints="1"/>
                        </wps:cNvSpPr>
                        <wps:spPr bwMode="auto">
                          <a:xfrm>
                            <a:off x="3702050" y="770890"/>
                            <a:ext cx="755650" cy="54610"/>
                          </a:xfrm>
                          <a:custGeom>
                            <a:avLst/>
                            <a:gdLst>
                              <a:gd name="T0" fmla="*/ 1119 w 1190"/>
                              <a:gd name="T1" fmla="*/ 50 h 86"/>
                              <a:gd name="T2" fmla="*/ 0 w 1190"/>
                              <a:gd name="T3" fmla="*/ 50 h 86"/>
                              <a:gd name="T4" fmla="*/ 0 w 1190"/>
                              <a:gd name="T5" fmla="*/ 36 h 86"/>
                              <a:gd name="T6" fmla="*/ 1119 w 1190"/>
                              <a:gd name="T7" fmla="*/ 36 h 86"/>
                              <a:gd name="T8" fmla="*/ 1119 w 1190"/>
                              <a:gd name="T9" fmla="*/ 50 h 86"/>
                              <a:gd name="T10" fmla="*/ 1105 w 1190"/>
                              <a:gd name="T11" fmla="*/ 0 h 86"/>
                              <a:gd name="T12" fmla="*/ 1190 w 1190"/>
                              <a:gd name="T13" fmla="*/ 43 h 86"/>
                              <a:gd name="T14" fmla="*/ 1105 w 1190"/>
                              <a:gd name="T15" fmla="*/ 86 h 86"/>
                              <a:gd name="T16" fmla="*/ 1105 w 1190"/>
                              <a:gd name="T17" fmla="*/ 0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90" h="86">
                                <a:moveTo>
                                  <a:pt x="1119" y="50"/>
                                </a:moveTo>
                                <a:lnTo>
                                  <a:pt x="0" y="50"/>
                                </a:lnTo>
                                <a:lnTo>
                                  <a:pt x="0" y="36"/>
                                </a:lnTo>
                                <a:lnTo>
                                  <a:pt x="1119" y="36"/>
                                </a:lnTo>
                                <a:lnTo>
                                  <a:pt x="1119" y="50"/>
                                </a:lnTo>
                                <a:close/>
                                <a:moveTo>
                                  <a:pt x="1105" y="0"/>
                                </a:moveTo>
                                <a:lnTo>
                                  <a:pt x="1190" y="43"/>
                                </a:lnTo>
                                <a:lnTo>
                                  <a:pt x="1105" y="86"/>
                                </a:lnTo>
                                <a:lnTo>
                                  <a:pt x="1105"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16" name="Straight Connector 116"/>
                        <wps:cNvCnPr/>
                        <wps:spPr>
                          <a:xfrm>
                            <a:off x="1407795" y="352425"/>
                            <a:ext cx="6350" cy="125349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17" name="Rectangle 117"/>
                        <wps:cNvSpPr>
                          <a:spLocks noChangeArrowheads="1"/>
                        </wps:cNvSpPr>
                        <wps:spPr bwMode="auto">
                          <a:xfrm>
                            <a:off x="1657985" y="1480185"/>
                            <a:ext cx="1714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D1C57C" w14:textId="77777777" w:rsidR="00C46008" w:rsidRDefault="00C46008" w:rsidP="00C46008">
                              <w:pPr>
                                <w:rPr>
                                  <w:sz w:val="24"/>
                                  <w:szCs w:val="24"/>
                                </w:rPr>
                              </w:pPr>
                              <w:r>
                                <w:rPr>
                                  <w:rFonts w:ascii="Arial" w:hAnsi="Arial" w:cs="Arial"/>
                                  <w:b/>
                                  <w:bCs/>
                                  <w:color w:val="000000"/>
                                  <w:sz w:val="12"/>
                                  <w:szCs w:val="12"/>
                                </w:rPr>
                                <w:t>10µs</w:t>
                              </w:r>
                            </w:p>
                          </w:txbxContent>
                        </wps:txbx>
                        <wps:bodyPr rot="0" vert="horz" wrap="none" lIns="0" tIns="0" rIns="0" bIns="0" anchor="t" anchorCtr="0">
                          <a:spAutoFit/>
                        </wps:bodyPr>
                      </wps:wsp>
                      <wps:wsp>
                        <wps:cNvPr id="118" name="Freeform 226"/>
                        <wps:cNvSpPr>
                          <a:spLocks noEditPoints="1"/>
                        </wps:cNvSpPr>
                        <wps:spPr bwMode="auto">
                          <a:xfrm>
                            <a:off x="1425576" y="1490345"/>
                            <a:ext cx="195580" cy="73660"/>
                          </a:xfrm>
                          <a:custGeom>
                            <a:avLst/>
                            <a:gdLst>
                              <a:gd name="T0" fmla="*/ 688 w 721"/>
                              <a:gd name="T1" fmla="*/ 152 h 271"/>
                              <a:gd name="T2" fmla="*/ 33 w 721"/>
                              <a:gd name="T3" fmla="*/ 152 h 271"/>
                              <a:gd name="T4" fmla="*/ 33 w 721"/>
                              <a:gd name="T5" fmla="*/ 119 h 271"/>
                              <a:gd name="T6" fmla="*/ 688 w 721"/>
                              <a:gd name="T7" fmla="*/ 119 h 271"/>
                              <a:gd name="T8" fmla="*/ 688 w 721"/>
                              <a:gd name="T9" fmla="*/ 152 h 271"/>
                              <a:gd name="T10" fmla="*/ 496 w 721"/>
                              <a:gd name="T11" fmla="*/ 4 h 271"/>
                              <a:gd name="T12" fmla="*/ 721 w 721"/>
                              <a:gd name="T13" fmla="*/ 135 h 271"/>
                              <a:gd name="T14" fmla="*/ 496 w 721"/>
                              <a:gd name="T15" fmla="*/ 267 h 271"/>
                              <a:gd name="T16" fmla="*/ 473 w 721"/>
                              <a:gd name="T17" fmla="*/ 261 h 271"/>
                              <a:gd name="T18" fmla="*/ 479 w 721"/>
                              <a:gd name="T19" fmla="*/ 238 h 271"/>
                              <a:gd name="T20" fmla="*/ 679 w 721"/>
                              <a:gd name="T21" fmla="*/ 121 h 271"/>
                              <a:gd name="T22" fmla="*/ 679 w 721"/>
                              <a:gd name="T23" fmla="*/ 150 h 271"/>
                              <a:gd name="T24" fmla="*/ 479 w 721"/>
                              <a:gd name="T25" fmla="*/ 33 h 271"/>
                              <a:gd name="T26" fmla="*/ 473 w 721"/>
                              <a:gd name="T27" fmla="*/ 10 h 271"/>
                              <a:gd name="T28" fmla="*/ 496 w 721"/>
                              <a:gd name="T29" fmla="*/ 4 h 271"/>
                              <a:gd name="T30" fmla="*/ 225 w 721"/>
                              <a:gd name="T31" fmla="*/ 267 h 271"/>
                              <a:gd name="T32" fmla="*/ 0 w 721"/>
                              <a:gd name="T33" fmla="*/ 135 h 271"/>
                              <a:gd name="T34" fmla="*/ 225 w 721"/>
                              <a:gd name="T35" fmla="*/ 4 h 271"/>
                              <a:gd name="T36" fmla="*/ 248 w 721"/>
                              <a:gd name="T37" fmla="*/ 10 h 271"/>
                              <a:gd name="T38" fmla="*/ 242 w 721"/>
                              <a:gd name="T39" fmla="*/ 33 h 271"/>
                              <a:gd name="T40" fmla="*/ 42 w 721"/>
                              <a:gd name="T41" fmla="*/ 150 h 271"/>
                              <a:gd name="T42" fmla="*/ 42 w 721"/>
                              <a:gd name="T43" fmla="*/ 121 h 271"/>
                              <a:gd name="T44" fmla="*/ 242 w 721"/>
                              <a:gd name="T45" fmla="*/ 238 h 271"/>
                              <a:gd name="T46" fmla="*/ 248 w 721"/>
                              <a:gd name="T47" fmla="*/ 261 h 271"/>
                              <a:gd name="T48" fmla="*/ 225 w 721"/>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1" h="271">
                                <a:moveTo>
                                  <a:pt x="688" y="152"/>
                                </a:moveTo>
                                <a:lnTo>
                                  <a:pt x="33" y="152"/>
                                </a:lnTo>
                                <a:lnTo>
                                  <a:pt x="33" y="119"/>
                                </a:lnTo>
                                <a:lnTo>
                                  <a:pt x="688" y="119"/>
                                </a:lnTo>
                                <a:lnTo>
                                  <a:pt x="688" y="152"/>
                                </a:lnTo>
                                <a:close/>
                                <a:moveTo>
                                  <a:pt x="496" y="4"/>
                                </a:moveTo>
                                <a:lnTo>
                                  <a:pt x="721" y="135"/>
                                </a:lnTo>
                                <a:lnTo>
                                  <a:pt x="496" y="267"/>
                                </a:lnTo>
                                <a:cubicBezTo>
                                  <a:pt x="488" y="271"/>
                                  <a:pt x="478" y="268"/>
                                  <a:pt x="473" y="261"/>
                                </a:cubicBezTo>
                                <a:cubicBezTo>
                                  <a:pt x="469" y="253"/>
                                  <a:pt x="471" y="242"/>
                                  <a:pt x="479" y="238"/>
                                </a:cubicBezTo>
                                <a:lnTo>
                                  <a:pt x="679" y="121"/>
                                </a:lnTo>
                                <a:lnTo>
                                  <a:pt x="679" y="150"/>
                                </a:lnTo>
                                <a:lnTo>
                                  <a:pt x="479" y="33"/>
                                </a:lnTo>
                                <a:cubicBezTo>
                                  <a:pt x="471" y="29"/>
                                  <a:pt x="469" y="18"/>
                                  <a:pt x="473" y="10"/>
                                </a:cubicBezTo>
                                <a:cubicBezTo>
                                  <a:pt x="478" y="2"/>
                                  <a:pt x="488" y="0"/>
                                  <a:pt x="496"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123" name="Straight Connector 123"/>
                        <wps:cNvCnPr/>
                        <wps:spPr>
                          <a:xfrm>
                            <a:off x="1700213" y="121444"/>
                            <a:ext cx="0" cy="20955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14:sizeRelH relativeFrom="page">
                  <wp14:pctWidth>0</wp14:pctWidth>
                </wp14:sizeRelH>
                <wp14:sizeRelV relativeFrom="page">
                  <wp14:pctHeight>0</wp14:pctHeight>
                </wp14:sizeRelV>
              </wp:anchor>
            </w:drawing>
          </mc:Choice>
          <mc:Fallback>
            <w:pict>
              <v:group w14:anchorId="6D204E57" id="Canvas 119" o:spid="_x0000_s1027" editas="canvas" style="position:absolute;margin-left:3.9pt;margin-top:34.6pt;width:481.5pt;height:143.25pt;z-index:251659264" coordsize="61150,18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1150;height:18192;visibility:visible;mso-wrap-style:square">
                  <v:fill o:detectmouseclick="t"/>
                  <v:path o:connecttype="none"/>
                </v:shape>
                <v:rect id="Rectangle 183" o:spid="_x0000_s1029" style="position:absolute;left:14166;top:1174;width:14135;height:2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" fillcolor="#396" stroked="f"/>
                <v:rect id="Rectangle 184" o:spid="_x0000_s1030" style="position:absolute;left:33000;top:1174;width:11780;height:2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" fillcolor="#396" stroked="f"/>
                <v:rect id="Rectangle 185" o:spid="_x0000_s1031" style="position:absolute;left:2794;top:9944;width:7658;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" filled="f" stroked="f">
                  <v:textbox style="mso-fit-shape-to-text:t" inset="0,0,0,0">
                    <w:txbxContent>
                      <w:p w14:paraId="6E9911B2" w14:textId="77777777" w:rsidR="00C46008" w:rsidRDefault="00C46008" w:rsidP="00C46008">
                        <w:r>
                          <w:rPr>
                            <w:rFonts w:ascii="Arial" w:hAnsi="Arial" w:cs="Arial"/>
                            <w:b/>
                            <w:bCs/>
                            <w:color w:val="000000"/>
                            <w:sz w:val="14"/>
                            <w:szCs w:val="14"/>
                          </w:rPr>
                          <w:t xml:space="preserve">End of OFF power </w:t>
                        </w:r>
                      </w:p>
                    </w:txbxContent>
                  </v:textbox>
                </v:rect>
                <v:rect id="Rectangle 186" o:spid="_x0000_s1032" style="position:absolute;left:13150;top:7642;width:1289;height:15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" filled="f" stroked="f">
                  <v:textbox inset="0,0,0,0">
                    <w:txbxContent>
                      <w:p w14:paraId="5E012343" w14:textId="77777777" w:rsidR="00C46008" w:rsidRDefault="00C46008" w:rsidP="00C46008">
                        <w:r>
                          <w:rPr>
                            <w:rFonts w:ascii="Arial" w:hAnsi="Arial" w:cs="Arial"/>
                            <w:b/>
                            <w:bCs/>
                            <w:color w:val="000000"/>
                            <w:sz w:val="12"/>
                            <w:szCs w:val="12"/>
                          </w:rPr>
                          <w:t>5µs</w:t>
                        </w:r>
                      </w:p>
                    </w:txbxContent>
                  </v:textbox>
                </v:rect>
                <v:rect id="Rectangle 187" o:spid="_x0000_s1033" style="position:absolute;left:47339;top:14865;width:171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" filled="f" stroked="f">
                  <v:textbox style="mso-fit-shape-to-text:t" inset="0,0,0,0">
                    <w:txbxContent>
                      <w:p w14:paraId="1E480AB3" w14:textId="77777777" w:rsidR="00C46008" w:rsidRDefault="00C46008" w:rsidP="00C46008">
                        <w:r>
                          <w:rPr>
                            <w:rFonts w:ascii="Arial" w:hAnsi="Arial" w:cs="Arial"/>
                            <w:b/>
                            <w:bCs/>
                            <w:color w:val="000000"/>
                            <w:sz w:val="12"/>
                            <w:szCs w:val="12"/>
                          </w:rPr>
                          <w:t>10µs</w:t>
                        </w:r>
                      </w:p>
                    </w:txbxContent>
                  </v:textbox>
                </v:rect>
                <v:rect id="Rectangle 188" o:spid="_x0000_s1034" style="position:absolute;left:12192;top:16027;width:6965;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" filled="f" stroked="f">
                  <v:textbox style="mso-fit-shape-to-text:t" inset="0,0,0,0">
                    <w:txbxContent>
                      <w:p w14:paraId="42DBA854" w14:textId="77777777" w:rsidR="00C46008" w:rsidRDefault="00C46008" w:rsidP="00C46008">
                        <w:r>
                          <w:rPr>
                            <w:rFonts w:ascii="Arial" w:hAnsi="Arial" w:cs="Arial"/>
                            <w:b/>
                            <w:bCs/>
                            <w:color w:val="000000"/>
                            <w:sz w:val="14"/>
                            <w:szCs w:val="14"/>
                          </w:rPr>
                          <w:t>Transient period</w:t>
                        </w:r>
                      </w:p>
                    </w:txbxContent>
                  </v:textbox>
                </v:rect>
                <v:rect id="Rectangle 189" o:spid="_x0000_s1035" style="position:absolute;left:42589;top:15919;width:6966;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" filled="f" stroked="f">
                  <v:textbox style="mso-fit-shape-to-text:t" inset="0,0,0,0">
                    <w:txbxContent>
                      <w:p w14:paraId="3A7FD7DA" w14:textId="77777777" w:rsidR="00C46008" w:rsidRDefault="00C46008" w:rsidP="00C46008">
                        <w:r>
                          <w:rPr>
                            <w:rFonts w:ascii="Arial" w:hAnsi="Arial" w:cs="Arial"/>
                            <w:b/>
                            <w:bCs/>
                            <w:color w:val="000000"/>
                            <w:sz w:val="14"/>
                            <w:szCs w:val="14"/>
                          </w:rPr>
                          <w:t>Transient period</w:t>
                        </w:r>
                      </w:p>
                    </w:txbxContent>
                  </v:textbox>
                </v:rect>
                <v:rect id="Rectangle 190" o:spid="_x0000_s1036" style="position:absolute;left:48717;top:10261;width:8007;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" filled="f" stroked="f">
                  <v:textbox style="mso-fit-shape-to-text:t" inset="0,0,0,0">
                    <w:txbxContent>
                      <w:p w14:paraId="76BDBBF0" w14:textId="77777777" w:rsidR="00C46008" w:rsidRDefault="00C46008" w:rsidP="00C46008">
                        <w:r>
                          <w:rPr>
                            <w:rFonts w:ascii="Arial" w:hAnsi="Arial" w:cs="Arial"/>
                            <w:b/>
                            <w:bCs/>
                            <w:color w:val="000000"/>
                            <w:sz w:val="14"/>
                            <w:szCs w:val="14"/>
                          </w:rPr>
                          <w:t xml:space="preserve">Start of OFF power </w:t>
                        </w:r>
                      </w:p>
                    </w:txbxContent>
                  </v:textbox>
                </v:rect>
                <v:rect id="Rectangle 191" o:spid="_x0000_s1037" style="position:absolute;left:17316;top:6435;width:7563;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iH2wwAAAN0AAAAPAAAAZHJzL2Rvd25yZXYueG1sRI/dagIx&#10;FITvC75DOIJ3NesqVla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2YYh9sMAAADdAAAADwAA&#10;AAAAAAAAAAAAAAAHAgAAZHJzL2Rvd25yZXYueG1sUEsFBgAAAAADAAMAtwAAAPcCAAAAAA==&#10;" filled="f" stroked="f">
                  <v:textbox style="mso-fit-shape-to-text:t" inset="0,0,0,0">
                    <w:txbxContent>
                      <w:p w14:paraId="10DEBB60" w14:textId="77777777" w:rsidR="00C46008" w:rsidRDefault="00C46008" w:rsidP="00C46008">
                        <w:r>
                          <w:rPr>
                            <w:rFonts w:ascii="Arial" w:hAnsi="Arial" w:cs="Arial"/>
                            <w:b/>
                            <w:bCs/>
                            <w:color w:val="000000"/>
                            <w:sz w:val="14"/>
                            <w:szCs w:val="14"/>
                          </w:rPr>
                          <w:t xml:space="preserve">Start of ON power </w:t>
                        </w:r>
                      </w:p>
                    </w:txbxContent>
                  </v:textbox>
                </v:rect>
                <v:rect id="Rectangle 192" o:spid="_x0000_s1038" style="position:absolute;left:4546;top:10864;width:5144;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oRtwwAAAN0AAAAPAAAAZHJzL2Rvd25yZXYueG1sRI/dagIx&#10;FITvC75DOIJ3NeuKVla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tsqEbcMAAADdAAAADwAA&#10;AAAAAAAAAAAAAAAHAgAAZHJzL2Rvd25yZXYueG1sUEsFBgAAAAADAAMAtwAAAPcCAAAAAA==&#10;" filled="f" stroked="f">
                  <v:textbox style="mso-fit-shape-to-text:t" inset="0,0,0,0">
                    <w:txbxContent>
                      <w:p w14:paraId="2E197460" w14:textId="77777777" w:rsidR="00C46008" w:rsidRDefault="00C46008" w:rsidP="00C46008">
                        <w:r>
                          <w:rPr>
                            <w:rFonts w:ascii="Arial" w:hAnsi="Arial" w:cs="Arial"/>
                            <w:b/>
                            <w:bCs/>
                            <w:color w:val="000000"/>
                            <w:sz w:val="14"/>
                            <w:szCs w:val="14"/>
                          </w:rPr>
                          <w:t>requirement</w:t>
                        </w:r>
                      </w:p>
                    </w:txbxContent>
                  </v:textbox>
                </v:rect>
                <v:rect id="Rectangle 193" o:spid="_x0000_s1039" style="position:absolute;left:18245;top:1858;width:8896;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" filled="f" stroked="f">
                  <v:textbox style="mso-fit-shape-to-text:t" inset="0,0,0,0">
                    <w:txbxContent>
                      <w:p w14:paraId="06C34799" w14:textId="77777777" w:rsidR="00C46008" w:rsidRDefault="00C46008" w:rsidP="00C46008">
                        <w:r>
                          <w:rPr>
                            <w:rFonts w:ascii="Arial" w:hAnsi="Arial" w:cs="Arial"/>
                            <w:b/>
                            <w:bCs/>
                            <w:color w:val="FFFFFF"/>
                            <w:sz w:val="14"/>
                            <w:szCs w:val="14"/>
                          </w:rPr>
                          <w:t>Start of transmission</w:t>
                        </w:r>
                      </w:p>
                    </w:txbxContent>
                  </v:textbox>
                </v:rect>
                <v:rect id="Rectangle 194" o:spid="_x0000_s1040" style="position:absolute;left:34683;top:1765;width:8547;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" filled="f" stroked="f">
                  <v:textbox style="mso-fit-shape-to-text:t" inset="0,0,0,0">
                    <w:txbxContent>
                      <w:p w14:paraId="33AA3860" w14:textId="77777777" w:rsidR="00C46008" w:rsidRDefault="00C46008" w:rsidP="00C46008">
                        <w:r>
                          <w:rPr>
                            <w:rFonts w:ascii="Arial" w:hAnsi="Arial" w:cs="Arial"/>
                            <w:b/>
                            <w:bCs/>
                            <w:color w:val="FFFFFF"/>
                            <w:sz w:val="14"/>
                            <w:szCs w:val="14"/>
                          </w:rPr>
                          <w:t>End of transmission</w:t>
                        </w:r>
                      </w:p>
                    </w:txbxContent>
                  </v:textbox>
                </v:rect>
                <v:rect id="Rectangle 195" o:spid="_x0000_s1041" style="position:absolute;left:36309;top:6864;width:7213;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" filled="f" stroked="f">
                  <v:textbox style="mso-fit-shape-to-text:t" inset="0,0,0,0">
                    <w:txbxContent>
                      <w:p w14:paraId="7F1ECE40" w14:textId="77777777" w:rsidR="00C46008" w:rsidRDefault="00C46008" w:rsidP="00C46008">
                        <w:r>
                          <w:rPr>
                            <w:rFonts w:ascii="Arial" w:hAnsi="Arial" w:cs="Arial"/>
                            <w:b/>
                            <w:bCs/>
                            <w:color w:val="000000"/>
                            <w:sz w:val="14"/>
                            <w:szCs w:val="14"/>
                          </w:rPr>
                          <w:t xml:space="preserve">End of ON power </w:t>
                        </w:r>
                      </w:p>
                    </w:txbxContent>
                  </v:textbox>
                </v:rect>
                <v:rect id="Rectangle 196" o:spid="_x0000_s1042" style="position:absolute;left:49129;top:11391;width:5144;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" filled="f" stroked="f">
                  <v:textbox style="mso-fit-shape-to-text:t" inset="0,0,0,0">
                    <w:txbxContent>
                      <w:p w14:paraId="09D24609" w14:textId="77777777" w:rsidR="00C46008" w:rsidRDefault="00C46008" w:rsidP="00C46008">
                        <w:r>
                          <w:rPr>
                            <w:rFonts w:ascii="Arial" w:hAnsi="Arial" w:cs="Arial"/>
                            <w:b/>
                            <w:bCs/>
                            <w:color w:val="000000"/>
                            <w:sz w:val="14"/>
                            <w:szCs w:val="14"/>
                          </w:rPr>
                          <w:t>requirement</w:t>
                        </w:r>
                      </w:p>
                    </w:txbxContent>
                  </v:textbox>
                </v:rect>
                <v:rect id="Rectangle 197" o:spid="_x0000_s1043" style="position:absolute;left:33172;top:10261;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" filled="f" stroked="f">
                  <v:textbox style="mso-fit-shape-to-text:t" inset="0,0,0,0">
                    <w:txbxContent>
                      <w:p w14:paraId="3273E754" w14:textId="77777777" w:rsidR="00C46008" w:rsidRDefault="00C46008" w:rsidP="00C46008"/>
                    </w:txbxContent>
                  </v:textbox>
                </v:rect>
                <v:rect id="Rectangle 198" o:spid="_x0000_s1044" style="position:absolute;left:21977;top:12522;width:16897;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" filled="f" stroked="f">
                  <v:textbox style="mso-fit-shape-to-text:t" inset="0,0,0,0">
                    <w:txbxContent>
                      <w:p w14:paraId="3ED482A4" w14:textId="77777777" w:rsidR="00C46008" w:rsidRDefault="00C46008" w:rsidP="00C46008">
                        <w:r>
                          <w:rPr>
                            <w:rFonts w:ascii="Arial" w:hAnsi="Arial" w:cs="Arial"/>
                            <w:b/>
                            <w:bCs/>
                            <w:color w:val="000000"/>
                            <w:sz w:val="14"/>
                            <w:szCs w:val="14"/>
                          </w:rPr>
                          <w:t xml:space="preserve">* The OFF power requirements does not </w:t>
                        </w:r>
                      </w:p>
                    </w:txbxContent>
                  </v:textbox>
                </v:rect>
                <v:rect id="Rectangle 199" o:spid="_x0000_s1045" style="position:absolute;left:22593;top:13652;width:15957;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" filled="f" stroked="f">
                  <v:textbox style="mso-fit-shape-to-text:t" inset="0,0,0,0">
                    <w:txbxContent>
                      <w:p w14:paraId="3AC63BEB" w14:textId="77777777" w:rsidR="00C46008" w:rsidRDefault="00C46008" w:rsidP="00C46008">
                        <w:r>
                          <w:rPr>
                            <w:rFonts w:ascii="Arial" w:hAnsi="Arial" w:cs="Arial"/>
                            <w:b/>
                            <w:bCs/>
                            <w:color w:val="000000"/>
                            <w:sz w:val="14"/>
                            <w:szCs w:val="14"/>
                          </w:rPr>
                          <w:t>apply for DTX and measurement gaps</w:t>
                        </w:r>
                      </w:p>
                    </w:txbxContent>
                  </v:textbox>
                </v:rect>
                <v:rect id="Rectangle 200" o:spid="_x0000_s1046" style="position:absolute;left:14255;top:1085;width:14123;height: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" fillcolor="black" stroked="f"/>
                <v:rect id="Rectangle 201" o:spid="_x0000_s1047" style="position:absolute;left:14255;top:3352;width:14123;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" fillcolor="black" stroked="f"/>
                <v:line id="Line 202" o:spid="_x0000_s1048" style="position:absolute;visibility:visible;mso-wrap-style:square" from="0,0" to="0,18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" strokeweight="0"/>
                <v:rect id="Rectangle 203" o:spid="_x0000_s1049" style="position:absolute;width:88;height:181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" fillcolor="black" stroked="f"/>
                <v:line id="Line 204" o:spid="_x0000_s1050" style="position:absolute;visibility:visible;mso-wrap-style:square" from="61061,88" to="61061,181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" strokeweight="0"/>
                <v:rect id="Rectangle 205" o:spid="_x0000_s1051" style="position:absolute;left:61061;top:88;width:89;height:18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" fillcolor="black" stroked="f"/>
                <v:rect id="Rectangle 206" o:spid="_x0000_s1052" style="position:absolute;left:14077;top:1085;width:178;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" fillcolor="black" stroked="f"/>
                <v:rect id="Rectangle 207" o:spid="_x0000_s1053" style="position:absolute;left:28206;top:1263;width:172;height:22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" fillcolor="black" stroked="f"/>
                <v:rect id="Rectangle 208" o:spid="_x0000_s1054" style="position:absolute;left:32912;top:1085;width:171;height:2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" fillcolor="black" stroked="f"/>
                <v:rect id="Rectangle 209" o:spid="_x0000_s1055" style="position:absolute;left:44684;top:1263;width:172;height:22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" fillcolor="black" stroked="f"/>
                <v:line id="Line 210" o:spid="_x0000_s1056" style="position:absolute;visibility:visible;mso-wrap-style:square" from="88,0" to="611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" strokeweight="0"/>
                <v:rect id="Rectangle 211" o:spid="_x0000_s1057" style="position:absolute;left:88;width:61062;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" fillcolor="black" stroked="f"/>
                <v:rect id="Rectangle 212" o:spid="_x0000_s1058" style="position:absolute;left:33083;top:1085;width:11773;height:1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" fillcolor="black" stroked="f"/>
                <v:rect id="Rectangle 213" o:spid="_x0000_s1059" style="position:absolute;left:33083;top:3352;width:11773;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" fillcolor="black" stroked="f"/>
                <v:line id="Line 214" o:spid="_x0000_s1060" style="position:absolute;visibility:visible;mso-wrap-style:square" from="88,18103" to="61150,18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" strokeweight="0"/>
                <v:rect id="Rectangle 215" o:spid="_x0000_s1061" style="position:absolute;left:88;top:18103;width:6106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" fillcolor="black" stroked="f"/>
                <v:shape id="Freeform 216" o:spid="_x0000_s1062" style="position:absolute;left:7886;top:4654;width:21762;height:8782;visibility:visible;mso-wrap-style:square;v-text-anchor:top" coordsize="3427,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" path="m,1361v67,6,134,12,179,10c224,1369,233,1363,269,1350v37,-12,87,-51,126,-60c434,1281,470,1285,500,1298v30,13,52,61,78,73c604,1383,631,1374,658,1371v26,-3,57,-17,79,-21c761,1347,767,1348,797,1350v30,3,88,11,119,11c948,1361,967,1363,986,1350v20,-12,33,-38,50,-71c1053,1247,1074,1206,1086,1158v11,-49,7,-108,20,-172c1119,922,1153,831,1165,773v12,-57,6,-78,11,-130c1180,591,1186,508,1192,459v5,-49,8,-67,14,-111c1211,305,1213,250,1225,196v12,-54,30,-149,51,-172c1295,,1300,39,1345,54v44,15,149,54,199,61c1594,122,1570,95,1643,95v73,,227,20,339,18c2095,111,2234,85,2317,84v83,,101,20,161,23c2538,110,2620,98,2677,99v57,1,95,15,145,17c2873,118,2908,111,2980,107v72,-4,202,-14,277,-14c3330,93,3392,104,3427,107e" filled="f" strokeweight="1.4pt">
                  <v:path arrowok="t" o:connecttype="custom" o:connectlocs="0,864235;113665,870585;170815,857250;250825,819150;317500,824230;367030,870585;417830,870585;467995,857250;506095,857250;581660,864235;626110,857250;657860,812165;689610,735330;702310,626110;739775,490855;746760,408305;756920,291465;765810,220980;777875,124460;810260,15240;854075,34290;980440,73025;1043305,60325;1258570,71755;1471295,53340;1573530,67945;1699895,62865;1791970,73660;1892300,67945;2068195,59055;2176145,67945" o:connectangles="0,0,0,0,0,0,0,0,0,0,0,0,0,0,0,0,0,0,0,0,0,0,0,0,0,0,0,0,0,0,0"/>
                </v:shape>
                <v:shape id="Freeform 217" o:spid="_x0000_s1063" style="position:absolute;left:11550;top:5607;width:17444;height:88;visibility:visible;mso-wrap-style:square;v-text-anchor:top" coordsize="2747,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" path="m,l57,r,14l,14,,xm99,r57,l156,14r-57,l99,xm199,r57,l256,14r-57,l199,xm298,r57,l355,14r-57,l298,xm398,r57,l455,14r-57,l398,xm498,r57,l555,14r-57,l498,xm597,r57,l654,14r-57,l597,xm697,r57,l754,14r-57,l697,xm797,r57,l854,14r-57,l797,xm896,r57,l953,14r-57,l896,xm996,r57,l1053,14r-57,l996,xm1096,r57,l1153,14r-57,l1096,xm1195,r57,l1252,14r-57,l1195,xm1295,r57,l1352,14r-57,l1295,xm1395,r57,l1452,14r-57,l1395,xm1494,r57,l1551,14r-57,l1494,xm1594,r57,l1651,14r-57,l1594,xm1694,r57,l1751,14r-57,l1694,xm1793,r57,l1850,14r-57,l1793,xm1893,r57,l1950,14r-57,l1893,xm1993,r57,l2050,14r-57,l1993,xm2092,r57,l2149,14r-57,l2092,xm2192,r57,l2249,14r-57,l2192,xm2292,r56,l2348,14r-56,l2292,xm2391,r57,l2448,14r-57,l2391,xm2491,r57,l2548,14r-57,l2491,xm2591,r56,l2647,14r-56,l2591,xm2690,r57,l2747,14r-57,l2690,xe" fillcolor="black" strokeweight=".1pt">
                  <v:stroke joinstyle="bevel"/>
                  <v:path arrowok="t" o:connecttype="custom" o:connectlocs="36195,8890;62865,0;62865,8890;162560,0;126365,0;225425,8890;252730,0;252730,8890;352425,0;316230,0;415290,8890;442595,0;442595,8890;542290,0;506095,0;605155,8890;632460,0;632460,8890;732155,0;695960,0;795020,8890;822325,0;822325,8890;922020,0;885825,0;984885,8890;1012190,0;1012190,8890;1111885,0;1075690,0;1174750,8890;1202055,0;1202055,8890;1301750,0;1265555,0;1364615,8890;1391920,0;1391920,8890;1490980,0;1455420,0;1554480,8890;1581785,0;1581785,8890;1680845,0;1645285,0;1744345,8890" o:connectangles="0,0,0,0,0,0,0,0,0,0,0,0,0,0,0,0,0,0,0,0,0,0,0,0,0,0,0,0,0,0,0,0,0,0,0,0,0,0,0,0,0,0,0,0,0,0"/>
                  <o:lock v:ext="edit" verticies="t"/>
                </v:shape>
                <v:shape id="Freeform 218" o:spid="_x0000_s1064" style="position:absolute;left:31591;top:4845;width:23825;height:10058;visibility:visible;mso-wrap-style:square;v-text-anchor:top" coordsize="3752,1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" path="m,38v41,5,158,34,241,32c325,68,419,38,505,27,591,17,679,,757,6v78,5,134,48,217,53c1058,65,1172,38,1261,38v88,,157,21,240,21c1585,59,1690,41,1765,38v74,-3,128,2,185,4c2008,44,2075,33,2109,54v36,20,43,76,54,115c2173,206,2170,225,2173,283v4,58,6,164,11,229c2190,577,2197,607,2206,673v9,66,27,168,34,236c2247,976,2220,988,2248,1074v28,87,107,287,160,357c2461,1499,2513,1492,2568,1488v55,-5,107,-84,171,-88c2801,1394,2877,1456,2945,1459v67,3,125,-38,198,-42c3216,1413,3309,1402,3383,1430v75,28,145,152,207,153c3651,1584,3718,1468,3752,1438e" filled="f" strokeweight="1.45pt">
                  <v:path arrowok="t" o:connecttype="custom" o:connectlocs="0,24130;153035,44450;320675,17145;480695,3810;618490,37465;800735,24130;953135,37465;1120775,24130;1238250,26670;1339215,34290;1373505,107315;1379855,179705;1386840,325120;1400810,427355;1422400,577215;1427480,681990;1529080,908685;1630680,944880;1739265,889000;1870075,926465;1995805,899795;2148205,908050;2279650,1005205;2382520,913130" o:connectangles="0,0,0,0,0,0,0,0,0,0,0,0,0,0,0,0,0,0,0,0,0,0,0,0"/>
                </v:shape>
                <v:shape id="Freeform 219" o:spid="_x0000_s1065" style="position:absolute;left:30238;top:5607;width:19126;height:88;visibility:visible;mso-wrap-style:square;v-text-anchor:top" coordsize="301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" path="m,l57,r,14l,14,,xm100,r57,l157,14r-57,l100,xm199,r57,l256,14r-57,l199,xm299,r57,l356,14r-57,l299,xm399,r57,l456,14r-57,l399,xm498,r57,l555,14r-57,l498,xm598,r57,l655,14r-57,l598,xm698,r57,l755,14r-57,l698,xm797,r57,l854,14r-57,l797,xm897,r57,l954,14r-57,l897,xm997,r57,l1054,14r-57,l997,xm1096,r57,l1153,14r-57,l1096,xm1196,r57,l1253,14r-57,l1196,xm1296,r57,l1353,14r-57,l1296,xm1395,r57,l1452,14r-57,l1395,xm1495,r57,l1552,14r-57,l1495,xm1595,r56,l1651,14r-56,l1595,xm1694,r57,l1751,14r-57,l1694,xm1794,r57,l1851,14r-57,l1794,xm1894,r56,l1950,14r-56,l1894,xm1993,r57,l2050,14r-57,l1993,xm2093,r57,l2150,14r-57,l2093,xm2193,r56,l2249,14r-56,l2193,xm2292,r57,l2349,14r-57,l2292,xm2392,r57,l2449,14r-57,l2392,xm2492,r56,l2548,14r-56,l2492,xm2591,r57,l2648,14r-57,l2591,xm2691,r57,l2748,14r-57,l2691,xm2791,r56,l2847,14r-56,l2791,xm2890,r57,l2947,14r-57,l2890,xm2990,r22,l3012,14r-22,l2990,xe" fillcolor="black" strokeweight=".1pt">
                  <v:stroke joinstyle="bevel"/>
                  <v:path arrowok="t" o:connecttype="custom" o:connectlocs="36195,8890;63500,0;63500,8890;162560,0;126365,0;226060,8890;253365,0;253365,8890;352425,0;316230,0;415925,8890;443230,0;443230,8890;542290,0;506095,0;605790,8890;633095,0;633095,8890;732155,0;695960,0;795655,8890;822960,0;822960,8890;922020,0;885825,0;985520,8890;1012825,0;1012825,8890;1111885,0;1075690,0;1175385,8890;1202690,0;1202690,8890;1301750,0;1265555,0;1365250,8890;1392555,0;1392555,8890;1491615,0;1455420,0;1555115,8890;1582420,0;1582420,8890;1681480,0;1645285,0;1744980,8890;1772285,0;1772285,8890;1871345,0;1835150,0;1912620,8890" o:connectangles="0,0,0,0,0,0,0,0,0,0,0,0,0,0,0,0,0,0,0,0,0,0,0,0,0,0,0,0,0,0,0,0,0,0,0,0,0,0,0,0,0,0,0,0,0,0,0,0,0,0,0"/>
                  <o:lock v:ext="edit" verticies="t"/>
                </v:shape>
                <v:shape id="Freeform 220" o:spid="_x0000_s1066" style="position:absolute;left:46932;top:12172;width:9417;height:540;visibility:visible;mso-wrap-style:square;v-text-anchor:top" coordsize="148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" path="m1483,50l71,50r,-14l1483,36r,14xm85,85l,42,85,r,85xe" fillcolor="black" strokeweight=".1pt">
                  <v:stroke joinstyle="bevel"/>
                  <v:path arrowok="t" o:connecttype="custom" o:connectlocs="941705,31750;45085,31750;45085,22860;941705,22860;941705,31750;53975,53975;0,26670;53975,0;53975,53975" o:connectangles="0,0,0,0,0,0,0,0,0"/>
                  <o:lock v:ext="edit" verticies="t"/>
                </v:shape>
                <v:shape id="Freeform 221" o:spid="_x0000_s1067" style="position:absolute;left:12947;top:2374;width:203;height:12237;visibility:visible;mso-wrap-style:square;v-text-anchor:top" coordsize="32,1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" path="m32,r,128l,128,,,32,xm32,225r,128l,353,,225r32,xm32,450r,128l,578,,450r32,xm32,674r,129l,803,,674r32,xm32,899r,129l,1028,,899r32,xm32,1124r,129l,1253,,1124r32,xm32,1349r,129l,1478,,1349r32,xm32,1574r,129l,1703,,1574r32,xm32,1799r,128l,1927,,1799r32,xe" fillcolor="navy" strokecolor="navy" strokeweight=".1pt">
                  <v:stroke joinstyle="bevel"/>
                  <v:path arrowok="t" o:connecttype="custom" o:connectlocs="20320,0;20320,81280;0,81280;0,0;20320,0;20320,142875;20320,224155;0,224155;0,142875;20320,142875;20320,285750;20320,367030;0,367030;0,285750;20320,285750;20320,427990;20320,509905;0,509905;0,427990;20320,427990;20320,570865;20320,652780;0,652780;0,570865;20320,570865;20320,713740;20320,795655;0,795655;0,713740;20320,713740;20320,856615;20320,938530;0,938530;0,856615;20320,856615;20320,999490;20320,1081405;0,1081405;0,999490;20320,999490;20320,1142365;20320,1223645;0,1223645;0,1142365;20320,1142365" o:connectangles="0,0,0,0,0,0,0,0,0,0,0,0,0,0,0,0,0,0,0,0,0,0,0,0,0,0,0,0,0,0,0,0,0,0,0,0,0,0,0,0,0,0,0,0,0"/>
                  <o:lock v:ext="edit" verticies="t"/>
                </v:shape>
                <v:shape id="Freeform 222" o:spid="_x0000_s1068" style="position:absolute;left:44545;top:3390;width:203;height:12237;visibility:visible;mso-wrap-style:square;v-text-anchor:top" coordsize="32,1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" path="m32,r,128l,128,,,32,xm32,225r,128l,353,,225r32,xm32,450r,128l,578,,450r32,xm32,674r,129l,803,,674r32,xm32,899r,129l,1028,,899r32,xm32,1124r,129l,1253,,1124r32,xm32,1349r,129l,1478,,1349r32,xm32,1574r,129l,1703,,1574r32,xm32,1799r,128l,1927,,1799r32,xe" fillcolor="navy" strokecolor="navy" strokeweight=".1pt">
                  <v:stroke joinstyle="bevel"/>
                  <v:path arrowok="t" o:connecttype="custom" o:connectlocs="20320,0;20320,81280;0,81280;0,0;20320,0;20320,142875;20320,224155;0,224155;0,142875;20320,142875;20320,285750;20320,367030;0,367030;0,285750;20320,285750;20320,427990;20320,509905;0,509905;0,427990;20320,427990;20320,570865;20320,652780;0,652780;0,570865;20320,570865;20320,713740;20320,795655;0,795655;0,713740;20320,713740;20320,856615;20320,938530;0,938530;0,856615;20320,856615;20320,999490;20320,1081405;0,1081405;0,999490;20320,999490;20320,1142365;20320,1223645;0,1223645;0,1142365;20320,1142365" o:connectangles="0,0,0,0,0,0,0,0,0,0,0,0,0,0,0,0,0,0,0,0,0,0,0,0,0,0,0,0,0,0,0,0,0,0,0,0,0,0,0,0,0,0,0,0,0"/>
                  <o:lock v:ext="edit" verticies="t"/>
                </v:shape>
                <v:shape id="Freeform 223" o:spid="_x0000_s1069" style="position:absolute;left:46888;top:3390;width:89;height:12421;visibility:visible;mso-wrap-style:square;v-text-anchor:top" coordsize="14,1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" path="m14,r,57l,57,,,14,xm14,100r,57l,157,,100r14,xm14,200r,57l,257,,200r14,xm14,300r,57l,357,,300r14,xm14,400r,57l,457,,400r14,xm14,500r,57l,557,,500r14,xm14,599r,58l,657,,599r14,xm14,700r,57l,757,,700r14,xm14,800r,57l,857,,800r14,xm14,899r,58l,957,,899r14,xm14,1000r,57l,1057r,-57l14,1000xm14,1099r,57l,1156r,-57l14,1099xm14,1199r,58l,1257r,-58l14,1199xm14,1299r,57l,1356r,-57l14,1299xm14,1399r,57l,1456r,-57l14,1399xm14,1499r,57l,1556r,-57l14,1499xm14,1599r,57l,1656r,-57l14,1599xm14,1699r,57l,1756r,-57l14,1699xm14,1799r,57l,1856r,-57l14,1799xm14,1899r,57l,1956r,-57l14,1899xe" fillcolor="black" strokeweight=".1pt">
                  <v:stroke joinstyle="bevel"/>
                  <v:path arrowok="t" o:connecttype="custom" o:connectlocs="8890,36195;0,0;8890,63500;0,99695;8890,63500;8890,163195;0,127000;8890,190500;0,226695;8890,190500;8890,290195;0,254000;8890,317500;0,353695;8890,317500;8890,417195;0,380365;8890,444500;0,480695;8890,444500;8890,544195;0,508000;8890,570865;0,607695;8890,570865;8890,671195;0,635000;8890,697865;0,734060;8890,697865;8890,798195;0,761365;8890,824865;0,861060;8890,824865;8890,924560;0,888365;8890,951865;0,988060;8890,951865;8890,1051560;0,1015365;8890,1078865;0,1115060;8890,1078865;8890,1178560;0,1142365;8890,1205865;0,1242060;8890,1205865" o:connectangles="0,0,0,0,0,0,0,0,0,0,0,0,0,0,0,0,0,0,0,0,0,0,0,0,0,0,0,0,0,0,0,0,0,0,0,0,0,0,0,0,0,0,0,0,0,0,0,0,0,0"/>
                  <o:lock v:ext="edit" verticies="t"/>
                </v:shape>
                <v:shape id="Freeform 224" o:spid="_x0000_s1070" style="position:absolute;left:16198;top:3613;width:165;height:12306;visibility:visible;mso-wrap-style:square;v-text-anchor:top" coordsize="26,1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" path="m14,r1,57l,57,,,14,xm15,100r,57l1,157r,-57l15,100xm16,200r,57l2,257,1,200r15,xm16,300r,57l2,357r,-57l16,300xm17,400r,57l3,457,2,400r15,xm17,500r1,57l3,557r,-57l17,500xm18,599r,58l4,657r,-57l18,599xm19,699r,58l5,757,4,700r15,-1xm19,799r1,58l5,857r,-58l19,799xm20,899r,57l6,957r,-58l20,899xm20,999r1,57l7,1056,6,999r14,xm21,1099r,57l7,1156r,-57l21,1099xm22,1199r,57l8,1256,7,1199r15,xm22,1299r1,57l8,1356r,-57l22,1299xm23,1399r,57l9,1456r,-57l23,1399xm24,1499r,57l10,1556,9,1499r15,xm24,1599r,57l10,1656r,-57l24,1599xm25,1699r,57l11,1756r,-57l25,1699xm25,1799r1,57l11,1856r,-57l25,1799xm26,1899r,39l12,1938r,-39l26,1899xe" fillcolor="black" strokeweight=".1pt">
                  <v:stroke joinstyle="bevel"/>
                  <v:path arrowok="t" o:connecttype="custom" o:connectlocs="9525,36195;0,0;9525,63500;635,99695;9525,63500;10160,163195;635,127000;10160,190500;1270,226695;10160,190500;10795,290195;1270,254000;10795,317500;1905,353695;10795,317500;11430,417195;2540,381000;12065,443865;3175,480695;12065,443865;12700,544195;3175,507365;12700,570865;3810,607695;12700,570865;13335,670560;3810,634365;13335,697865;4445,734060;13335,697865;13970,797560;4445,761365;13970,824865;5080,861060;13970,824865;14605,924560;5715,888365;15240,951865;6350,988060;15240,951865;15240,1051560;6350,1015365;15875,1078865;6985,1115060;15875,1078865;16510,1178560;6985,1142365;16510,1205865;7620,1230630;16510,1205865" o:connectangles="0,0,0,0,0,0,0,0,0,0,0,0,0,0,0,0,0,0,0,0,0,0,0,0,0,0,0,0,0,0,0,0,0,0,0,0,0,0,0,0,0,0,0,0,0,0,0,0,0,0"/>
                  <o:lock v:ext="edit" verticies="t"/>
                </v:shape>
                <v:shape id="Freeform 225" o:spid="_x0000_s1071" style="position:absolute;left:13001;top:6864;width:1254;height:778;visibility:visible;mso-wrap-style:square;v-text-anchor:top" coordsize="3091,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" path="m2959,609r-2827,l132,476r2827,l2959,609xm2192,18r899,524l2192,1067v-31,18,-72,8,-91,-24c2083,1011,2093,970,2125,952l2925,485r,115l2125,133v-32,-18,-42,-59,-24,-91c2120,10,2161,,2192,18xm899,1067l,542,899,18c930,,971,10,990,42v18,32,8,73,-24,91l166,600r,-115l966,952v32,18,42,59,24,91c971,1075,930,1085,899,1067xe" fillcolor="black" strokeweight=".1pt">
                  <v:stroke joinstyle="bevel"/>
                  <v:path arrowok="t" o:connecttype="custom" o:connectlocs="120056,43662;5356,43662;5356,34126;120056,34126;120056,43662;88937,1290;125412,38858;88937,76498;85244,74777;86218,68253;118677,34772;118677,43016;86218,9535;85244,3011;88937,1290;36475,76498;0,38858;36475,1290;40168,3011;39194,9535;6735,43016;6735,34772;39194,68253;40168,74777;36475,76498" o:connectangles="0,0,0,0,0,0,0,0,0,0,0,0,0,0,0,0,0,0,0,0,0,0,0,0,0"/>
                  <o:lock v:ext="edit" verticies="t"/>
                </v:shape>
                <v:shape id="Freeform 226" o:spid="_x0000_s1072" style="position:absolute;left:44888;top:14859;width:1955;height:736;visibility:visible;mso-wrap-style:square;v-text-anchor:top" coordsize="72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" path="m688,152r-655,l33,119r655,l688,152xm496,4l721,135,496,267v-8,4,-18,1,-23,-6c469,253,471,242,479,238l679,121r,29l479,33c471,29,469,18,473,10,478,2,488,,496,4xm225,267l,135,225,4v8,-4,18,-2,23,6c252,18,249,29,242,33l42,150r,-29l242,238v7,4,10,15,6,23c243,268,233,271,225,267xe" fillcolor="black" strokeweight=".1pt">
                  <v:stroke joinstyle="bevel"/>
                  <v:path arrowok="t" o:connecttype="custom" o:connectlocs="186628,41315;8952,41315;8952,32345;186628,32345;186628,41315;134546,1087;195580,36694;134546,72573;128307,70942;129935,64690;184187,32889;184187,40771;129935,8970;128307,2718;134546,1087;61034,72573;0,36694;61034,1087;67273,2718;65645,8970;11393,40771;11393,32889;65645,64690;67273,70942;61034,72573" o:connectangles="0,0,0,0,0,0,0,0,0,0,0,0,0,0,0,0,0,0,0,0,0,0,0,0,0"/>
                  <o:lock v:ext="edit" verticies="t"/>
                </v:shape>
                <v:shape id="Freeform 227" o:spid="_x0000_s1073" style="position:absolute;left:3384;top:11804;width:9563;height:540;visibility:visible;mso-wrap-style:square;v-text-anchor:top" coordsize="150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" path="m1435,50l,50,,35r1435,l1435,50xm1421,r85,42l1421,85r,-85xe" fillcolor="black" strokeweight=".1pt">
                  <v:stroke joinstyle="bevel"/>
                  <v:path arrowok="t" o:connecttype="custom" o:connectlocs="911225,31750;0,31750;0,22225;911225,22225;911225,31750;902335,0;956310,26670;902335,53975;902335,0" o:connectangles="0,0,0,0,0,0,0,0,0"/>
                  <o:lock v:ext="edit" verticies="t"/>
                </v:shape>
                <v:shape id="Freeform 228" o:spid="_x0000_s1074" style="position:absolute;left:16443;top:7502;width:7779;height:540;visibility:visible;mso-wrap-style:square;v-text-anchor:top" coordsize="122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" path="m1225,50l71,50r,-14l1225,36r,14xm86,85l,43,86,r,85xe" fillcolor="black" strokeweight=".1pt">
                  <v:stroke joinstyle="bevel"/>
                  <v:path arrowok="t" o:connecttype="custom" o:connectlocs="777875,31750;45085,31750;45085,22860;777875,22860;777875,31750;54610,53975;0,27305;54610,0;54610,53975" o:connectangles="0,0,0,0,0,0,0,0,0"/>
                  <o:lock v:ext="edit" verticies="t"/>
                </v:shape>
                <v:shape id="Freeform 229" o:spid="_x0000_s1075" style="position:absolute;left:37020;top:7708;width:7557;height:547;visibility:visible;mso-wrap-style:square;v-text-anchor:top" coordsize="1190,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" path="m1119,50l,50,,36r1119,l1119,50xm1105,r85,43l1105,86r,-86xe" fillcolor="black" strokeweight=".1pt">
                  <v:stroke joinstyle="bevel"/>
                  <v:path arrowok="t" o:connecttype="custom" o:connectlocs="710565,31750;0,31750;0,22860;710565,22860;710565,31750;701675,0;755650,27305;701675,54610;701675,0" o:connectangles="0,0,0,0,0,0,0,0,0"/>
                  <o:lock v:ext="edit" verticies="t"/>
                </v:shape>
                <v:line id="Straight Connector 116" o:spid="_x0000_s1076" style="position:absolute;visibility:visible;mso-wrap-style:square" from="14077,3524" to="14141,16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" strokecolor="#4472c4 [3204]" strokeweight=".5pt">
                  <v:stroke joinstyle="miter"/>
                </v:line>
                <v:rect id="Rectangle 117" o:spid="_x0000_s1077" style="position:absolute;left:16579;top:14801;width:171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1FD1C57C" w14:textId="77777777" w:rsidR="00C46008" w:rsidRDefault="00C46008" w:rsidP="00C46008">
                        <w:pPr>
                          <w:rPr>
                            <w:sz w:val="24"/>
                            <w:szCs w:val="24"/>
                          </w:rPr>
                        </w:pPr>
                        <w:r>
                          <w:rPr>
                            <w:rFonts w:ascii="Arial" w:hAnsi="Arial" w:cs="Arial"/>
                            <w:b/>
                            <w:bCs/>
                            <w:color w:val="000000"/>
                            <w:sz w:val="12"/>
                            <w:szCs w:val="12"/>
                          </w:rPr>
                          <w:t>10µs</w:t>
                        </w:r>
                      </w:p>
                    </w:txbxContent>
                  </v:textbox>
                </v:rect>
                <v:shape id="Freeform 226" o:spid="_x0000_s1078" style="position:absolute;left:14255;top:14903;width:1956;height:737;visibility:visible;mso-wrap-style:square;v-text-anchor:top" coordsize="72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" path="m688,152r-655,l33,119r655,l688,152xm496,4l721,135,496,267v-8,4,-18,1,-23,-6c469,253,471,242,479,238l679,121r,29l479,33c471,29,469,18,473,10,478,2,488,,496,4xm225,267l,135,225,4v8,-4,18,-2,23,6c252,18,249,29,242,33l42,150r,-29l242,238v7,4,10,15,6,23c243,268,233,271,225,267xe" fillcolor="black" strokeweight=".1pt">
                  <v:stroke joinstyle="bevel"/>
                  <v:path arrowok="t" o:connecttype="custom" o:connectlocs="186628,41315;8952,41315;8952,32345;186628,32345;186628,41315;134546,1087;195580,36694;134546,72573;128307,70942;129935,64690;184187,32889;184187,40771;129935,8970;128307,2718;134546,1087;61034,72573;0,36694;61034,1087;67273,2718;65645,8970;11393,40771;11393,32889;65645,64690;67273,70942;61034,72573" o:connectangles="0,0,0,0,0,0,0,0,0,0,0,0,0,0,0,0,0,0,0,0,0,0,0,0,0"/>
                  <o:lock v:ext="edit" verticies="t"/>
                </v:shape>
                <v:line id="Straight Connector 123" o:spid="_x0000_s1079" style="position:absolute;visibility:visible;mso-wrap-style:square" from="17002,1214" to="17002,3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" strokecolor="black [3213]" strokeweight="1.25pt">
                  <v:stroke joinstyle="miter"/>
                </v:line>
                <w10:wrap type="topAndBottom"/>
              </v:group>
            </w:pict>
          </mc:Fallback>
        </mc:AlternateContent>
      </w:r>
      <w:r w:rsidR="00C46008">
        <w:rPr>
          <w:lang w:val="en-US"/>
        </w:rPr>
        <w:t xml:space="preserve">The ON/OFF mask is applicable regardless of the channel, so long as it is representative of the start and end of a single transmission.  Transitions </w:t>
      </w:r>
      <w:r w:rsidR="00C46008" w:rsidRPr="00097231">
        <w:rPr>
          <w:i/>
          <w:iCs/>
          <w:lang w:val="en-US"/>
        </w:rPr>
        <w:t>within</w:t>
      </w:r>
      <w:r w:rsidR="00C46008">
        <w:rPr>
          <w:lang w:val="en-US"/>
        </w:rPr>
        <w:t xml:space="preserve"> a single transmission are subject to the conventional NR ON/OFF time masks since a CCA is not required.</w:t>
      </w:r>
    </w:p>
    <w:p w14:paraId="4B2825F3" w14:textId="05B0409B" w:rsidR="00B23562" w:rsidRDefault="00B23562" w:rsidP="006F0251">
      <w:pPr>
        <w:rPr>
          <w:lang w:val="en-US"/>
        </w:rPr>
      </w:pPr>
    </w:p>
    <w:p w14:paraId="126C0CBF" w14:textId="7996014C" w:rsidR="00B23562" w:rsidRDefault="00B23562" w:rsidP="00B23562">
      <w:pPr>
        <w:pStyle w:val="Heading3"/>
        <w:rPr>
          <w:lang w:val="en-US"/>
        </w:rPr>
      </w:pPr>
      <w:r>
        <w:rPr>
          <w:lang w:val="en-US"/>
        </w:rPr>
        <w:t>Power control</w:t>
      </w:r>
      <w:r w:rsidR="00D34655">
        <w:rPr>
          <w:lang w:val="en-US"/>
        </w:rPr>
        <w:t xml:space="preserve"> tolerance</w:t>
      </w:r>
    </w:p>
    <w:p w14:paraId="7E107382" w14:textId="7E23D371" w:rsidR="00B23562" w:rsidRDefault="00D34655" w:rsidP="00B23562">
      <w:pPr>
        <w:rPr>
          <w:lang w:val="en-US"/>
        </w:rPr>
      </w:pPr>
      <w:r>
        <w:rPr>
          <w:lang w:val="en-US"/>
        </w:rPr>
        <w:t>The power control requirements of absolute, relative, and aggregated power tolerance are adjusted for NR-U to extend the gap between successive transmissions to 40ms from the 20ms requirement for NR.  The extension to 40ms is intended to maintain power control accuracy over longer periods of no transmission due to the uncertainty introduced by LBT.  Because of the need to detect an idle channel before transmission, the period of time between successive transmission is expected to increase in average.  The 40ms duration is consistent with eLAA requirements in 36.101.</w:t>
      </w:r>
    </w:p>
    <w:p w14:paraId="2F934DD1" w14:textId="4A53168E" w:rsidR="00D34655" w:rsidRDefault="00D34655" w:rsidP="00D34655">
      <w:pPr>
        <w:pStyle w:val="Heading3"/>
        <w:rPr>
          <w:lang w:val="en-US"/>
        </w:rPr>
      </w:pPr>
      <w:r>
        <w:rPr>
          <w:lang w:val="en-US"/>
        </w:rPr>
        <w:t>UE coexistence spurious emissions</w:t>
      </w:r>
    </w:p>
    <w:p w14:paraId="7095178E" w14:textId="249B3454" w:rsidR="00D34655" w:rsidRDefault="0096319A" w:rsidP="00D34655">
      <w:pPr>
        <w:rPr>
          <w:lang w:val="en-US"/>
        </w:rPr>
      </w:pPr>
      <w:r>
        <w:rPr>
          <w:lang w:val="en-US"/>
        </w:rPr>
        <w:t xml:space="preserve">Generally, UE coexistence requirements provide protection to other 3GPP licensed bands at a level of -50 dBm/MHz except when a harmonic relationship between transmit and receive frequencies is present.  </w:t>
      </w:r>
      <w:r w:rsidR="00184CC9">
        <w:rPr>
          <w:lang w:val="en-US"/>
        </w:rPr>
        <w:t xml:space="preserve">The bands to be protected are typically identified as those that may be deployed within the same geographical region.  </w:t>
      </w:r>
      <w:r w:rsidR="00A15F57">
        <w:rPr>
          <w:lang w:val="en-US"/>
        </w:rPr>
        <w:t>Because the</w:t>
      </w:r>
      <w:r w:rsidR="00184CC9">
        <w:rPr>
          <w:lang w:val="en-US"/>
        </w:rPr>
        <w:t xml:space="preserve"> NR-U bands are unlicensed </w:t>
      </w:r>
      <w:r w:rsidR="00A15F57">
        <w:rPr>
          <w:lang w:val="en-US"/>
        </w:rPr>
        <w:t>they do not necessarily follow the same conventions as licensed bands.  Licensed bands, for example, are not required to provide incoming coexistence protection to LAA Band 46.  Moreover, other technologies such as WiFi using the unlicensed bands do not provide any outgoing coexistence protection to other 3GPP bands.  It is therefore proposed that UE coexistence requirements, either incoming to protect the NR-U bands or outgoing to protect other 3GPP bands, are not required with respect to the NR-U standalone bands.  Instead, the general spurious emission requirements apply.</w:t>
      </w:r>
      <w:r w:rsidR="00A15F57" w:rsidRPr="00A15F57">
        <w:rPr>
          <w:lang w:val="en-US"/>
        </w:rPr>
        <w:t xml:space="preserve"> </w:t>
      </w:r>
      <w:r w:rsidR="00A15F57">
        <w:rPr>
          <w:lang w:val="en-US"/>
        </w:rPr>
        <w:t xml:space="preserve"> Carrier aggregation or dual connectivity combinations including a licensed band would be obligated to protect other 3GPP band in the same way as eLAA</w:t>
      </w:r>
      <w:r w:rsidR="009002D8">
        <w:rPr>
          <w:lang w:val="en-US"/>
        </w:rPr>
        <w:t xml:space="preserve"> with respect to the licensed band</w:t>
      </w:r>
      <w:r w:rsidR="00A15F57">
        <w:rPr>
          <w:lang w:val="en-US"/>
        </w:rPr>
        <w:t>.</w:t>
      </w:r>
    </w:p>
    <w:p w14:paraId="4B6F0B5E" w14:textId="6CCFDF3B" w:rsidR="007E0D73" w:rsidRDefault="007E0D73" w:rsidP="007E0D73">
      <w:pPr>
        <w:pStyle w:val="Heading2"/>
        <w:rPr>
          <w:lang w:val="en-US"/>
        </w:rPr>
      </w:pPr>
      <w:r>
        <w:rPr>
          <w:lang w:val="en-US"/>
        </w:rPr>
        <w:t>Receive</w:t>
      </w:r>
      <w:r w:rsidR="00A356ED">
        <w:rPr>
          <w:lang w:val="en-US"/>
        </w:rPr>
        <w:t>r requirements</w:t>
      </w:r>
    </w:p>
    <w:p w14:paraId="71E690C6" w14:textId="29E0F5A5" w:rsidR="00A356ED" w:rsidRDefault="00A356ED" w:rsidP="00A356ED">
      <w:pPr>
        <w:pStyle w:val="Heading3"/>
        <w:rPr>
          <w:lang w:val="en-US"/>
        </w:rPr>
      </w:pPr>
      <w:r>
        <w:rPr>
          <w:lang w:val="en-US"/>
        </w:rPr>
        <w:t>Adjacent channel selectivity</w:t>
      </w:r>
    </w:p>
    <w:p w14:paraId="7DB3D40A" w14:textId="24FBF3E6" w:rsidR="00A356ED" w:rsidRPr="00A356ED" w:rsidRDefault="00F10E7C" w:rsidP="00A356ED">
      <w:pPr>
        <w:rPr>
          <w:lang w:val="en-US"/>
        </w:rPr>
      </w:pPr>
      <w:r>
        <w:rPr>
          <w:lang w:val="en-US"/>
        </w:rPr>
        <w:t>The baseline ACS value with wanted signal channel bandwidth of 20 MHz has not yet been agreed.  The interferer bandwidth</w:t>
      </w:r>
      <w:r w:rsidR="00EB26A9">
        <w:rPr>
          <w:lang w:val="en-US"/>
        </w:rPr>
        <w:t xml:space="preserve"> and scaling of ACS as a function of bandwidth has been agreed.  Baseline values for ACS were proposed </w:t>
      </w:r>
      <w:r w:rsidR="00DF10B7">
        <w:rPr>
          <w:lang w:val="en-US"/>
        </w:rPr>
        <w:t xml:space="preserve">ranging </w:t>
      </w:r>
      <w:r w:rsidR="00EB26A9">
        <w:rPr>
          <w:lang w:val="en-US"/>
        </w:rPr>
        <w:t>from 18 dB to 27 dB [</w:t>
      </w:r>
      <w:r w:rsidR="00DF10B7">
        <w:rPr>
          <w:lang w:val="en-US"/>
        </w:rPr>
        <w:t>5</w:t>
      </w:r>
      <w:r w:rsidR="00EB26A9">
        <w:rPr>
          <w:lang w:val="en-US"/>
        </w:rPr>
        <w:t>] with a value of 24 dB acceptable to most companies as compromise.  It is proposed to adopt the baseline value of 24 dB to complete this requirement.</w:t>
      </w:r>
    </w:p>
    <w:p w14:paraId="4B6C1C6A" w14:textId="3F54918E" w:rsidR="00EB26A9" w:rsidRDefault="00EB26A9" w:rsidP="00EB26A9">
      <w:pPr>
        <w:pStyle w:val="Heading3"/>
        <w:rPr>
          <w:lang w:val="en-US"/>
        </w:rPr>
      </w:pPr>
      <w:r>
        <w:rPr>
          <w:lang w:val="en-US"/>
        </w:rPr>
        <w:t>Blocking</w:t>
      </w:r>
    </w:p>
    <w:p w14:paraId="62978835" w14:textId="521E06C9" w:rsidR="007E0D73" w:rsidRDefault="00DF34F9" w:rsidP="007E0D73">
      <w:pPr>
        <w:rPr>
          <w:lang w:val="en-US"/>
        </w:rPr>
      </w:pPr>
      <w:r>
        <w:rPr>
          <w:lang w:val="en-US"/>
        </w:rPr>
        <w:t>In-band blocking and out-of-band blocking for single carrier NR-U have already been agreed and captured in [2].</w:t>
      </w:r>
    </w:p>
    <w:p w14:paraId="286A9C2D" w14:textId="0A0A3568" w:rsidR="00DF34F9" w:rsidRDefault="00DF34F9" w:rsidP="00DF34F9">
      <w:pPr>
        <w:pStyle w:val="Heading3"/>
        <w:rPr>
          <w:lang w:val="en-US"/>
        </w:rPr>
      </w:pPr>
      <w:r>
        <w:rPr>
          <w:lang w:val="en-US"/>
        </w:rPr>
        <w:t>Wideband intermodulation</w:t>
      </w:r>
    </w:p>
    <w:p w14:paraId="44AF859D" w14:textId="5B4A1559" w:rsidR="003841E2" w:rsidRDefault="00DF34F9" w:rsidP="003841E2">
      <w:pPr>
        <w:rPr>
          <w:lang w:val="en-US"/>
        </w:rPr>
      </w:pPr>
      <w:r>
        <w:rPr>
          <w:lang w:val="en-US"/>
        </w:rPr>
        <w:t xml:space="preserve">Wideband intermodulation introduces two interfering signals:  CW and modulated.  To be consistent with other receiver requirements with interfering signals (i.e., ACS and blocking), it is proposed that the modulated signal be fixed at 20 MHz in bandwidth with associated </w:t>
      </w:r>
      <w:r w:rsidR="003841E2">
        <w:rPr>
          <w:lang w:val="en-US"/>
        </w:rPr>
        <w:t>frequency offset separation</w:t>
      </w:r>
      <w:r>
        <w:rPr>
          <w:lang w:val="en-US"/>
        </w:rPr>
        <w:t xml:space="preserve">.  </w:t>
      </w:r>
    </w:p>
    <w:p w14:paraId="17ECDF7D" w14:textId="2C69CED8" w:rsidR="00FA01C7" w:rsidRDefault="00FA01C7" w:rsidP="00FA01C7">
      <w:pPr>
        <w:pStyle w:val="Heading1"/>
        <w:tabs>
          <w:tab w:val="clear" w:pos="432"/>
          <w:tab w:val="num" w:pos="522"/>
        </w:tabs>
        <w:ind w:left="522" w:hanging="522"/>
        <w:rPr>
          <w:lang w:val="en-US"/>
        </w:rPr>
      </w:pPr>
      <w:r>
        <w:rPr>
          <w:lang w:val="en-US"/>
        </w:rPr>
        <w:lastRenderedPageBreak/>
        <w:t>Conclusion</w:t>
      </w:r>
    </w:p>
    <w:p w14:paraId="58621DEB" w14:textId="003C59E2" w:rsidR="00FA01C7" w:rsidRDefault="00FA01C7" w:rsidP="00A0551F">
      <w:pPr>
        <w:rPr>
          <w:lang w:val="en-US"/>
        </w:rPr>
      </w:pPr>
      <w:r>
        <w:rPr>
          <w:lang w:val="en-US"/>
        </w:rPr>
        <w:t xml:space="preserve">This contribution </w:t>
      </w:r>
      <w:r w:rsidR="00BE2799">
        <w:rPr>
          <w:lang w:val="en-US"/>
        </w:rPr>
        <w:t>provides a list and proposed handling for the remaining general requirements for stand-alone single carrier NR-U.  The changes described in this contribution are included in a CR [</w:t>
      </w:r>
      <w:r w:rsidR="00DF10B7">
        <w:rPr>
          <w:lang w:val="en-US"/>
        </w:rPr>
        <w:t>6</w:t>
      </w:r>
      <w:r w:rsidR="00BE2799">
        <w:rPr>
          <w:lang w:val="en-US"/>
        </w:rPr>
        <w:t>].</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3210571F" w14:textId="5044BFF3" w:rsidR="00A563E3" w:rsidRDefault="00A563E3" w:rsidP="001219FC">
      <w:pPr>
        <w:numPr>
          <w:ilvl w:val="0"/>
          <w:numId w:val="2"/>
        </w:numPr>
        <w:tabs>
          <w:tab w:val="left" w:pos="1080"/>
        </w:tabs>
        <w:rPr>
          <w:lang w:val="en-US" w:eastAsia="x-none"/>
        </w:rPr>
      </w:pPr>
      <w:bookmarkStart w:id="0" w:name="_Hlk859252"/>
      <w:r>
        <w:rPr>
          <w:lang w:val="en-US" w:eastAsia="x-none"/>
        </w:rPr>
        <w:t>R</w:t>
      </w:r>
      <w:r w:rsidR="007E0D73">
        <w:rPr>
          <w:lang w:val="en-US" w:eastAsia="x-none"/>
        </w:rPr>
        <w:t xml:space="preserve">P-201387, “Rel-16 </w:t>
      </w:r>
      <w:r w:rsidR="007E0D73" w:rsidRPr="007E0D73">
        <w:rPr>
          <w:lang w:val="en-US" w:eastAsia="x-none"/>
        </w:rPr>
        <w:t>Work Item Exception for NR-based access to unlicensed spectrum</w:t>
      </w:r>
      <w:r w:rsidR="007E0D73">
        <w:rPr>
          <w:lang w:val="en-US" w:eastAsia="x-none"/>
        </w:rPr>
        <w:t xml:space="preserve">,” </w:t>
      </w:r>
      <w:r w:rsidR="007E0D73" w:rsidRPr="007E0D73">
        <w:rPr>
          <w:lang w:val="en-US" w:eastAsia="x-none"/>
        </w:rPr>
        <w:t xml:space="preserve">Qualcomm </w:t>
      </w:r>
    </w:p>
    <w:p w14:paraId="6B0DF537" w14:textId="5557F2C6" w:rsidR="00D157C1" w:rsidRDefault="00A563E3" w:rsidP="001219FC">
      <w:pPr>
        <w:numPr>
          <w:ilvl w:val="0"/>
          <w:numId w:val="2"/>
        </w:numPr>
        <w:tabs>
          <w:tab w:val="left" w:pos="1080"/>
        </w:tabs>
        <w:rPr>
          <w:lang w:val="en-US" w:eastAsia="x-none"/>
        </w:rPr>
      </w:pPr>
      <w:r>
        <w:rPr>
          <w:lang w:val="en-US" w:eastAsia="x-none"/>
        </w:rPr>
        <w:t>R4-200</w:t>
      </w:r>
      <w:r w:rsidR="00D157C1">
        <w:rPr>
          <w:lang w:val="en-US" w:eastAsia="x-none"/>
        </w:rPr>
        <w:t>9175</w:t>
      </w:r>
      <w:r>
        <w:rPr>
          <w:lang w:val="en-US" w:eastAsia="x-none"/>
        </w:rPr>
        <w:t>, “</w:t>
      </w:r>
      <w:r w:rsidR="00D157C1">
        <w:rPr>
          <w:lang w:val="en-US" w:eastAsia="x-none"/>
        </w:rPr>
        <w:t>Introduction of NR-based access to unlicensed spectrum,” Qualcomm Incorporated</w:t>
      </w:r>
    </w:p>
    <w:p w14:paraId="2A097BAF" w14:textId="4C490F50" w:rsidR="00462DE2" w:rsidRDefault="00286263" w:rsidP="001219FC">
      <w:pPr>
        <w:numPr>
          <w:ilvl w:val="0"/>
          <w:numId w:val="2"/>
        </w:numPr>
        <w:tabs>
          <w:tab w:val="left" w:pos="1080"/>
        </w:tabs>
        <w:rPr>
          <w:lang w:val="en-US" w:eastAsia="x-none"/>
        </w:rPr>
      </w:pPr>
      <w:r>
        <w:rPr>
          <w:lang w:val="en-US" w:eastAsia="x-none"/>
        </w:rPr>
        <w:t>R4-2004934, “[NRU] MPR and Partial A-MPR for QPSK Waveforms,” Skyworks Solutions, Inc.</w:t>
      </w:r>
    </w:p>
    <w:p w14:paraId="36878550" w14:textId="3AD07CD9" w:rsidR="00462DE2" w:rsidRDefault="00462DE2" w:rsidP="001219FC">
      <w:pPr>
        <w:numPr>
          <w:ilvl w:val="0"/>
          <w:numId w:val="2"/>
        </w:numPr>
        <w:tabs>
          <w:tab w:val="left" w:pos="1080"/>
        </w:tabs>
        <w:rPr>
          <w:lang w:val="en-US" w:eastAsia="x-none"/>
        </w:rPr>
      </w:pPr>
      <w:r>
        <w:rPr>
          <w:lang w:val="en-US" w:eastAsia="x-none"/>
        </w:rPr>
        <w:t>R4-2008125, “NR-U MPR for PC5 single carrier and wideband,” Qualcomm Incorporated</w:t>
      </w:r>
    </w:p>
    <w:p w14:paraId="6B526E57" w14:textId="3D0AAB88" w:rsidR="00462DE2" w:rsidRDefault="00DF10B7" w:rsidP="001219FC">
      <w:pPr>
        <w:numPr>
          <w:ilvl w:val="0"/>
          <w:numId w:val="2"/>
        </w:numPr>
        <w:tabs>
          <w:tab w:val="left" w:pos="1080"/>
        </w:tabs>
        <w:rPr>
          <w:lang w:val="en-US" w:eastAsia="x-none"/>
        </w:rPr>
      </w:pPr>
      <w:r>
        <w:rPr>
          <w:lang w:val="en-US" w:eastAsia="x-none"/>
        </w:rPr>
        <w:t>R4-2008940, “Email discussion summary for RAN4#95e_#110_NR_unlic_UE_RF,” Moderator (Qualcomm Incorporated)</w:t>
      </w:r>
    </w:p>
    <w:p w14:paraId="5D6350BA" w14:textId="74793621" w:rsidR="00DF10B7" w:rsidRPr="00CE30AC" w:rsidRDefault="00DF10B7" w:rsidP="001219FC">
      <w:pPr>
        <w:numPr>
          <w:ilvl w:val="0"/>
          <w:numId w:val="2"/>
        </w:numPr>
        <w:tabs>
          <w:tab w:val="left" w:pos="1080"/>
        </w:tabs>
        <w:rPr>
          <w:lang w:val="en-US" w:eastAsia="x-none"/>
        </w:rPr>
      </w:pPr>
      <w:r w:rsidRPr="00CE30AC">
        <w:rPr>
          <w:lang w:val="en-US" w:eastAsia="x-none"/>
        </w:rPr>
        <w:t>R4-201</w:t>
      </w:r>
      <w:r w:rsidR="00CE30AC" w:rsidRPr="00CE30AC">
        <w:rPr>
          <w:lang w:val="en-US" w:eastAsia="x-none"/>
        </w:rPr>
        <w:t>1347</w:t>
      </w:r>
      <w:r w:rsidRPr="00CE30AC">
        <w:rPr>
          <w:lang w:val="en-US" w:eastAsia="x-none"/>
        </w:rPr>
        <w:t>, “Introduction of NR-bas</w:t>
      </w:r>
      <w:bookmarkStart w:id="1" w:name="_GoBack"/>
      <w:bookmarkEnd w:id="1"/>
      <w:r w:rsidRPr="00CE30AC">
        <w:rPr>
          <w:lang w:val="en-US" w:eastAsia="x-none"/>
        </w:rPr>
        <w:t>ed access to unlicensed spectrum,” Qualcomm Incorporated, Nokia</w:t>
      </w:r>
      <w:bookmarkEnd w:id="0"/>
    </w:p>
    <w:sectPr w:rsidR="00DF10B7" w:rsidRPr="00CE30AC"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E7401" w14:textId="77777777" w:rsidR="00ED3CE3" w:rsidRDefault="00ED3CE3">
      <w:r>
        <w:separator/>
      </w:r>
    </w:p>
  </w:endnote>
  <w:endnote w:type="continuationSeparator" w:id="0">
    <w:p w14:paraId="19E30FDD" w14:textId="77777777" w:rsidR="00ED3CE3" w:rsidRDefault="00ED3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686264" w:rsidRDefault="006862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686264" w:rsidRDefault="006862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686264" w:rsidRDefault="006862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686264" w:rsidRDefault="0068626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0BF365" w14:textId="77777777" w:rsidR="00ED3CE3" w:rsidRDefault="00ED3CE3">
      <w:r>
        <w:separator/>
      </w:r>
    </w:p>
  </w:footnote>
  <w:footnote w:type="continuationSeparator" w:id="0">
    <w:p w14:paraId="60C5976A" w14:textId="77777777" w:rsidR="00ED3CE3" w:rsidRDefault="00ED3C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DD13CB"/>
    <w:multiLevelType w:val="hybridMultilevel"/>
    <w:tmpl w:val="1D3ABC6E"/>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FFF6063"/>
    <w:multiLevelType w:val="hybridMultilevel"/>
    <w:tmpl w:val="F6B894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18801BDD"/>
    <w:multiLevelType w:val="hybridMultilevel"/>
    <w:tmpl w:val="295C3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686F3D"/>
    <w:multiLevelType w:val="hybridMultilevel"/>
    <w:tmpl w:val="7CC05BD4"/>
    <w:lvl w:ilvl="0" w:tplc="E202EFA6">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91D2CD6"/>
    <w:multiLevelType w:val="hybridMultilevel"/>
    <w:tmpl w:val="94F60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19"/>
  </w:num>
  <w:num w:numId="4">
    <w:abstractNumId w:val="21"/>
  </w:num>
  <w:num w:numId="5">
    <w:abstractNumId w:val="16"/>
  </w:num>
  <w:num w:numId="6">
    <w:abstractNumId w:val="7"/>
  </w:num>
  <w:num w:numId="7">
    <w:abstractNumId w:val="3"/>
  </w:num>
  <w:num w:numId="8">
    <w:abstractNumId w:val="18"/>
  </w:num>
  <w:num w:numId="9">
    <w:abstractNumId w:val="8"/>
  </w:num>
  <w:num w:numId="10">
    <w:abstractNumId w:val="15"/>
  </w:num>
  <w:num w:numId="11">
    <w:abstractNumId w:val="23"/>
  </w:num>
  <w:num w:numId="12">
    <w:abstractNumId w:val="6"/>
  </w:num>
  <w:num w:numId="13">
    <w:abstractNumId w:val="14"/>
  </w:num>
  <w:num w:numId="14">
    <w:abstractNumId w:val="4"/>
  </w:num>
  <w:num w:numId="15">
    <w:abstractNumId w:val="13"/>
  </w:num>
  <w:num w:numId="16">
    <w:abstractNumId w:val="22"/>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2"/>
  </w:num>
  <w:num w:numId="19">
    <w:abstractNumId w:val="10"/>
  </w:num>
  <w:num w:numId="20">
    <w:abstractNumId w:val="11"/>
  </w:num>
  <w:num w:numId="21">
    <w:abstractNumId w:val="20"/>
  </w:num>
  <w:num w:numId="22">
    <w:abstractNumId w:val="5"/>
  </w:num>
  <w:num w:numId="23">
    <w:abstractNumId w:val="1"/>
  </w:num>
  <w:num w:numId="24">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7"/>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0BC1"/>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D01"/>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335"/>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5848"/>
    <w:rsid w:val="00036437"/>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1B50"/>
    <w:rsid w:val="00062AE2"/>
    <w:rsid w:val="00062E5A"/>
    <w:rsid w:val="00062F52"/>
    <w:rsid w:val="00063B14"/>
    <w:rsid w:val="0006427B"/>
    <w:rsid w:val="000642D1"/>
    <w:rsid w:val="000643A3"/>
    <w:rsid w:val="0006440F"/>
    <w:rsid w:val="000648F2"/>
    <w:rsid w:val="00064DFA"/>
    <w:rsid w:val="00065C27"/>
    <w:rsid w:val="00066EEB"/>
    <w:rsid w:val="000671C6"/>
    <w:rsid w:val="00067594"/>
    <w:rsid w:val="00070561"/>
    <w:rsid w:val="00070ECC"/>
    <w:rsid w:val="00072354"/>
    <w:rsid w:val="000724BF"/>
    <w:rsid w:val="00072597"/>
    <w:rsid w:val="000725AA"/>
    <w:rsid w:val="00072830"/>
    <w:rsid w:val="00072C4C"/>
    <w:rsid w:val="000737DA"/>
    <w:rsid w:val="00074EBA"/>
    <w:rsid w:val="00074F2C"/>
    <w:rsid w:val="0007555F"/>
    <w:rsid w:val="00076DB9"/>
    <w:rsid w:val="000771C7"/>
    <w:rsid w:val="00077FE0"/>
    <w:rsid w:val="00081509"/>
    <w:rsid w:val="00081F1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31"/>
    <w:rsid w:val="000972E8"/>
    <w:rsid w:val="00097818"/>
    <w:rsid w:val="00097D67"/>
    <w:rsid w:val="000A0D70"/>
    <w:rsid w:val="000A1326"/>
    <w:rsid w:val="000A1338"/>
    <w:rsid w:val="000A161B"/>
    <w:rsid w:val="000A1A26"/>
    <w:rsid w:val="000A1A85"/>
    <w:rsid w:val="000A1BCF"/>
    <w:rsid w:val="000A2153"/>
    <w:rsid w:val="000A2601"/>
    <w:rsid w:val="000A26E5"/>
    <w:rsid w:val="000A2929"/>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5C"/>
    <w:rsid w:val="000B5EB8"/>
    <w:rsid w:val="000B5EE7"/>
    <w:rsid w:val="000B5FC6"/>
    <w:rsid w:val="000B6D46"/>
    <w:rsid w:val="000B6D65"/>
    <w:rsid w:val="000B6DAA"/>
    <w:rsid w:val="000B6F9F"/>
    <w:rsid w:val="000C0625"/>
    <w:rsid w:val="000C084C"/>
    <w:rsid w:val="000C086D"/>
    <w:rsid w:val="000C0B1F"/>
    <w:rsid w:val="000C0B53"/>
    <w:rsid w:val="000C123E"/>
    <w:rsid w:val="000C1B7F"/>
    <w:rsid w:val="000C1E85"/>
    <w:rsid w:val="000C1EBE"/>
    <w:rsid w:val="000C1F3E"/>
    <w:rsid w:val="000C1FC7"/>
    <w:rsid w:val="000C3601"/>
    <w:rsid w:val="000C47C2"/>
    <w:rsid w:val="000C4A55"/>
    <w:rsid w:val="000C4A63"/>
    <w:rsid w:val="000C4A8B"/>
    <w:rsid w:val="000C52D6"/>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951"/>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4DA0"/>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6030D"/>
    <w:rsid w:val="0016046E"/>
    <w:rsid w:val="00160586"/>
    <w:rsid w:val="001611D4"/>
    <w:rsid w:val="0016136A"/>
    <w:rsid w:val="001619CC"/>
    <w:rsid w:val="00161FE8"/>
    <w:rsid w:val="001624B9"/>
    <w:rsid w:val="00162645"/>
    <w:rsid w:val="00162E8B"/>
    <w:rsid w:val="00163472"/>
    <w:rsid w:val="0016353B"/>
    <w:rsid w:val="00163997"/>
    <w:rsid w:val="001639FF"/>
    <w:rsid w:val="001640E2"/>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E17"/>
    <w:rsid w:val="00180E49"/>
    <w:rsid w:val="00181289"/>
    <w:rsid w:val="00181B37"/>
    <w:rsid w:val="00181D67"/>
    <w:rsid w:val="001824A0"/>
    <w:rsid w:val="00182838"/>
    <w:rsid w:val="00183169"/>
    <w:rsid w:val="001842E4"/>
    <w:rsid w:val="00184A30"/>
    <w:rsid w:val="00184CC9"/>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37B4"/>
    <w:rsid w:val="00194403"/>
    <w:rsid w:val="00194582"/>
    <w:rsid w:val="00194DEE"/>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60"/>
    <w:rsid w:val="001B4DD5"/>
    <w:rsid w:val="001B58A4"/>
    <w:rsid w:val="001B5CA4"/>
    <w:rsid w:val="001B5E69"/>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AB5"/>
    <w:rsid w:val="001F4191"/>
    <w:rsid w:val="001F43EF"/>
    <w:rsid w:val="001F463C"/>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5939"/>
    <w:rsid w:val="00236663"/>
    <w:rsid w:val="00236AFB"/>
    <w:rsid w:val="00236C6E"/>
    <w:rsid w:val="00236EB4"/>
    <w:rsid w:val="00237E42"/>
    <w:rsid w:val="00240974"/>
    <w:rsid w:val="002420FA"/>
    <w:rsid w:val="0024341E"/>
    <w:rsid w:val="00243E31"/>
    <w:rsid w:val="0024423D"/>
    <w:rsid w:val="00244AD5"/>
    <w:rsid w:val="00244CE5"/>
    <w:rsid w:val="00244E0D"/>
    <w:rsid w:val="00244EC5"/>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5D8"/>
    <w:rsid w:val="00276A29"/>
    <w:rsid w:val="00276CC3"/>
    <w:rsid w:val="002778DC"/>
    <w:rsid w:val="00277B68"/>
    <w:rsid w:val="00277F2F"/>
    <w:rsid w:val="002801F7"/>
    <w:rsid w:val="00280813"/>
    <w:rsid w:val="00280882"/>
    <w:rsid w:val="00280AE6"/>
    <w:rsid w:val="002810CE"/>
    <w:rsid w:val="00281A9C"/>
    <w:rsid w:val="002834C9"/>
    <w:rsid w:val="0028362B"/>
    <w:rsid w:val="00283AAC"/>
    <w:rsid w:val="0028415F"/>
    <w:rsid w:val="0028417E"/>
    <w:rsid w:val="00284391"/>
    <w:rsid w:val="00285070"/>
    <w:rsid w:val="00285299"/>
    <w:rsid w:val="002854F2"/>
    <w:rsid w:val="0028617B"/>
    <w:rsid w:val="00286263"/>
    <w:rsid w:val="002865FA"/>
    <w:rsid w:val="002866C4"/>
    <w:rsid w:val="0028685E"/>
    <w:rsid w:val="002869C0"/>
    <w:rsid w:val="002900D1"/>
    <w:rsid w:val="00290FB2"/>
    <w:rsid w:val="0029101E"/>
    <w:rsid w:val="0029138C"/>
    <w:rsid w:val="002921C4"/>
    <w:rsid w:val="0029239C"/>
    <w:rsid w:val="0029286C"/>
    <w:rsid w:val="002932EC"/>
    <w:rsid w:val="0029582E"/>
    <w:rsid w:val="00296186"/>
    <w:rsid w:val="002961A6"/>
    <w:rsid w:val="00296B7E"/>
    <w:rsid w:val="00296FCC"/>
    <w:rsid w:val="002976AF"/>
    <w:rsid w:val="00297836"/>
    <w:rsid w:val="002A0942"/>
    <w:rsid w:val="002A129F"/>
    <w:rsid w:val="002A1AD8"/>
    <w:rsid w:val="002A23C7"/>
    <w:rsid w:val="002A2E43"/>
    <w:rsid w:val="002A3BFD"/>
    <w:rsid w:val="002A57E8"/>
    <w:rsid w:val="002A58AB"/>
    <w:rsid w:val="002A5A2D"/>
    <w:rsid w:val="002A679B"/>
    <w:rsid w:val="002A685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417D"/>
    <w:rsid w:val="002D4919"/>
    <w:rsid w:val="002D4A80"/>
    <w:rsid w:val="002D547C"/>
    <w:rsid w:val="002D5DDD"/>
    <w:rsid w:val="002D727D"/>
    <w:rsid w:val="002D72FC"/>
    <w:rsid w:val="002D7985"/>
    <w:rsid w:val="002E0790"/>
    <w:rsid w:val="002E173F"/>
    <w:rsid w:val="002E1D9E"/>
    <w:rsid w:val="002E1E16"/>
    <w:rsid w:val="002E1E6C"/>
    <w:rsid w:val="002E1FA4"/>
    <w:rsid w:val="002E20FA"/>
    <w:rsid w:val="002E272E"/>
    <w:rsid w:val="002E2BE9"/>
    <w:rsid w:val="002E3BD7"/>
    <w:rsid w:val="002E3E3C"/>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AB4"/>
    <w:rsid w:val="00306C15"/>
    <w:rsid w:val="0030710A"/>
    <w:rsid w:val="00307F1E"/>
    <w:rsid w:val="00310331"/>
    <w:rsid w:val="0031040B"/>
    <w:rsid w:val="003109C2"/>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20AB6"/>
    <w:rsid w:val="00320B8A"/>
    <w:rsid w:val="0032195A"/>
    <w:rsid w:val="00321A07"/>
    <w:rsid w:val="00322083"/>
    <w:rsid w:val="003228AD"/>
    <w:rsid w:val="00322EBD"/>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5071D"/>
    <w:rsid w:val="003508AD"/>
    <w:rsid w:val="003512A1"/>
    <w:rsid w:val="00351328"/>
    <w:rsid w:val="003514E1"/>
    <w:rsid w:val="003517BE"/>
    <w:rsid w:val="003534A5"/>
    <w:rsid w:val="00353D8F"/>
    <w:rsid w:val="00354768"/>
    <w:rsid w:val="00355206"/>
    <w:rsid w:val="003557D8"/>
    <w:rsid w:val="00356C16"/>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947"/>
    <w:rsid w:val="00371E22"/>
    <w:rsid w:val="003720AD"/>
    <w:rsid w:val="003727A4"/>
    <w:rsid w:val="00372B4A"/>
    <w:rsid w:val="00373574"/>
    <w:rsid w:val="00373AF1"/>
    <w:rsid w:val="003753EA"/>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41E2"/>
    <w:rsid w:val="00385043"/>
    <w:rsid w:val="00385B1E"/>
    <w:rsid w:val="00385D57"/>
    <w:rsid w:val="003861E5"/>
    <w:rsid w:val="003878AD"/>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A06B7"/>
    <w:rsid w:val="003A0B91"/>
    <w:rsid w:val="003A1532"/>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ABD"/>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6DA"/>
    <w:rsid w:val="003C11BC"/>
    <w:rsid w:val="003C186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498D"/>
    <w:rsid w:val="003D4C75"/>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6B81"/>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8CD"/>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0A2"/>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DE2"/>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45C1"/>
    <w:rsid w:val="0048493E"/>
    <w:rsid w:val="00484AB9"/>
    <w:rsid w:val="004852CF"/>
    <w:rsid w:val="0048547C"/>
    <w:rsid w:val="004854C9"/>
    <w:rsid w:val="004865F6"/>
    <w:rsid w:val="00486E77"/>
    <w:rsid w:val="00487896"/>
    <w:rsid w:val="00487ECF"/>
    <w:rsid w:val="00490099"/>
    <w:rsid w:val="004904AE"/>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6A32"/>
    <w:rsid w:val="004C72C7"/>
    <w:rsid w:val="004C7862"/>
    <w:rsid w:val="004C7A22"/>
    <w:rsid w:val="004C7AF0"/>
    <w:rsid w:val="004D0378"/>
    <w:rsid w:val="004D05DF"/>
    <w:rsid w:val="004D1346"/>
    <w:rsid w:val="004D1474"/>
    <w:rsid w:val="004D187C"/>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5269"/>
    <w:rsid w:val="00515608"/>
    <w:rsid w:val="00515646"/>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75C1"/>
    <w:rsid w:val="00537F2E"/>
    <w:rsid w:val="0054008E"/>
    <w:rsid w:val="00540AD9"/>
    <w:rsid w:val="00540E4D"/>
    <w:rsid w:val="0054188C"/>
    <w:rsid w:val="005427B8"/>
    <w:rsid w:val="00543144"/>
    <w:rsid w:val="00543396"/>
    <w:rsid w:val="00543BDB"/>
    <w:rsid w:val="00543E5A"/>
    <w:rsid w:val="0054477C"/>
    <w:rsid w:val="00544811"/>
    <w:rsid w:val="00544F7A"/>
    <w:rsid w:val="00545421"/>
    <w:rsid w:val="00545B0C"/>
    <w:rsid w:val="00546005"/>
    <w:rsid w:val="0054607C"/>
    <w:rsid w:val="00546C85"/>
    <w:rsid w:val="0054738D"/>
    <w:rsid w:val="005474E1"/>
    <w:rsid w:val="00547903"/>
    <w:rsid w:val="00547B0A"/>
    <w:rsid w:val="00547B0B"/>
    <w:rsid w:val="00547B57"/>
    <w:rsid w:val="0055072E"/>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6E"/>
    <w:rsid w:val="00555BBA"/>
    <w:rsid w:val="00555FB3"/>
    <w:rsid w:val="005561BF"/>
    <w:rsid w:val="005567C9"/>
    <w:rsid w:val="005570BF"/>
    <w:rsid w:val="005576F7"/>
    <w:rsid w:val="00560074"/>
    <w:rsid w:val="00560716"/>
    <w:rsid w:val="005607A9"/>
    <w:rsid w:val="0056188B"/>
    <w:rsid w:val="00561E0B"/>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4B1"/>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2C09"/>
    <w:rsid w:val="005B3367"/>
    <w:rsid w:val="005B398A"/>
    <w:rsid w:val="005B3CC6"/>
    <w:rsid w:val="005B3D9E"/>
    <w:rsid w:val="005B40A6"/>
    <w:rsid w:val="005B4149"/>
    <w:rsid w:val="005B4429"/>
    <w:rsid w:val="005B448B"/>
    <w:rsid w:val="005B4F51"/>
    <w:rsid w:val="005B541A"/>
    <w:rsid w:val="005B5F79"/>
    <w:rsid w:val="005B6A10"/>
    <w:rsid w:val="005B792A"/>
    <w:rsid w:val="005C1017"/>
    <w:rsid w:val="005C1723"/>
    <w:rsid w:val="005C17BB"/>
    <w:rsid w:val="005C1907"/>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2CAC"/>
    <w:rsid w:val="005E362E"/>
    <w:rsid w:val="005E3C68"/>
    <w:rsid w:val="005E4A35"/>
    <w:rsid w:val="005E534E"/>
    <w:rsid w:val="005E56ED"/>
    <w:rsid w:val="005E5729"/>
    <w:rsid w:val="005E597B"/>
    <w:rsid w:val="005E59A8"/>
    <w:rsid w:val="005E5CBA"/>
    <w:rsid w:val="005E5CD5"/>
    <w:rsid w:val="005E684F"/>
    <w:rsid w:val="005E6BCB"/>
    <w:rsid w:val="005E6F14"/>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D9"/>
    <w:rsid w:val="006775CE"/>
    <w:rsid w:val="0067770C"/>
    <w:rsid w:val="00677BA5"/>
    <w:rsid w:val="006804C1"/>
    <w:rsid w:val="0068130C"/>
    <w:rsid w:val="00681863"/>
    <w:rsid w:val="00681879"/>
    <w:rsid w:val="00681C86"/>
    <w:rsid w:val="00681E48"/>
    <w:rsid w:val="006837E1"/>
    <w:rsid w:val="00683A6E"/>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4E8"/>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FE5"/>
    <w:rsid w:val="006E778F"/>
    <w:rsid w:val="006E7859"/>
    <w:rsid w:val="006F0251"/>
    <w:rsid w:val="006F0ACE"/>
    <w:rsid w:val="006F1573"/>
    <w:rsid w:val="006F1BAC"/>
    <w:rsid w:val="006F1CD3"/>
    <w:rsid w:val="006F1F48"/>
    <w:rsid w:val="006F1FCF"/>
    <w:rsid w:val="006F3228"/>
    <w:rsid w:val="006F404E"/>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8D8"/>
    <w:rsid w:val="007113BE"/>
    <w:rsid w:val="0071157E"/>
    <w:rsid w:val="00711B27"/>
    <w:rsid w:val="00711F11"/>
    <w:rsid w:val="00712676"/>
    <w:rsid w:val="00712B7E"/>
    <w:rsid w:val="00712CBA"/>
    <w:rsid w:val="00712F1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750"/>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3C37"/>
    <w:rsid w:val="0076433C"/>
    <w:rsid w:val="007646C3"/>
    <w:rsid w:val="00764ABF"/>
    <w:rsid w:val="00764F6B"/>
    <w:rsid w:val="00765328"/>
    <w:rsid w:val="007663F2"/>
    <w:rsid w:val="007664C6"/>
    <w:rsid w:val="00766A38"/>
    <w:rsid w:val="00766CB7"/>
    <w:rsid w:val="00767F66"/>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227B"/>
    <w:rsid w:val="0079338E"/>
    <w:rsid w:val="007933AC"/>
    <w:rsid w:val="007933BE"/>
    <w:rsid w:val="007941DA"/>
    <w:rsid w:val="007942A6"/>
    <w:rsid w:val="007942B9"/>
    <w:rsid w:val="0079485D"/>
    <w:rsid w:val="00794E0C"/>
    <w:rsid w:val="00795163"/>
    <w:rsid w:val="007951C7"/>
    <w:rsid w:val="00795625"/>
    <w:rsid w:val="0079596F"/>
    <w:rsid w:val="00796590"/>
    <w:rsid w:val="00796FBD"/>
    <w:rsid w:val="0079758B"/>
    <w:rsid w:val="007975A0"/>
    <w:rsid w:val="00797BC0"/>
    <w:rsid w:val="007A065B"/>
    <w:rsid w:val="007A0BD1"/>
    <w:rsid w:val="007A0DB3"/>
    <w:rsid w:val="007A175F"/>
    <w:rsid w:val="007A1DAB"/>
    <w:rsid w:val="007A2462"/>
    <w:rsid w:val="007A2464"/>
    <w:rsid w:val="007A2782"/>
    <w:rsid w:val="007A323B"/>
    <w:rsid w:val="007A393B"/>
    <w:rsid w:val="007A4322"/>
    <w:rsid w:val="007A4535"/>
    <w:rsid w:val="007A456B"/>
    <w:rsid w:val="007A4A27"/>
    <w:rsid w:val="007A5B0B"/>
    <w:rsid w:val="007A5E77"/>
    <w:rsid w:val="007A66A5"/>
    <w:rsid w:val="007A6809"/>
    <w:rsid w:val="007A72FB"/>
    <w:rsid w:val="007A7B89"/>
    <w:rsid w:val="007B0214"/>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E0D73"/>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99A"/>
    <w:rsid w:val="007F2B6A"/>
    <w:rsid w:val="007F3094"/>
    <w:rsid w:val="007F321F"/>
    <w:rsid w:val="007F4C7A"/>
    <w:rsid w:val="007F51CC"/>
    <w:rsid w:val="007F5F94"/>
    <w:rsid w:val="007F6F18"/>
    <w:rsid w:val="007F7987"/>
    <w:rsid w:val="008000EE"/>
    <w:rsid w:val="00800130"/>
    <w:rsid w:val="0080055A"/>
    <w:rsid w:val="008008A4"/>
    <w:rsid w:val="00800BA3"/>
    <w:rsid w:val="008017C0"/>
    <w:rsid w:val="00801901"/>
    <w:rsid w:val="00801D20"/>
    <w:rsid w:val="00801D46"/>
    <w:rsid w:val="00801D79"/>
    <w:rsid w:val="00802FDB"/>
    <w:rsid w:val="00803BB2"/>
    <w:rsid w:val="00804B52"/>
    <w:rsid w:val="00804FE7"/>
    <w:rsid w:val="00806271"/>
    <w:rsid w:val="0080631C"/>
    <w:rsid w:val="00806420"/>
    <w:rsid w:val="00806522"/>
    <w:rsid w:val="0080677C"/>
    <w:rsid w:val="00806D18"/>
    <w:rsid w:val="008070E2"/>
    <w:rsid w:val="0080737A"/>
    <w:rsid w:val="00807535"/>
    <w:rsid w:val="008077EA"/>
    <w:rsid w:val="008079BC"/>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B7C"/>
    <w:rsid w:val="00827F68"/>
    <w:rsid w:val="008302A1"/>
    <w:rsid w:val="0083059D"/>
    <w:rsid w:val="00830633"/>
    <w:rsid w:val="0083089C"/>
    <w:rsid w:val="008310D9"/>
    <w:rsid w:val="00831375"/>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92B"/>
    <w:rsid w:val="00846A26"/>
    <w:rsid w:val="008475CA"/>
    <w:rsid w:val="00847D73"/>
    <w:rsid w:val="008505D7"/>
    <w:rsid w:val="008509C9"/>
    <w:rsid w:val="008523CC"/>
    <w:rsid w:val="00852E67"/>
    <w:rsid w:val="00853B27"/>
    <w:rsid w:val="0085400A"/>
    <w:rsid w:val="0085443D"/>
    <w:rsid w:val="00854E3F"/>
    <w:rsid w:val="0085554B"/>
    <w:rsid w:val="0085616A"/>
    <w:rsid w:val="008562A0"/>
    <w:rsid w:val="0085660A"/>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803"/>
    <w:rsid w:val="00873D07"/>
    <w:rsid w:val="008740BB"/>
    <w:rsid w:val="00874DFD"/>
    <w:rsid w:val="00874E35"/>
    <w:rsid w:val="00875013"/>
    <w:rsid w:val="0087541C"/>
    <w:rsid w:val="00875E39"/>
    <w:rsid w:val="00875ECC"/>
    <w:rsid w:val="008760A4"/>
    <w:rsid w:val="008772BE"/>
    <w:rsid w:val="00877518"/>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828"/>
    <w:rsid w:val="00885C1D"/>
    <w:rsid w:val="00885CB4"/>
    <w:rsid w:val="008863FC"/>
    <w:rsid w:val="00886758"/>
    <w:rsid w:val="00887156"/>
    <w:rsid w:val="0088723B"/>
    <w:rsid w:val="00890197"/>
    <w:rsid w:val="008909EB"/>
    <w:rsid w:val="00891046"/>
    <w:rsid w:val="008915DE"/>
    <w:rsid w:val="00891718"/>
    <w:rsid w:val="00891E17"/>
    <w:rsid w:val="0089215A"/>
    <w:rsid w:val="00892DDB"/>
    <w:rsid w:val="0089367F"/>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C3E"/>
    <w:rsid w:val="008C658D"/>
    <w:rsid w:val="008C669C"/>
    <w:rsid w:val="008C6E86"/>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54C2"/>
    <w:rsid w:val="008E65C8"/>
    <w:rsid w:val="008E666A"/>
    <w:rsid w:val="008E72F3"/>
    <w:rsid w:val="008E742E"/>
    <w:rsid w:val="008E762B"/>
    <w:rsid w:val="008F009E"/>
    <w:rsid w:val="008F010E"/>
    <w:rsid w:val="008F05D8"/>
    <w:rsid w:val="008F06EB"/>
    <w:rsid w:val="008F088C"/>
    <w:rsid w:val="008F0E38"/>
    <w:rsid w:val="008F1906"/>
    <w:rsid w:val="008F1ACD"/>
    <w:rsid w:val="008F2D00"/>
    <w:rsid w:val="008F2E34"/>
    <w:rsid w:val="008F2E41"/>
    <w:rsid w:val="008F33AA"/>
    <w:rsid w:val="008F38FD"/>
    <w:rsid w:val="008F455D"/>
    <w:rsid w:val="008F4EFB"/>
    <w:rsid w:val="008F532F"/>
    <w:rsid w:val="008F5EA6"/>
    <w:rsid w:val="008F6101"/>
    <w:rsid w:val="008F6897"/>
    <w:rsid w:val="008F7FBA"/>
    <w:rsid w:val="009002D8"/>
    <w:rsid w:val="009005EE"/>
    <w:rsid w:val="00900663"/>
    <w:rsid w:val="00900890"/>
    <w:rsid w:val="00900D21"/>
    <w:rsid w:val="00900DC6"/>
    <w:rsid w:val="00901D45"/>
    <w:rsid w:val="00901F8D"/>
    <w:rsid w:val="00902884"/>
    <w:rsid w:val="00902D70"/>
    <w:rsid w:val="0090345A"/>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26E"/>
    <w:rsid w:val="00940474"/>
    <w:rsid w:val="009407FC"/>
    <w:rsid w:val="00940975"/>
    <w:rsid w:val="00940CCA"/>
    <w:rsid w:val="00940E8F"/>
    <w:rsid w:val="00941429"/>
    <w:rsid w:val="009416AD"/>
    <w:rsid w:val="009417D0"/>
    <w:rsid w:val="009428CB"/>
    <w:rsid w:val="00943794"/>
    <w:rsid w:val="009437DC"/>
    <w:rsid w:val="00944300"/>
    <w:rsid w:val="0094443D"/>
    <w:rsid w:val="0094506E"/>
    <w:rsid w:val="0094654A"/>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60905"/>
    <w:rsid w:val="00960B59"/>
    <w:rsid w:val="00960BC2"/>
    <w:rsid w:val="00960C08"/>
    <w:rsid w:val="009614BD"/>
    <w:rsid w:val="009619C2"/>
    <w:rsid w:val="00961EBB"/>
    <w:rsid w:val="00961FE2"/>
    <w:rsid w:val="0096288D"/>
    <w:rsid w:val="00962D9B"/>
    <w:rsid w:val="0096319A"/>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3EA8"/>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C04FC"/>
    <w:rsid w:val="009C0F3A"/>
    <w:rsid w:val="009C15EB"/>
    <w:rsid w:val="009C1E2B"/>
    <w:rsid w:val="009C22CD"/>
    <w:rsid w:val="009C258B"/>
    <w:rsid w:val="009C28E8"/>
    <w:rsid w:val="009C2D31"/>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166"/>
    <w:rsid w:val="009E04AB"/>
    <w:rsid w:val="009E083B"/>
    <w:rsid w:val="009E09BD"/>
    <w:rsid w:val="009E2636"/>
    <w:rsid w:val="009E27F4"/>
    <w:rsid w:val="009E3A1D"/>
    <w:rsid w:val="009E4033"/>
    <w:rsid w:val="009E429A"/>
    <w:rsid w:val="009E42CF"/>
    <w:rsid w:val="009E43A5"/>
    <w:rsid w:val="009E446E"/>
    <w:rsid w:val="009E48F6"/>
    <w:rsid w:val="009E4C74"/>
    <w:rsid w:val="009E5FE9"/>
    <w:rsid w:val="009F11C2"/>
    <w:rsid w:val="009F1D9B"/>
    <w:rsid w:val="009F1E72"/>
    <w:rsid w:val="009F1EB2"/>
    <w:rsid w:val="009F230A"/>
    <w:rsid w:val="009F3232"/>
    <w:rsid w:val="009F4335"/>
    <w:rsid w:val="009F4336"/>
    <w:rsid w:val="009F4858"/>
    <w:rsid w:val="009F48F8"/>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57"/>
    <w:rsid w:val="00A15FFD"/>
    <w:rsid w:val="00A16631"/>
    <w:rsid w:val="00A16647"/>
    <w:rsid w:val="00A16AE1"/>
    <w:rsid w:val="00A173D8"/>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6ED"/>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C0E"/>
    <w:rsid w:val="00A55CB5"/>
    <w:rsid w:val="00A55E46"/>
    <w:rsid w:val="00A55E59"/>
    <w:rsid w:val="00A55E60"/>
    <w:rsid w:val="00A5606A"/>
    <w:rsid w:val="00A563E3"/>
    <w:rsid w:val="00A56A0E"/>
    <w:rsid w:val="00A56DCF"/>
    <w:rsid w:val="00A57C83"/>
    <w:rsid w:val="00A57D58"/>
    <w:rsid w:val="00A60442"/>
    <w:rsid w:val="00A605DA"/>
    <w:rsid w:val="00A60D41"/>
    <w:rsid w:val="00A61769"/>
    <w:rsid w:val="00A61962"/>
    <w:rsid w:val="00A61BF2"/>
    <w:rsid w:val="00A61E45"/>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954"/>
    <w:rsid w:val="00A903C8"/>
    <w:rsid w:val="00A91634"/>
    <w:rsid w:val="00A91C25"/>
    <w:rsid w:val="00A91D58"/>
    <w:rsid w:val="00A934EF"/>
    <w:rsid w:val="00A939C4"/>
    <w:rsid w:val="00A93B18"/>
    <w:rsid w:val="00A93EAF"/>
    <w:rsid w:val="00A94611"/>
    <w:rsid w:val="00A952EA"/>
    <w:rsid w:val="00A95454"/>
    <w:rsid w:val="00A95659"/>
    <w:rsid w:val="00A957F1"/>
    <w:rsid w:val="00A958A5"/>
    <w:rsid w:val="00A95ED3"/>
    <w:rsid w:val="00A966AD"/>
    <w:rsid w:val="00A971F8"/>
    <w:rsid w:val="00A9739A"/>
    <w:rsid w:val="00A97B21"/>
    <w:rsid w:val="00A97CDF"/>
    <w:rsid w:val="00AA00B9"/>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2CB"/>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F7D"/>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3D1E"/>
    <w:rsid w:val="00B14745"/>
    <w:rsid w:val="00B153E3"/>
    <w:rsid w:val="00B157E5"/>
    <w:rsid w:val="00B1623F"/>
    <w:rsid w:val="00B162B7"/>
    <w:rsid w:val="00B2023A"/>
    <w:rsid w:val="00B2068B"/>
    <w:rsid w:val="00B207E9"/>
    <w:rsid w:val="00B20AC8"/>
    <w:rsid w:val="00B20C4A"/>
    <w:rsid w:val="00B20C77"/>
    <w:rsid w:val="00B211BF"/>
    <w:rsid w:val="00B2152F"/>
    <w:rsid w:val="00B21ECA"/>
    <w:rsid w:val="00B2267D"/>
    <w:rsid w:val="00B22C12"/>
    <w:rsid w:val="00B22E28"/>
    <w:rsid w:val="00B23059"/>
    <w:rsid w:val="00B23562"/>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1C7E"/>
    <w:rsid w:val="00B61E2E"/>
    <w:rsid w:val="00B61F3C"/>
    <w:rsid w:val="00B61F6F"/>
    <w:rsid w:val="00B6247B"/>
    <w:rsid w:val="00B628E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5016"/>
    <w:rsid w:val="00BA5D55"/>
    <w:rsid w:val="00BA6295"/>
    <w:rsid w:val="00BA687D"/>
    <w:rsid w:val="00BA787B"/>
    <w:rsid w:val="00BB03B5"/>
    <w:rsid w:val="00BB057B"/>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47D5"/>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799"/>
    <w:rsid w:val="00BE287E"/>
    <w:rsid w:val="00BE2BB2"/>
    <w:rsid w:val="00BE3383"/>
    <w:rsid w:val="00BE38EB"/>
    <w:rsid w:val="00BE3E92"/>
    <w:rsid w:val="00BE3F08"/>
    <w:rsid w:val="00BE4B1B"/>
    <w:rsid w:val="00BE4DB0"/>
    <w:rsid w:val="00BE78AF"/>
    <w:rsid w:val="00BE7F67"/>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203"/>
    <w:rsid w:val="00C02651"/>
    <w:rsid w:val="00C031BA"/>
    <w:rsid w:val="00C036B6"/>
    <w:rsid w:val="00C045BD"/>
    <w:rsid w:val="00C04709"/>
    <w:rsid w:val="00C04A67"/>
    <w:rsid w:val="00C04A88"/>
    <w:rsid w:val="00C0511F"/>
    <w:rsid w:val="00C05DBF"/>
    <w:rsid w:val="00C07F5A"/>
    <w:rsid w:val="00C07FC4"/>
    <w:rsid w:val="00C103DD"/>
    <w:rsid w:val="00C105EA"/>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3D3"/>
    <w:rsid w:val="00C21813"/>
    <w:rsid w:val="00C2185A"/>
    <w:rsid w:val="00C21BAF"/>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370"/>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4DCA"/>
    <w:rsid w:val="00C45891"/>
    <w:rsid w:val="00C46008"/>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6CB"/>
    <w:rsid w:val="00C54859"/>
    <w:rsid w:val="00C5497A"/>
    <w:rsid w:val="00C55E50"/>
    <w:rsid w:val="00C56370"/>
    <w:rsid w:val="00C571F6"/>
    <w:rsid w:val="00C5751B"/>
    <w:rsid w:val="00C60DE1"/>
    <w:rsid w:val="00C6124F"/>
    <w:rsid w:val="00C615C8"/>
    <w:rsid w:val="00C63FEE"/>
    <w:rsid w:val="00C64668"/>
    <w:rsid w:val="00C64915"/>
    <w:rsid w:val="00C64D52"/>
    <w:rsid w:val="00C65088"/>
    <w:rsid w:val="00C65181"/>
    <w:rsid w:val="00C65556"/>
    <w:rsid w:val="00C6560E"/>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80C32"/>
    <w:rsid w:val="00C8103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138C"/>
    <w:rsid w:val="00CA215A"/>
    <w:rsid w:val="00CA29D5"/>
    <w:rsid w:val="00CA2ED0"/>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44D3"/>
    <w:rsid w:val="00CB4F5D"/>
    <w:rsid w:val="00CB4FEF"/>
    <w:rsid w:val="00CB6A42"/>
    <w:rsid w:val="00CB6D97"/>
    <w:rsid w:val="00CB74E3"/>
    <w:rsid w:val="00CB74F2"/>
    <w:rsid w:val="00CB7D19"/>
    <w:rsid w:val="00CC026C"/>
    <w:rsid w:val="00CC02E0"/>
    <w:rsid w:val="00CC04F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0AC"/>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75F"/>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F86"/>
    <w:rsid w:val="00D132B1"/>
    <w:rsid w:val="00D13FC2"/>
    <w:rsid w:val="00D14749"/>
    <w:rsid w:val="00D1499B"/>
    <w:rsid w:val="00D14C4B"/>
    <w:rsid w:val="00D14D64"/>
    <w:rsid w:val="00D157C1"/>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6312"/>
    <w:rsid w:val="00D26419"/>
    <w:rsid w:val="00D26485"/>
    <w:rsid w:val="00D268F8"/>
    <w:rsid w:val="00D273DE"/>
    <w:rsid w:val="00D274B0"/>
    <w:rsid w:val="00D2761C"/>
    <w:rsid w:val="00D27D31"/>
    <w:rsid w:val="00D30A46"/>
    <w:rsid w:val="00D31226"/>
    <w:rsid w:val="00D31FEA"/>
    <w:rsid w:val="00D3229A"/>
    <w:rsid w:val="00D3265C"/>
    <w:rsid w:val="00D32F25"/>
    <w:rsid w:val="00D33802"/>
    <w:rsid w:val="00D33AE8"/>
    <w:rsid w:val="00D342C8"/>
    <w:rsid w:val="00D34313"/>
    <w:rsid w:val="00D34655"/>
    <w:rsid w:val="00D34B7F"/>
    <w:rsid w:val="00D35BAA"/>
    <w:rsid w:val="00D36127"/>
    <w:rsid w:val="00D36249"/>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3E8"/>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56C7B"/>
    <w:rsid w:val="00D60342"/>
    <w:rsid w:val="00D60E23"/>
    <w:rsid w:val="00D62203"/>
    <w:rsid w:val="00D62E5B"/>
    <w:rsid w:val="00D6320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D9D"/>
    <w:rsid w:val="00DC5754"/>
    <w:rsid w:val="00DC6670"/>
    <w:rsid w:val="00DC71C3"/>
    <w:rsid w:val="00DC743A"/>
    <w:rsid w:val="00DC7A31"/>
    <w:rsid w:val="00DD0195"/>
    <w:rsid w:val="00DD1079"/>
    <w:rsid w:val="00DD14C1"/>
    <w:rsid w:val="00DD27DC"/>
    <w:rsid w:val="00DD335A"/>
    <w:rsid w:val="00DD3781"/>
    <w:rsid w:val="00DD38B2"/>
    <w:rsid w:val="00DD408B"/>
    <w:rsid w:val="00DD44B1"/>
    <w:rsid w:val="00DD4849"/>
    <w:rsid w:val="00DD48D9"/>
    <w:rsid w:val="00DD4B30"/>
    <w:rsid w:val="00DD6EBD"/>
    <w:rsid w:val="00DD779D"/>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0B7"/>
    <w:rsid w:val="00DF118A"/>
    <w:rsid w:val="00DF1281"/>
    <w:rsid w:val="00DF1627"/>
    <w:rsid w:val="00DF199B"/>
    <w:rsid w:val="00DF1E2D"/>
    <w:rsid w:val="00DF201C"/>
    <w:rsid w:val="00DF255E"/>
    <w:rsid w:val="00DF2ECA"/>
    <w:rsid w:val="00DF34F9"/>
    <w:rsid w:val="00DF4C20"/>
    <w:rsid w:val="00DF4C7C"/>
    <w:rsid w:val="00DF51C0"/>
    <w:rsid w:val="00DF53E9"/>
    <w:rsid w:val="00DF54A5"/>
    <w:rsid w:val="00DF5633"/>
    <w:rsid w:val="00DF6058"/>
    <w:rsid w:val="00DF6787"/>
    <w:rsid w:val="00DF7330"/>
    <w:rsid w:val="00DF79C3"/>
    <w:rsid w:val="00DF7C4C"/>
    <w:rsid w:val="00DF7EB3"/>
    <w:rsid w:val="00E0019F"/>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5E2"/>
    <w:rsid w:val="00E0573F"/>
    <w:rsid w:val="00E05F25"/>
    <w:rsid w:val="00E068F1"/>
    <w:rsid w:val="00E070DE"/>
    <w:rsid w:val="00E075F2"/>
    <w:rsid w:val="00E07E56"/>
    <w:rsid w:val="00E10636"/>
    <w:rsid w:val="00E10A17"/>
    <w:rsid w:val="00E11966"/>
    <w:rsid w:val="00E11AC1"/>
    <w:rsid w:val="00E12206"/>
    <w:rsid w:val="00E12531"/>
    <w:rsid w:val="00E12E73"/>
    <w:rsid w:val="00E13333"/>
    <w:rsid w:val="00E13CE9"/>
    <w:rsid w:val="00E14ACF"/>
    <w:rsid w:val="00E1538E"/>
    <w:rsid w:val="00E1543D"/>
    <w:rsid w:val="00E155E1"/>
    <w:rsid w:val="00E15E63"/>
    <w:rsid w:val="00E161A3"/>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30460"/>
    <w:rsid w:val="00E31E1A"/>
    <w:rsid w:val="00E31F40"/>
    <w:rsid w:val="00E32A79"/>
    <w:rsid w:val="00E33CB9"/>
    <w:rsid w:val="00E343BD"/>
    <w:rsid w:val="00E35A26"/>
    <w:rsid w:val="00E35B6C"/>
    <w:rsid w:val="00E36B2F"/>
    <w:rsid w:val="00E36B42"/>
    <w:rsid w:val="00E36D90"/>
    <w:rsid w:val="00E371C2"/>
    <w:rsid w:val="00E374C5"/>
    <w:rsid w:val="00E377D8"/>
    <w:rsid w:val="00E403AD"/>
    <w:rsid w:val="00E408DB"/>
    <w:rsid w:val="00E40900"/>
    <w:rsid w:val="00E412E7"/>
    <w:rsid w:val="00E413B2"/>
    <w:rsid w:val="00E423DD"/>
    <w:rsid w:val="00E4265A"/>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93F"/>
    <w:rsid w:val="00E474E8"/>
    <w:rsid w:val="00E5057C"/>
    <w:rsid w:val="00E50A41"/>
    <w:rsid w:val="00E50C8F"/>
    <w:rsid w:val="00E50CF3"/>
    <w:rsid w:val="00E50D0D"/>
    <w:rsid w:val="00E517C8"/>
    <w:rsid w:val="00E51ADE"/>
    <w:rsid w:val="00E52700"/>
    <w:rsid w:val="00E52ADA"/>
    <w:rsid w:val="00E53C5E"/>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7F6"/>
    <w:rsid w:val="00E64B30"/>
    <w:rsid w:val="00E651A1"/>
    <w:rsid w:val="00E6567F"/>
    <w:rsid w:val="00E66730"/>
    <w:rsid w:val="00E66892"/>
    <w:rsid w:val="00E66C26"/>
    <w:rsid w:val="00E66F5D"/>
    <w:rsid w:val="00E671D2"/>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AAC"/>
    <w:rsid w:val="00EA308F"/>
    <w:rsid w:val="00EA334C"/>
    <w:rsid w:val="00EA40FD"/>
    <w:rsid w:val="00EA4596"/>
    <w:rsid w:val="00EA4694"/>
    <w:rsid w:val="00EA47C1"/>
    <w:rsid w:val="00EA49BE"/>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A5A"/>
    <w:rsid w:val="00EB1B3C"/>
    <w:rsid w:val="00EB1B7F"/>
    <w:rsid w:val="00EB21F4"/>
    <w:rsid w:val="00EB2235"/>
    <w:rsid w:val="00EB24B0"/>
    <w:rsid w:val="00EB26A9"/>
    <w:rsid w:val="00EB31EB"/>
    <w:rsid w:val="00EB33EC"/>
    <w:rsid w:val="00EB3778"/>
    <w:rsid w:val="00EB3C09"/>
    <w:rsid w:val="00EB410E"/>
    <w:rsid w:val="00EB420B"/>
    <w:rsid w:val="00EB43BD"/>
    <w:rsid w:val="00EB48D3"/>
    <w:rsid w:val="00EB5C05"/>
    <w:rsid w:val="00EB658B"/>
    <w:rsid w:val="00EB668F"/>
    <w:rsid w:val="00EB6EEC"/>
    <w:rsid w:val="00EB760C"/>
    <w:rsid w:val="00EB7844"/>
    <w:rsid w:val="00EB793A"/>
    <w:rsid w:val="00EC02AE"/>
    <w:rsid w:val="00EC0C2B"/>
    <w:rsid w:val="00EC0D60"/>
    <w:rsid w:val="00EC1747"/>
    <w:rsid w:val="00EC1777"/>
    <w:rsid w:val="00EC2052"/>
    <w:rsid w:val="00EC232B"/>
    <w:rsid w:val="00EC2383"/>
    <w:rsid w:val="00EC3210"/>
    <w:rsid w:val="00EC3E19"/>
    <w:rsid w:val="00EC4424"/>
    <w:rsid w:val="00EC4704"/>
    <w:rsid w:val="00EC4B14"/>
    <w:rsid w:val="00EC4DF0"/>
    <w:rsid w:val="00EC5024"/>
    <w:rsid w:val="00EC55D6"/>
    <w:rsid w:val="00EC5BCB"/>
    <w:rsid w:val="00EC5D39"/>
    <w:rsid w:val="00EC6447"/>
    <w:rsid w:val="00EC6C7C"/>
    <w:rsid w:val="00EC7302"/>
    <w:rsid w:val="00EC73C4"/>
    <w:rsid w:val="00EC797C"/>
    <w:rsid w:val="00ED05AA"/>
    <w:rsid w:val="00ED0ABD"/>
    <w:rsid w:val="00ED0CC3"/>
    <w:rsid w:val="00ED118A"/>
    <w:rsid w:val="00ED1DCF"/>
    <w:rsid w:val="00ED33CC"/>
    <w:rsid w:val="00ED3C0F"/>
    <w:rsid w:val="00ED3C3A"/>
    <w:rsid w:val="00ED3CE3"/>
    <w:rsid w:val="00ED444D"/>
    <w:rsid w:val="00ED4861"/>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261A"/>
    <w:rsid w:val="00EF2E5C"/>
    <w:rsid w:val="00EF33ED"/>
    <w:rsid w:val="00EF366C"/>
    <w:rsid w:val="00EF40A5"/>
    <w:rsid w:val="00EF4798"/>
    <w:rsid w:val="00EF47D6"/>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0E7C"/>
    <w:rsid w:val="00F11D0E"/>
    <w:rsid w:val="00F11D7F"/>
    <w:rsid w:val="00F12617"/>
    <w:rsid w:val="00F12E37"/>
    <w:rsid w:val="00F12FCC"/>
    <w:rsid w:val="00F1313D"/>
    <w:rsid w:val="00F138D8"/>
    <w:rsid w:val="00F13B95"/>
    <w:rsid w:val="00F140FE"/>
    <w:rsid w:val="00F14195"/>
    <w:rsid w:val="00F1436C"/>
    <w:rsid w:val="00F1468E"/>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615B"/>
    <w:rsid w:val="00F368B6"/>
    <w:rsid w:val="00F36A11"/>
    <w:rsid w:val="00F36C90"/>
    <w:rsid w:val="00F36D83"/>
    <w:rsid w:val="00F3756B"/>
    <w:rsid w:val="00F375E7"/>
    <w:rsid w:val="00F4013A"/>
    <w:rsid w:val="00F40694"/>
    <w:rsid w:val="00F4288E"/>
    <w:rsid w:val="00F42BC0"/>
    <w:rsid w:val="00F434D7"/>
    <w:rsid w:val="00F437E7"/>
    <w:rsid w:val="00F45965"/>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B53"/>
    <w:rsid w:val="00F62CBF"/>
    <w:rsid w:val="00F645DF"/>
    <w:rsid w:val="00F65345"/>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98B"/>
    <w:rsid w:val="00F75AC7"/>
    <w:rsid w:val="00F75FF6"/>
    <w:rsid w:val="00F76803"/>
    <w:rsid w:val="00F7689F"/>
    <w:rsid w:val="00F77167"/>
    <w:rsid w:val="00F802EE"/>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1848"/>
    <w:rsid w:val="00FC2762"/>
    <w:rsid w:val="00FC31A5"/>
    <w:rsid w:val="00FC502D"/>
    <w:rsid w:val="00FC50C6"/>
    <w:rsid w:val="00FC5AA5"/>
    <w:rsid w:val="00FC6354"/>
    <w:rsid w:val="00FC6995"/>
    <w:rsid w:val="00FD09D0"/>
    <w:rsid w:val="00FD0AAD"/>
    <w:rsid w:val="00FD0D8C"/>
    <w:rsid w:val="00FD1000"/>
    <w:rsid w:val="00FD1527"/>
    <w:rsid w:val="00FD1F75"/>
    <w:rsid w:val="00FD33DB"/>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B48"/>
    <w:rsid w:val="00FF76CE"/>
    <w:rsid w:val="00FF7932"/>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列出段落,?? ??,?????,????,Lista1,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99"/>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ño’i—Ž Char,列表段落 Char,¥¡¡¡¡ì¬º¥¹¥È¶ÎÂä Char,ÁÐ³ö¶ÎÂä Char,¥ê¥¹¥È¶ÎÂä Char,Paragrafo elenco Char"/>
    <w:link w:val="ListParagraph"/>
    <w:uiPriority w:val="99"/>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048F2-8E0E-44D5-ACF7-DE3439DFD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4</Pages>
  <Words>1623</Words>
  <Characters>9256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2020-08-07T17:19:00Z</dcterms:created>
  <dcterms:modified xsi:type="dcterms:W3CDTF">2020-08-07T17:19:00Z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