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38277777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9A46B8">
        <w:rPr>
          <w:rFonts w:cs="Arial"/>
        </w:rPr>
        <w:t>4</w:t>
      </w:r>
      <w:r w:rsidR="00DA2A0B">
        <w:rPr>
          <w:rFonts w:cs="Arial"/>
        </w:rPr>
        <w:t>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B046EB">
        <w:rPr>
          <w:rFonts w:cs="Arial"/>
          <w:szCs w:val="24"/>
        </w:rPr>
        <w:t>20</w:t>
      </w:r>
      <w:r w:rsidR="009E1C9D">
        <w:rPr>
          <w:rFonts w:cs="Arial"/>
          <w:szCs w:val="24"/>
        </w:rPr>
        <w:t>10608</w:t>
      </w:r>
    </w:p>
    <w:p w14:paraId="042FDBAB" w14:textId="28E16CCD" w:rsidR="003B09A3" w:rsidRPr="0004171B" w:rsidRDefault="00DA2A0B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Electronic </w:t>
      </w:r>
      <w:r w:rsidR="006D43C6">
        <w:rPr>
          <w:rFonts w:cs="Arial"/>
          <w:sz w:val="24"/>
          <w:szCs w:val="24"/>
          <w:lang w:val="en-US"/>
        </w:rPr>
        <w:t>M</w:t>
      </w:r>
      <w:r>
        <w:rPr>
          <w:rFonts w:cs="Arial"/>
          <w:sz w:val="24"/>
          <w:szCs w:val="24"/>
          <w:lang w:val="en-US"/>
        </w:rPr>
        <w:t>eeting</w:t>
      </w:r>
      <w:r w:rsidR="003B09A3" w:rsidRPr="0004171B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17</w:t>
      </w:r>
      <w:r w:rsidR="006D43C6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-</w:t>
      </w:r>
      <w:r w:rsidR="006D43C6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2</w:t>
      </w:r>
      <w:r w:rsidR="004D4B93">
        <w:rPr>
          <w:rFonts w:cs="Arial"/>
          <w:sz w:val="24"/>
          <w:szCs w:val="24"/>
          <w:lang w:val="en-US"/>
        </w:rPr>
        <w:t>8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="003B09A3" w:rsidRPr="0004171B">
        <w:rPr>
          <w:rFonts w:cs="Arial"/>
          <w:sz w:val="24"/>
          <w:szCs w:val="24"/>
          <w:lang w:val="en-US"/>
        </w:rPr>
        <w:t xml:space="preserve"> 20</w:t>
      </w:r>
      <w:r w:rsidR="009A46B8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5F7B7096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4143EC">
        <w:rPr>
          <w:rFonts w:ascii="Arial" w:hAnsi="Arial" w:cs="Arial"/>
          <w:b/>
        </w:rPr>
        <w:t>S</w:t>
      </w:r>
      <w:r w:rsidR="009B2153" w:rsidRPr="00B70EB2">
        <w:rPr>
          <w:rFonts w:ascii="Arial" w:hAnsi="Arial" w:cs="Arial"/>
          <w:b/>
        </w:rPr>
        <w:t xml:space="preserve">imulation results </w:t>
      </w:r>
      <w:r w:rsidR="00F905D8">
        <w:rPr>
          <w:rFonts w:ascii="Arial" w:hAnsi="Arial" w:cs="Arial"/>
          <w:b/>
        </w:rPr>
        <w:t xml:space="preserve">for additional </w:t>
      </w:r>
      <w:r w:rsidR="00DA2A0B">
        <w:rPr>
          <w:rFonts w:ascii="Arial" w:hAnsi="Arial" w:cs="Arial"/>
          <w:b/>
        </w:rPr>
        <w:t xml:space="preserve">SCS/BW combinations </w:t>
      </w:r>
      <w:r w:rsidR="009B2153" w:rsidRPr="00B70EB2">
        <w:rPr>
          <w:rFonts w:ascii="Arial" w:hAnsi="Arial" w:cs="Arial"/>
          <w:b/>
        </w:rPr>
        <w:t>for</w:t>
      </w:r>
      <w:r w:rsidR="00B20359" w:rsidRPr="00B70EB2">
        <w:rPr>
          <w:rFonts w:ascii="Arial" w:hAnsi="Arial" w:cs="Arial"/>
          <w:b/>
        </w:rPr>
        <w:t xml:space="preserve"> Rel-16</w:t>
      </w:r>
      <w:r w:rsidR="009B2153" w:rsidRPr="00B70EB2">
        <w:rPr>
          <w:rFonts w:ascii="Arial" w:hAnsi="Arial" w:cs="Arial"/>
          <w:b/>
        </w:rPr>
        <w:t xml:space="preserve"> NR HST PUSCH demodulation performance at UE speed of</w:t>
      </w:r>
      <w:r w:rsidR="00DA2A0B">
        <w:rPr>
          <w:rFonts w:ascii="Arial" w:hAnsi="Arial" w:cs="Arial"/>
          <w:b/>
        </w:rPr>
        <w:t xml:space="preserve"> 350 km/h and</w:t>
      </w:r>
      <w:r w:rsidR="009B2153" w:rsidRPr="00B70EB2">
        <w:rPr>
          <w:rFonts w:ascii="Arial" w:hAnsi="Arial" w:cs="Arial"/>
          <w:b/>
        </w:rPr>
        <w:t xml:space="preserve"> </w:t>
      </w:r>
      <w:r w:rsidR="009A46B8">
        <w:rPr>
          <w:rFonts w:ascii="Arial" w:hAnsi="Arial" w:cs="Arial"/>
          <w:b/>
        </w:rPr>
        <w:t>50</w:t>
      </w:r>
      <w:r w:rsidR="009B2153" w:rsidRPr="00B70EB2">
        <w:rPr>
          <w:rFonts w:ascii="Arial" w:hAnsi="Arial" w:cs="Arial"/>
          <w:b/>
        </w:rPr>
        <w:t>0 km/h</w:t>
      </w:r>
    </w:p>
    <w:p w14:paraId="0913EAE1" w14:textId="55978C09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9E1C9D" w:rsidRPr="009E1C9D">
        <w:rPr>
          <w:rFonts w:ascii="Arial" w:hAnsi="Arial" w:cs="Arial"/>
          <w:b/>
          <w:lang w:val="en-US"/>
        </w:rPr>
        <w:t>7.15.3.2.1</w:t>
      </w:r>
    </w:p>
    <w:p w14:paraId="5C2661F9" w14:textId="21FDCD94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9E1C9D">
        <w:rPr>
          <w:rFonts w:ascii="Arial" w:hAnsi="Arial" w:cs="Arial"/>
          <w:b/>
        </w:rPr>
        <w:t>Information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2" w:name="_Ref20643280"/>
      <w:r w:rsidRPr="00B70EB2">
        <w:rPr>
          <w:rFonts w:cs="Arial"/>
        </w:rPr>
        <w:t>Introduction</w:t>
      </w:r>
      <w:bookmarkEnd w:id="2"/>
    </w:p>
    <w:p w14:paraId="51DE5742" w14:textId="221DFE81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contribution, we presented our simulation results for</w:t>
      </w:r>
      <w:r w:rsidR="00DA2A0B">
        <w:rPr>
          <w:rFonts w:ascii="Arial" w:hAnsi="Arial" w:cs="Arial"/>
        </w:rPr>
        <w:t xml:space="preserve"> additional SCS/BW combinations for</w:t>
      </w:r>
      <w:r w:rsidRPr="00B70EB2">
        <w:rPr>
          <w:rFonts w:ascii="Arial" w:hAnsi="Arial" w:cs="Arial"/>
        </w:rPr>
        <w:t xml:space="preserve"> NR HST PUSCH demodulation performance</w:t>
      </w:r>
      <w:r w:rsidR="008F0897" w:rsidRPr="00B70EB2">
        <w:rPr>
          <w:rFonts w:ascii="Arial" w:hAnsi="Arial" w:cs="Arial"/>
        </w:rPr>
        <w:t xml:space="preserve"> </w:t>
      </w:r>
      <w:r w:rsidR="00301F47">
        <w:rPr>
          <w:rFonts w:ascii="Arial" w:hAnsi="Arial" w:cs="Arial"/>
        </w:rPr>
        <w:t>for single tap</w:t>
      </w:r>
      <w:r w:rsidR="008F0897" w:rsidRPr="00B70EB2">
        <w:rPr>
          <w:rFonts w:ascii="Arial" w:hAnsi="Arial" w:cs="Arial"/>
        </w:rPr>
        <w:t xml:space="preserve"> HST scenarios </w:t>
      </w:r>
      <w:r w:rsidR="00301F47">
        <w:rPr>
          <w:rFonts w:ascii="Arial" w:hAnsi="Arial" w:cs="Arial"/>
        </w:rPr>
        <w:t>at</w:t>
      </w:r>
      <w:r w:rsidR="008F0897" w:rsidRPr="00B70EB2">
        <w:rPr>
          <w:rFonts w:ascii="Arial" w:hAnsi="Arial" w:cs="Arial"/>
        </w:rPr>
        <w:t xml:space="preserve"> HST speed = </w:t>
      </w:r>
      <w:r w:rsidR="00DA2A0B">
        <w:rPr>
          <w:rFonts w:ascii="Arial" w:hAnsi="Arial" w:cs="Arial"/>
        </w:rPr>
        <w:t xml:space="preserve">350 km/h and </w:t>
      </w:r>
      <w:r w:rsidR="00301F47">
        <w:rPr>
          <w:rFonts w:ascii="Arial" w:hAnsi="Arial" w:cs="Arial"/>
        </w:rPr>
        <w:t>50</w:t>
      </w:r>
      <w:r w:rsidR="008F0897" w:rsidRPr="00B70EB2">
        <w:rPr>
          <w:rFonts w:ascii="Arial" w:hAnsi="Arial" w:cs="Arial"/>
        </w:rPr>
        <w:t>0 km/h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29219AEF" w:rsidR="006D4AE7" w:rsidRPr="00B70EB2" w:rsidRDefault="004143EC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22485D46" w14:textId="0F437925" w:rsidR="0065770F" w:rsidRPr="00B70EB2" w:rsidRDefault="00D033A4" w:rsidP="00D033A4">
      <w:pPr>
        <w:rPr>
          <w:rFonts w:ascii="Arial" w:hAnsi="Arial" w:cs="Arial"/>
          <w:b/>
          <w:u w:val="single"/>
        </w:rPr>
      </w:pPr>
      <w:bookmarkStart w:id="3" w:name="_Hlk31011125"/>
      <w:r w:rsidRPr="00B70EB2">
        <w:rPr>
          <w:rFonts w:ascii="Arial" w:hAnsi="Arial" w:cs="Arial"/>
        </w:rPr>
        <w:t xml:space="preserve">In this section, </w:t>
      </w:r>
      <w:r w:rsidR="005767F0">
        <w:rPr>
          <w:rFonts w:ascii="Arial" w:hAnsi="Arial" w:cs="Arial"/>
        </w:rPr>
        <w:t>we</w:t>
      </w:r>
      <w:r w:rsidRPr="00B70EB2">
        <w:rPr>
          <w:rFonts w:ascii="Arial" w:hAnsi="Arial" w:cs="Arial"/>
        </w:rPr>
        <w:t xml:space="preserve">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HST scenarios</w:t>
      </w:r>
      <w:r w:rsidR="005767F0">
        <w:rPr>
          <w:rFonts w:ascii="Arial" w:hAnsi="Arial" w:cs="Arial"/>
        </w:rPr>
        <w:t>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for HST scenarios</w:t>
      </w:r>
      <w:r w:rsidRPr="00B70EB2">
        <w:rPr>
          <w:rFonts w:ascii="Arial" w:hAnsi="Arial" w:cs="Arial"/>
        </w:rPr>
        <w:t xml:space="preserve"> 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</w:t>
      </w:r>
      <w:r w:rsidR="006D43C6">
        <w:rPr>
          <w:rFonts w:ascii="Arial" w:hAnsi="Arial" w:cs="Arial"/>
        </w:rPr>
        <w:t xml:space="preserve">to </w:t>
      </w:r>
      <w:r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3"/>
    </w:p>
    <w:tbl>
      <w:tblPr>
        <w:tblpPr w:leftFromText="141" w:rightFromText="141" w:vertAnchor="text" w:horzAnchor="margin" w:tblpXSpec="center" w:tblpY="28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7"/>
        <w:gridCol w:w="6694"/>
      </w:tblGrid>
      <w:tr w:rsidR="00A938E5" w:rsidRPr="00B70EB2" w14:paraId="044B395F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4D2F081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5528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A938E5" w:rsidRPr="00B70EB2" w14:paraId="088F161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4937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9ADD8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A938E5" w:rsidRPr="00B70EB2" w14:paraId="11AF573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FCD17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7BEFE8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</w:tr>
      <w:tr w:rsidR="00A938E5" w:rsidRPr="00B70EB2" w14:paraId="4D100C5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0F0AF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E230C" w14:textId="1172ACE0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Tunnel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 m, 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s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300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: 1Tx</w:t>
            </w:r>
            <w:r w:rsidR="005767F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1Rx and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  <w:p w14:paraId="7A63430C" w14:textId="775EBE00" w:rsidR="008F0897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Open space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150 m, 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="0065770F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s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700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: 1Tx</w:t>
            </w:r>
            <w:r w:rsidR="005767F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2Rx and 1Tx 8Rx</w:t>
            </w:r>
          </w:p>
        </w:tc>
      </w:tr>
      <w:tr w:rsidR="00A938E5" w:rsidRPr="00B70EB2" w14:paraId="72D3B871" w14:textId="77777777" w:rsidTr="00A938E5">
        <w:trPr>
          <w:trHeight w:val="3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60526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F06EB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type 1</w:t>
            </w:r>
          </w:p>
        </w:tc>
      </w:tr>
      <w:tr w:rsidR="00A938E5" w:rsidRPr="00B70EB2" w14:paraId="4666D41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7CB1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673D7" w14:textId="7C34FEF4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1+1+1 DM-RS symbols with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0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</w:t>
            </w:r>
          </w:p>
        </w:tc>
      </w:tr>
      <w:tr w:rsidR="00A938E5" w:rsidRPr="00B70EB2" w14:paraId="60C22B2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2B5F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CA9FE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</w:tr>
      <w:tr w:rsidR="00A938E5" w:rsidRPr="00B70EB2" w14:paraId="69980DD6" w14:textId="77777777" w:rsidTr="008F0897">
        <w:trPr>
          <w:trHeight w:val="3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FE1B4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9882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type A </w:t>
            </w:r>
          </w:p>
        </w:tc>
      </w:tr>
      <w:tr w:rsidR="00A938E5" w:rsidRPr="00B70EB2" w14:paraId="6E3D07F0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7BF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10BC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full RB allocation of the applicable BW </w:t>
            </w:r>
          </w:p>
        </w:tc>
      </w:tr>
      <w:tr w:rsidR="00A938E5" w:rsidRPr="00B70EB2" w14:paraId="40D7C9A4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662B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51EB5" w14:textId="77777777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2,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A938E5" w:rsidRPr="00B70EB2" w14:paraId="547182AD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F61C9" w14:textId="06EDED1B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Carrier frequency (</w:t>
            </w:r>
            <w:r w:rsidR="004143EC"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lang w:val="en-US"/>
              </w:rPr>
              <w:t>f</w:t>
            </w:r>
            <w:r w:rsidR="004143EC"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vertAlign w:val="subscript"/>
                <w:lang w:val="en-US"/>
              </w:rPr>
              <w:t>c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72141" w14:textId="6D0B7459" w:rsidR="00A938E5" w:rsidRPr="00B70EB2" w:rsidRDefault="00DA2A0B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SCS = 15 kHz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A938E5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fc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2.1 GHz (for UE speed = 350 km/h) and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fc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</w:t>
            </w:r>
            <w:r w:rsidR="00E35598">
              <w:rPr>
                <w:rFonts w:ascii="Arial" w:hAnsi="Arial" w:cs="Arial"/>
                <w:sz w:val="18"/>
                <w:szCs w:val="18"/>
                <w:lang w:val="en-US"/>
              </w:rPr>
              <w:t>1.8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GHz 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(for UE speed = 500 km/h)</w:t>
            </w:r>
          </w:p>
          <w:p w14:paraId="65038E28" w14:textId="0DF0FBF9" w:rsidR="00A938E5" w:rsidRPr="00B70EB2" w:rsidRDefault="00DA2A0B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SCS = 30 kHz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A938E5"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fc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3.6 GHz</w:t>
            </w:r>
          </w:p>
        </w:tc>
      </w:tr>
      <w:tr w:rsidR="00A938E5" w:rsidRPr="00B70EB2" w14:paraId="1BFBA042" w14:textId="77777777" w:rsidTr="00A938E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F012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B70D5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HST tunnel channel model: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s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300 m and </w:t>
            </w:r>
            <w:proofErr w:type="spellStart"/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 m</w:t>
            </w:r>
          </w:p>
          <w:p w14:paraId="04B48269" w14:textId="77777777" w:rsidR="00776083" w:rsidRPr="00B70EB2" w:rsidRDefault="00776083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HST open space channel model: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s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700 m and </w:t>
            </w:r>
            <w:proofErr w:type="spellStart"/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150 m</w:t>
            </w:r>
          </w:p>
        </w:tc>
      </w:tr>
      <w:tr w:rsidR="00A938E5" w:rsidRPr="00B70EB2" w14:paraId="68DF9974" w14:textId="77777777" w:rsidTr="00A938E5">
        <w:trPr>
          <w:trHeight w:val="3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3FBA9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66961" w14:textId="6888E1AF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15kHz: 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MHz </w:t>
            </w:r>
          </w:p>
          <w:p w14:paraId="24659A5D" w14:textId="48EF3F10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30kHz: 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>0 MHz</w:t>
            </w:r>
          </w:p>
        </w:tc>
      </w:tr>
      <w:tr w:rsidR="00A938E5" w:rsidRPr="00B70EB2" w14:paraId="7212094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EF5C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Speed (</w:t>
            </w:r>
            <w:r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v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75F5C" w14:textId="219DFBD1" w:rsidR="00A938E5" w:rsidRPr="00B70EB2" w:rsidRDefault="00DA2A0B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350 km/h and </w:t>
            </w:r>
            <w:r w:rsidR="00E35598">
              <w:rPr>
                <w:rFonts w:ascii="Arial" w:hAnsi="Arial" w:cs="Arial"/>
                <w:sz w:val="18"/>
                <w:szCs w:val="18"/>
                <w:lang w:val="en-US"/>
              </w:rPr>
              <w:t>50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0 km / h</w:t>
            </w:r>
          </w:p>
        </w:tc>
      </w:tr>
      <w:tr w:rsidR="00A938E5" w:rsidRPr="00B046EB" w14:paraId="298B56A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FA3C10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Maximum Doppler shift (</w:t>
            </w:r>
            <w:proofErr w:type="spellStart"/>
            <w:r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lang w:val="en-US"/>
              </w:rPr>
              <w:t>f</w:t>
            </w:r>
            <w:r w:rsidRPr="00DA2A0B">
              <w:rPr>
                <w:rFonts w:ascii="Arial" w:hAnsi="Arial" w:cs="Arial"/>
                <w:b/>
                <w:i/>
                <w:iCs/>
                <w:sz w:val="18"/>
                <w:szCs w:val="18"/>
                <w:vertAlign w:val="subscript"/>
                <w:lang w:val="en-US"/>
              </w:rPr>
              <w:t>d</w:t>
            </w:r>
            <w:proofErr w:type="spellEnd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EFADD" w14:textId="6099E822" w:rsidR="00A938E5" w:rsidRPr="00B70EB2" w:rsidRDefault="005767F0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SCS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15 kHz:</w:t>
            </w:r>
            <w:r w:rsidR="00DA2A0B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="00DA2A0B" w:rsidRPr="00DA2A0B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</w:t>
            </w:r>
            <w:r w:rsidR="00DA2A0B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sv-SE"/>
              </w:rPr>
              <w:t>d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="00DA2A0B" w:rsidRPr="00B70EB2"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 w:rsidR="00DA2A0B" w:rsidRPr="00B70EB2">
              <w:rPr>
                <w:rFonts w:ascii="Arial" w:hAnsi="Arial" w:cs="Arial"/>
                <w:sz w:val="18"/>
                <w:szCs w:val="18"/>
                <w:lang w:val="sv-SE"/>
              </w:rPr>
              <w:t>40 Hz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="00DA2A0B">
              <w:rPr>
                <w:rFonts w:ascii="Arial" w:hAnsi="Arial" w:cs="Arial"/>
                <w:sz w:val="18"/>
                <w:szCs w:val="18"/>
                <w:lang w:val="en-US"/>
              </w:rPr>
              <w:t xml:space="preserve">(for UE speed = 350 km/h) and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sv-S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 w:rsidR="00E35598"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40 Hz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(</w:t>
            </w:r>
            <w:r w:rsidR="00DA2A0B">
              <w:rPr>
                <w:rFonts w:ascii="Arial" w:hAnsi="Arial" w:cs="Arial"/>
                <w:sz w:val="18"/>
                <w:szCs w:val="18"/>
                <w:lang w:val="en-US"/>
              </w:rPr>
              <w:t>(for UE speed = 500 km/h)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</w:p>
          <w:p w14:paraId="6F4AF44E" w14:textId="31A54345" w:rsidR="00A938E5" w:rsidRPr="00B70EB2" w:rsidRDefault="005767F0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SCS =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30 kHz:</w:t>
            </w:r>
            <w:r w:rsidR="00DA2A0B"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="00DA2A0B" w:rsidRPr="00DA2A0B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</w:t>
            </w:r>
            <w:r w:rsidR="00DA2A0B"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sv-SE"/>
              </w:rPr>
              <w:t>d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= 2334</w:t>
            </w:r>
            <w:r w:rsidR="00DA2A0B" w:rsidRPr="00B70EB2">
              <w:rPr>
                <w:rFonts w:ascii="Arial" w:hAnsi="Arial" w:cs="Arial"/>
                <w:sz w:val="18"/>
                <w:szCs w:val="18"/>
                <w:lang w:val="sv-SE"/>
              </w:rPr>
              <w:t>4 Hz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="00DA2A0B">
              <w:rPr>
                <w:rFonts w:ascii="Arial" w:hAnsi="Arial" w:cs="Arial"/>
                <w:sz w:val="18"/>
                <w:szCs w:val="18"/>
                <w:lang w:val="en-US"/>
              </w:rPr>
              <w:t xml:space="preserve">(for UE speed = 350 km/h) and 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f</w:t>
            </w:r>
            <w:r w:rsidRPr="00DA2A0B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sv-S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= </w:t>
            </w:r>
            <w:r w:rsidR="00E35598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sv-SE"/>
              </w:rPr>
              <w:t>334 Hz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 xml:space="preserve"> (</w:t>
            </w:r>
            <w:r w:rsidR="00DA2A0B">
              <w:rPr>
                <w:rFonts w:ascii="Arial" w:hAnsi="Arial" w:cs="Arial"/>
                <w:sz w:val="18"/>
                <w:szCs w:val="18"/>
                <w:lang w:val="en-US"/>
              </w:rPr>
              <w:t>(for UE speed = 500 km/h)</w:t>
            </w:r>
            <w:r w:rsidR="00DA2A0B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A938E5" w:rsidRPr="00B70EB2" w14:paraId="704EE1D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7804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0440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1D3BB7E6" w14:textId="1CF63DEC" w:rsidR="00A17AC6" w:rsidRPr="00B70EB2" w:rsidRDefault="00A17AC6" w:rsidP="00A938E5">
      <w:pPr>
        <w:pStyle w:val="Caption"/>
        <w:jc w:val="center"/>
        <w:rPr>
          <w:rFonts w:ascii="Arial" w:hAnsi="Arial" w:cs="Arial"/>
        </w:rPr>
      </w:pPr>
      <w:bookmarkStart w:id="4" w:name="_Ref20807038"/>
      <w:bookmarkStart w:id="5" w:name="_Ref20807034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bookmarkEnd w:id="4"/>
      <w:r w:rsidRPr="00B70EB2">
        <w:rPr>
          <w:rFonts w:ascii="Arial" w:hAnsi="Arial" w:cs="Arial"/>
        </w:rPr>
        <w:t xml:space="preserve">. </w:t>
      </w:r>
      <w:bookmarkStart w:id="6" w:name="_Hlk31011151"/>
      <w:r w:rsidRPr="00B70EB2">
        <w:rPr>
          <w:rFonts w:ascii="Arial" w:hAnsi="Arial" w:cs="Arial"/>
        </w:rPr>
        <w:t xml:space="preserve">Simulation assumptions for HST </w:t>
      </w:r>
      <w:r w:rsidR="005767F0">
        <w:rPr>
          <w:rFonts w:ascii="Arial" w:hAnsi="Arial" w:cs="Arial"/>
        </w:rPr>
        <w:t xml:space="preserve">single tap </w:t>
      </w:r>
      <w:r w:rsidRPr="00B70EB2">
        <w:rPr>
          <w:rFonts w:ascii="Arial" w:hAnsi="Arial" w:cs="Arial"/>
        </w:rPr>
        <w:t>scenarios at</w:t>
      </w:r>
      <w:r w:rsidR="00DA2A0B">
        <w:rPr>
          <w:rFonts w:ascii="Arial" w:hAnsi="Arial" w:cs="Arial"/>
        </w:rPr>
        <w:t xml:space="preserve"> 350km/h</w:t>
      </w:r>
      <w:r w:rsidR="00260EA3">
        <w:rPr>
          <w:rFonts w:ascii="Arial" w:hAnsi="Arial" w:cs="Arial"/>
        </w:rPr>
        <w:t xml:space="preserve"> and</w:t>
      </w:r>
      <w:r w:rsidRPr="00B70EB2">
        <w:rPr>
          <w:rFonts w:ascii="Arial" w:hAnsi="Arial" w:cs="Arial"/>
        </w:rPr>
        <w:t xml:space="preserve"> </w:t>
      </w:r>
      <w:r w:rsidR="00E35598">
        <w:rPr>
          <w:rFonts w:ascii="Arial" w:hAnsi="Arial" w:cs="Arial"/>
        </w:rPr>
        <w:t>50</w:t>
      </w:r>
      <w:r w:rsidRPr="00B70EB2">
        <w:rPr>
          <w:rFonts w:ascii="Arial" w:hAnsi="Arial" w:cs="Arial"/>
        </w:rPr>
        <w:t>0 km/h</w:t>
      </w:r>
      <w:bookmarkEnd w:id="6"/>
      <w:r w:rsidR="005767F0">
        <w:rPr>
          <w:rFonts w:ascii="Arial" w:hAnsi="Arial" w:cs="Arial"/>
        </w:rPr>
        <w:t xml:space="preserve"> </w:t>
      </w:r>
      <w:r w:rsidR="005767F0" w:rsidRPr="00B70EB2">
        <w:rPr>
          <w:rFonts w:ascii="Arial" w:hAnsi="Arial" w:cs="Arial"/>
        </w:rPr>
        <w:fldChar w:fldCharType="begin"/>
      </w:r>
      <w:r w:rsidR="005767F0" w:rsidRPr="00B70EB2">
        <w:rPr>
          <w:rFonts w:ascii="Arial" w:hAnsi="Arial" w:cs="Arial"/>
        </w:rPr>
        <w:instrText xml:space="preserve"> REF _Ref20808110 \n \h  \* MERGEFORMAT </w:instrText>
      </w:r>
      <w:r w:rsidR="005767F0" w:rsidRPr="00B70EB2">
        <w:rPr>
          <w:rFonts w:ascii="Arial" w:hAnsi="Arial" w:cs="Arial"/>
        </w:rPr>
      </w:r>
      <w:r w:rsidR="005767F0" w:rsidRPr="00B70EB2">
        <w:rPr>
          <w:rFonts w:ascii="Arial" w:hAnsi="Arial" w:cs="Arial"/>
        </w:rPr>
        <w:fldChar w:fldCharType="separate"/>
      </w:r>
      <w:r w:rsidR="005767F0" w:rsidRPr="00B70EB2">
        <w:rPr>
          <w:rFonts w:ascii="Arial" w:hAnsi="Arial" w:cs="Arial"/>
        </w:rPr>
        <w:t>[1]</w:t>
      </w:r>
      <w:r w:rsidR="005767F0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  <w:bookmarkEnd w:id="5"/>
    </w:p>
    <w:p w14:paraId="097A9992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  <w:bookmarkStart w:id="7" w:name="_Ref20807117"/>
    </w:p>
    <w:p w14:paraId="1CB641E4" w14:textId="77777777" w:rsidR="00AA4DFD" w:rsidRDefault="00AA4DFD" w:rsidP="00776083">
      <w:pPr>
        <w:pStyle w:val="Caption"/>
        <w:jc w:val="center"/>
        <w:rPr>
          <w:rFonts w:ascii="Arial" w:hAnsi="Arial" w:cs="Arial"/>
        </w:rPr>
      </w:pPr>
    </w:p>
    <w:p w14:paraId="170AB984" w14:textId="413DBEFD" w:rsidR="00A17AC6" w:rsidRPr="00B70EB2" w:rsidRDefault="005B0403" w:rsidP="00776083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bookmarkEnd w:id="7"/>
      <w:r w:rsidRPr="00B70EB2">
        <w:rPr>
          <w:rFonts w:ascii="Arial" w:hAnsi="Arial" w:cs="Arial"/>
        </w:rPr>
        <w:t>. Ideal simulation results</w:t>
      </w:r>
      <w:r w:rsidR="00A17AC6" w:rsidRPr="00B70EB2">
        <w:rPr>
          <w:rFonts w:ascii="Arial" w:hAnsi="Arial" w:cs="Arial"/>
        </w:rPr>
        <w:t xml:space="preserve">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</w:t>
      </w:r>
      <w:r w:rsidR="006D43C6">
        <w:rPr>
          <w:rFonts w:ascii="Arial" w:hAnsi="Arial" w:cs="Arial"/>
        </w:rPr>
        <w:t xml:space="preserve"> at UE speed = 350 km/h</w:t>
      </w:r>
      <w:r w:rsidR="00A17AC6"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776083" w:rsidRPr="00B70EB2" w14:paraId="6D717E15" w14:textId="77777777" w:rsidTr="00DA7DEE">
        <w:trPr>
          <w:jc w:val="center"/>
        </w:trPr>
        <w:tc>
          <w:tcPr>
            <w:tcW w:w="1375" w:type="dxa"/>
          </w:tcPr>
          <w:p w14:paraId="117BB0F5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51405CB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</w:t>
            </w:r>
            <w:r w:rsidR="008F0897" w:rsidRPr="00B70EB2">
              <w:rPr>
                <w:rFonts w:ascii="Arial" w:hAnsi="Arial" w:cs="Arial"/>
                <w:b/>
                <w:sz w:val="18"/>
                <w:szCs w:val="18"/>
              </w:rPr>
              <w:t xml:space="preserve"> / BW</w:t>
            </w:r>
          </w:p>
        </w:tc>
        <w:tc>
          <w:tcPr>
            <w:tcW w:w="1155" w:type="dxa"/>
          </w:tcPr>
          <w:p w14:paraId="2D322E7A" w14:textId="77777777" w:rsidR="00776083" w:rsidRPr="00B70EB2" w:rsidRDefault="008F0897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792DCF2A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</w:t>
            </w:r>
            <w:r w:rsidR="0077648F" w:rsidRPr="00B70EB2">
              <w:rPr>
                <w:rFonts w:ascii="Arial" w:hAnsi="Arial" w:cs="Arial"/>
                <w:b/>
                <w:sz w:val="18"/>
                <w:szCs w:val="18"/>
              </w:rPr>
              <w:t xml:space="preserve"> [dB]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 @ 70% of maximum throughput</w:t>
            </w:r>
          </w:p>
        </w:tc>
      </w:tr>
      <w:tr w:rsidR="00ED24EE" w:rsidRPr="00B70EB2" w14:paraId="7DFBDE2D" w14:textId="77777777" w:rsidTr="00DA7DEE">
        <w:trPr>
          <w:jc w:val="center"/>
        </w:trPr>
        <w:tc>
          <w:tcPr>
            <w:tcW w:w="1375" w:type="dxa"/>
            <w:vMerge w:val="restart"/>
          </w:tcPr>
          <w:p w14:paraId="35FEE756" w14:textId="77777777" w:rsidR="00ED24EE" w:rsidRPr="00B70EB2" w:rsidRDefault="00ED24EE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0EFDA3E3" w14:textId="77777777" w:rsidR="00ED24EE" w:rsidRPr="00B70EB2" w:rsidRDefault="00ED24EE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597" w:type="dxa"/>
            <w:vMerge w:val="restart"/>
          </w:tcPr>
          <w:p w14:paraId="3385068B" w14:textId="66101F91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 w:rsidR="009A5591"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1158DC7D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190F60A8" w14:textId="09633A92" w:rsidR="00ED24EE" w:rsidRPr="00B70EB2" w:rsidRDefault="00ED24EE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D24EE" w:rsidRPr="00B70EB2" w14:paraId="3FF0C4B6" w14:textId="77777777" w:rsidTr="00DA7DEE">
        <w:trPr>
          <w:jc w:val="center"/>
        </w:trPr>
        <w:tc>
          <w:tcPr>
            <w:tcW w:w="1375" w:type="dxa"/>
            <w:vMerge/>
          </w:tcPr>
          <w:p w14:paraId="428759AF" w14:textId="77777777" w:rsidR="00ED24EE" w:rsidRPr="00B70EB2" w:rsidRDefault="00ED24EE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5D8879CC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57B55E2D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3EAC0BB" w14:textId="7D9CBC0E" w:rsidR="00ED24EE" w:rsidRPr="00B70EB2" w:rsidRDefault="00ED24EE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ED24EE" w:rsidRPr="00B70EB2" w14:paraId="0FF82030" w14:textId="77777777" w:rsidTr="00DA7DEE">
        <w:trPr>
          <w:jc w:val="center"/>
        </w:trPr>
        <w:tc>
          <w:tcPr>
            <w:tcW w:w="1375" w:type="dxa"/>
            <w:vMerge/>
          </w:tcPr>
          <w:p w14:paraId="12B760D9" w14:textId="77777777" w:rsidR="00ED24EE" w:rsidRPr="00B70EB2" w:rsidRDefault="00ED24EE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200B196F" w14:textId="465B7049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 w:rsidR="009A5591"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64DB7E6E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38E2A43" w14:textId="47EC1C37" w:rsidR="00ED24EE" w:rsidRPr="00B70EB2" w:rsidRDefault="00ED24EE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D24EE" w:rsidRPr="00B70EB2" w14:paraId="63703B76" w14:textId="77777777" w:rsidTr="00DA7DEE">
        <w:trPr>
          <w:jc w:val="center"/>
        </w:trPr>
        <w:tc>
          <w:tcPr>
            <w:tcW w:w="1375" w:type="dxa"/>
            <w:vMerge/>
          </w:tcPr>
          <w:p w14:paraId="3CF78EBB" w14:textId="77777777" w:rsidR="00ED24EE" w:rsidRPr="00B70EB2" w:rsidRDefault="00ED24EE" w:rsidP="00ED24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002B65BE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BEADA48" w14:textId="77777777" w:rsidR="00ED24EE" w:rsidRPr="00B70EB2" w:rsidRDefault="00ED24EE" w:rsidP="00ED24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1BC4AEBD" w14:textId="1B2C68D8" w:rsidR="00ED24EE" w:rsidRPr="00B70EB2" w:rsidRDefault="00ED24EE" w:rsidP="00ED24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6F4618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A5591" w:rsidRPr="00B70EB2" w14:paraId="4F60002A" w14:textId="77777777" w:rsidTr="00DA7DEE">
        <w:trPr>
          <w:jc w:val="center"/>
        </w:trPr>
        <w:tc>
          <w:tcPr>
            <w:tcW w:w="1375" w:type="dxa"/>
            <w:vMerge w:val="restart"/>
          </w:tcPr>
          <w:p w14:paraId="63A5FD8C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71FCE256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597" w:type="dxa"/>
            <w:vMerge w:val="restart"/>
          </w:tcPr>
          <w:p w14:paraId="0D83EE76" w14:textId="0EBD9D0B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195FEA07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FA1DB1F" w14:textId="0AFBF90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79093E37" w14:textId="77777777" w:rsidTr="00DA7DEE">
        <w:trPr>
          <w:jc w:val="center"/>
        </w:trPr>
        <w:tc>
          <w:tcPr>
            <w:tcW w:w="1375" w:type="dxa"/>
            <w:vMerge/>
          </w:tcPr>
          <w:p w14:paraId="30F3252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7AE5E19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600D8C6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02CFCD72" w14:textId="6311FB32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</w:p>
        </w:tc>
      </w:tr>
      <w:tr w:rsidR="009A5591" w:rsidRPr="00B70EB2" w14:paraId="6B812ECE" w14:textId="77777777" w:rsidTr="00DA7DEE">
        <w:trPr>
          <w:jc w:val="center"/>
        </w:trPr>
        <w:tc>
          <w:tcPr>
            <w:tcW w:w="1375" w:type="dxa"/>
            <w:vMerge/>
          </w:tcPr>
          <w:p w14:paraId="72A4BFD6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35606F40" w14:textId="458DB406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4F98C37D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32907910" w14:textId="298A3D79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67FDF4E8" w14:textId="77777777" w:rsidTr="00DA7DEE">
        <w:trPr>
          <w:jc w:val="center"/>
        </w:trPr>
        <w:tc>
          <w:tcPr>
            <w:tcW w:w="1375" w:type="dxa"/>
            <w:vMerge/>
          </w:tcPr>
          <w:p w14:paraId="55ED866D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44AEB87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93A4B0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C5DDD41" w14:textId="3C924B2E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A5591" w:rsidRPr="00B70EB2" w14:paraId="4C1F49DA" w14:textId="77777777" w:rsidTr="00DA7DEE">
        <w:trPr>
          <w:jc w:val="center"/>
        </w:trPr>
        <w:tc>
          <w:tcPr>
            <w:tcW w:w="1375" w:type="dxa"/>
            <w:vMerge w:val="restart"/>
          </w:tcPr>
          <w:p w14:paraId="14A95082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597" w:type="dxa"/>
            <w:vMerge w:val="restart"/>
          </w:tcPr>
          <w:p w14:paraId="3E82581A" w14:textId="705AA0DD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297AC53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65ECE523" w14:textId="6553552B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A5591" w:rsidRPr="00B70EB2" w14:paraId="7E746116" w14:textId="77777777" w:rsidTr="00DA7DEE">
        <w:trPr>
          <w:jc w:val="center"/>
        </w:trPr>
        <w:tc>
          <w:tcPr>
            <w:tcW w:w="1375" w:type="dxa"/>
            <w:vMerge/>
          </w:tcPr>
          <w:p w14:paraId="67611DBD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3BECAE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97BDC30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3FBADB1B" w14:textId="4FC1A1E6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A5591" w:rsidRPr="00B70EB2" w14:paraId="16B3F44F" w14:textId="77777777" w:rsidTr="00DA7DEE">
        <w:trPr>
          <w:jc w:val="center"/>
        </w:trPr>
        <w:tc>
          <w:tcPr>
            <w:tcW w:w="1375" w:type="dxa"/>
            <w:vMerge/>
          </w:tcPr>
          <w:p w14:paraId="51BD97BB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7172BBD2" w14:textId="52EC8F89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599C4DC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C612ACD" w14:textId="3267D3AD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52B3DC1E" w14:textId="77777777" w:rsidTr="00DA7DEE">
        <w:trPr>
          <w:jc w:val="center"/>
        </w:trPr>
        <w:tc>
          <w:tcPr>
            <w:tcW w:w="1375" w:type="dxa"/>
            <w:vMerge/>
          </w:tcPr>
          <w:p w14:paraId="10B03B8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53E7EF00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3C8A7B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3D80E92" w14:textId="5F549CF9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A5591" w:rsidRPr="00B70EB2" w14:paraId="0112C547" w14:textId="77777777" w:rsidTr="00DA7DEE">
        <w:trPr>
          <w:jc w:val="center"/>
        </w:trPr>
        <w:tc>
          <w:tcPr>
            <w:tcW w:w="1375" w:type="dxa"/>
            <w:vMerge w:val="restart"/>
          </w:tcPr>
          <w:p w14:paraId="59104603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597" w:type="dxa"/>
            <w:vMerge w:val="restart"/>
          </w:tcPr>
          <w:p w14:paraId="605AB622" w14:textId="046B8AAA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130A166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50A8EBE" w14:textId="53231E1B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</w:tr>
      <w:tr w:rsidR="009A5591" w:rsidRPr="00B70EB2" w14:paraId="346CFA51" w14:textId="77777777" w:rsidTr="00DA7DEE">
        <w:trPr>
          <w:jc w:val="center"/>
        </w:trPr>
        <w:tc>
          <w:tcPr>
            <w:tcW w:w="1375" w:type="dxa"/>
            <w:vMerge/>
          </w:tcPr>
          <w:p w14:paraId="4826D563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4D51155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4D06AB11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13DD8611" w14:textId="248C633F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A5591" w:rsidRPr="00B70EB2" w14:paraId="1EBEC7CD" w14:textId="77777777" w:rsidTr="00DA7DEE">
        <w:trPr>
          <w:jc w:val="center"/>
        </w:trPr>
        <w:tc>
          <w:tcPr>
            <w:tcW w:w="1375" w:type="dxa"/>
            <w:vMerge/>
          </w:tcPr>
          <w:p w14:paraId="53CBBB7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49E45784" w14:textId="774F52D1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57FE4A21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16EB266" w14:textId="73A5A43A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1FF40B5F" w14:textId="77777777" w:rsidTr="00DA7DEE">
        <w:trPr>
          <w:jc w:val="center"/>
        </w:trPr>
        <w:tc>
          <w:tcPr>
            <w:tcW w:w="1375" w:type="dxa"/>
            <w:vMerge/>
          </w:tcPr>
          <w:p w14:paraId="1803C7A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40F5D1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3C73D64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2F08390" w14:textId="191091D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7065101A" w14:textId="7105D9D0" w:rsidR="005B0403" w:rsidRDefault="00A17AC6" w:rsidP="005B0403">
      <w:pPr>
        <w:pStyle w:val="Caption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 </w:t>
      </w:r>
    </w:p>
    <w:p w14:paraId="0881EB7D" w14:textId="512D2AD1" w:rsidR="006D43C6" w:rsidRPr="006D43C6" w:rsidRDefault="006D43C6" w:rsidP="006D43C6">
      <w:pPr>
        <w:jc w:val="center"/>
        <w:rPr>
          <w:rFonts w:ascii="Arial" w:hAnsi="Arial" w:cs="Arial"/>
          <w:b/>
          <w:bCs/>
        </w:rPr>
      </w:pPr>
      <w:r w:rsidRPr="006D43C6">
        <w:rPr>
          <w:rFonts w:ascii="Arial" w:hAnsi="Arial" w:cs="Arial"/>
          <w:b/>
          <w:bCs/>
        </w:rPr>
        <w:t xml:space="preserve">Table </w:t>
      </w:r>
      <w:r w:rsidRPr="006D43C6">
        <w:rPr>
          <w:rFonts w:ascii="Arial" w:hAnsi="Arial" w:cs="Arial"/>
          <w:b/>
          <w:bCs/>
        </w:rPr>
        <w:fldChar w:fldCharType="begin"/>
      </w:r>
      <w:r w:rsidRPr="006D43C6">
        <w:rPr>
          <w:rFonts w:ascii="Arial" w:hAnsi="Arial" w:cs="Arial"/>
          <w:b/>
          <w:bCs/>
        </w:rPr>
        <w:instrText xml:space="preserve"> SEQ Table \* ARABIC </w:instrText>
      </w:r>
      <w:r w:rsidRPr="006D43C6">
        <w:rPr>
          <w:rFonts w:ascii="Arial" w:hAnsi="Arial" w:cs="Arial"/>
          <w:b/>
          <w:bCs/>
        </w:rPr>
        <w:fldChar w:fldCharType="separate"/>
      </w:r>
      <w:r w:rsidRPr="006D43C6">
        <w:rPr>
          <w:rFonts w:ascii="Arial" w:hAnsi="Arial" w:cs="Arial"/>
          <w:b/>
          <w:bCs/>
          <w:noProof/>
        </w:rPr>
        <w:t>3</w:t>
      </w:r>
      <w:r w:rsidRPr="006D43C6">
        <w:rPr>
          <w:rFonts w:ascii="Arial" w:hAnsi="Arial" w:cs="Arial"/>
          <w:b/>
          <w:bCs/>
        </w:rPr>
        <w:fldChar w:fldCharType="end"/>
      </w:r>
      <w:r w:rsidRPr="006D43C6">
        <w:rPr>
          <w:rFonts w:ascii="Arial" w:hAnsi="Arial" w:cs="Arial"/>
          <w:b/>
          <w:bCs/>
        </w:rPr>
        <w:t>. Ideal simulation results for NR HST PUSCH demodulation performance at UE speed = 500 km/h.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6D43C6" w:rsidRPr="00B70EB2" w14:paraId="0344FD28" w14:textId="77777777" w:rsidTr="00637B38">
        <w:trPr>
          <w:jc w:val="center"/>
        </w:trPr>
        <w:tc>
          <w:tcPr>
            <w:tcW w:w="1375" w:type="dxa"/>
          </w:tcPr>
          <w:p w14:paraId="74E454CB" w14:textId="77777777" w:rsidR="006D43C6" w:rsidRPr="00B70EB2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7695DBF1" w14:textId="77777777" w:rsidR="006D43C6" w:rsidRPr="00B70EB2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155" w:type="dxa"/>
          </w:tcPr>
          <w:p w14:paraId="6E23917A" w14:textId="77777777" w:rsidR="006D43C6" w:rsidRPr="00B70EB2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6590E8EF" w14:textId="77777777" w:rsidR="006D43C6" w:rsidRPr="00B70EB2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9A5591" w:rsidRPr="00B70EB2" w14:paraId="456A96E0" w14:textId="77777777" w:rsidTr="00637B38">
        <w:trPr>
          <w:jc w:val="center"/>
        </w:trPr>
        <w:tc>
          <w:tcPr>
            <w:tcW w:w="1375" w:type="dxa"/>
            <w:vMerge w:val="restart"/>
          </w:tcPr>
          <w:p w14:paraId="08B0A354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7B767F0B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597" w:type="dxa"/>
            <w:vMerge w:val="restart"/>
          </w:tcPr>
          <w:p w14:paraId="0BF4BC4E" w14:textId="3D3F2645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46E8B582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68880667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79F4DF5D" w14:textId="77777777" w:rsidTr="00637B38">
        <w:trPr>
          <w:jc w:val="center"/>
        </w:trPr>
        <w:tc>
          <w:tcPr>
            <w:tcW w:w="1375" w:type="dxa"/>
            <w:vMerge/>
          </w:tcPr>
          <w:p w14:paraId="252AFA13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7CC8778D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319F5575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89E3F72" w14:textId="6A96D68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</w:tr>
      <w:tr w:rsidR="009A5591" w:rsidRPr="00B70EB2" w14:paraId="79CC6402" w14:textId="77777777" w:rsidTr="00637B38">
        <w:trPr>
          <w:jc w:val="center"/>
        </w:trPr>
        <w:tc>
          <w:tcPr>
            <w:tcW w:w="1375" w:type="dxa"/>
            <w:vMerge/>
          </w:tcPr>
          <w:p w14:paraId="4229E2A7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5BE901D9" w14:textId="7467500D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14F8D23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28A5C03B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7AFC4892" w14:textId="77777777" w:rsidTr="00637B38">
        <w:trPr>
          <w:jc w:val="center"/>
        </w:trPr>
        <w:tc>
          <w:tcPr>
            <w:tcW w:w="1375" w:type="dxa"/>
            <w:vMerge/>
          </w:tcPr>
          <w:p w14:paraId="312592FE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0984F44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4C9B8DF3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06A1746E" w14:textId="1BA45412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</w:tr>
      <w:tr w:rsidR="009A5591" w:rsidRPr="00B70EB2" w14:paraId="1B522F29" w14:textId="77777777" w:rsidTr="00637B38">
        <w:trPr>
          <w:jc w:val="center"/>
        </w:trPr>
        <w:tc>
          <w:tcPr>
            <w:tcW w:w="1375" w:type="dxa"/>
            <w:vMerge w:val="restart"/>
          </w:tcPr>
          <w:p w14:paraId="3B78F41D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2A39C5BE" w14:textId="77777777" w:rsidR="009A5591" w:rsidRPr="00B70EB2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597" w:type="dxa"/>
            <w:vMerge w:val="restart"/>
          </w:tcPr>
          <w:p w14:paraId="0563CF43" w14:textId="035348DD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6112EA85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2DBBDE76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692F6FC0" w14:textId="77777777" w:rsidTr="00637B38">
        <w:trPr>
          <w:jc w:val="center"/>
        </w:trPr>
        <w:tc>
          <w:tcPr>
            <w:tcW w:w="1375" w:type="dxa"/>
            <w:vMerge/>
          </w:tcPr>
          <w:p w14:paraId="3AE7E6A7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D88555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223E6E5B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501C4FD5" w14:textId="3BBB278C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</w:tr>
      <w:tr w:rsidR="009A5591" w:rsidRPr="00B70EB2" w14:paraId="1383D86C" w14:textId="77777777" w:rsidTr="00637B38">
        <w:trPr>
          <w:jc w:val="center"/>
        </w:trPr>
        <w:tc>
          <w:tcPr>
            <w:tcW w:w="1375" w:type="dxa"/>
            <w:vMerge/>
          </w:tcPr>
          <w:p w14:paraId="5BDEFCA1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148E8B33" w14:textId="1A7FC713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3B7EEDC8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F74EBB9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2BCE7830" w14:textId="77777777" w:rsidTr="00637B38">
        <w:trPr>
          <w:jc w:val="center"/>
        </w:trPr>
        <w:tc>
          <w:tcPr>
            <w:tcW w:w="1375" w:type="dxa"/>
            <w:vMerge/>
          </w:tcPr>
          <w:p w14:paraId="44127443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302FDB1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74CB307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3210064D" w14:textId="367F5A14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</w:tr>
      <w:tr w:rsidR="009A5591" w:rsidRPr="00B70EB2" w14:paraId="51705090" w14:textId="77777777" w:rsidTr="00637B38">
        <w:trPr>
          <w:jc w:val="center"/>
        </w:trPr>
        <w:tc>
          <w:tcPr>
            <w:tcW w:w="1375" w:type="dxa"/>
            <w:vMerge w:val="restart"/>
          </w:tcPr>
          <w:p w14:paraId="2AE59677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(1Tx2Rx)</w:t>
            </w:r>
            <w:bookmarkStart w:id="8" w:name="_GoBack"/>
            <w:bookmarkEnd w:id="8"/>
          </w:p>
        </w:tc>
        <w:tc>
          <w:tcPr>
            <w:tcW w:w="1597" w:type="dxa"/>
            <w:vMerge w:val="restart"/>
          </w:tcPr>
          <w:p w14:paraId="44CA2294" w14:textId="5D6B230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199D6F52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47C45150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A5591" w:rsidRPr="00B70EB2" w14:paraId="4DACA10C" w14:textId="77777777" w:rsidTr="00637B38">
        <w:trPr>
          <w:jc w:val="center"/>
        </w:trPr>
        <w:tc>
          <w:tcPr>
            <w:tcW w:w="1375" w:type="dxa"/>
            <w:vMerge/>
          </w:tcPr>
          <w:p w14:paraId="5CCF90BB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21F04FC5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B30F962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40DBDCA6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9A5591" w:rsidRPr="00B70EB2" w14:paraId="15779584" w14:textId="77777777" w:rsidTr="00637B38">
        <w:trPr>
          <w:jc w:val="center"/>
        </w:trPr>
        <w:tc>
          <w:tcPr>
            <w:tcW w:w="1375" w:type="dxa"/>
            <w:vMerge/>
          </w:tcPr>
          <w:p w14:paraId="72AB33E8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2CF3305C" w14:textId="1001F61A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0893149D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D8A80B0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148C9786" w14:textId="77777777" w:rsidTr="00637B38">
        <w:trPr>
          <w:jc w:val="center"/>
        </w:trPr>
        <w:tc>
          <w:tcPr>
            <w:tcW w:w="1375" w:type="dxa"/>
            <w:vMerge/>
          </w:tcPr>
          <w:p w14:paraId="27AF978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656220B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164B25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0F1ADC92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9A5591" w:rsidRPr="00B70EB2" w14:paraId="72BE7392" w14:textId="77777777" w:rsidTr="00637B38">
        <w:trPr>
          <w:jc w:val="center"/>
        </w:trPr>
        <w:tc>
          <w:tcPr>
            <w:tcW w:w="1375" w:type="dxa"/>
            <w:vMerge w:val="restart"/>
          </w:tcPr>
          <w:p w14:paraId="709D9D6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lastRenderedPageBreak/>
              <w:t>Open space (1Tx8Rx)</w:t>
            </w:r>
          </w:p>
        </w:tc>
        <w:tc>
          <w:tcPr>
            <w:tcW w:w="1597" w:type="dxa"/>
            <w:vMerge w:val="restart"/>
          </w:tcPr>
          <w:p w14:paraId="69AD2118" w14:textId="76487DE2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155" w:type="dxa"/>
          </w:tcPr>
          <w:p w14:paraId="31DB8AA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4E6423CE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9A5591" w:rsidRPr="00B70EB2" w14:paraId="01A09BB6" w14:textId="77777777" w:rsidTr="00637B38">
        <w:trPr>
          <w:jc w:val="center"/>
        </w:trPr>
        <w:tc>
          <w:tcPr>
            <w:tcW w:w="1375" w:type="dxa"/>
            <w:vMerge/>
          </w:tcPr>
          <w:p w14:paraId="0F648AC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F2D772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2E419C4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2614A8E8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9A5591" w:rsidRPr="00B70EB2" w14:paraId="70DA1DDC" w14:textId="77777777" w:rsidTr="00637B38">
        <w:trPr>
          <w:jc w:val="center"/>
        </w:trPr>
        <w:tc>
          <w:tcPr>
            <w:tcW w:w="1375" w:type="dxa"/>
            <w:vMerge/>
          </w:tcPr>
          <w:p w14:paraId="098236E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63815F69" w14:textId="16D6069F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155" w:type="dxa"/>
          </w:tcPr>
          <w:p w14:paraId="75363185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3B16B2E7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9A5591" w:rsidRPr="00B70EB2" w14:paraId="7C0D20C4" w14:textId="77777777" w:rsidTr="00637B38">
        <w:trPr>
          <w:jc w:val="center"/>
        </w:trPr>
        <w:tc>
          <w:tcPr>
            <w:tcW w:w="1375" w:type="dxa"/>
            <w:vMerge/>
          </w:tcPr>
          <w:p w14:paraId="7AB867DF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0F75C608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343AE9AA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5322E08B" w14:textId="77777777" w:rsidR="009A5591" w:rsidRPr="00B70EB2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</w:tbl>
    <w:p w14:paraId="4CD079FA" w14:textId="77777777" w:rsidR="006D43C6" w:rsidRPr="006D43C6" w:rsidRDefault="006D43C6" w:rsidP="006D43C6"/>
    <w:p w14:paraId="7027B86B" w14:textId="46964A39" w:rsidR="00E819C7" w:rsidRPr="00B70EB2" w:rsidRDefault="005B0403" w:rsidP="00924FCD">
      <w:pPr>
        <w:pStyle w:val="Caption"/>
        <w:jc w:val="center"/>
        <w:rPr>
          <w:rFonts w:ascii="Arial" w:hAnsi="Arial" w:cs="Arial"/>
        </w:rPr>
      </w:pPr>
      <w:bookmarkStart w:id="9" w:name="_Ref20807119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bookmarkEnd w:id="9"/>
      <w:r w:rsidRPr="00B70EB2">
        <w:rPr>
          <w:rFonts w:ascii="Arial" w:hAnsi="Arial" w:cs="Arial"/>
        </w:rPr>
        <w:t xml:space="preserve">. </w:t>
      </w:r>
      <w:r w:rsidR="00A17AC6" w:rsidRPr="00B70EB2">
        <w:rPr>
          <w:rFonts w:ascii="Arial" w:hAnsi="Arial" w:cs="Arial"/>
        </w:rPr>
        <w:t xml:space="preserve">Results with impairments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</w:t>
      </w:r>
      <w:r w:rsidR="006D43C6">
        <w:rPr>
          <w:rFonts w:ascii="Arial" w:hAnsi="Arial" w:cs="Arial"/>
        </w:rPr>
        <w:t xml:space="preserve"> at UE speed = 350 km/h</w:t>
      </w:r>
      <w:r w:rsidR="00A17AC6"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739"/>
        <w:gridCol w:w="1013"/>
        <w:gridCol w:w="3948"/>
      </w:tblGrid>
      <w:tr w:rsidR="00213883" w:rsidRPr="00B70EB2" w14:paraId="7272C32A" w14:textId="77777777" w:rsidTr="00DA7DEE">
        <w:trPr>
          <w:jc w:val="center"/>
        </w:trPr>
        <w:tc>
          <w:tcPr>
            <w:tcW w:w="1375" w:type="dxa"/>
          </w:tcPr>
          <w:p w14:paraId="3EDACE31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739" w:type="dxa"/>
          </w:tcPr>
          <w:p w14:paraId="6B25083D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013" w:type="dxa"/>
          </w:tcPr>
          <w:p w14:paraId="06B9EF38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948" w:type="dxa"/>
          </w:tcPr>
          <w:p w14:paraId="261AEFEB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9A5591" w:rsidRPr="00B70EB2" w14:paraId="4A6704EC" w14:textId="77777777" w:rsidTr="00226AA1">
        <w:trPr>
          <w:jc w:val="center"/>
        </w:trPr>
        <w:tc>
          <w:tcPr>
            <w:tcW w:w="1375" w:type="dxa"/>
            <w:vMerge w:val="restart"/>
          </w:tcPr>
          <w:p w14:paraId="37B61653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5F832F90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739" w:type="dxa"/>
            <w:vMerge w:val="restart"/>
          </w:tcPr>
          <w:p w14:paraId="46C4971B" w14:textId="56987EFC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7EE5C0F2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F27F175" w14:textId="310224D8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9A5591" w:rsidRPr="00B70EB2" w14:paraId="3D8DD86B" w14:textId="77777777" w:rsidTr="00226AA1">
        <w:trPr>
          <w:jc w:val="center"/>
        </w:trPr>
        <w:tc>
          <w:tcPr>
            <w:tcW w:w="1375" w:type="dxa"/>
            <w:vMerge/>
          </w:tcPr>
          <w:p w14:paraId="6D34AF64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1939917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08EE2C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149F47B0" w14:textId="0613216F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</w:tr>
      <w:tr w:rsidR="009A5591" w:rsidRPr="00B70EB2" w14:paraId="7F1FCC9E" w14:textId="77777777" w:rsidTr="00226AA1">
        <w:trPr>
          <w:jc w:val="center"/>
        </w:trPr>
        <w:tc>
          <w:tcPr>
            <w:tcW w:w="1375" w:type="dxa"/>
            <w:vMerge/>
          </w:tcPr>
          <w:p w14:paraId="05B46488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748158D8" w14:textId="14D29B89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213A5374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55A03BB7" w14:textId="142E2830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61951A52" w14:textId="77777777" w:rsidTr="00226AA1">
        <w:trPr>
          <w:jc w:val="center"/>
        </w:trPr>
        <w:tc>
          <w:tcPr>
            <w:tcW w:w="1375" w:type="dxa"/>
            <w:vMerge/>
          </w:tcPr>
          <w:p w14:paraId="01F9D43F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8501853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3C22522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2A17794C" w14:textId="517783CB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</w:p>
        </w:tc>
      </w:tr>
      <w:tr w:rsidR="009A5591" w:rsidRPr="00B70EB2" w14:paraId="7607B3BD" w14:textId="77777777" w:rsidTr="00226AA1">
        <w:trPr>
          <w:jc w:val="center"/>
        </w:trPr>
        <w:tc>
          <w:tcPr>
            <w:tcW w:w="1375" w:type="dxa"/>
            <w:vMerge w:val="restart"/>
          </w:tcPr>
          <w:p w14:paraId="301FA118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4873DF60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739" w:type="dxa"/>
            <w:vMerge w:val="restart"/>
          </w:tcPr>
          <w:p w14:paraId="204D2E8F" w14:textId="62110966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4BFFDEC4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3211F599" w14:textId="41E05E6B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A5591" w:rsidRPr="00B70EB2" w14:paraId="77805AD4" w14:textId="77777777" w:rsidTr="00226AA1">
        <w:trPr>
          <w:jc w:val="center"/>
        </w:trPr>
        <w:tc>
          <w:tcPr>
            <w:tcW w:w="1375" w:type="dxa"/>
            <w:vMerge/>
          </w:tcPr>
          <w:p w14:paraId="20874C9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1927C0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BABCD7C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38F704CF" w14:textId="6DE0B614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</w:p>
        </w:tc>
      </w:tr>
      <w:tr w:rsidR="009A5591" w:rsidRPr="00B70EB2" w14:paraId="2713FBF1" w14:textId="77777777" w:rsidTr="00226AA1">
        <w:trPr>
          <w:jc w:val="center"/>
        </w:trPr>
        <w:tc>
          <w:tcPr>
            <w:tcW w:w="1375" w:type="dxa"/>
            <w:vMerge/>
          </w:tcPr>
          <w:p w14:paraId="12296ADC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59F52681" w14:textId="6DF0F169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2CD2FFA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35A57205" w14:textId="13801DAF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A5591" w:rsidRPr="00B70EB2" w14:paraId="40A0AC0B" w14:textId="77777777" w:rsidTr="00226AA1">
        <w:trPr>
          <w:jc w:val="center"/>
        </w:trPr>
        <w:tc>
          <w:tcPr>
            <w:tcW w:w="1375" w:type="dxa"/>
            <w:vMerge/>
          </w:tcPr>
          <w:p w14:paraId="44B50306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F41D90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4C3048FF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736D3BEB" w14:textId="487A55B8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390A070C" w14:textId="77777777" w:rsidTr="00226AA1">
        <w:trPr>
          <w:jc w:val="center"/>
        </w:trPr>
        <w:tc>
          <w:tcPr>
            <w:tcW w:w="1375" w:type="dxa"/>
            <w:vMerge w:val="restart"/>
          </w:tcPr>
          <w:p w14:paraId="6EF4FDA1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739" w:type="dxa"/>
            <w:vMerge w:val="restart"/>
          </w:tcPr>
          <w:p w14:paraId="47B30F4F" w14:textId="37D817C2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3B5F336C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E449B63" w14:textId="1F5265BA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5591" w:rsidRPr="00B70EB2" w14:paraId="1CB0E16D" w14:textId="77777777" w:rsidTr="00226AA1">
        <w:trPr>
          <w:jc w:val="center"/>
        </w:trPr>
        <w:tc>
          <w:tcPr>
            <w:tcW w:w="1375" w:type="dxa"/>
            <w:vMerge/>
          </w:tcPr>
          <w:p w14:paraId="50BD2848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3BF3298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9049BED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20DEC178" w14:textId="498967DF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A5591" w:rsidRPr="00B70EB2" w14:paraId="22FA9602" w14:textId="77777777" w:rsidTr="00226AA1">
        <w:trPr>
          <w:jc w:val="center"/>
        </w:trPr>
        <w:tc>
          <w:tcPr>
            <w:tcW w:w="1375" w:type="dxa"/>
            <w:vMerge/>
          </w:tcPr>
          <w:p w14:paraId="48C4DB5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431FF3D9" w14:textId="3AD03951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3BDA91BE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B15EB8E" w14:textId="5FD311EF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A5591" w:rsidRPr="00B70EB2" w14:paraId="2328A345" w14:textId="77777777" w:rsidTr="00226AA1">
        <w:trPr>
          <w:jc w:val="center"/>
        </w:trPr>
        <w:tc>
          <w:tcPr>
            <w:tcW w:w="1375" w:type="dxa"/>
            <w:vMerge/>
          </w:tcPr>
          <w:p w14:paraId="02598207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3EDDFBF8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518202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699563F5" w14:textId="7865F79C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A5591" w:rsidRPr="00B70EB2" w14:paraId="5CA7FFCE" w14:textId="77777777" w:rsidTr="00226AA1">
        <w:trPr>
          <w:jc w:val="center"/>
        </w:trPr>
        <w:tc>
          <w:tcPr>
            <w:tcW w:w="1375" w:type="dxa"/>
            <w:vMerge w:val="restart"/>
          </w:tcPr>
          <w:p w14:paraId="690C4BCE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739" w:type="dxa"/>
            <w:vMerge w:val="restart"/>
          </w:tcPr>
          <w:p w14:paraId="17C51174" w14:textId="16EEB084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7E3B4D07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4070718" w14:textId="45CED3C1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-9</w:t>
            </w:r>
            <w:r>
              <w:rPr>
                <w:rFonts w:ascii="Arial" w:hAnsi="Arial" w:cs="Arial"/>
                <w:sz w:val="18"/>
                <w:szCs w:val="18"/>
              </w:rPr>
              <w:t>.8</w:t>
            </w:r>
          </w:p>
        </w:tc>
      </w:tr>
      <w:tr w:rsidR="009A5591" w:rsidRPr="00B70EB2" w14:paraId="25449933" w14:textId="77777777" w:rsidTr="00226AA1">
        <w:trPr>
          <w:jc w:val="center"/>
        </w:trPr>
        <w:tc>
          <w:tcPr>
            <w:tcW w:w="1375" w:type="dxa"/>
            <w:vMerge/>
          </w:tcPr>
          <w:p w14:paraId="340D64BE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0DE9DE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775B4D79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04B81685" w14:textId="6D9B5B5A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A5591" w:rsidRPr="00B70EB2" w14:paraId="070FF82D" w14:textId="77777777" w:rsidTr="00226AA1">
        <w:trPr>
          <w:jc w:val="center"/>
        </w:trPr>
        <w:tc>
          <w:tcPr>
            <w:tcW w:w="1375" w:type="dxa"/>
            <w:vMerge/>
          </w:tcPr>
          <w:p w14:paraId="53B60BCC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09EF7BE3" w14:textId="53F6D070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437060B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93B67F5" w14:textId="080C6C21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-9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A5591" w:rsidRPr="00B70EB2" w14:paraId="4D57ED8F" w14:textId="77777777" w:rsidTr="00226AA1">
        <w:trPr>
          <w:jc w:val="center"/>
        </w:trPr>
        <w:tc>
          <w:tcPr>
            <w:tcW w:w="1375" w:type="dxa"/>
            <w:vMerge/>
          </w:tcPr>
          <w:p w14:paraId="0AB0857B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30FD7CD4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07AA8CE3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34EB98F6" w14:textId="233444DE" w:rsidR="009A5591" w:rsidRPr="00ED24EE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4E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D24E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4AFA2B0A" w14:textId="77777777" w:rsidR="006D43C6" w:rsidRDefault="006D43C6" w:rsidP="006D43C6">
      <w:pPr>
        <w:pStyle w:val="Caption"/>
        <w:jc w:val="center"/>
        <w:rPr>
          <w:rFonts w:ascii="Arial" w:hAnsi="Arial" w:cs="Arial"/>
        </w:rPr>
      </w:pPr>
    </w:p>
    <w:p w14:paraId="2AF6BC7D" w14:textId="167234FE" w:rsidR="006D43C6" w:rsidRDefault="006D43C6" w:rsidP="006D43C6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5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 Results with impairments for NR HST PUSCH demodulation performance</w:t>
      </w:r>
      <w:r>
        <w:rPr>
          <w:rFonts w:ascii="Arial" w:hAnsi="Arial" w:cs="Arial"/>
        </w:rPr>
        <w:t xml:space="preserve"> at UE speed = 500 km/h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739"/>
        <w:gridCol w:w="1013"/>
        <w:gridCol w:w="3948"/>
      </w:tblGrid>
      <w:tr w:rsidR="006D43C6" w:rsidRPr="00B70EB2" w14:paraId="25AF3295" w14:textId="77777777" w:rsidTr="00637B38">
        <w:trPr>
          <w:jc w:val="center"/>
        </w:trPr>
        <w:tc>
          <w:tcPr>
            <w:tcW w:w="1375" w:type="dxa"/>
          </w:tcPr>
          <w:p w14:paraId="444483C6" w14:textId="77777777" w:rsidR="006D43C6" w:rsidRPr="00FF26CE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739" w:type="dxa"/>
          </w:tcPr>
          <w:p w14:paraId="13800AB7" w14:textId="77777777" w:rsidR="006D43C6" w:rsidRPr="00FF26CE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013" w:type="dxa"/>
          </w:tcPr>
          <w:p w14:paraId="3227C268" w14:textId="77777777" w:rsidR="006D43C6" w:rsidRPr="00FF26CE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948" w:type="dxa"/>
          </w:tcPr>
          <w:p w14:paraId="3A59E4E7" w14:textId="77777777" w:rsidR="006D43C6" w:rsidRPr="00FF26CE" w:rsidRDefault="006D43C6" w:rsidP="00637B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9A5591" w:rsidRPr="00B70EB2" w14:paraId="300CDA4B" w14:textId="77777777" w:rsidTr="00637B38">
        <w:trPr>
          <w:jc w:val="center"/>
        </w:trPr>
        <w:tc>
          <w:tcPr>
            <w:tcW w:w="1375" w:type="dxa"/>
            <w:vMerge w:val="restart"/>
          </w:tcPr>
          <w:p w14:paraId="4D344E9A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6AB846EE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739" w:type="dxa"/>
            <w:vMerge w:val="restart"/>
          </w:tcPr>
          <w:p w14:paraId="3A860243" w14:textId="5AA730BD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42118A19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35EBBF0B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</w:tr>
      <w:tr w:rsidR="009A5591" w:rsidRPr="00B70EB2" w14:paraId="040FBBAF" w14:textId="77777777" w:rsidTr="00637B38">
        <w:trPr>
          <w:jc w:val="center"/>
        </w:trPr>
        <w:tc>
          <w:tcPr>
            <w:tcW w:w="1375" w:type="dxa"/>
            <w:vMerge/>
          </w:tcPr>
          <w:p w14:paraId="781F4C27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3B97D5C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E0B22BD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6C409136" w14:textId="2B669CFB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A5591" w:rsidRPr="00B70EB2" w14:paraId="53205833" w14:textId="77777777" w:rsidTr="00637B38">
        <w:trPr>
          <w:jc w:val="center"/>
        </w:trPr>
        <w:tc>
          <w:tcPr>
            <w:tcW w:w="1375" w:type="dxa"/>
            <w:vMerge/>
          </w:tcPr>
          <w:p w14:paraId="6A9FCDD0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0FA788F8" w14:textId="04E6A2EC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293E54D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574A2954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</w:tr>
      <w:tr w:rsidR="009A5591" w:rsidRPr="00B70EB2" w14:paraId="6F01BCB1" w14:textId="77777777" w:rsidTr="00637B38">
        <w:trPr>
          <w:jc w:val="center"/>
        </w:trPr>
        <w:tc>
          <w:tcPr>
            <w:tcW w:w="1375" w:type="dxa"/>
            <w:vMerge/>
          </w:tcPr>
          <w:p w14:paraId="1AE490D2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4D94782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3D2E615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5CD19303" w14:textId="31CF5A1B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A5591" w:rsidRPr="00B70EB2" w14:paraId="4EF1A3ED" w14:textId="77777777" w:rsidTr="00637B38">
        <w:trPr>
          <w:jc w:val="center"/>
        </w:trPr>
        <w:tc>
          <w:tcPr>
            <w:tcW w:w="1375" w:type="dxa"/>
            <w:vMerge w:val="restart"/>
          </w:tcPr>
          <w:p w14:paraId="30B0D401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0AC1EE07" w14:textId="77777777" w:rsidR="009A5591" w:rsidRPr="00FF26CE" w:rsidRDefault="009A5591" w:rsidP="009A5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739" w:type="dxa"/>
            <w:vMerge w:val="restart"/>
          </w:tcPr>
          <w:p w14:paraId="4CD536D8" w14:textId="19253AC9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2AA5CE11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35DF3499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-3.9</w:t>
            </w:r>
          </w:p>
        </w:tc>
      </w:tr>
      <w:tr w:rsidR="009A5591" w:rsidRPr="00B70EB2" w14:paraId="1470D559" w14:textId="77777777" w:rsidTr="00637B38">
        <w:trPr>
          <w:jc w:val="center"/>
        </w:trPr>
        <w:tc>
          <w:tcPr>
            <w:tcW w:w="1375" w:type="dxa"/>
            <w:vMerge/>
          </w:tcPr>
          <w:p w14:paraId="272AACD7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2B35839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3F06A06F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7C4594F7" w14:textId="3B1795B5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</w:tr>
      <w:tr w:rsidR="009A5591" w:rsidRPr="00B70EB2" w14:paraId="5CCD0842" w14:textId="77777777" w:rsidTr="00637B38">
        <w:trPr>
          <w:jc w:val="center"/>
        </w:trPr>
        <w:tc>
          <w:tcPr>
            <w:tcW w:w="1375" w:type="dxa"/>
            <w:vMerge/>
          </w:tcPr>
          <w:p w14:paraId="47B5767F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178FC4B3" w14:textId="56E936A8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0179C359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3747E947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-3.5</w:t>
            </w:r>
          </w:p>
        </w:tc>
      </w:tr>
      <w:tr w:rsidR="009A5591" w:rsidRPr="00B70EB2" w14:paraId="0254B560" w14:textId="77777777" w:rsidTr="00637B38">
        <w:trPr>
          <w:jc w:val="center"/>
        </w:trPr>
        <w:tc>
          <w:tcPr>
            <w:tcW w:w="1375" w:type="dxa"/>
            <w:vMerge/>
          </w:tcPr>
          <w:p w14:paraId="40C2AB83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73A8AC6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BEA7AA9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1D709018" w14:textId="62773BA1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9A5591" w:rsidRPr="00B70EB2" w14:paraId="3B40331B" w14:textId="77777777" w:rsidTr="00637B38">
        <w:trPr>
          <w:jc w:val="center"/>
        </w:trPr>
        <w:tc>
          <w:tcPr>
            <w:tcW w:w="1375" w:type="dxa"/>
            <w:vMerge w:val="restart"/>
          </w:tcPr>
          <w:p w14:paraId="06BED063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lastRenderedPageBreak/>
              <w:t>Open space (1Tx2Rx)</w:t>
            </w:r>
          </w:p>
        </w:tc>
        <w:tc>
          <w:tcPr>
            <w:tcW w:w="1739" w:type="dxa"/>
            <w:vMerge w:val="restart"/>
          </w:tcPr>
          <w:p w14:paraId="614D1565" w14:textId="5539FE60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653AB3B3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180CB9CA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-4.1</w:t>
            </w:r>
          </w:p>
        </w:tc>
      </w:tr>
      <w:tr w:rsidR="009A5591" w:rsidRPr="00B70EB2" w14:paraId="2CF24521" w14:textId="77777777" w:rsidTr="00637B38">
        <w:trPr>
          <w:jc w:val="center"/>
        </w:trPr>
        <w:tc>
          <w:tcPr>
            <w:tcW w:w="1375" w:type="dxa"/>
            <w:vMerge/>
          </w:tcPr>
          <w:p w14:paraId="28F5598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778EEF4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2573EF18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6BA82722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</w:tr>
      <w:tr w:rsidR="009A5591" w:rsidRPr="00B70EB2" w14:paraId="4C284480" w14:textId="77777777" w:rsidTr="00637B38">
        <w:trPr>
          <w:jc w:val="center"/>
        </w:trPr>
        <w:tc>
          <w:tcPr>
            <w:tcW w:w="1375" w:type="dxa"/>
            <w:vMerge/>
          </w:tcPr>
          <w:p w14:paraId="6552CD8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34A41D12" w14:textId="3D2B8AD5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16FC11A2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5F3D4260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-3.8</w:t>
            </w:r>
          </w:p>
        </w:tc>
      </w:tr>
      <w:tr w:rsidR="009A5591" w:rsidRPr="00B70EB2" w14:paraId="17A71736" w14:textId="77777777" w:rsidTr="00637B38">
        <w:trPr>
          <w:jc w:val="center"/>
        </w:trPr>
        <w:tc>
          <w:tcPr>
            <w:tcW w:w="1375" w:type="dxa"/>
            <w:vMerge/>
          </w:tcPr>
          <w:p w14:paraId="3FD8C45B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79F1B97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4963EA7C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19276700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</w:tr>
      <w:tr w:rsidR="009A5591" w:rsidRPr="00B70EB2" w14:paraId="41C95158" w14:textId="77777777" w:rsidTr="00637B38">
        <w:trPr>
          <w:jc w:val="center"/>
        </w:trPr>
        <w:tc>
          <w:tcPr>
            <w:tcW w:w="1375" w:type="dxa"/>
            <w:vMerge w:val="restart"/>
          </w:tcPr>
          <w:p w14:paraId="00322C8A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739" w:type="dxa"/>
            <w:vMerge w:val="restart"/>
          </w:tcPr>
          <w:p w14:paraId="1FE36D45" w14:textId="4138060F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013" w:type="dxa"/>
          </w:tcPr>
          <w:p w14:paraId="72E3C050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2655B9E5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-10.0</w:t>
            </w:r>
          </w:p>
        </w:tc>
      </w:tr>
      <w:tr w:rsidR="009A5591" w:rsidRPr="00B70EB2" w14:paraId="067482D4" w14:textId="77777777" w:rsidTr="00637B38">
        <w:trPr>
          <w:jc w:val="center"/>
        </w:trPr>
        <w:tc>
          <w:tcPr>
            <w:tcW w:w="1375" w:type="dxa"/>
            <w:vMerge/>
          </w:tcPr>
          <w:p w14:paraId="63427DED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8E5C897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724CF403" w14:textId="77777777" w:rsidR="009A5591" w:rsidRPr="00FF26CE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0D3A08E9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9A5591" w:rsidRPr="00B70EB2" w14:paraId="003963E6" w14:textId="77777777" w:rsidTr="00637B38">
        <w:trPr>
          <w:jc w:val="center"/>
        </w:trPr>
        <w:tc>
          <w:tcPr>
            <w:tcW w:w="1375" w:type="dxa"/>
            <w:vMerge/>
          </w:tcPr>
          <w:p w14:paraId="3ECBAAA0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265D8B07" w14:textId="39BA47C9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013" w:type="dxa"/>
          </w:tcPr>
          <w:p w14:paraId="6DAB4948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  <w:vAlign w:val="bottom"/>
          </w:tcPr>
          <w:p w14:paraId="5F2742C5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-9.9</w:t>
            </w:r>
          </w:p>
        </w:tc>
      </w:tr>
      <w:tr w:rsidR="009A5591" w:rsidRPr="00B70EB2" w14:paraId="29881C32" w14:textId="77777777" w:rsidTr="00637B38">
        <w:trPr>
          <w:jc w:val="center"/>
        </w:trPr>
        <w:tc>
          <w:tcPr>
            <w:tcW w:w="1375" w:type="dxa"/>
            <w:vMerge/>
          </w:tcPr>
          <w:p w14:paraId="34BA2A5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4F7703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03992569" w14:textId="77777777" w:rsidR="009A5591" w:rsidRPr="00B70EB2" w:rsidRDefault="009A5591" w:rsidP="009A5591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  <w:vAlign w:val="bottom"/>
          </w:tcPr>
          <w:p w14:paraId="253CD36F" w14:textId="77777777" w:rsidR="009A5591" w:rsidRPr="00AA4DFD" w:rsidRDefault="009A5591" w:rsidP="009A55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DF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</w:tbl>
    <w:p w14:paraId="414158C5" w14:textId="77777777" w:rsidR="00213883" w:rsidRPr="00B70EB2" w:rsidRDefault="00213883" w:rsidP="00213883">
      <w:pPr>
        <w:rPr>
          <w:rFonts w:ascii="Arial" w:hAnsi="Arial" w:cs="Arial"/>
        </w:rPr>
      </w:pP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0A41A1B7" w14:textId="09606D1F" w:rsidR="004F50AC" w:rsidRPr="00B70EB2" w:rsidRDefault="004F50AC" w:rsidP="00283205">
      <w:pPr>
        <w:spacing w:after="120"/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</w:t>
      </w:r>
      <w:r w:rsidR="00ED24EE">
        <w:rPr>
          <w:rFonts w:ascii="Arial" w:hAnsi="Arial" w:cs="Arial"/>
        </w:rPr>
        <w:t>.</w:t>
      </w:r>
      <w:r w:rsidRPr="00B70EB2">
        <w:rPr>
          <w:rFonts w:ascii="Arial" w:hAnsi="Arial" w:cs="Arial"/>
        </w:rPr>
        <w:t xml:space="preserve"> we </w:t>
      </w:r>
      <w:r w:rsidR="009B2153" w:rsidRPr="00B70EB2">
        <w:rPr>
          <w:rFonts w:ascii="Arial" w:hAnsi="Arial" w:cs="Arial"/>
        </w:rPr>
        <w:t xml:space="preserve">summarized our simulation results for </w:t>
      </w:r>
      <w:r w:rsidR="006D43C6">
        <w:rPr>
          <w:rFonts w:ascii="Arial" w:hAnsi="Arial" w:cs="Arial"/>
        </w:rPr>
        <w:t>{</w:t>
      </w:r>
      <w:r w:rsidR="00DA2A0B">
        <w:rPr>
          <w:rFonts w:ascii="Arial" w:hAnsi="Arial" w:cs="Arial"/>
        </w:rPr>
        <w:t>SCS</w:t>
      </w:r>
      <w:r w:rsidR="00ED24EE">
        <w:rPr>
          <w:rFonts w:ascii="Arial" w:hAnsi="Arial" w:cs="Arial"/>
        </w:rPr>
        <w:t>.</w:t>
      </w:r>
      <w:r w:rsidR="006D43C6">
        <w:rPr>
          <w:rFonts w:ascii="Arial" w:hAnsi="Arial" w:cs="Arial"/>
        </w:rPr>
        <w:t xml:space="preserve"> </w:t>
      </w:r>
      <w:r w:rsidR="00DA2A0B">
        <w:rPr>
          <w:rFonts w:ascii="Arial" w:hAnsi="Arial" w:cs="Arial"/>
        </w:rPr>
        <w:t>BW</w:t>
      </w:r>
      <w:r w:rsidR="006D43C6">
        <w:rPr>
          <w:rFonts w:ascii="Arial" w:hAnsi="Arial" w:cs="Arial"/>
        </w:rPr>
        <w:t>}</w:t>
      </w:r>
      <w:r w:rsidR="00DA2A0B">
        <w:rPr>
          <w:rFonts w:ascii="Arial" w:hAnsi="Arial" w:cs="Arial"/>
        </w:rPr>
        <w:t xml:space="preserve"> combinations = {15kHz</w:t>
      </w:r>
      <w:r w:rsidR="00ED24EE">
        <w:rPr>
          <w:rFonts w:ascii="Arial" w:hAnsi="Arial" w:cs="Arial"/>
        </w:rPr>
        <w:t>.</w:t>
      </w:r>
      <w:r w:rsidR="00DA2A0B">
        <w:rPr>
          <w:rFonts w:ascii="Arial" w:hAnsi="Arial" w:cs="Arial"/>
        </w:rPr>
        <w:t xml:space="preserve"> 5MHz} and {30kHz</w:t>
      </w:r>
      <w:r w:rsidR="00ED24EE">
        <w:rPr>
          <w:rFonts w:ascii="Arial" w:hAnsi="Arial" w:cs="Arial"/>
        </w:rPr>
        <w:t>.</w:t>
      </w:r>
      <w:r w:rsidR="00DA2A0B">
        <w:rPr>
          <w:rFonts w:ascii="Arial" w:hAnsi="Arial" w:cs="Arial"/>
        </w:rPr>
        <w:t xml:space="preserve"> 10 MHz} for </w:t>
      </w:r>
      <w:r w:rsidR="009B2153" w:rsidRPr="00B70EB2">
        <w:rPr>
          <w:rFonts w:ascii="Arial" w:hAnsi="Arial" w:cs="Arial"/>
        </w:rPr>
        <w:t>NR HST</w:t>
      </w:r>
      <w:r w:rsidR="00B70EB2" w:rsidRPr="00B70EB2">
        <w:rPr>
          <w:rFonts w:ascii="Arial" w:hAnsi="Arial" w:cs="Arial"/>
        </w:rPr>
        <w:t xml:space="preserve"> </w:t>
      </w:r>
      <w:r w:rsidR="009B2153" w:rsidRPr="00B70EB2">
        <w:rPr>
          <w:rFonts w:ascii="Arial" w:hAnsi="Arial" w:cs="Arial"/>
        </w:rPr>
        <w:t>PUSCH demodulation performance at UE speed of</w:t>
      </w:r>
      <w:r w:rsidR="006D43C6">
        <w:rPr>
          <w:rFonts w:ascii="Arial" w:hAnsi="Arial" w:cs="Arial"/>
        </w:rPr>
        <w:t xml:space="preserve"> 350 km/h and </w:t>
      </w:r>
      <w:r w:rsidR="00854C78">
        <w:rPr>
          <w:rFonts w:ascii="Arial" w:hAnsi="Arial" w:cs="Arial"/>
        </w:rPr>
        <w:t>50</w:t>
      </w:r>
      <w:r w:rsidR="009B2153" w:rsidRPr="00B70EB2">
        <w:rPr>
          <w:rFonts w:ascii="Arial" w:hAnsi="Arial" w:cs="Arial"/>
        </w:rPr>
        <w:t>0 km/h.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840DB3E" w14:textId="48474C17" w:rsidR="00D30D84" w:rsidRDefault="00F70B3C" w:rsidP="000D4D80">
      <w:pPr>
        <w:pStyle w:val="Reference"/>
        <w:rPr>
          <w:rFonts w:cs="Arial"/>
          <w:lang w:val="en-US"/>
        </w:rPr>
      </w:pPr>
      <w:bookmarkStart w:id="10" w:name="_Ref20311359"/>
      <w:bookmarkEnd w:id="1"/>
      <w:r w:rsidRPr="00B70EB2">
        <w:rPr>
          <w:rFonts w:cs="Arial"/>
          <w:lang w:val="en-US"/>
        </w:rPr>
        <w:t>R4-</w:t>
      </w:r>
      <w:bookmarkStart w:id="11" w:name="_Hlk31011182"/>
      <w:r w:rsidR="006D43C6">
        <w:rPr>
          <w:rFonts w:cs="Arial"/>
          <w:lang w:val="en-US"/>
        </w:rPr>
        <w:t>2008821</w:t>
      </w:r>
      <w:r w:rsidR="00ED24EE">
        <w:rPr>
          <w:rFonts w:cs="Arial"/>
          <w:lang w:val="en-US"/>
        </w:rPr>
        <w:t>.</w:t>
      </w:r>
      <w:r w:rsidRPr="00B70EB2">
        <w:rPr>
          <w:rFonts w:cs="Arial"/>
          <w:lang w:val="en-US"/>
        </w:rPr>
        <w:t xml:space="preserve"> </w:t>
      </w:r>
      <w:r w:rsidR="006D43C6">
        <w:rPr>
          <w:rFonts w:cs="Arial"/>
          <w:lang w:val="en-US"/>
        </w:rPr>
        <w:t>WF</w:t>
      </w:r>
      <w:r w:rsidRPr="00B70EB2">
        <w:rPr>
          <w:rFonts w:cs="Arial"/>
          <w:lang w:val="en-US"/>
        </w:rPr>
        <w:t xml:space="preserve"> on</w:t>
      </w:r>
      <w:r w:rsidR="006D43C6">
        <w:rPr>
          <w:rFonts w:cs="Arial"/>
          <w:lang w:val="en-US"/>
        </w:rPr>
        <w:t xml:space="preserve"> Rel-16</w:t>
      </w:r>
      <w:r w:rsidRPr="00B70EB2">
        <w:rPr>
          <w:rFonts w:cs="Arial"/>
          <w:lang w:val="en-US"/>
        </w:rPr>
        <w:t xml:space="preserve"> NR HST </w:t>
      </w:r>
      <w:r w:rsidR="006D43C6">
        <w:rPr>
          <w:rFonts w:cs="Arial"/>
          <w:lang w:val="en-US"/>
        </w:rPr>
        <w:t>BS</w:t>
      </w:r>
      <w:r w:rsidRPr="00B70EB2">
        <w:rPr>
          <w:rFonts w:cs="Arial"/>
          <w:lang w:val="en-US"/>
        </w:rPr>
        <w:t xml:space="preserve"> demodulation requirements</w:t>
      </w:r>
      <w:r w:rsidR="00ED24EE">
        <w:rPr>
          <w:rFonts w:cs="Arial"/>
          <w:lang w:val="en-US"/>
        </w:rPr>
        <w:t>.</w:t>
      </w:r>
      <w:r w:rsidRPr="00B70EB2">
        <w:rPr>
          <w:rFonts w:cs="Arial"/>
          <w:lang w:val="en-US"/>
        </w:rPr>
        <w:t xml:space="preserve"> </w:t>
      </w:r>
      <w:r w:rsidR="006D43C6">
        <w:rPr>
          <w:rFonts w:cs="Arial"/>
          <w:lang w:val="en-US"/>
        </w:rPr>
        <w:t>Nokia</w:t>
      </w:r>
      <w:r w:rsidR="00ED24EE">
        <w:rPr>
          <w:rFonts w:cs="Arial"/>
          <w:lang w:val="en-US"/>
        </w:rPr>
        <w:t>.</w:t>
      </w:r>
      <w:r w:rsidR="006D43C6">
        <w:rPr>
          <w:rFonts w:cs="Arial"/>
          <w:lang w:val="en-US"/>
        </w:rPr>
        <w:t xml:space="preserve"> Nokia Shanghai Bell</w:t>
      </w:r>
      <w:r w:rsidR="00ED24EE">
        <w:rPr>
          <w:rFonts w:cs="Arial"/>
          <w:lang w:val="en-US"/>
        </w:rPr>
        <w:t>.</w:t>
      </w:r>
      <w:r w:rsidR="006D43C6">
        <w:rPr>
          <w:rFonts w:cs="Arial"/>
          <w:lang w:val="en-US"/>
        </w:rPr>
        <w:t>..</w:t>
      </w:r>
      <w:r w:rsidRPr="00B70EB2">
        <w:rPr>
          <w:rFonts w:cs="Arial"/>
          <w:lang w:val="en-US"/>
        </w:rPr>
        <w:t>.</w:t>
      </w:r>
      <w:bookmarkEnd w:id="10"/>
      <w:bookmarkEnd w:id="11"/>
    </w:p>
    <w:sectPr w:rsidR="00D30D8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55CFE" w14:textId="77777777" w:rsidR="008260AE" w:rsidRDefault="008260AE">
      <w:r>
        <w:separator/>
      </w:r>
    </w:p>
  </w:endnote>
  <w:endnote w:type="continuationSeparator" w:id="0">
    <w:p w14:paraId="51BB04B7" w14:textId="77777777" w:rsidR="008260AE" w:rsidRDefault="008260AE">
      <w:r>
        <w:continuationSeparator/>
      </w:r>
    </w:p>
  </w:endnote>
  <w:endnote w:type="continuationNotice" w:id="1">
    <w:p w14:paraId="2D6A07A5" w14:textId="77777777" w:rsidR="008260AE" w:rsidRDefault="00826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C1AEA" w14:textId="77777777" w:rsidR="008260AE" w:rsidRDefault="008260AE">
      <w:r>
        <w:separator/>
      </w:r>
    </w:p>
  </w:footnote>
  <w:footnote w:type="continuationSeparator" w:id="0">
    <w:p w14:paraId="39C7B617" w14:textId="77777777" w:rsidR="008260AE" w:rsidRDefault="008260AE">
      <w:r>
        <w:continuationSeparator/>
      </w:r>
    </w:p>
  </w:footnote>
  <w:footnote w:type="continuationNotice" w:id="1">
    <w:p w14:paraId="7296A74D" w14:textId="77777777" w:rsidR="008260AE" w:rsidRDefault="00826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36983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7DB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271B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0EA3"/>
    <w:rsid w:val="0026218E"/>
    <w:rsid w:val="00262D5E"/>
    <w:rsid w:val="00264907"/>
    <w:rsid w:val="00264D1F"/>
    <w:rsid w:val="00265609"/>
    <w:rsid w:val="002661B4"/>
    <w:rsid w:val="00270CAB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1F47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5990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423C"/>
    <w:rsid w:val="004143E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4B93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767F0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EB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3FBF"/>
    <w:rsid w:val="005E416C"/>
    <w:rsid w:val="005E7AA3"/>
    <w:rsid w:val="005F0AAF"/>
    <w:rsid w:val="00600CF6"/>
    <w:rsid w:val="00601927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3D48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3936"/>
    <w:rsid w:val="006C4C7D"/>
    <w:rsid w:val="006C5AC5"/>
    <w:rsid w:val="006C73E6"/>
    <w:rsid w:val="006C74E5"/>
    <w:rsid w:val="006C7529"/>
    <w:rsid w:val="006D1100"/>
    <w:rsid w:val="006D43C6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4618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B5C46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60AE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432"/>
    <w:rsid w:val="008538A2"/>
    <w:rsid w:val="008544C9"/>
    <w:rsid w:val="00854C78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0A1D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46B8"/>
    <w:rsid w:val="009A5591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1C9D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6CC2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A4DFD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6EB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2A0B"/>
    <w:rsid w:val="00DA7A03"/>
    <w:rsid w:val="00DA7C27"/>
    <w:rsid w:val="00DA7DEE"/>
    <w:rsid w:val="00DB1818"/>
    <w:rsid w:val="00DB22AE"/>
    <w:rsid w:val="00DB384B"/>
    <w:rsid w:val="00DB4B9B"/>
    <w:rsid w:val="00DB4D42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16FF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78C"/>
    <w:rsid w:val="00E27214"/>
    <w:rsid w:val="00E3086C"/>
    <w:rsid w:val="00E30AAE"/>
    <w:rsid w:val="00E32A25"/>
    <w:rsid w:val="00E35598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4EE"/>
    <w:rsid w:val="00ED2AF3"/>
    <w:rsid w:val="00ED34E1"/>
    <w:rsid w:val="00ED3B34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5D8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B51F8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0636D-22C6-440F-93F3-D7698FD4F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C731AB-4FDC-43BE-92CB-5FB8BFA9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Nicholas Pu</cp:lastModifiedBy>
  <cp:revision>9</cp:revision>
  <dcterms:created xsi:type="dcterms:W3CDTF">2020-07-31T06:45:00Z</dcterms:created>
  <dcterms:modified xsi:type="dcterms:W3CDTF">2020-08-07T10:19:00Z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