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Lines/>
        <w:tabs>
          <w:tab w:val="right" w:pos="10440"/>
          <w:tab w:val="right" w:pos="13323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_Hlt450066087"/>
      <w:bookmarkEnd w:id="1"/>
      <w:bookmarkStart w:id="2" w:name="_Hlt449016246"/>
      <w:bookmarkEnd w:id="2"/>
      <w:bookmarkStart w:id="3" w:name="_Hlt450051172"/>
      <w:bookmarkEnd w:id="3"/>
      <w:bookmarkStart w:id="4" w:name="_Hlt448930105"/>
      <w:bookmarkEnd w:id="4"/>
      <w:bookmarkStart w:id="5" w:name="_Hlt450066085"/>
      <w:bookmarkEnd w:id="5"/>
      <w:bookmarkStart w:id="6" w:name="DocumentFor"/>
      <w:bookmarkEnd w:id="6"/>
      <w:bookmarkStart w:id="7" w:name="_Hlt450039480"/>
      <w:bookmarkEnd w:id="7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94-e-Bis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            </w:t>
      </w:r>
      <w:bookmarkStart w:id="23" w:name="_GoBack"/>
      <w:bookmarkEnd w:id="23"/>
      <w:r>
        <w:rPr>
          <w:rFonts w:ascii="Arial" w:hAnsi="Arial" w:cs="Arial"/>
          <w:b/>
          <w:sz w:val="24"/>
          <w:szCs w:val="24"/>
        </w:rPr>
        <w:t>R4-200</w:t>
      </w:r>
      <w:r>
        <w:rPr>
          <w:rFonts w:hint="eastAsia" w:cs="Arial"/>
          <w:b/>
          <w:sz w:val="24"/>
          <w:szCs w:val="24"/>
          <w:lang w:val="en-US" w:eastAsia="zh-CN"/>
        </w:rPr>
        <w:t>5463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20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30 Apr., 202</w:t>
      </w:r>
      <w:r>
        <w:rPr>
          <w:rFonts w:hint="eastAsia"/>
          <w:b/>
          <w:sz w:val="24"/>
          <w:szCs w:val="24"/>
          <w:lang w:val="en-US" w:eastAsia="zh-CN"/>
        </w:rPr>
        <w:t>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7.104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draft</w:t>
            </w: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7.104 on channel spacing correction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channel spacing for NR in current spec is incorrect as the channel raster granularity of 30kHz is not captured.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1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Deleted the original channel spacing statement of 15kHz channel raster for NR and added the new channel spacing statement with channel raster granularity of 15kHz and 30kHz respectively.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Channel spacing not calculated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4.6.1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8" w:name="_Toc19201"/>
      <w:bookmarkStart w:id="9" w:name="_Toc16090"/>
      <w:bookmarkStart w:id="10" w:name="_Toc17336"/>
      <w:bookmarkStart w:id="11" w:name="_Toc6033"/>
      <w:bookmarkStart w:id="12" w:name="_Toc28897"/>
      <w:bookmarkStart w:id="13" w:name="_Toc5038"/>
      <w:bookmarkStart w:id="14" w:name="_Toc10103"/>
      <w:bookmarkStart w:id="15" w:name="_Toc478463326"/>
      <w:bookmarkStart w:id="16" w:name="_Toc16758"/>
      <w:bookmarkStart w:id="17" w:name="_Toc497395449"/>
      <w:bookmarkStart w:id="18" w:name="_Toc78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3"/>
      </w:pPr>
      <w:bookmarkStart w:id="19" w:name="_Toc21092119"/>
      <w:bookmarkStart w:id="20" w:name="_Toc29762334"/>
      <w:r>
        <w:t>4.6</w:t>
      </w:r>
      <w:r>
        <w:tab/>
      </w:r>
      <w:r>
        <w:t>Channel arrangement</w:t>
      </w:r>
      <w:bookmarkEnd w:id="19"/>
      <w:bookmarkEnd w:id="20"/>
    </w:p>
    <w:p>
      <w:pPr>
        <w:pStyle w:val="4"/>
      </w:pPr>
      <w:bookmarkStart w:id="21" w:name="_Toc21092120"/>
      <w:bookmarkStart w:id="22" w:name="_Toc29762335"/>
      <w:r>
        <w:t>4.6.1</w:t>
      </w:r>
      <w:r>
        <w:tab/>
      </w:r>
      <w:r>
        <w:t>Channel spacing</w:t>
      </w:r>
      <w:bookmarkEnd w:id="21"/>
      <w:bookmarkEnd w:id="22"/>
    </w:p>
    <w:p>
      <w:r>
        <w:t>The GSM/EDGE carrier spacing is 200 kHz [5].</w:t>
      </w:r>
    </w:p>
    <w:p>
      <w:r>
        <w:t>The nominal UTRA FDD channel spacing is 5 MHz. The nominal channel spacing is 1.6MHz for the 1.28 Mcps UTRA TDD Option. These can be adjusted to optimise performance in a particular deployment scenario [2,3].</w:t>
      </w:r>
    </w:p>
    <w:p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>
      <w:pPr>
        <w:pStyle w:val="73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[4]. </w:t>
      </w:r>
    </w:p>
    <w:p>
      <w:pPr>
        <w:rPr>
          <w:lang w:eastAsia="zh-CN"/>
        </w:rPr>
      </w:pPr>
      <w:r>
        <w:rPr>
          <w:lang w:eastAsia="zh-CN"/>
        </w:rPr>
        <w:t>The standalone NB-IoT carrier spacing is 200kHz.</w:t>
      </w:r>
    </w:p>
    <w:p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>
      <w:pPr>
        <w:pStyle w:val="52"/>
        <w:rPr>
          <w:ins w:id="0" w:author="ZTE" w:date="2020-03-25T14:33:09Z"/>
          <w:lang w:val="en-US" w:eastAsia="zh-CN"/>
        </w:rPr>
      </w:pPr>
      <w:r>
        <w:tab/>
      </w:r>
      <w:ins w:id="1" w:author="ZTE_2nd" w:date="2020-04-27T11:13:28Z">
        <w:r>
          <w:rPr/>
          <w:t>-</w:t>
        </w:r>
      </w:ins>
      <w:ins w:id="2" w:author="ZTE" w:date="2020-03-25T14:33:09Z">
        <w:del w:id="3" w:author="ZTE_2nd" w:date="2020-04-27T11:13:28Z">
          <w:r>
            <w:rPr/>
            <w:delText>▪</w:delText>
          </w:r>
        </w:del>
      </w:ins>
      <w:ins w:id="4" w:author="ZTE" w:date="2020-03-25T14:33:09Z">
        <w:r>
          <w:rPr/>
          <w:tab/>
        </w:r>
      </w:ins>
      <w:ins w:id="5" w:author="ZTE" w:date="2020-03-25T14:33:09Z">
        <w:r>
          <w:rPr/>
          <w:t>Nominal Channel spacing = (BW</w:t>
        </w:r>
      </w:ins>
      <w:ins w:id="6" w:author="ZTE" w:date="2020-03-25T14:33:09Z">
        <w:r>
          <w:rPr>
            <w:vertAlign w:val="subscript"/>
          </w:rPr>
          <w:t>Channel(1)</w:t>
        </w:r>
      </w:ins>
      <w:ins w:id="7" w:author="ZTE" w:date="2020-03-25T14:33:09Z">
        <w:r>
          <w:rPr/>
          <w:t xml:space="preserve"> + BW</w:t>
        </w:r>
      </w:ins>
      <w:ins w:id="8" w:author="ZTE" w:date="2020-03-25T14:33:09Z">
        <w:r>
          <w:rPr>
            <w:vertAlign w:val="subscript"/>
          </w:rPr>
          <w:t>Channel(2)</w:t>
        </w:r>
      </w:ins>
      <w:ins w:id="9" w:author="ZTE" w:date="2020-03-25T14:33:09Z">
        <w:r>
          <w:rPr/>
          <w:t xml:space="preserve">)/2 + </w:t>
        </w:r>
      </w:ins>
      <w:ins w:id="10" w:author="ZTE" w:date="2020-03-25T14:33:09Z">
        <w:r>
          <w:rPr>
            <w:lang w:val="en-US" w:eastAsia="zh-CN"/>
          </w:rPr>
          <w:t>{-5 kHz, 0 kHz, 5 kHz} for ∆F</w:t>
        </w:r>
      </w:ins>
      <w:ins w:id="11" w:author="ZTE" w:date="2020-03-25T14:33:09Z">
        <w:r>
          <w:rPr>
            <w:vertAlign w:val="subscript"/>
            <w:lang w:val="en-US" w:eastAsia="zh-CN"/>
          </w:rPr>
          <w:t>Raster</w:t>
        </w:r>
      </w:ins>
      <w:ins w:id="12" w:author="ZTE" w:date="2020-03-25T14:33:09Z">
        <w:r>
          <w:rPr>
            <w:lang w:val="en-US" w:eastAsia="zh-CN"/>
          </w:rPr>
          <w:t xml:space="preserve"> equals to 15 kHz</w:t>
        </w:r>
      </w:ins>
    </w:p>
    <w:p>
      <w:pPr>
        <w:pStyle w:val="52"/>
        <w:ind w:firstLine="0"/>
        <w:rPr>
          <w:ins w:id="14" w:author="ZTE" w:date="2020-03-25T14:33:09Z"/>
        </w:rPr>
        <w:pPrChange w:id="13" w:author="ZTE" w:date="2020-03-25T14:33:13Z">
          <w:pPr>
            <w:pStyle w:val="52"/>
          </w:pPr>
        </w:pPrChange>
      </w:pPr>
      <w:ins w:id="15" w:author="ZTE_2nd" w:date="2020-04-27T11:13:30Z">
        <w:r>
          <w:rPr/>
          <w:t>-</w:t>
        </w:r>
      </w:ins>
      <w:ins w:id="16" w:author="ZTE" w:date="2020-03-25T14:33:09Z">
        <w:del w:id="17" w:author="ZTE_2nd" w:date="2020-04-27T11:13:30Z">
          <w:r>
            <w:rPr/>
            <w:delText>▪</w:delText>
          </w:r>
        </w:del>
      </w:ins>
      <w:ins w:id="18" w:author="ZTE" w:date="2020-03-25T14:33:09Z">
        <w:r>
          <w:rPr/>
          <w:tab/>
        </w:r>
      </w:ins>
      <w:ins w:id="19" w:author="ZTE" w:date="2020-03-25T14:33:09Z">
        <w:r>
          <w:rPr/>
          <w:t>Nominal Channel spacing = (BW</w:t>
        </w:r>
      </w:ins>
      <w:ins w:id="20" w:author="ZTE" w:date="2020-03-25T14:33:09Z">
        <w:r>
          <w:rPr>
            <w:vertAlign w:val="subscript"/>
          </w:rPr>
          <w:t>Channel(1)</w:t>
        </w:r>
      </w:ins>
      <w:ins w:id="21" w:author="ZTE" w:date="2020-03-25T14:33:09Z">
        <w:r>
          <w:rPr/>
          <w:t xml:space="preserve"> + BW</w:t>
        </w:r>
      </w:ins>
      <w:ins w:id="22" w:author="ZTE" w:date="2020-03-25T14:33:09Z">
        <w:r>
          <w:rPr>
            <w:vertAlign w:val="subscript"/>
          </w:rPr>
          <w:t>Channel(2)</w:t>
        </w:r>
      </w:ins>
      <w:ins w:id="23" w:author="ZTE" w:date="2020-03-25T14:33:09Z">
        <w:r>
          <w:rPr/>
          <w:t xml:space="preserve">)/2 + {-10 kHz, 0 kHz, 10 kHz} </w:t>
        </w:r>
      </w:ins>
      <w:ins w:id="24" w:author="ZTE" w:date="2020-03-25T14:33:09Z">
        <w:r>
          <w:rPr>
            <w:lang w:val="en-US" w:eastAsia="zh-CN"/>
          </w:rPr>
          <w:t>for ∆F</w:t>
        </w:r>
      </w:ins>
      <w:ins w:id="25" w:author="ZTE" w:date="2020-03-25T14:33:09Z">
        <w:r>
          <w:rPr>
            <w:vertAlign w:val="subscript"/>
            <w:lang w:val="en-US" w:eastAsia="zh-CN"/>
          </w:rPr>
          <w:t>Raster</w:t>
        </w:r>
      </w:ins>
      <w:ins w:id="26" w:author="ZTE" w:date="2020-03-25T14:33:09Z">
        <w:r>
          <w:rPr>
            <w:lang w:val="en-US" w:eastAsia="zh-CN"/>
          </w:rPr>
          <w:t xml:space="preserve"> equals to 30 kHz</w:t>
        </w:r>
      </w:ins>
    </w:p>
    <w:p>
      <w:pPr>
        <w:pStyle w:val="73"/>
        <w:rPr>
          <w:lang w:eastAsia="en-US"/>
        </w:rPr>
      </w:pPr>
      <w:del w:id="27" w:author="ZTE" w:date="2020-03-25T14:33:09Z">
        <w:r>
          <w:rPr/>
          <w:delText>Nominal Channel spacing = (BW</w:delText>
        </w:r>
      </w:del>
      <w:del w:id="28" w:author="ZTE" w:date="2020-03-25T14:33:09Z">
        <w:r>
          <w:rPr>
            <w:vertAlign w:val="subscript"/>
          </w:rPr>
          <w:delText>Channel(1)</w:delText>
        </w:r>
      </w:del>
      <w:del w:id="29" w:author="ZTE" w:date="2020-03-25T14:33:09Z">
        <w:r>
          <w:rPr/>
          <w:delText xml:space="preserve"> + BW</w:delText>
        </w:r>
      </w:del>
      <w:del w:id="30" w:author="ZTE" w:date="2020-03-25T14:33:09Z">
        <w:r>
          <w:rPr>
            <w:vertAlign w:val="subscript"/>
          </w:rPr>
          <w:delText>Channel(2)</w:delText>
        </w:r>
      </w:del>
      <w:del w:id="31" w:author="ZTE" w:date="2020-03-25T14:33:09Z">
        <w:r>
          <w:rPr/>
          <w:delText xml:space="preserve">)/2 + </w:delText>
        </w:r>
      </w:del>
      <w:del w:id="32" w:author="ZTE" w:date="2020-03-25T14:33:09Z">
        <w:r>
          <w:rPr>
            <w:lang w:eastAsia="zh-CN"/>
          </w:rPr>
          <w:delText>{-5kHz, 0k</w:delText>
        </w:r>
      </w:del>
      <w:del w:id="33" w:author="ZTE" w:date="2020-03-25T14:33:09Z">
        <w:r>
          <w:rPr>
            <w:rFonts w:hint="eastAsia"/>
            <w:lang w:eastAsia="zh-CN"/>
          </w:rPr>
          <w:delText>Hz</w:delText>
        </w:r>
      </w:del>
      <w:del w:id="34" w:author="ZTE" w:date="2020-03-25T14:33:09Z">
        <w:r>
          <w:rPr>
            <w:lang w:eastAsia="zh-CN"/>
          </w:rPr>
          <w:delText>, 5kHz}</w:delText>
        </w:r>
      </w:del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 xml:space="preserve">to optimize performance in a particular deployment scenario [17]. </w:t>
      </w:r>
    </w:p>
    <w:p>
      <w:pPr>
        <w:rPr>
          <w:rFonts w:eastAsia="Yu Mincho"/>
        </w:rPr>
      </w:pPr>
      <w:r>
        <w:rPr>
          <w:rFonts w:eastAsia="Yu Mincho"/>
        </w:rPr>
        <w:t xml:space="preserve">The spacing between </w:t>
      </w:r>
      <w:r>
        <w:rPr>
          <w:rFonts w:eastAsia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E-UTRA and NR </w:t>
      </w:r>
      <w:r>
        <w:rPr>
          <w:rFonts w:eastAsia="Yu Mincho"/>
        </w:rPr>
        <w:t>carriers will depend on the deployment scenario, the size of the frequency block available and the channel bandwidths. The nominal channel spacing between and E-UTRA carrier and an adjacent NR carrier is defined as following:</w:t>
      </w:r>
    </w:p>
    <w:p>
      <w:pPr>
        <w:pStyle w:val="63"/>
      </w:pPr>
      <w:r>
        <w:t>-</w:t>
      </w:r>
      <w:r>
        <w:tab/>
      </w:r>
      <w:r>
        <w:t>For NR operating bands with 100 kHz channel raster,</w:t>
      </w:r>
    </w:p>
    <w:p>
      <w:pPr>
        <w:pStyle w:val="73"/>
        <w:jc w:val="center"/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</w:p>
    <w:p>
      <w:pPr>
        <w:pStyle w:val="63"/>
      </w:pPr>
      <w:r>
        <w:t>-</w:t>
      </w:r>
      <w:r>
        <w:tab/>
      </w:r>
      <w:r>
        <w:t>For NR operating bands with 15 kHz channel raster,</w:t>
      </w:r>
    </w:p>
    <w:p>
      <w:pPr>
        <w:pStyle w:val="73"/>
        <w:rPr>
          <w:rFonts w:eastAsia="Yu Mincho"/>
        </w:rPr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>
      <w:pPr>
        <w:pStyle w:val="53"/>
        <w:ind w:left="0" w:firstLine="0"/>
      </w:pPr>
      <w:r>
        <w:rPr>
          <w:rFonts w:eastAsia="Yu Mincho"/>
        </w:rPr>
        <w:t xml:space="preserve">Nominal Channel spacing = </w:t>
      </w:r>
      <w:r>
        <w:t>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  <w:r>
        <w:rPr>
          <w:rFonts w:eastAsia="Yu Mincho"/>
        </w:rPr>
        <w:t>+{-10 kHz, 0 kHz, 10 kHz} 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>
      <w:pPr>
        <w:rPr>
          <w:rFonts w:eastAsia="Yu Mincho"/>
        </w:rPr>
      </w:pPr>
      <w:r>
        <w:rPr>
          <w:rFonts w:eastAsia="Yu Mincho"/>
        </w:rPr>
        <w:t>where BW</w:t>
      </w:r>
      <w:r>
        <w:rPr>
          <w:rFonts w:eastAsia="Yu Mincho"/>
          <w:vertAlign w:val="subscript"/>
        </w:rPr>
        <w:t>E-UTRA_Channel</w:t>
      </w:r>
      <w:r>
        <w:rPr>
          <w:rFonts w:eastAsia="Yu Mincho"/>
        </w:rPr>
        <w:t xml:space="preserve"> and BW</w:t>
      </w:r>
      <w:r>
        <w:rPr>
          <w:rFonts w:eastAsia="Yu Mincho"/>
          <w:vertAlign w:val="subscript"/>
        </w:rPr>
        <w:t>NR_Channel</w:t>
      </w:r>
      <w:r>
        <w:rPr>
          <w:rFonts w:eastAsia="Yu Mincho"/>
        </w:rPr>
        <w:t xml:space="preserve"> are the channel bandwidths of the E-UTRA and NR carriers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Yu Mincho"/>
        </w:rPr>
        <w:t>∆F</w:t>
      </w:r>
      <w:r>
        <w:rPr>
          <w:rFonts w:eastAsia="Yu Mincho"/>
          <w:vertAlign w:val="subscript"/>
        </w:rPr>
        <w:t>Raster</w:t>
      </w:r>
      <w:r>
        <w:rPr>
          <w:rFonts w:hint="eastAsia" w:eastAsia="宋体"/>
          <w:vertAlign w:val="baseline"/>
          <w:lang w:val="en-US" w:eastAsia="zh-CN"/>
        </w:rPr>
        <w:t xml:space="preserve"> is the </w:t>
      </w:r>
      <w:r>
        <w:rPr>
          <w:rFonts w:hint="eastAsia" w:eastAsia="宋体"/>
          <w:vertAlign w:val="subscript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</w:t>
      </w:r>
      <w:r>
        <w:rPr>
          <w:rFonts w:eastAsia="Yu Mincho"/>
        </w:rPr>
        <w:t>and dependent channel raster granularity</w:t>
      </w:r>
      <w:r>
        <w:rPr>
          <w:rFonts w:hint="eastAsia" w:eastAsia="宋体"/>
          <w:lang w:val="en-US" w:eastAsia="zh-CN"/>
        </w:rPr>
        <w:t xml:space="preserve"> defined in TS38.101-1[</w:t>
      </w:r>
      <w:r>
        <w:rPr>
          <w:rFonts w:hint="eastAsia"/>
          <w:lang w:val="en-US" w:eastAsia="zh-CN"/>
        </w:rPr>
        <w:t>18</w:t>
      </w:r>
      <w:r>
        <w:rPr>
          <w:rFonts w:hint="eastAsia" w:eastAsia="宋体"/>
          <w:lang w:val="en-US" w:eastAsia="zh-CN"/>
        </w:rPr>
        <w:t>]</w:t>
      </w:r>
      <w:r>
        <w:rPr>
          <w:rFonts w:eastAsia="Yu Mincho"/>
        </w:rPr>
        <w:t>. The channel spacing can be adjusted depending on the channel raster to optimize performance in a particular deployment scenario.</w:t>
      </w: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_2nd">
    <w15:presenceInfo w15:providerId="None" w15:userId="ZTE_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7C27AB"/>
    <w:rsid w:val="0DB16C7D"/>
    <w:rsid w:val="0E81201E"/>
    <w:rsid w:val="0F0A2921"/>
    <w:rsid w:val="0F3B3D15"/>
    <w:rsid w:val="0F847B71"/>
    <w:rsid w:val="104C3BB9"/>
    <w:rsid w:val="12A34FCB"/>
    <w:rsid w:val="12CB4506"/>
    <w:rsid w:val="137419ED"/>
    <w:rsid w:val="147A7615"/>
    <w:rsid w:val="14F473B5"/>
    <w:rsid w:val="15233E81"/>
    <w:rsid w:val="15516894"/>
    <w:rsid w:val="17253D44"/>
    <w:rsid w:val="172B7CB5"/>
    <w:rsid w:val="1BFB08CF"/>
    <w:rsid w:val="1E2F0C4D"/>
    <w:rsid w:val="1E5B16CC"/>
    <w:rsid w:val="1E9A26CC"/>
    <w:rsid w:val="1EC77443"/>
    <w:rsid w:val="1F965655"/>
    <w:rsid w:val="22890A5F"/>
    <w:rsid w:val="22A21242"/>
    <w:rsid w:val="23871BEA"/>
    <w:rsid w:val="244E42A3"/>
    <w:rsid w:val="24AA4087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2FE91CC1"/>
    <w:rsid w:val="302E4AB8"/>
    <w:rsid w:val="306D5EF7"/>
    <w:rsid w:val="31A10BE3"/>
    <w:rsid w:val="34705748"/>
    <w:rsid w:val="35D850E1"/>
    <w:rsid w:val="36010C2A"/>
    <w:rsid w:val="36F953AB"/>
    <w:rsid w:val="38E354AB"/>
    <w:rsid w:val="392D23C3"/>
    <w:rsid w:val="3AC14878"/>
    <w:rsid w:val="3B172BCA"/>
    <w:rsid w:val="3B8140D6"/>
    <w:rsid w:val="3E8F482B"/>
    <w:rsid w:val="40CD5511"/>
    <w:rsid w:val="42A03977"/>
    <w:rsid w:val="443E7D66"/>
    <w:rsid w:val="455B5B71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7A0FAF"/>
    <w:rsid w:val="57AA055D"/>
    <w:rsid w:val="57CD248A"/>
    <w:rsid w:val="57FC0FE1"/>
    <w:rsid w:val="59CD495F"/>
    <w:rsid w:val="5C526C07"/>
    <w:rsid w:val="5D0F046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71876F74"/>
    <w:rsid w:val="72877110"/>
    <w:rsid w:val="735E0307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ZTE_2nd_v2</cp:lastModifiedBy>
  <dcterms:modified xsi:type="dcterms:W3CDTF">2020-04-29T16:59:06Z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