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5D2DE4EE"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8B074F">
        <w:rPr>
          <w:rFonts w:ascii="Arial" w:eastAsia="SimSun" w:hAnsi="Arial" w:cs="Times New Roman"/>
          <w:b/>
          <w:bCs/>
          <w:sz w:val="24"/>
          <w:szCs w:val="20"/>
          <w:lang w:val="en-US" w:eastAsia="ja-JP"/>
        </w:rPr>
        <w:t>R4-</w:t>
      </w:r>
      <w:r w:rsidR="00AE2BA5" w:rsidRPr="008B074F">
        <w:rPr>
          <w:rFonts w:ascii="Arial" w:eastAsia="SimSun" w:hAnsi="Arial" w:cs="Times New Roman"/>
          <w:b/>
          <w:bCs/>
          <w:sz w:val="24"/>
          <w:szCs w:val="20"/>
          <w:lang w:val="en-US" w:eastAsia="zh-CN"/>
        </w:rPr>
        <w:t>2</w:t>
      </w:r>
      <w:r w:rsidR="00E51930" w:rsidRPr="008B074F">
        <w:rPr>
          <w:rFonts w:ascii="Arial" w:eastAsia="SimSun" w:hAnsi="Arial" w:cs="Times New Roman"/>
          <w:b/>
          <w:bCs/>
          <w:sz w:val="24"/>
          <w:szCs w:val="20"/>
          <w:lang w:val="en-US" w:eastAsia="zh-CN"/>
        </w:rPr>
        <w:t>4</w:t>
      </w:r>
      <w:r w:rsidR="008B074F" w:rsidRPr="008B074F">
        <w:rPr>
          <w:rFonts w:ascii="Arial" w:eastAsia="SimSun" w:hAnsi="Arial" w:cs="Times New Roman"/>
          <w:b/>
          <w:bCs/>
          <w:sz w:val="24"/>
          <w:szCs w:val="20"/>
          <w:lang w:val="en-US" w:eastAsia="zh-CN"/>
        </w:rPr>
        <w:t>16441</w:t>
      </w:r>
    </w:p>
    <w:p w14:paraId="4EAE529A"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26DD94C4"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 xml:space="preserve">On Testability and Interoperability Issues </w:t>
      </w:r>
      <w:r w:rsidR="003162DF">
        <w:rPr>
          <w:rFonts w:ascii="Arial" w:eastAsia="Calibri" w:hAnsi="Arial" w:cs="Arial"/>
          <w:b/>
          <w:bCs/>
          <w:sz w:val="24"/>
          <w:lang w:val="en-US"/>
        </w:rPr>
        <w:t>for</w:t>
      </w:r>
      <w:r w:rsidR="00F64297">
        <w:rPr>
          <w:rFonts w:ascii="Arial" w:eastAsia="Calibri" w:hAnsi="Arial" w:cs="Arial"/>
          <w:b/>
          <w:bCs/>
          <w:sz w:val="24"/>
          <w:lang w:val="en-US"/>
        </w:rPr>
        <w:t xml:space="preserve"> AIML Mobility</w:t>
      </w:r>
    </w:p>
    <w:p w14:paraId="04A5E2C1" w14:textId="6BEB3B3A"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F64297">
        <w:rPr>
          <w:rFonts w:ascii="Arial" w:eastAsia="MS Mincho" w:hAnsi="Arial" w:cs="Arial"/>
          <w:b/>
          <w:bCs/>
          <w:sz w:val="24"/>
          <w:szCs w:val="20"/>
          <w:lang w:val="en-US"/>
        </w:rPr>
        <w:t>6.18.3</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2D720F6" w14:textId="7C1C8C03" w:rsidR="004F15D8" w:rsidRDefault="004F15D8" w:rsidP="004F15D8">
      <w:bookmarkStart w:id="4" w:name="_Hlk177897930"/>
      <w:r>
        <w:t xml:space="preserve">RAN4 discussion on the </w:t>
      </w:r>
      <w:r w:rsidRPr="00C457A6">
        <w:t>AI (Artificial Intelligence)/ML (Machine Learning) for mobility in NR</w:t>
      </w:r>
      <w:r>
        <w:t xml:space="preserve"> (</w:t>
      </w:r>
      <w:proofErr w:type="spellStart"/>
      <w:r w:rsidRPr="00C457A6">
        <w:t>FS_NR_AIML_Mob</w:t>
      </w:r>
      <w:proofErr w:type="spellEnd"/>
      <w:r>
        <w:t xml:space="preserve"> study item) starts from </w:t>
      </w:r>
      <w:r w:rsidRPr="004F15D8">
        <w:t>RAN4#112bis</w:t>
      </w:r>
      <w:r>
        <w:t xml:space="preserve">. The recent RAN#105 plenary has agreed the updated version of the SID with the following RAN4 objectives </w:t>
      </w:r>
      <w:r>
        <w:fldChar w:fldCharType="begin"/>
      </w:r>
      <w:r>
        <w:instrText xml:space="preserve"> REF _Ref177382897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4F15D8" w14:paraId="789D3CDB" w14:textId="77777777">
        <w:tc>
          <w:tcPr>
            <w:tcW w:w="9617" w:type="dxa"/>
          </w:tcPr>
          <w:p w14:paraId="521866F1" w14:textId="77777777" w:rsidR="004F15D8" w:rsidRDefault="004F15D8" w:rsidP="004F15D8">
            <w:pPr>
              <w:widowControl w:val="0"/>
              <w:numPr>
                <w:ilvl w:val="0"/>
                <w:numId w:val="33"/>
              </w:numPr>
              <w:ind w:hanging="357"/>
              <w:jc w:val="both"/>
              <w:rPr>
                <w:bCs/>
                <w:sz w:val="22"/>
                <w:szCs w:val="28"/>
              </w:rPr>
            </w:pPr>
            <w:bookmarkStart w:id="5" w:name="_Hlk153472406"/>
            <w:r w:rsidRPr="00D3320C">
              <w:rPr>
                <w:bCs/>
                <w:sz w:val="22"/>
                <w:szCs w:val="28"/>
                <w:lang w:eastAsia="zh-CN"/>
              </w:rPr>
              <w:t>Evaluate testability, interoperability,</w:t>
            </w:r>
            <w:bookmarkEnd w:id="5"/>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0D3202C5"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2A10387"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06112238"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5A5A7F75"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p w14:paraId="5CD87F6C" w14:textId="77777777" w:rsidR="004F15D8" w:rsidRDefault="004F15D8"/>
        </w:tc>
      </w:tr>
    </w:tbl>
    <w:p w14:paraId="3E1846BE" w14:textId="77777777" w:rsidR="001F79B3" w:rsidRDefault="001F79B3" w:rsidP="005C23A4">
      <w:pPr>
        <w:rPr>
          <w:lang w:val="en-US"/>
        </w:rPr>
      </w:pPr>
    </w:p>
    <w:p w14:paraId="438DEF67" w14:textId="729909B0" w:rsidR="004F15D8" w:rsidRDefault="004F15D8" w:rsidP="005C23A4">
      <w:pPr>
        <w:rPr>
          <w:lang w:val="en-US"/>
        </w:rPr>
      </w:pPr>
      <w:r>
        <w:rPr>
          <w:lang w:val="en-US"/>
        </w:rPr>
        <w:t xml:space="preserve">It is expected the following aspects to be discussed during this </w:t>
      </w:r>
      <w:r w:rsidR="00FD7D92">
        <w:rPr>
          <w:lang w:val="en-US"/>
        </w:rPr>
        <w:t>meeting.</w:t>
      </w:r>
    </w:p>
    <w:p w14:paraId="45F1FD21" w14:textId="62528028" w:rsidR="004F15D8" w:rsidRDefault="004F15D8" w:rsidP="004F15D8">
      <w:pPr>
        <w:pStyle w:val="ListParagraph"/>
        <w:numPr>
          <w:ilvl w:val="0"/>
          <w:numId w:val="34"/>
        </w:numPr>
        <w:rPr>
          <w:lang w:val="en-US"/>
        </w:rPr>
      </w:pPr>
      <w:r w:rsidRPr="004F15D8">
        <w:rPr>
          <w:lang w:val="en-US"/>
        </w:rPr>
        <w:t>Work Plan for RAN4 Discussions on AI/ML for Mobility in NR</w:t>
      </w:r>
    </w:p>
    <w:p w14:paraId="58CE403C" w14:textId="6927ECD8" w:rsidR="004F15D8" w:rsidRDefault="004F15D8" w:rsidP="004F15D8">
      <w:pPr>
        <w:pStyle w:val="ListParagraph"/>
        <w:numPr>
          <w:ilvl w:val="0"/>
          <w:numId w:val="34"/>
        </w:numPr>
        <w:rPr>
          <w:lang w:val="en-US"/>
        </w:rPr>
      </w:pPr>
      <w:r>
        <w:rPr>
          <w:lang w:val="en-US"/>
        </w:rPr>
        <w:t>A</w:t>
      </w:r>
      <w:r w:rsidRPr="004F15D8">
        <w:rPr>
          <w:lang w:val="en-US"/>
        </w:rPr>
        <w:t>I</w:t>
      </w:r>
      <w:r>
        <w:rPr>
          <w:lang w:val="en-US"/>
        </w:rPr>
        <w:t>/</w:t>
      </w:r>
      <w:r w:rsidRPr="004F15D8">
        <w:rPr>
          <w:lang w:val="en-US"/>
        </w:rPr>
        <w:t>ML Mobility Scenarios Evaluation and RRM Requirements</w:t>
      </w:r>
    </w:p>
    <w:p w14:paraId="542A0A28" w14:textId="1F6D97A2" w:rsidR="004F15D8" w:rsidRPr="004F15D8" w:rsidRDefault="004F15D8" w:rsidP="004F15D8">
      <w:pPr>
        <w:pStyle w:val="ListParagraph"/>
        <w:numPr>
          <w:ilvl w:val="0"/>
          <w:numId w:val="34"/>
        </w:numPr>
        <w:rPr>
          <w:b/>
          <w:bCs/>
          <w:lang w:val="en-US"/>
        </w:rPr>
      </w:pPr>
      <w:r w:rsidRPr="004F15D8">
        <w:rPr>
          <w:b/>
          <w:bCs/>
          <w:lang w:val="en-US"/>
        </w:rPr>
        <w:t>Testability and Interoperability Issues in AI</w:t>
      </w:r>
      <w:r>
        <w:rPr>
          <w:b/>
          <w:bCs/>
          <w:lang w:val="en-US"/>
        </w:rPr>
        <w:t>/</w:t>
      </w:r>
      <w:r w:rsidRPr="004F15D8">
        <w:rPr>
          <w:b/>
          <w:bCs/>
          <w:lang w:val="en-US"/>
        </w:rPr>
        <w:t>ML Mobility</w:t>
      </w:r>
    </w:p>
    <w:p w14:paraId="527A5A9A" w14:textId="6E343836" w:rsidR="0060543D" w:rsidRDefault="004F15D8" w:rsidP="005C23A4">
      <w:pPr>
        <w:rPr>
          <w:b/>
          <w:bCs/>
          <w:lang w:val="en-US"/>
        </w:rPr>
      </w:pPr>
      <w:r>
        <w:rPr>
          <w:lang w:val="en-US"/>
        </w:rPr>
        <w:t>In this contribution we provide our views</w:t>
      </w:r>
      <w:r w:rsidR="00F9172B">
        <w:rPr>
          <w:lang w:val="en-US"/>
        </w:rPr>
        <w:t xml:space="preserve"> and discuss different aspects of</w:t>
      </w:r>
      <w:r w:rsidR="00F9172B" w:rsidRPr="00F9172B">
        <w:rPr>
          <w:b/>
          <w:bCs/>
          <w:lang w:val="en-US"/>
        </w:rPr>
        <w:t xml:space="preserve"> </w:t>
      </w:r>
      <w:r w:rsidRPr="00F9172B">
        <w:rPr>
          <w:b/>
          <w:bCs/>
          <w:lang w:val="en-US"/>
        </w:rPr>
        <w:t>Testability</w:t>
      </w:r>
      <w:r w:rsidRPr="004F15D8">
        <w:rPr>
          <w:b/>
          <w:bCs/>
          <w:lang w:val="en-US"/>
        </w:rPr>
        <w:t xml:space="preserve"> and Interoperability</w:t>
      </w:r>
      <w:r w:rsidR="00F9172B">
        <w:rPr>
          <w:b/>
          <w:bCs/>
          <w:lang w:val="en-US"/>
        </w:rPr>
        <w:t xml:space="preserve"> issues</w:t>
      </w:r>
      <w:r w:rsidR="00F9172B" w:rsidRPr="00F9172B">
        <w:rPr>
          <w:b/>
          <w:bCs/>
          <w:lang w:val="en-US"/>
        </w:rPr>
        <w:t xml:space="preserve"> in</w:t>
      </w:r>
      <w:r w:rsidR="00F9172B">
        <w:rPr>
          <w:b/>
          <w:bCs/>
          <w:lang w:val="en-US"/>
        </w:rPr>
        <w:t xml:space="preserve"> RAN4 for</w:t>
      </w:r>
      <w:r w:rsidR="00F9172B" w:rsidRPr="00F9172B">
        <w:rPr>
          <w:b/>
          <w:bCs/>
          <w:lang w:val="en-US"/>
        </w:rPr>
        <w:t xml:space="preserve"> AI/ML Mobility</w:t>
      </w:r>
      <w:r w:rsidR="001F79B3">
        <w:rPr>
          <w:b/>
          <w:bCs/>
          <w:lang w:val="en-US"/>
        </w:rPr>
        <w:t xml:space="preserve"> </w:t>
      </w:r>
      <w:r w:rsidR="001F79B3" w:rsidRPr="001F79B3">
        <w:rPr>
          <w:lang w:val="en-US"/>
        </w:rPr>
        <w:t>based on the RAN2 framework</w:t>
      </w:r>
      <w:r w:rsidR="00F9172B">
        <w:rPr>
          <w:b/>
          <w:bCs/>
          <w:lang w:val="en-US"/>
        </w:rPr>
        <w:t>.</w:t>
      </w:r>
    </w:p>
    <w:p w14:paraId="743C6191" w14:textId="77777777" w:rsidR="001F4B2E" w:rsidRPr="00614DD8" w:rsidRDefault="001F4B2E" w:rsidP="005C23A4">
      <w:pPr>
        <w:rPr>
          <w:lang w:val="en-US"/>
        </w:rPr>
      </w:pPr>
    </w:p>
    <w:p w14:paraId="2998B08B" w14:textId="132A7A09" w:rsidR="00DF2F50" w:rsidRPr="005972A3" w:rsidRDefault="003B659E" w:rsidP="005972A3">
      <w:pPr>
        <w:pStyle w:val="RAN4H1"/>
        <w:rPr>
          <w:lang w:val="en-US"/>
        </w:rPr>
      </w:pPr>
      <w:bookmarkStart w:id="6" w:name="_Toc116995842"/>
      <w:bookmarkEnd w:id="4"/>
      <w:r w:rsidRPr="00614DD8">
        <w:rPr>
          <w:lang w:val="en-US"/>
        </w:rPr>
        <w:t>Discussion</w:t>
      </w:r>
      <w:bookmarkEnd w:id="6"/>
    </w:p>
    <w:p w14:paraId="3E586816" w14:textId="5A6FD4C8" w:rsidR="00347802" w:rsidRPr="00347802" w:rsidRDefault="00347802" w:rsidP="004B5789">
      <w:pPr>
        <w:rPr>
          <w:lang w:val="en-US"/>
        </w:rPr>
      </w:pPr>
      <w:r>
        <w:rPr>
          <w:lang w:val="en-US"/>
        </w:rPr>
        <w:t>I</w:t>
      </w:r>
      <w:r w:rsidRPr="00347802">
        <w:rPr>
          <w:lang w:val="en-US"/>
        </w:rPr>
        <w:t xml:space="preserve">nteroperability and testability within the 3GPP framework are crucial for the success </w:t>
      </w:r>
      <w:r w:rsidR="00DF2F50">
        <w:rPr>
          <w:lang w:val="en-US"/>
        </w:rPr>
        <w:t xml:space="preserve">deployment of </w:t>
      </w:r>
      <w:r w:rsidR="00DF2F50" w:rsidRPr="00DF2F50">
        <w:rPr>
          <w:lang w:val="en-US"/>
        </w:rPr>
        <w:t>AI/ML solutions</w:t>
      </w:r>
      <w:r w:rsidRPr="00347802">
        <w:rPr>
          <w:lang w:val="en-US"/>
        </w:rPr>
        <w:t>.</w:t>
      </w:r>
      <w:r w:rsidR="00DF2F50">
        <w:rPr>
          <w:lang w:val="en-US"/>
        </w:rPr>
        <w:t xml:space="preserve"> Specially, w</w:t>
      </w:r>
      <w:r w:rsidR="00DF2F50" w:rsidRPr="00DF2F50">
        <w:rPr>
          <w:lang w:val="en-US"/>
        </w:rPr>
        <w:t xml:space="preserve">hen the </w:t>
      </w:r>
      <w:r w:rsidR="00DF2F50">
        <w:rPr>
          <w:lang w:val="en-US"/>
        </w:rPr>
        <w:t xml:space="preserve">part of </w:t>
      </w:r>
      <w:r w:rsidR="00DF2F50" w:rsidRPr="00DF2F50">
        <w:rPr>
          <w:lang w:val="en-US"/>
        </w:rPr>
        <w:t>AI/ML functionality are at UE side, the NW needs to properly valid</w:t>
      </w:r>
      <w:r w:rsidR="00481DC7">
        <w:rPr>
          <w:lang w:val="en-US"/>
        </w:rPr>
        <w:t>ate</w:t>
      </w:r>
      <w:r w:rsidR="00DF2F50" w:rsidRPr="00DF2F50">
        <w:rPr>
          <w:lang w:val="en-US"/>
        </w:rPr>
        <w:t xml:space="preserve"> </w:t>
      </w:r>
      <w:r w:rsidR="007F4AE1">
        <w:rPr>
          <w:lang w:val="en-US"/>
        </w:rPr>
        <w:t>the</w:t>
      </w:r>
      <w:r w:rsidR="00DF2F50" w:rsidRPr="00DF2F50">
        <w:rPr>
          <w:lang w:val="en-US"/>
        </w:rPr>
        <w:t xml:space="preserve"> functionality.</w:t>
      </w:r>
      <w:r w:rsidR="00DF2F50">
        <w:rPr>
          <w:lang w:val="en-US"/>
        </w:rPr>
        <w:t xml:space="preserve"> I</w:t>
      </w:r>
      <w:r w:rsidR="00DF2F50" w:rsidRPr="00DF2F50">
        <w:rPr>
          <w:lang w:val="en-US"/>
        </w:rPr>
        <w:t>nteroperability allow</w:t>
      </w:r>
      <w:r w:rsidR="004B5789">
        <w:rPr>
          <w:lang w:val="en-US"/>
        </w:rPr>
        <w:t>s</w:t>
      </w:r>
      <w:r w:rsidR="00DF2F50" w:rsidRPr="00DF2F50">
        <w:rPr>
          <w:lang w:val="en-US"/>
        </w:rPr>
        <w:t xml:space="preserve"> AI</w:t>
      </w:r>
      <w:r w:rsidR="00AF2BBC">
        <w:rPr>
          <w:lang w:val="en-US"/>
        </w:rPr>
        <w:t>/ML based mobility</w:t>
      </w:r>
      <w:r w:rsidR="00DF2F50" w:rsidRPr="00DF2F50">
        <w:rPr>
          <w:lang w:val="en-US"/>
        </w:rPr>
        <w:t>-driven solutions</w:t>
      </w:r>
      <w:r w:rsidR="00AF2BBC">
        <w:rPr>
          <w:lang w:val="en-US"/>
        </w:rPr>
        <w:t xml:space="preserve"> </w:t>
      </w:r>
      <w:r w:rsidR="00DF2F50" w:rsidRPr="00DF2F50">
        <w:rPr>
          <w:lang w:val="en-US"/>
        </w:rPr>
        <w:t>such as</w:t>
      </w:r>
      <w:r w:rsidR="00AF2BBC">
        <w:rPr>
          <w:lang w:val="en-US"/>
        </w:rPr>
        <w:t xml:space="preserve"> measurement prediction, </w:t>
      </w:r>
      <w:r w:rsidR="007D4F43">
        <w:rPr>
          <w:lang w:val="en-US"/>
        </w:rPr>
        <w:t>measurement event prediction</w:t>
      </w:r>
      <w:r w:rsidR="00AF2BBC">
        <w:rPr>
          <w:lang w:val="en-US"/>
        </w:rPr>
        <w:t xml:space="preserve">, and RLF prediction operate </w:t>
      </w:r>
      <w:r w:rsidR="00C0736B">
        <w:rPr>
          <w:lang w:val="en-US"/>
        </w:rPr>
        <w:t>with</w:t>
      </w:r>
      <w:r w:rsidR="007D4F43">
        <w:rPr>
          <w:lang w:val="en-US"/>
        </w:rPr>
        <w:t>in</w:t>
      </w:r>
      <w:r w:rsidR="00AF2BBC">
        <w:rPr>
          <w:lang w:val="en-US"/>
        </w:rPr>
        <w:t xml:space="preserve"> diverse set of </w:t>
      </w:r>
      <w:r w:rsidR="008B074F">
        <w:rPr>
          <w:lang w:val="en-US"/>
        </w:rPr>
        <w:t>networks</w:t>
      </w:r>
      <w:r w:rsidR="00AF2BBC">
        <w:rPr>
          <w:lang w:val="en-US"/>
        </w:rPr>
        <w:t xml:space="preserve"> </w:t>
      </w:r>
      <w:r w:rsidR="00981DE6">
        <w:rPr>
          <w:lang w:val="en-US"/>
        </w:rPr>
        <w:t>environments,</w:t>
      </w:r>
      <w:r w:rsidR="00AF2BBC">
        <w:rPr>
          <w:lang w:val="en-US"/>
        </w:rPr>
        <w:t xml:space="preserve"> </w:t>
      </w:r>
      <w:r w:rsidR="00AF2BBC" w:rsidRPr="00AF2BBC">
        <w:rPr>
          <w:lang w:val="en-US"/>
        </w:rPr>
        <w:t xml:space="preserve">including </w:t>
      </w:r>
      <w:r w:rsidR="00AF2BBC">
        <w:rPr>
          <w:lang w:val="en-US"/>
        </w:rPr>
        <w:t>devices</w:t>
      </w:r>
      <w:r w:rsidR="00AF2BBC" w:rsidRPr="00AF2BBC">
        <w:rPr>
          <w:lang w:val="en-US"/>
        </w:rPr>
        <w:t xml:space="preserve"> from different </w:t>
      </w:r>
      <w:r w:rsidR="00AF2BBC">
        <w:rPr>
          <w:lang w:val="en-US"/>
        </w:rPr>
        <w:t>ve</w:t>
      </w:r>
      <w:r w:rsidR="004B5789">
        <w:rPr>
          <w:lang w:val="en-US"/>
        </w:rPr>
        <w:t>n</w:t>
      </w:r>
      <w:r w:rsidR="00AF2BBC">
        <w:rPr>
          <w:lang w:val="en-US"/>
        </w:rPr>
        <w:t>dors.</w:t>
      </w:r>
      <w:r w:rsidR="004B5789">
        <w:rPr>
          <w:lang w:val="en-US"/>
        </w:rPr>
        <w:t xml:space="preserve"> This enables improved </w:t>
      </w:r>
      <w:r w:rsidR="00DF2F50" w:rsidRPr="00DF2F50">
        <w:rPr>
          <w:lang w:val="en-US"/>
        </w:rPr>
        <w:t>network optimization, radio resource management, and predictive maintenance</w:t>
      </w:r>
      <w:r w:rsidR="004B5789">
        <w:rPr>
          <w:lang w:val="en-US"/>
        </w:rPr>
        <w:t xml:space="preserve"> that results</w:t>
      </w:r>
      <w:r w:rsidR="004B5789" w:rsidRPr="004B5789">
        <w:rPr>
          <w:lang w:val="en-US"/>
        </w:rPr>
        <w:t xml:space="preserve"> </w:t>
      </w:r>
      <w:r w:rsidR="00490307">
        <w:rPr>
          <w:lang w:val="en-US"/>
        </w:rPr>
        <w:t xml:space="preserve">in </w:t>
      </w:r>
      <w:r w:rsidR="004B5789" w:rsidRPr="004B5789">
        <w:rPr>
          <w:lang w:val="en-US"/>
        </w:rPr>
        <w:t>seamless, consistent</w:t>
      </w:r>
      <w:r w:rsidR="004B5789">
        <w:rPr>
          <w:lang w:val="en-US"/>
        </w:rPr>
        <w:t xml:space="preserve">, and </w:t>
      </w:r>
      <w:r w:rsidR="00B97D93">
        <w:rPr>
          <w:lang w:val="en-US"/>
        </w:rPr>
        <w:t>enhanced</w:t>
      </w:r>
      <w:r w:rsidR="004B5789" w:rsidRPr="004B5789">
        <w:rPr>
          <w:lang w:val="en-US"/>
        </w:rPr>
        <w:t xml:space="preserve"> user experience.</w:t>
      </w:r>
    </w:p>
    <w:p w14:paraId="398F6D34" w14:textId="3E6E92D5" w:rsidR="004555EC" w:rsidRDefault="00B97D93" w:rsidP="00B97D93">
      <w:pPr>
        <w:spacing w:line="256" w:lineRule="auto"/>
        <w:rPr>
          <w:rFonts w:eastAsia="Calibri" w:cs="Arial"/>
        </w:rPr>
      </w:pPr>
      <w:r>
        <w:rPr>
          <w:rFonts w:eastAsia="Calibri" w:cs="Arial"/>
        </w:rPr>
        <w:t xml:space="preserve">Based on the current RAN2 agreements, following scenarios/use cases have been </w:t>
      </w:r>
      <w:r w:rsidR="00DE0928">
        <w:rPr>
          <w:rFonts w:eastAsia="Calibri" w:cs="Arial"/>
        </w:rPr>
        <w:t xml:space="preserve">potentially </w:t>
      </w:r>
      <w:r>
        <w:rPr>
          <w:rFonts w:eastAsia="Calibri" w:cs="Arial"/>
        </w:rPr>
        <w:t xml:space="preserve">considered for </w:t>
      </w:r>
      <w:r w:rsidR="004555EC">
        <w:rPr>
          <w:rFonts w:eastAsia="Calibri" w:cs="Arial"/>
        </w:rPr>
        <w:t xml:space="preserve">AI/ML </w:t>
      </w:r>
      <w:r w:rsidR="00FD7D92">
        <w:rPr>
          <w:rFonts w:eastAsia="Calibri" w:cs="Arial"/>
        </w:rPr>
        <w:t>mobility.</w:t>
      </w:r>
    </w:p>
    <w:p w14:paraId="68417845" w14:textId="79019DC8" w:rsidR="00B97D93" w:rsidRPr="009A31FB" w:rsidRDefault="004555EC" w:rsidP="004555EC">
      <w:pPr>
        <w:pStyle w:val="ListParagraph"/>
        <w:numPr>
          <w:ilvl w:val="0"/>
          <w:numId w:val="37"/>
        </w:numPr>
        <w:spacing w:line="256" w:lineRule="auto"/>
        <w:rPr>
          <w:rFonts w:eastAsia="Calibri" w:cs="Arial"/>
          <w:b/>
          <w:bCs/>
        </w:rPr>
      </w:pPr>
      <w:bookmarkStart w:id="7" w:name="_Hlk177984161"/>
      <w:r w:rsidRPr="009A31FB">
        <w:rPr>
          <w:rFonts w:eastAsia="Calibri" w:cs="Arial"/>
          <w:b/>
          <w:bCs/>
        </w:rPr>
        <w:t>Measurement Prediction</w:t>
      </w:r>
    </w:p>
    <w:p w14:paraId="2F02946C" w14:textId="7D8F81B9" w:rsidR="004555EC" w:rsidRDefault="004555EC" w:rsidP="004555EC">
      <w:pPr>
        <w:pStyle w:val="ListParagraph"/>
        <w:numPr>
          <w:ilvl w:val="0"/>
          <w:numId w:val="37"/>
        </w:numPr>
        <w:spacing w:line="256" w:lineRule="auto"/>
        <w:rPr>
          <w:rFonts w:eastAsia="Calibri" w:cs="Arial"/>
        </w:rPr>
      </w:pPr>
      <w:bookmarkStart w:id="8" w:name="_Hlk177991517"/>
      <w:bookmarkEnd w:id="7"/>
      <w:r w:rsidRPr="004555EC">
        <w:rPr>
          <w:rFonts w:eastAsia="Calibri" w:cs="Arial"/>
        </w:rPr>
        <w:t>Handover and Radio Link Failure Prediction</w:t>
      </w:r>
      <w:r>
        <w:rPr>
          <w:rFonts w:eastAsia="Calibri" w:cs="Arial"/>
        </w:rPr>
        <w:t>, and</w:t>
      </w:r>
    </w:p>
    <w:bookmarkEnd w:id="8"/>
    <w:p w14:paraId="7823F7EB" w14:textId="77777777" w:rsidR="004555EC" w:rsidRPr="004555EC" w:rsidRDefault="004555EC" w:rsidP="004555EC">
      <w:pPr>
        <w:pStyle w:val="ListParagraph"/>
        <w:numPr>
          <w:ilvl w:val="0"/>
          <w:numId w:val="37"/>
        </w:numPr>
        <w:rPr>
          <w:rFonts w:eastAsia="Calibri" w:cs="Arial"/>
        </w:rPr>
      </w:pPr>
      <w:r w:rsidRPr="004555EC">
        <w:rPr>
          <w:rFonts w:eastAsia="Calibri" w:cs="Arial"/>
        </w:rPr>
        <w:t>Measurement Event Prediction</w:t>
      </w:r>
    </w:p>
    <w:p w14:paraId="3A341DBC" w14:textId="7FC990BD" w:rsidR="00A128C6" w:rsidRDefault="00DE0928" w:rsidP="004555EC">
      <w:pPr>
        <w:spacing w:line="256" w:lineRule="auto"/>
        <w:rPr>
          <w:rFonts w:eastAsia="Calibri" w:cs="Arial"/>
        </w:rPr>
      </w:pPr>
      <w:r>
        <w:rPr>
          <w:rFonts w:eastAsia="Calibri" w:cs="Arial"/>
        </w:rPr>
        <w:lastRenderedPageBreak/>
        <w:t xml:space="preserve">However, for better understanding and designing of testability and interoperability aspects, RAN4 needs to wait for further RAN2 progress </w:t>
      </w:r>
      <w:r w:rsidR="00DF3CD1">
        <w:rPr>
          <w:rFonts w:eastAsia="Calibri" w:cs="Arial"/>
        </w:rPr>
        <w:t>as well as</w:t>
      </w:r>
      <w:r>
        <w:rPr>
          <w:rFonts w:eastAsia="Calibri" w:cs="Arial"/>
        </w:rPr>
        <w:t xml:space="preserve"> RAN4 agreements on w</w:t>
      </w:r>
      <w:r w:rsidRPr="00DE0928">
        <w:rPr>
          <w:rFonts w:eastAsia="Calibri" w:cs="Arial"/>
        </w:rPr>
        <w:t xml:space="preserve">ork </w:t>
      </w:r>
      <w:r>
        <w:rPr>
          <w:rFonts w:eastAsia="Calibri" w:cs="Arial"/>
        </w:rPr>
        <w:t>p</w:t>
      </w:r>
      <w:r w:rsidRPr="00DE0928">
        <w:rPr>
          <w:rFonts w:eastAsia="Calibri" w:cs="Arial"/>
        </w:rPr>
        <w:t xml:space="preserve">lan </w:t>
      </w:r>
      <w:r>
        <w:rPr>
          <w:rFonts w:eastAsia="Calibri" w:cs="Arial"/>
        </w:rPr>
        <w:t>and final agreed scenarios and corresponding RRM requirements</w:t>
      </w:r>
      <w:r w:rsidR="00DF3CD1">
        <w:rPr>
          <w:rFonts w:eastAsia="Calibri" w:cs="Arial"/>
        </w:rPr>
        <w:t xml:space="preserve">. </w:t>
      </w:r>
    </w:p>
    <w:p w14:paraId="3484FDD9" w14:textId="296CA37E" w:rsidR="00F870D9" w:rsidRDefault="00DF3CD1" w:rsidP="00F870D9">
      <w:r>
        <w:rPr>
          <w:rFonts w:eastAsia="Calibri" w:cs="Arial"/>
        </w:rPr>
        <w:t>I</w:t>
      </w:r>
      <w:r w:rsidR="00DE0928">
        <w:rPr>
          <w:rFonts w:eastAsia="Calibri" w:cs="Arial"/>
        </w:rPr>
        <w:t xml:space="preserve">n below, </w:t>
      </w:r>
      <w:r w:rsidR="00F870D9">
        <w:rPr>
          <w:rFonts w:eastAsia="Calibri" w:cs="Arial"/>
        </w:rPr>
        <w:t xml:space="preserve">for measurement prediction use case, we </w:t>
      </w:r>
      <w:r w:rsidR="00F870D9">
        <w:t xml:space="preserve">provide some </w:t>
      </w:r>
      <w:r w:rsidR="00F870D9">
        <w:t>our</w:t>
      </w:r>
      <w:r w:rsidR="00F870D9">
        <w:t xml:space="preserve"> views on issues related to testability and interoperability aspects, as listed below:</w:t>
      </w:r>
    </w:p>
    <w:p w14:paraId="6D0B4F29" w14:textId="0A27B589" w:rsidR="00F870D9" w:rsidRDefault="00F870D9" w:rsidP="00F870D9">
      <w:pPr>
        <w:pStyle w:val="ListParagraph"/>
        <w:numPr>
          <w:ilvl w:val="0"/>
          <w:numId w:val="52"/>
        </w:numPr>
      </w:pPr>
      <w:bookmarkStart w:id="9" w:name="_Hlk134788564"/>
      <w:r>
        <w:t>Testability aspects of measurement prediction use case</w:t>
      </w:r>
    </w:p>
    <w:p w14:paraId="65E8D639" w14:textId="4C07F2E7" w:rsidR="00F870D9" w:rsidRDefault="00F870D9" w:rsidP="00F870D9">
      <w:pPr>
        <w:pStyle w:val="ListParagraph"/>
        <w:numPr>
          <w:ilvl w:val="0"/>
          <w:numId w:val="52"/>
        </w:numPr>
      </w:pPr>
      <w:r>
        <w:t>Comparison with AI/ML use case</w:t>
      </w:r>
    </w:p>
    <w:p w14:paraId="267A4FD2" w14:textId="430D0CA5" w:rsidR="00F870D9" w:rsidRDefault="00F870D9" w:rsidP="00F870D9">
      <w:pPr>
        <w:pStyle w:val="ListParagraph"/>
        <w:numPr>
          <w:ilvl w:val="0"/>
          <w:numId w:val="52"/>
        </w:numPr>
      </w:pPr>
      <w:r>
        <w:t>Discussion on channel models</w:t>
      </w:r>
    </w:p>
    <w:p w14:paraId="44C3B417" w14:textId="5124C199" w:rsidR="00F870D9" w:rsidRDefault="00F870D9" w:rsidP="00F870D9">
      <w:pPr>
        <w:pStyle w:val="ListParagraph"/>
        <w:numPr>
          <w:ilvl w:val="0"/>
          <w:numId w:val="52"/>
        </w:numPr>
      </w:pPr>
      <w:r>
        <w:t>Consistency between different Carriers</w:t>
      </w:r>
    </w:p>
    <w:bookmarkEnd w:id="9"/>
    <w:p w14:paraId="79A775ED" w14:textId="7EEE548F" w:rsidR="007B2EB4" w:rsidRDefault="00F870D9" w:rsidP="008B074F">
      <w:r>
        <w:t xml:space="preserve">RRM core requirements related topics are discussed in our accompanying paper </w:t>
      </w:r>
      <w:r>
        <w:fldChar w:fldCharType="begin"/>
      </w:r>
      <w:r>
        <w:instrText xml:space="preserve"> REF Nokia_Core112bis \r \h </w:instrText>
      </w:r>
      <w:r>
        <w:fldChar w:fldCharType="separate"/>
      </w:r>
      <w:r>
        <w:t>[</w:t>
      </w:r>
      <w:r>
        <w:t>2</w:t>
      </w:r>
      <w:r>
        <w:t>]</w:t>
      </w:r>
      <w:r>
        <w:fldChar w:fldCharType="end"/>
      </w:r>
      <w:r>
        <w:t>.</w:t>
      </w:r>
    </w:p>
    <w:p w14:paraId="742F7321" w14:textId="3C3CB197" w:rsidR="000B0FFA" w:rsidRDefault="00DD5CBE" w:rsidP="000B0FFA">
      <w:pPr>
        <w:pStyle w:val="RAN4H2"/>
      </w:pPr>
      <w:r>
        <w:t xml:space="preserve">Testability aspects for </w:t>
      </w:r>
      <w:r w:rsidR="00F870D9">
        <w:t>m</w:t>
      </w:r>
      <w:r w:rsidR="00036C41">
        <w:t>easurement prediction use case</w:t>
      </w:r>
    </w:p>
    <w:p w14:paraId="3A956223" w14:textId="77777777" w:rsidR="007B0072" w:rsidRPr="007B0072" w:rsidRDefault="007B0072" w:rsidP="007B0072">
      <w:pPr>
        <w:tabs>
          <w:tab w:val="left" w:pos="1440"/>
        </w:tabs>
        <w:spacing w:afterLines="50" w:after="120" w:line="240" w:lineRule="auto"/>
        <w:jc w:val="both"/>
        <w:textAlignment w:val="baseline"/>
        <w:rPr>
          <w:color w:val="000000" w:themeColor="text1"/>
          <w:lang w:val="en-US"/>
        </w:rPr>
      </w:pPr>
      <w:r w:rsidRPr="007B0072">
        <w:rPr>
          <w:b/>
          <w:color w:val="000000" w:themeColor="text1"/>
          <w:lang w:val="en-US"/>
        </w:rPr>
        <w:t>RRM measurement prediction</w:t>
      </w:r>
      <w:r w:rsidRPr="007B0072">
        <w:rPr>
          <w:color w:val="000000" w:themeColor="text1"/>
          <w:lang w:val="en-US"/>
        </w:rPr>
        <w:t xml:space="preserve"> including intra and inter-frequency (UE sided and NW sided model) </w:t>
      </w:r>
    </w:p>
    <w:p w14:paraId="0FE2AD50" w14:textId="77777777" w:rsidR="007B0072" w:rsidRPr="007B0072" w:rsidRDefault="007B0072" w:rsidP="007B0072">
      <w:pPr>
        <w:tabs>
          <w:tab w:val="left" w:pos="1440"/>
        </w:tabs>
        <w:spacing w:afterLines="50" w:after="120" w:line="240" w:lineRule="auto"/>
        <w:jc w:val="both"/>
        <w:textAlignment w:val="baseline"/>
        <w:rPr>
          <w:color w:val="000000" w:themeColor="text1"/>
          <w:lang w:val="en-US"/>
        </w:rPr>
      </w:pPr>
      <w:r w:rsidRPr="007B0072">
        <w:rPr>
          <w:color w:val="000000" w:themeColor="text1"/>
          <w:lang w:val="en-US"/>
        </w:rPr>
        <w:t>At RAN2#125bis, the following sub-use cases were agreed for RRM measurement prediction:</w:t>
      </w:r>
    </w:p>
    <w:p w14:paraId="061F8C50" w14:textId="77777777" w:rsidR="007B0072" w:rsidRPr="00A51223" w:rsidRDefault="007B0072" w:rsidP="007B0072">
      <w:pPr>
        <w:pStyle w:val="ListParagraph"/>
        <w:numPr>
          <w:ilvl w:val="0"/>
          <w:numId w:val="46"/>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0356A006" w14:textId="77777777" w:rsidR="007B0072" w:rsidRPr="00A51223" w:rsidRDefault="007B0072" w:rsidP="007B0072">
      <w:pPr>
        <w:pStyle w:val="ListParagraph"/>
        <w:numPr>
          <w:ilvl w:val="0"/>
          <w:numId w:val="46"/>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F200631" w14:textId="401B1A60" w:rsidR="007B0072" w:rsidRPr="00FD7D92" w:rsidRDefault="007B0072" w:rsidP="00D42829">
      <w:pPr>
        <w:pStyle w:val="ListParagraph"/>
        <w:numPr>
          <w:ilvl w:val="0"/>
          <w:numId w:val="46"/>
        </w:numPr>
        <w:tabs>
          <w:tab w:val="left" w:pos="1440"/>
        </w:tabs>
        <w:spacing w:afterLines="50" w:after="120" w:line="240" w:lineRule="auto"/>
        <w:jc w:val="both"/>
        <w:textAlignment w:val="baseline"/>
        <w:rPr>
          <w:lang w:val="en-US"/>
        </w:rPr>
      </w:pPr>
      <w:r w:rsidRPr="00FD7D92">
        <w:rPr>
          <w:i/>
          <w:iCs/>
          <w:lang w:val="en-US"/>
        </w:rPr>
        <w:t>Sub-use case 3</w:t>
      </w:r>
      <w:r w:rsidRPr="00FD7D92">
        <w:rPr>
          <w:lang w:val="en-US"/>
        </w:rPr>
        <w:t>: L3 Cell-level measurement result(s) is predicted based on actual L1 beam-level measurement result(s)</w:t>
      </w:r>
    </w:p>
    <w:p w14:paraId="5ACB9596" w14:textId="03152F99" w:rsidR="00A01F0C" w:rsidRDefault="00A01F0C" w:rsidP="00A01F0C">
      <w:pPr>
        <w:jc w:val="both"/>
      </w:pPr>
      <w:r>
        <w:t xml:space="preserve">In the draft of TR 38.744 </w:t>
      </w:r>
      <w:r>
        <w:fldChar w:fldCharType="begin"/>
      </w:r>
      <w:r>
        <w:instrText xml:space="preserve"> REF _Ref175822980 \r \h  \* MERGEFORMAT </w:instrText>
      </w:r>
      <w:r>
        <w:fldChar w:fldCharType="separate"/>
      </w:r>
      <w:r>
        <w:t>[</w:t>
      </w:r>
      <w:r w:rsidR="00F870D9">
        <w:t>3</w:t>
      </w:r>
      <w:r>
        <w:t>]</w:t>
      </w:r>
      <w:r>
        <w:fldChar w:fldCharType="end"/>
      </w:r>
      <w:r>
        <w:t>, the two main identified study goals are:</w:t>
      </w:r>
    </w:p>
    <w:p w14:paraId="4F367601" w14:textId="77777777" w:rsidR="00A01F0C" w:rsidRDefault="00A01F0C" w:rsidP="00A01F0C">
      <w:pPr>
        <w:pStyle w:val="ListParagraph"/>
        <w:numPr>
          <w:ilvl w:val="0"/>
          <w:numId w:val="28"/>
        </w:numPr>
        <w:shd w:val="clear" w:color="auto" w:fill="FFFFFF"/>
        <w:spacing w:before="240" w:after="180" w:line="240" w:lineRule="auto"/>
        <w:jc w:val="both"/>
      </w:pPr>
      <w:r>
        <w:rPr>
          <w:b/>
          <w:bCs/>
        </w:rPr>
        <w:t xml:space="preserve">First Goal; </w:t>
      </w:r>
      <w:r w:rsidRPr="0052655C">
        <w:rPr>
          <w:b/>
          <w:bCs/>
        </w:rPr>
        <w:t>Measurement reduction</w:t>
      </w:r>
      <w:r>
        <w:rPr>
          <w:b/>
          <w:bCs/>
        </w:rPr>
        <w:t>.</w:t>
      </w:r>
      <w:r>
        <w:t xml:space="preserve"> Achieve the same mobility performance, but with reduced DL radio measurements that the UE needs to take and report, which improves UE energy efficiency, reduces the required signalling, and network overhead of transmitting reference signals (RSs).</w:t>
      </w:r>
    </w:p>
    <w:p w14:paraId="108EDBA0" w14:textId="4FCA835F" w:rsidR="000A2DB4" w:rsidRDefault="00A01F0C" w:rsidP="0094635A">
      <w:pPr>
        <w:pStyle w:val="ListParagraph"/>
        <w:numPr>
          <w:ilvl w:val="0"/>
          <w:numId w:val="28"/>
        </w:numPr>
        <w:shd w:val="clear" w:color="auto" w:fill="FFFFFF"/>
        <w:spacing w:before="240" w:after="180" w:line="240" w:lineRule="auto"/>
        <w:jc w:val="both"/>
      </w:pPr>
      <w:r w:rsidRPr="00FD7D92">
        <w:rPr>
          <w:b/>
          <w:bCs/>
        </w:rPr>
        <w:t>Second Gaol; Mobility optimization.</w:t>
      </w:r>
      <w:r>
        <w:t xml:space="preserve"> Predict future UE radio measurements and use them to optimize HO performance and mobility decisions.</w:t>
      </w:r>
    </w:p>
    <w:p w14:paraId="475F1F54" w14:textId="77777777" w:rsidR="00A01F0C" w:rsidRDefault="00A01F0C" w:rsidP="00A01F0C">
      <w:pPr>
        <w:jc w:val="both"/>
        <w:rPr>
          <w:lang w:val="en-US"/>
        </w:rPr>
      </w:pPr>
      <w:r>
        <w:rPr>
          <w:lang w:val="en-US"/>
        </w:rPr>
        <w:t>Three domains (or a combination them) have been identified for mobility predictions:</w:t>
      </w:r>
    </w:p>
    <w:p w14:paraId="2741C2F1" w14:textId="77777777" w:rsidR="00A01F0C" w:rsidRDefault="00A01F0C" w:rsidP="00A01F0C">
      <w:pPr>
        <w:pStyle w:val="ListParagraph"/>
        <w:numPr>
          <w:ilvl w:val="0"/>
          <w:numId w:val="29"/>
        </w:numPr>
        <w:jc w:val="both"/>
        <w:rPr>
          <w:lang w:val="en-US"/>
        </w:rPr>
      </w:pPr>
      <w:r>
        <w:rPr>
          <w:lang w:val="en-US"/>
        </w:rPr>
        <w:t>Spatial: when UE is not measuring every cell and/or beam</w:t>
      </w:r>
    </w:p>
    <w:p w14:paraId="20E060D5" w14:textId="77777777" w:rsidR="00A01F0C" w:rsidRDefault="00A01F0C" w:rsidP="00A01F0C">
      <w:pPr>
        <w:pStyle w:val="ListParagraph"/>
        <w:numPr>
          <w:ilvl w:val="0"/>
          <w:numId w:val="29"/>
        </w:numPr>
        <w:jc w:val="both"/>
        <w:rPr>
          <w:lang w:val="en-US"/>
        </w:rPr>
      </w:pPr>
      <w:r>
        <w:rPr>
          <w:lang w:val="en-US"/>
        </w:rPr>
        <w:t>Frequency domain: The UE is not measuring every frequency carrier/bands</w:t>
      </w:r>
    </w:p>
    <w:p w14:paraId="7EE8037A" w14:textId="62C4A743" w:rsidR="00A01F0C" w:rsidRPr="00FD7D92" w:rsidRDefault="00A01F0C" w:rsidP="00D320F5">
      <w:pPr>
        <w:pStyle w:val="ListParagraph"/>
        <w:numPr>
          <w:ilvl w:val="0"/>
          <w:numId w:val="29"/>
        </w:numPr>
        <w:jc w:val="both"/>
        <w:rPr>
          <w:lang w:val="en-US"/>
        </w:rPr>
      </w:pPr>
      <w:r w:rsidRPr="00FD7D92">
        <w:rPr>
          <w:lang w:val="en-US"/>
        </w:rPr>
        <w:t>Temporal: when UE may skip and predict some of the measurement time steps</w:t>
      </w:r>
    </w:p>
    <w:p w14:paraId="24A4DD3D" w14:textId="3456BF1C" w:rsidR="00184F27" w:rsidRDefault="00184F27" w:rsidP="00184F27">
      <w:r>
        <w:t>Correspondingly, the following scenarios for RRM measurement prediction use case were captured and prioritized in RAN2</w:t>
      </w:r>
      <w:r w:rsidR="00CE18F1">
        <w:t>#126</w:t>
      </w:r>
      <w:r>
        <w:t>:</w:t>
      </w:r>
    </w:p>
    <w:p w14:paraId="63C83697" w14:textId="26820BC2" w:rsidR="00184F27" w:rsidRDefault="00184F27" w:rsidP="00184F27">
      <w:pPr>
        <w:pStyle w:val="Caption"/>
        <w:keepNext/>
      </w:pPr>
      <w:r>
        <w:t xml:space="preserve">Table </w:t>
      </w:r>
      <w:r w:rsidR="00580C34">
        <w:t>1</w:t>
      </w:r>
      <w:r>
        <w:t>: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184F27" w:rsidRPr="004F2CB1" w14:paraId="3C51956C" w14:textId="77777777" w:rsidTr="00401138">
        <w:trPr>
          <w:jc w:val="center"/>
        </w:trPr>
        <w:tc>
          <w:tcPr>
            <w:tcW w:w="1148" w:type="dxa"/>
            <w:tcBorders>
              <w:top w:val="single" w:sz="4" w:space="0" w:color="auto"/>
              <w:left w:val="single" w:sz="4" w:space="0" w:color="auto"/>
              <w:bottom w:val="single" w:sz="4" w:space="0" w:color="auto"/>
              <w:right w:val="single" w:sz="4" w:space="0" w:color="auto"/>
            </w:tcBorders>
            <w:hideMark/>
          </w:tcPr>
          <w:p w14:paraId="12E318FF" w14:textId="77777777" w:rsidR="00184F27" w:rsidRPr="00AE436A" w:rsidRDefault="00184F27" w:rsidP="00401138">
            <w:pPr>
              <w:spacing w:after="160" w:line="259" w:lineRule="auto"/>
              <w:rPr>
                <w:b/>
                <w:bCs/>
              </w:rPr>
            </w:pPr>
            <w:r w:rsidRPr="00AE436A">
              <w:rPr>
                <w:b/>
                <w:bCs/>
              </w:rPr>
              <w:t>Scenario number</w:t>
            </w:r>
          </w:p>
        </w:tc>
        <w:tc>
          <w:tcPr>
            <w:tcW w:w="1283" w:type="dxa"/>
            <w:tcBorders>
              <w:top w:val="single" w:sz="4" w:space="0" w:color="auto"/>
              <w:left w:val="single" w:sz="4" w:space="0" w:color="auto"/>
              <w:bottom w:val="single" w:sz="4" w:space="0" w:color="auto"/>
              <w:right w:val="single" w:sz="4" w:space="0" w:color="auto"/>
            </w:tcBorders>
            <w:hideMark/>
          </w:tcPr>
          <w:p w14:paraId="2D42B5D2" w14:textId="77777777" w:rsidR="00184F27" w:rsidRPr="00AE436A" w:rsidRDefault="00184F27" w:rsidP="00401138">
            <w:pPr>
              <w:spacing w:after="160" w:line="259" w:lineRule="auto"/>
              <w:rPr>
                <w:b/>
                <w:bCs/>
              </w:rPr>
            </w:pPr>
            <w:r w:rsidRPr="00AE436A">
              <w:rPr>
                <w:b/>
                <w:bCs/>
              </w:rPr>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73460231" w14:textId="77777777" w:rsidR="00184F27" w:rsidRPr="00AE436A" w:rsidRDefault="00184F27" w:rsidP="00401138">
            <w:pPr>
              <w:spacing w:after="160" w:line="259" w:lineRule="auto"/>
              <w:rPr>
                <w:b/>
                <w:bCs/>
              </w:rPr>
            </w:pPr>
            <w:r w:rsidRPr="00AE436A">
              <w:rPr>
                <w:b/>
                <w:bCs/>
              </w:rPr>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5FCF07E3" w14:textId="77777777" w:rsidR="00184F27" w:rsidRPr="00AE436A" w:rsidRDefault="00184F27" w:rsidP="00401138">
            <w:pPr>
              <w:spacing w:after="160" w:line="259" w:lineRule="auto"/>
              <w:rPr>
                <w:b/>
                <w:bCs/>
              </w:rPr>
            </w:pPr>
            <w:r w:rsidRPr="00AE436A">
              <w:rPr>
                <w:b/>
                <w:bCs/>
              </w:rPr>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246E737F" w14:textId="77777777" w:rsidR="00184F27" w:rsidRPr="00AE436A" w:rsidRDefault="00184F27" w:rsidP="00401138">
            <w:pPr>
              <w:spacing w:after="160" w:line="259" w:lineRule="auto"/>
              <w:rPr>
                <w:b/>
                <w:bCs/>
              </w:rPr>
            </w:pPr>
            <w:r w:rsidRPr="00AE436A">
              <w:rPr>
                <w:b/>
                <w:bCs/>
              </w:rPr>
              <w:t>Methodology</w:t>
            </w:r>
          </w:p>
        </w:tc>
      </w:tr>
      <w:tr w:rsidR="00184F27" w:rsidRPr="004F2CB1" w14:paraId="72471883" w14:textId="77777777" w:rsidTr="00401138">
        <w:trPr>
          <w:jc w:val="center"/>
        </w:trPr>
        <w:tc>
          <w:tcPr>
            <w:tcW w:w="1148" w:type="dxa"/>
            <w:tcBorders>
              <w:top w:val="single" w:sz="4" w:space="0" w:color="auto"/>
              <w:left w:val="single" w:sz="4" w:space="0" w:color="auto"/>
              <w:bottom w:val="single" w:sz="4" w:space="0" w:color="auto"/>
              <w:right w:val="single" w:sz="4" w:space="0" w:color="auto"/>
            </w:tcBorders>
            <w:hideMark/>
          </w:tcPr>
          <w:p w14:paraId="20DE1240" w14:textId="77777777" w:rsidR="00184F27" w:rsidRPr="004F2CB1" w:rsidRDefault="00184F27" w:rsidP="00401138">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026ED5B4" w14:textId="77777777" w:rsidR="00184F27" w:rsidRPr="004F2CB1" w:rsidRDefault="00184F27" w:rsidP="00401138">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7109138F" w14:textId="77777777" w:rsidR="00184F27" w:rsidRPr="004F2CB1" w:rsidRDefault="00184F27" w:rsidP="00401138">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0440457F" w14:textId="77777777" w:rsidR="00184F27" w:rsidRPr="004F2CB1" w:rsidRDefault="00184F27" w:rsidP="00401138">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30B6DCF3" w14:textId="77777777" w:rsidR="00184F27" w:rsidRPr="004F2CB1" w:rsidRDefault="00184F27" w:rsidP="00401138">
            <w:pPr>
              <w:spacing w:after="160" w:line="259" w:lineRule="auto"/>
            </w:pPr>
            <w:r w:rsidRPr="00921D61">
              <w:t>TBD</w:t>
            </w:r>
          </w:p>
        </w:tc>
      </w:tr>
      <w:tr w:rsidR="00184F27" w:rsidRPr="004F2CB1" w14:paraId="278D81E4" w14:textId="77777777" w:rsidTr="00401138">
        <w:trPr>
          <w:jc w:val="center"/>
        </w:trPr>
        <w:tc>
          <w:tcPr>
            <w:tcW w:w="1148" w:type="dxa"/>
            <w:tcBorders>
              <w:top w:val="single" w:sz="4" w:space="0" w:color="auto"/>
              <w:left w:val="single" w:sz="4" w:space="0" w:color="auto"/>
              <w:bottom w:val="single" w:sz="4" w:space="0" w:color="auto"/>
              <w:right w:val="single" w:sz="4" w:space="0" w:color="auto"/>
            </w:tcBorders>
            <w:hideMark/>
          </w:tcPr>
          <w:p w14:paraId="2C84494F" w14:textId="77777777" w:rsidR="00184F27" w:rsidRPr="004F2CB1" w:rsidRDefault="00184F27" w:rsidP="00401138">
            <w:pPr>
              <w:spacing w:after="160" w:line="259" w:lineRule="auto"/>
            </w:pPr>
            <w:r w:rsidRPr="004F2CB1">
              <w:t>2</w:t>
            </w:r>
          </w:p>
        </w:tc>
        <w:tc>
          <w:tcPr>
            <w:tcW w:w="1283" w:type="dxa"/>
            <w:tcBorders>
              <w:top w:val="single" w:sz="4" w:space="0" w:color="auto"/>
              <w:left w:val="single" w:sz="4" w:space="0" w:color="auto"/>
              <w:bottom w:val="single" w:sz="4" w:space="0" w:color="auto"/>
              <w:right w:val="single" w:sz="4" w:space="0" w:color="auto"/>
            </w:tcBorders>
            <w:hideMark/>
          </w:tcPr>
          <w:p w14:paraId="69FD2EF1" w14:textId="77777777" w:rsidR="00184F27" w:rsidRPr="004F2CB1" w:rsidRDefault="00184F27" w:rsidP="00401138">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30FECC30" w14:textId="77777777" w:rsidR="00184F27" w:rsidRPr="004F2CB1" w:rsidRDefault="00184F27" w:rsidP="00401138">
            <w:pPr>
              <w:spacing w:after="160" w:line="259" w:lineRule="auto"/>
            </w:pPr>
            <w:r w:rsidRPr="004F2CB1">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39EC11D9"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30758574" w14:textId="77777777" w:rsidR="00184F27" w:rsidRPr="004F2CB1" w:rsidRDefault="00184F27" w:rsidP="00401138">
            <w:pPr>
              <w:spacing w:after="160" w:line="259" w:lineRule="auto"/>
              <w:rPr>
                <w:vertAlign w:val="superscript"/>
              </w:rPr>
            </w:pPr>
            <w:r w:rsidRPr="004F2CB1">
              <w:t>Intra-cell</w:t>
            </w:r>
          </w:p>
        </w:tc>
      </w:tr>
      <w:tr w:rsidR="00184F27" w:rsidRPr="004F2CB1" w14:paraId="28E5F61A" w14:textId="77777777" w:rsidTr="00401138">
        <w:trPr>
          <w:jc w:val="center"/>
        </w:trPr>
        <w:tc>
          <w:tcPr>
            <w:tcW w:w="1148" w:type="dxa"/>
            <w:tcBorders>
              <w:top w:val="single" w:sz="4" w:space="0" w:color="auto"/>
              <w:left w:val="single" w:sz="4" w:space="0" w:color="auto"/>
              <w:bottom w:val="single" w:sz="4" w:space="0" w:color="auto"/>
              <w:right w:val="single" w:sz="4" w:space="0" w:color="auto"/>
            </w:tcBorders>
            <w:hideMark/>
          </w:tcPr>
          <w:p w14:paraId="7ABCDDFE" w14:textId="77777777" w:rsidR="00184F27" w:rsidRPr="004F2CB1" w:rsidRDefault="00184F27" w:rsidP="00401138">
            <w:pPr>
              <w:spacing w:after="160" w:line="259" w:lineRule="auto"/>
            </w:pPr>
            <w:r w:rsidRPr="004F2CB1">
              <w:t>3</w:t>
            </w:r>
          </w:p>
        </w:tc>
        <w:tc>
          <w:tcPr>
            <w:tcW w:w="1283" w:type="dxa"/>
            <w:tcBorders>
              <w:top w:val="single" w:sz="4" w:space="0" w:color="auto"/>
              <w:left w:val="single" w:sz="4" w:space="0" w:color="auto"/>
              <w:bottom w:val="single" w:sz="4" w:space="0" w:color="auto"/>
              <w:right w:val="single" w:sz="4" w:space="0" w:color="auto"/>
            </w:tcBorders>
            <w:hideMark/>
          </w:tcPr>
          <w:p w14:paraId="3A9D5521" w14:textId="77777777" w:rsidR="00184F27" w:rsidRPr="004F2CB1" w:rsidRDefault="00184F27" w:rsidP="00401138">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40D7B691" w14:textId="77777777" w:rsidR="00184F27" w:rsidRPr="004F2CB1" w:rsidRDefault="00184F27" w:rsidP="00401138">
            <w:pPr>
              <w:spacing w:after="160" w:line="259" w:lineRule="auto"/>
            </w:pPr>
            <w:r w:rsidRPr="004F2CB1">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2E83C1E0"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FB1891E" w14:textId="77777777" w:rsidR="00184F27" w:rsidRPr="004F2CB1" w:rsidRDefault="00184F27" w:rsidP="00401138">
            <w:pPr>
              <w:spacing w:after="160" w:line="259" w:lineRule="auto"/>
            </w:pPr>
            <w:r w:rsidRPr="004F2CB1">
              <w:t xml:space="preserve">Inter-cell </w:t>
            </w:r>
          </w:p>
        </w:tc>
      </w:tr>
      <w:tr w:rsidR="00184F27" w:rsidRPr="004F2CB1" w14:paraId="5BCB2DBC" w14:textId="77777777" w:rsidTr="00401138">
        <w:trPr>
          <w:jc w:val="center"/>
        </w:trPr>
        <w:tc>
          <w:tcPr>
            <w:tcW w:w="1148" w:type="dxa"/>
            <w:tcBorders>
              <w:top w:val="single" w:sz="4" w:space="0" w:color="auto"/>
              <w:left w:val="single" w:sz="4" w:space="0" w:color="auto"/>
              <w:bottom w:val="single" w:sz="4" w:space="0" w:color="auto"/>
              <w:right w:val="single" w:sz="4" w:space="0" w:color="auto"/>
            </w:tcBorders>
            <w:hideMark/>
          </w:tcPr>
          <w:p w14:paraId="191F11C0" w14:textId="77777777" w:rsidR="00184F27" w:rsidRPr="004F2CB1" w:rsidRDefault="00184F27" w:rsidP="00401138">
            <w:pPr>
              <w:spacing w:after="160" w:line="259" w:lineRule="auto"/>
            </w:pPr>
            <w:r w:rsidRPr="004F2CB1">
              <w:t>4</w:t>
            </w:r>
          </w:p>
        </w:tc>
        <w:tc>
          <w:tcPr>
            <w:tcW w:w="1283" w:type="dxa"/>
            <w:tcBorders>
              <w:top w:val="single" w:sz="4" w:space="0" w:color="auto"/>
              <w:left w:val="single" w:sz="4" w:space="0" w:color="auto"/>
              <w:bottom w:val="single" w:sz="4" w:space="0" w:color="auto"/>
              <w:right w:val="single" w:sz="4" w:space="0" w:color="auto"/>
            </w:tcBorders>
            <w:hideMark/>
          </w:tcPr>
          <w:p w14:paraId="57F89F1B" w14:textId="77777777" w:rsidR="00184F27" w:rsidRPr="004F2CB1" w:rsidRDefault="00184F27" w:rsidP="00401138">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77FCBD06" w14:textId="77777777" w:rsidR="00184F27" w:rsidRPr="004F2CB1" w:rsidRDefault="00184F27" w:rsidP="00401138">
            <w:pPr>
              <w:spacing w:after="160" w:line="259" w:lineRule="auto"/>
            </w:pPr>
            <w:r w:rsidRPr="004F2CB1">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35EC96CD" w14:textId="77777777" w:rsidR="00184F27" w:rsidRPr="004F2CB1" w:rsidRDefault="00184F27" w:rsidP="00401138">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062079F" w14:textId="77777777" w:rsidR="00184F27" w:rsidRPr="004F2CB1" w:rsidRDefault="00184F27" w:rsidP="00401138">
            <w:pPr>
              <w:spacing w:after="160" w:line="259" w:lineRule="auto"/>
            </w:pPr>
            <w:r w:rsidRPr="004F2CB1">
              <w:t>Intra-cell</w:t>
            </w:r>
          </w:p>
        </w:tc>
      </w:tr>
      <w:tr w:rsidR="00184F27" w:rsidRPr="004F2CB1" w14:paraId="29E9D8E4" w14:textId="77777777" w:rsidTr="00401138">
        <w:trPr>
          <w:jc w:val="center"/>
        </w:trPr>
        <w:tc>
          <w:tcPr>
            <w:tcW w:w="1148" w:type="dxa"/>
            <w:tcBorders>
              <w:top w:val="single" w:sz="4" w:space="0" w:color="auto"/>
              <w:left w:val="single" w:sz="4" w:space="0" w:color="auto"/>
              <w:bottom w:val="single" w:sz="4" w:space="0" w:color="auto"/>
              <w:right w:val="single" w:sz="4" w:space="0" w:color="auto"/>
            </w:tcBorders>
            <w:hideMark/>
          </w:tcPr>
          <w:p w14:paraId="1CA6705F" w14:textId="77777777" w:rsidR="00184F27" w:rsidRPr="004F2CB1" w:rsidRDefault="00184F27" w:rsidP="00401138">
            <w:pPr>
              <w:spacing w:after="160" w:line="259" w:lineRule="auto"/>
            </w:pPr>
            <w:r w:rsidRPr="004F2CB1">
              <w:lastRenderedPageBreak/>
              <w:t>5</w:t>
            </w:r>
          </w:p>
        </w:tc>
        <w:tc>
          <w:tcPr>
            <w:tcW w:w="1283" w:type="dxa"/>
            <w:tcBorders>
              <w:top w:val="single" w:sz="4" w:space="0" w:color="auto"/>
              <w:left w:val="single" w:sz="4" w:space="0" w:color="auto"/>
              <w:bottom w:val="single" w:sz="4" w:space="0" w:color="auto"/>
              <w:right w:val="single" w:sz="4" w:space="0" w:color="auto"/>
            </w:tcBorders>
            <w:hideMark/>
          </w:tcPr>
          <w:p w14:paraId="3831B5A4" w14:textId="77777777" w:rsidR="00184F27" w:rsidRPr="004F2CB1" w:rsidRDefault="00184F27" w:rsidP="00401138">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66123934" w14:textId="77777777" w:rsidR="00184F27" w:rsidRPr="004F2CB1" w:rsidRDefault="00184F27" w:rsidP="00401138">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64297DEB"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26D08E25" w14:textId="77777777" w:rsidR="00184F27" w:rsidRPr="004F2CB1" w:rsidRDefault="00184F27" w:rsidP="00401138">
            <w:pPr>
              <w:spacing w:after="160" w:line="259" w:lineRule="auto"/>
            </w:pPr>
            <w:r w:rsidRPr="004F2CB1">
              <w:t>TBD</w:t>
            </w:r>
          </w:p>
        </w:tc>
      </w:tr>
      <w:tr w:rsidR="00184F27" w:rsidRPr="004F2CB1" w14:paraId="1E0A8B62" w14:textId="77777777" w:rsidTr="00401138">
        <w:trPr>
          <w:jc w:val="center"/>
        </w:trPr>
        <w:tc>
          <w:tcPr>
            <w:tcW w:w="1148" w:type="dxa"/>
            <w:tcBorders>
              <w:top w:val="single" w:sz="4" w:space="0" w:color="auto"/>
              <w:left w:val="single" w:sz="4" w:space="0" w:color="auto"/>
              <w:bottom w:val="single" w:sz="4" w:space="0" w:color="auto"/>
              <w:right w:val="single" w:sz="4" w:space="0" w:color="auto"/>
            </w:tcBorders>
            <w:hideMark/>
          </w:tcPr>
          <w:p w14:paraId="0B326631" w14:textId="77777777" w:rsidR="00184F27" w:rsidRPr="004F2CB1" w:rsidRDefault="00184F27" w:rsidP="00401138">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27872498" w14:textId="77777777" w:rsidR="00184F27" w:rsidRPr="004F2CB1" w:rsidRDefault="00184F27" w:rsidP="00401138">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069396F1" w14:textId="77777777" w:rsidR="00184F27" w:rsidRPr="004F2CB1" w:rsidRDefault="00184F27" w:rsidP="00401138">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6712461C"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4318809B" w14:textId="77777777" w:rsidR="00184F27" w:rsidRPr="004F2CB1" w:rsidRDefault="00184F27" w:rsidP="00401138">
            <w:pPr>
              <w:spacing w:after="160" w:line="259" w:lineRule="auto"/>
            </w:pPr>
            <w:r w:rsidRPr="004F2CB1">
              <w:t>Intra-cell</w:t>
            </w:r>
          </w:p>
        </w:tc>
      </w:tr>
    </w:tbl>
    <w:p w14:paraId="5C0AC7EE" w14:textId="77777777" w:rsidR="00184F27" w:rsidRPr="007B0072" w:rsidRDefault="00184F27" w:rsidP="0024622B">
      <w:pPr>
        <w:rPr>
          <w:lang w:val="en-US"/>
        </w:rPr>
      </w:pPr>
    </w:p>
    <w:p w14:paraId="5E0B9656" w14:textId="04FEE708" w:rsidR="007E7F00" w:rsidRDefault="007E7F00" w:rsidP="00FD7D92">
      <w:r>
        <w:t>Based on the RAN4 objectives, the Interoperability and testing aspects of AI/ML Mobility should be based on the RAN2 framework. RAN4 should also study the r</w:t>
      </w:r>
      <w:r w:rsidRPr="00C1534E">
        <w:t xml:space="preserve">equirements and testing frameworks to validate </w:t>
      </w:r>
      <w:r w:rsidR="00402FBC">
        <w:t>Measur</w:t>
      </w:r>
      <w:r w:rsidR="008A47C4">
        <w:t>e</w:t>
      </w:r>
      <w:r w:rsidR="00402FBC">
        <w:t>ment prediction use</w:t>
      </w:r>
      <w:r w:rsidR="001C2A52">
        <w:t xml:space="preserve"> </w:t>
      </w:r>
      <w:r w:rsidR="00402FBC">
        <w:t>case</w:t>
      </w:r>
      <w:r>
        <w:t xml:space="preserve"> considering the existing mobility requirements and test framework as </w:t>
      </w:r>
      <w:r w:rsidR="001D1203">
        <w:t>the starting point</w:t>
      </w:r>
      <w:r>
        <w:t>.</w:t>
      </w:r>
      <w:r w:rsidRPr="00EF7E3B">
        <w:t xml:space="preserve"> </w:t>
      </w:r>
    </w:p>
    <w:p w14:paraId="36DDB25B" w14:textId="5B591EC9" w:rsidR="007E7F00" w:rsidRDefault="007E7F00" w:rsidP="001322F6">
      <w:pPr>
        <w:pStyle w:val="RAN4proposal"/>
        <w:ind w:left="0" w:firstLine="0"/>
      </w:pPr>
      <w:bookmarkStart w:id="10" w:name="_Hlk179201664"/>
      <w:r w:rsidRPr="00D61541">
        <w:rPr>
          <w:iCs w:val="0"/>
        </w:rPr>
        <w:t xml:space="preserve">Study the requirements and testing framework for </w:t>
      </w:r>
      <w:r w:rsidR="00A13F8D" w:rsidRPr="00FD7D92">
        <w:t xml:space="preserve">AI/ML based </w:t>
      </w:r>
      <w:r w:rsidR="00F74661">
        <w:rPr>
          <w:iCs w:val="0"/>
        </w:rPr>
        <w:t xml:space="preserve">Measurement prediction </w:t>
      </w:r>
      <w:r w:rsidR="00A13F8D" w:rsidRPr="00FD7D92">
        <w:t>use case</w:t>
      </w:r>
      <w:r w:rsidRPr="00D61541">
        <w:rPr>
          <w:iCs w:val="0"/>
        </w:rPr>
        <w:t xml:space="preserve"> </w:t>
      </w:r>
      <w:r w:rsidR="00F45CA4">
        <w:rPr>
          <w:iCs w:val="0"/>
        </w:rPr>
        <w:t>considering</w:t>
      </w:r>
      <w:r w:rsidRPr="00D61541">
        <w:rPr>
          <w:iCs w:val="0"/>
        </w:rPr>
        <w:t xml:space="preserve"> the</w:t>
      </w:r>
      <w:r w:rsidRPr="00D61541">
        <w:rPr>
          <w:iCs w:val="0"/>
        </w:rPr>
        <w:t xml:space="preserve"> existing </w:t>
      </w:r>
      <w:r w:rsidR="00A13F8D" w:rsidRPr="00FD7D92">
        <w:t>AI/ML based BM</w:t>
      </w:r>
      <w:r w:rsidRPr="00D61541">
        <w:rPr>
          <w:iCs w:val="0"/>
        </w:rPr>
        <w:t xml:space="preserve"> </w:t>
      </w:r>
      <w:r w:rsidR="00402FBC">
        <w:rPr>
          <w:iCs w:val="0"/>
        </w:rPr>
        <w:t>test</w:t>
      </w:r>
      <w:r w:rsidRPr="00D61541">
        <w:rPr>
          <w:iCs w:val="0"/>
        </w:rPr>
        <w:t xml:space="preserve"> framework as </w:t>
      </w:r>
      <w:r w:rsidR="001D1203">
        <w:rPr>
          <w:iCs w:val="0"/>
        </w:rPr>
        <w:t>the starting point</w:t>
      </w:r>
      <w:r w:rsidR="006B2E33" w:rsidRPr="00FD7D92">
        <w:t xml:space="preserve"> for FR2 scenarios</w:t>
      </w:r>
      <w:r w:rsidRPr="00D61541">
        <w:rPr>
          <w:iCs w:val="0"/>
        </w:rPr>
        <w:t>.</w:t>
      </w:r>
      <w:bookmarkEnd w:id="10"/>
    </w:p>
    <w:p w14:paraId="5583C124" w14:textId="7A6317F9" w:rsidR="007B0072" w:rsidRDefault="00994FFF" w:rsidP="00452D8D">
      <w:r>
        <w:t xml:space="preserve">Considering high priority scenarios listed in the above table, we </w:t>
      </w:r>
      <w:r w:rsidR="004108C0">
        <w:t xml:space="preserve">can observe </w:t>
      </w:r>
      <w:r w:rsidR="001D287E">
        <w:t xml:space="preserve">that </w:t>
      </w:r>
      <w:r w:rsidR="00641D3A">
        <w:t xml:space="preserve">the output of the AI/ML functionality may be different for different scenarios. For instance, for scenario 2, the output of the </w:t>
      </w:r>
      <w:r w:rsidR="00773863">
        <w:t xml:space="preserve">AI/ML functionality may </w:t>
      </w:r>
      <w:r w:rsidR="003E6E68">
        <w:t xml:space="preserve">be </w:t>
      </w:r>
      <w:r w:rsidR="00263A7F">
        <w:t>L3 cell-level</w:t>
      </w:r>
      <w:r w:rsidR="006E1220">
        <w:t xml:space="preserve"> </w:t>
      </w:r>
      <w:r w:rsidR="008412CA">
        <w:t>measurements for the</w:t>
      </w:r>
      <w:r w:rsidR="00345286">
        <w:t xml:space="preserve"> same cell</w:t>
      </w:r>
      <w:r w:rsidR="003770BD">
        <w:t xml:space="preserve"> </w:t>
      </w:r>
      <w:r w:rsidR="003F1C75">
        <w:t xml:space="preserve">as </w:t>
      </w:r>
      <w:r w:rsidR="00832489">
        <w:t>input measurements</w:t>
      </w:r>
      <w:r w:rsidR="008B6E19">
        <w:t xml:space="preserve"> while in scenario 3, the output of the AI/ML functionality </w:t>
      </w:r>
      <w:r w:rsidR="00456CC8">
        <w:t xml:space="preserve">may be L3 cell-level measurements </w:t>
      </w:r>
      <w:r w:rsidR="000B5942">
        <w:t xml:space="preserve">of </w:t>
      </w:r>
      <w:r w:rsidR="00456CC8">
        <w:t>a different</w:t>
      </w:r>
      <w:r w:rsidR="000B5942">
        <w:t xml:space="preserve"> cell</w:t>
      </w:r>
      <w:r w:rsidR="00456CC8">
        <w:t xml:space="preserve"> than the cell </w:t>
      </w:r>
      <w:r w:rsidR="005466AB">
        <w:t>of the input measurements</w:t>
      </w:r>
      <w:r w:rsidR="005B6D5F">
        <w:t xml:space="preserve"> to the AI/ML functionality.</w:t>
      </w:r>
    </w:p>
    <w:p w14:paraId="117577F5" w14:textId="1B4894A2" w:rsidR="00E938BE" w:rsidRDefault="000C76DD" w:rsidP="00452D8D">
      <w:r>
        <w:t xml:space="preserve">Therefore, </w:t>
      </w:r>
      <w:r w:rsidR="00364F91">
        <w:t>accuracy of L3 cell-level measurements of source and target cells may be candidate performance metrics/KPIs in RAN4.</w:t>
      </w:r>
      <w:r w:rsidR="007123BD">
        <w:t xml:space="preserve"> </w:t>
      </w:r>
    </w:p>
    <w:p w14:paraId="2E4DEA15" w14:textId="77777777" w:rsidR="00D02994" w:rsidRDefault="00933F32" w:rsidP="00897CEB">
      <w:r>
        <w:t xml:space="preserve">Furthermore, candidate cell id prediction accuracy may also be another </w:t>
      </w:r>
      <w:r w:rsidR="00F87FC0">
        <w:t>candidate performance metric/KPI</w:t>
      </w:r>
      <w:r w:rsidR="00FA1CFD">
        <w:t xml:space="preserve"> for </w:t>
      </w:r>
      <w:r w:rsidR="00897CEB">
        <w:t>above listed scenarios. Since</w:t>
      </w:r>
      <w:r w:rsidR="004950FA">
        <w:t xml:space="preserve">, the agreement on the selected performance metric/KPI </w:t>
      </w:r>
      <w:r w:rsidR="00295496">
        <w:t xml:space="preserve">will impact </w:t>
      </w:r>
      <w:r w:rsidR="00A37E03">
        <w:t xml:space="preserve">the </w:t>
      </w:r>
      <w:r w:rsidR="0086366B">
        <w:t>testability and testing setup related d</w:t>
      </w:r>
      <w:r w:rsidR="003456ED">
        <w:t xml:space="preserve">iscussions, in our view, it is better to first agree on performance metric/KPI </w:t>
      </w:r>
      <w:r w:rsidR="00FB378B">
        <w:t>for different scenarios listed in Table</w:t>
      </w:r>
      <w:r w:rsidR="00A13ADF">
        <w:t xml:space="preserve">1 </w:t>
      </w:r>
      <w:r w:rsidR="00D85DF4">
        <w:t>before</w:t>
      </w:r>
      <w:r w:rsidR="00D02994">
        <w:t xml:space="preserve"> discussing testing setup for these </w:t>
      </w:r>
      <w:proofErr w:type="spellStart"/>
      <w:r w:rsidR="00D02994">
        <w:t>kpis</w:t>
      </w:r>
      <w:proofErr w:type="spellEnd"/>
      <w:r w:rsidR="00D02994">
        <w:t>.</w:t>
      </w:r>
    </w:p>
    <w:p w14:paraId="06907016" w14:textId="77777777" w:rsidR="00B45AC0" w:rsidRDefault="004F37F3" w:rsidP="00D02994">
      <w:pPr>
        <w:pStyle w:val="RAN4observation0"/>
      </w:pPr>
      <w:bookmarkStart w:id="11" w:name="_Hlk179201630"/>
      <w:r>
        <w:t>Different s</w:t>
      </w:r>
      <w:r w:rsidR="006F25EE">
        <w:t xml:space="preserve">ub use cases and scenarios for measurement prediction use case may have different </w:t>
      </w:r>
      <w:r w:rsidR="00840D31">
        <w:t>performance metrics/KPIs.</w:t>
      </w:r>
    </w:p>
    <w:p w14:paraId="6DA011F9" w14:textId="77E50708" w:rsidR="005D7DD2" w:rsidRDefault="00594180" w:rsidP="00D02994">
      <w:pPr>
        <w:pStyle w:val="RAN4observation0"/>
      </w:pPr>
      <w:bookmarkStart w:id="12" w:name="_Hlk179201645"/>
      <w:bookmarkEnd w:id="11"/>
      <w:r>
        <w:t>Discussio</w:t>
      </w:r>
      <w:r w:rsidR="00B04F1D">
        <w:t>n</w:t>
      </w:r>
      <w:r>
        <w:t xml:space="preserve"> on performance metric/KPI will impact the </w:t>
      </w:r>
      <w:r w:rsidR="00045D31">
        <w:t>study of aspects related to test</w:t>
      </w:r>
      <w:r w:rsidR="008539ED">
        <w:t>ability and interoperability of</w:t>
      </w:r>
      <w:r w:rsidR="00FB1A51">
        <w:t xml:space="preserve"> AI/ML mobility u</w:t>
      </w:r>
      <w:r w:rsidR="005D7DD2">
        <w:t>se cases.</w:t>
      </w:r>
    </w:p>
    <w:p w14:paraId="164D8EFA" w14:textId="360ECA09" w:rsidR="00897CEB" w:rsidRDefault="005D7DD2" w:rsidP="00C008FD">
      <w:pPr>
        <w:pStyle w:val="RAN4proposal"/>
      </w:pPr>
      <w:bookmarkStart w:id="13" w:name="_Hlk179201681"/>
      <w:bookmarkEnd w:id="12"/>
      <w:r>
        <w:t xml:space="preserve">RAN4 </w:t>
      </w:r>
      <w:r w:rsidR="00DF2331">
        <w:t xml:space="preserve">first should </w:t>
      </w:r>
      <w:r w:rsidR="00C81B50">
        <w:t xml:space="preserve">start discussions on performance metrics/KPIs for different </w:t>
      </w:r>
      <w:r w:rsidR="006B7FE2">
        <w:t>sub-use cases/scenarios of measurement prediction use case</w:t>
      </w:r>
      <w:r w:rsidR="00D147E5">
        <w:t>.</w:t>
      </w:r>
      <w:r w:rsidR="00A13ADF">
        <w:t xml:space="preserve"> </w:t>
      </w:r>
    </w:p>
    <w:bookmarkEnd w:id="13"/>
    <w:p w14:paraId="68D850FA" w14:textId="67BEDFA4" w:rsidR="00DC4BCD" w:rsidRPr="00167408" w:rsidRDefault="005840D7" w:rsidP="0024622B">
      <w:r>
        <w:t>In addition o</w:t>
      </w:r>
      <w:r w:rsidR="007741A0">
        <w:t xml:space="preserve">f performance metric, aspects related to life cycle management of Mobility use cases, including </w:t>
      </w:r>
      <w:r w:rsidR="004A58FC">
        <w:t xml:space="preserve">measurement prediction use case, </w:t>
      </w:r>
      <w:r w:rsidR="00CB772F">
        <w:t>will have certain impacts that need to be covered in testability and interoperability discu</w:t>
      </w:r>
      <w:r w:rsidR="007E332C">
        <w:t xml:space="preserve">ssions. </w:t>
      </w:r>
      <w:r w:rsidR="00C47595">
        <w:t xml:space="preserve">The framework developed for LCM related aspects </w:t>
      </w:r>
      <w:r w:rsidR="00877D90">
        <w:t xml:space="preserve">in </w:t>
      </w:r>
      <w:r w:rsidR="0005521E">
        <w:t xml:space="preserve">rel. 19 </w:t>
      </w:r>
      <w:bookmarkStart w:id="14" w:name="_Hlk178949717"/>
      <w:r w:rsidR="0005521E">
        <w:t xml:space="preserve">WI </w:t>
      </w:r>
      <w:r w:rsidR="00485073">
        <w:t>(</w:t>
      </w:r>
      <w:r w:rsidR="00485073" w:rsidRPr="00485073">
        <w:t>RP-234039</w:t>
      </w:r>
      <w:r w:rsidR="00485073">
        <w:t xml:space="preserve">, </w:t>
      </w:r>
      <w:r w:rsidR="000E0DAC">
        <w:t xml:space="preserve">AI/ML for </w:t>
      </w:r>
      <w:r w:rsidR="000E0DAC" w:rsidRPr="000E0DAC">
        <w:t>NR Air Interface</w:t>
      </w:r>
      <w:r w:rsidR="00485073">
        <w:t>)</w:t>
      </w:r>
      <w:bookmarkEnd w:id="14"/>
      <w:r w:rsidR="000E0DAC">
        <w:t xml:space="preserve"> should be </w:t>
      </w:r>
      <w:r w:rsidR="000436C9">
        <w:t xml:space="preserve">used as the baseline. </w:t>
      </w:r>
    </w:p>
    <w:p w14:paraId="30AD55F9" w14:textId="0CC71B93" w:rsidR="003D67E8" w:rsidRPr="0009141A" w:rsidRDefault="007E03CC" w:rsidP="00C008FD">
      <w:pPr>
        <w:pStyle w:val="RAN4proposal"/>
      </w:pPr>
      <w:bookmarkStart w:id="15" w:name="_Hlk179201691"/>
      <w:r>
        <w:t>RAN4 should study any additional impact on the life cycle management related issue</w:t>
      </w:r>
      <w:r w:rsidR="00E62501">
        <w:t>s</w:t>
      </w:r>
      <w:r>
        <w:t xml:space="preserve"> coming from AI/ML mobility use cases</w:t>
      </w:r>
      <w:r w:rsidR="003D67E8" w:rsidRPr="008F37DD">
        <w:t>.</w:t>
      </w:r>
      <w:r>
        <w:t xml:space="preserve"> </w:t>
      </w:r>
      <w:r w:rsidR="001F3D95">
        <w:t>The framework developed for rel. 19 WI (AI/ML for Air Interface) should be used as the baseline.</w:t>
      </w:r>
    </w:p>
    <w:bookmarkEnd w:id="15"/>
    <w:p w14:paraId="4FC310C4" w14:textId="77777777" w:rsidR="002F1C74" w:rsidRPr="0024622B" w:rsidRDefault="002F1C74" w:rsidP="0024622B"/>
    <w:p w14:paraId="1464D213" w14:textId="21122111" w:rsidR="000D1E38" w:rsidRDefault="0061245A" w:rsidP="000D1E38">
      <w:pPr>
        <w:pStyle w:val="RAN4H2"/>
      </w:pPr>
      <w:r>
        <w:t xml:space="preserve">Comparison </w:t>
      </w:r>
      <w:r w:rsidR="00732D66">
        <w:t>with AI/ML BM use case</w:t>
      </w:r>
    </w:p>
    <w:p w14:paraId="07987328" w14:textId="2F3D8E61" w:rsidR="00A3506D" w:rsidRDefault="00D70224" w:rsidP="00C008FD">
      <w:pPr>
        <w:jc w:val="both"/>
      </w:pPr>
      <w:r>
        <w:t xml:space="preserve">Testing setup for AI/ML based </w:t>
      </w:r>
      <w:r w:rsidR="00D02BFB">
        <w:t xml:space="preserve">Beam management use case is </w:t>
      </w:r>
      <w:r>
        <w:t>currently an active topic of discussion</w:t>
      </w:r>
      <w:r w:rsidR="005F7FB1">
        <w:t xml:space="preserve"> </w:t>
      </w:r>
      <w:r w:rsidR="00D02BFB">
        <w:t xml:space="preserve">in RAN4. </w:t>
      </w:r>
      <w:r w:rsidR="008D1766">
        <w:t xml:space="preserve">Therefore, </w:t>
      </w:r>
      <w:r w:rsidR="000333B5">
        <w:t>in</w:t>
      </w:r>
      <w:r w:rsidR="008D1766">
        <w:t xml:space="preserve"> this study, the </w:t>
      </w:r>
      <w:r w:rsidR="00A3506D">
        <w:t>proposed approach</w:t>
      </w:r>
      <w:r w:rsidR="008D1766">
        <w:t xml:space="preserve"> is </w:t>
      </w:r>
      <w:r w:rsidR="003C2760">
        <w:t>t</w:t>
      </w:r>
      <w:r w:rsidR="00E22489">
        <w:t xml:space="preserve">o </w:t>
      </w:r>
      <w:r w:rsidR="00D90D88">
        <w:t>use testing framework</w:t>
      </w:r>
      <w:r w:rsidR="007F116B">
        <w:t xml:space="preserve"> in </w:t>
      </w:r>
      <w:r w:rsidR="00D90D88">
        <w:t>BM use case as baseline</w:t>
      </w:r>
      <w:r w:rsidR="00E22489">
        <w:t xml:space="preserve"> and comple</w:t>
      </w:r>
      <w:r w:rsidR="00B91FD2">
        <w:t xml:space="preserve">ment if for the additional requirements </w:t>
      </w:r>
      <w:r w:rsidR="00264A16">
        <w:t>related to mobility use case.</w:t>
      </w:r>
      <w:r w:rsidR="00E22489">
        <w:t xml:space="preserve"> </w:t>
      </w:r>
    </w:p>
    <w:p w14:paraId="234EE099" w14:textId="6C3123D1" w:rsidR="00C25F19" w:rsidRDefault="00D125B6" w:rsidP="00C008FD">
      <w:pPr>
        <w:jc w:val="both"/>
      </w:pPr>
      <w:r w:rsidRPr="00C008FD">
        <w:t xml:space="preserve">One of the main challenges </w:t>
      </w:r>
      <w:r>
        <w:t xml:space="preserve">in the performance evaluation </w:t>
      </w:r>
      <w:r w:rsidR="00C74E26">
        <w:t>for the</w:t>
      </w:r>
      <w:r>
        <w:t xml:space="preserve"> mobility use case </w:t>
      </w:r>
      <w:r w:rsidR="003D0A57">
        <w:t>is the</w:t>
      </w:r>
      <w:r w:rsidR="00EE4B29">
        <w:t xml:space="preserve"> availability of</w:t>
      </w:r>
      <w:r w:rsidR="003D0A57">
        <w:t xml:space="preserve"> </w:t>
      </w:r>
      <w:r w:rsidR="00EE4B29">
        <w:t>ground</w:t>
      </w:r>
      <w:r w:rsidR="003D0A57">
        <w:t xml:space="preserve"> truth</w:t>
      </w:r>
      <w:r w:rsidR="00311442">
        <w:t xml:space="preserve"> i.e. ‘true’ reference </w:t>
      </w:r>
      <w:r w:rsidR="00330D5C">
        <w:t xml:space="preserve">values, </w:t>
      </w:r>
      <w:r w:rsidR="00311442">
        <w:t xml:space="preserve">which allow to </w:t>
      </w:r>
      <w:r w:rsidR="00330D5C">
        <w:t xml:space="preserve">compare the predicted measurements </w:t>
      </w:r>
      <w:r w:rsidR="009F0BCA">
        <w:t>to the</w:t>
      </w:r>
      <w:r w:rsidR="00FC44F7">
        <w:t xml:space="preserve">se values and assess accordingly a performance </w:t>
      </w:r>
      <w:r w:rsidR="0075773D">
        <w:t xml:space="preserve">KPI. </w:t>
      </w:r>
    </w:p>
    <w:p w14:paraId="055D8558" w14:textId="5794D620" w:rsidR="0075773D" w:rsidRDefault="00D011D8" w:rsidP="00921B74">
      <w:pPr>
        <w:jc w:val="both"/>
      </w:pPr>
      <w:r>
        <w:t>In AI/ML mobility use case, different scenarios are identified for both FR1 and FR2</w:t>
      </w:r>
      <w:r w:rsidR="00B1647C">
        <w:t xml:space="preserve"> and use cases are relative to L1 and L3 measurements. This</w:t>
      </w:r>
      <w:r>
        <w:t xml:space="preserve"> is different from Beam Management use case focusing only on FR2</w:t>
      </w:r>
      <w:r w:rsidR="00B1647C">
        <w:t xml:space="preserve"> and L1 measurements. </w:t>
      </w:r>
    </w:p>
    <w:p w14:paraId="4480F96E" w14:textId="77F59EA6" w:rsidR="00C008FD" w:rsidRDefault="00C008FD" w:rsidP="00921B74">
      <w:pPr>
        <w:jc w:val="both"/>
      </w:pPr>
      <w:r>
        <w:t>Furthermore, in AI/ML mobility SI, the aspects of inter-cell inference also need to be considered. In AI/ML BM, only single cell inference was considered.</w:t>
      </w:r>
    </w:p>
    <w:p w14:paraId="3EBF4EB2" w14:textId="25D66D43" w:rsidR="00C008FD" w:rsidRDefault="00C008FD" w:rsidP="00C008FD">
      <w:pPr>
        <w:pStyle w:val="RAN4observation0"/>
      </w:pPr>
      <w:bookmarkStart w:id="16" w:name="_Hlk179201700"/>
      <w:r>
        <w:lastRenderedPageBreak/>
        <w:t>In AI/ML mobility SI, RAN4 also need to consider inter-cell aspects in the testability aspects and testing setup.</w:t>
      </w:r>
    </w:p>
    <w:bookmarkEnd w:id="16"/>
    <w:p w14:paraId="4668EC0E" w14:textId="28218932" w:rsidR="00B1647C" w:rsidRDefault="00B1647C" w:rsidP="00D125B6">
      <w:r>
        <w:t xml:space="preserve">In legacy, the requirements on measurement accuracy </w:t>
      </w:r>
      <w:r w:rsidR="00C17245">
        <w:t>are defined for both</w:t>
      </w:r>
      <w:r w:rsidR="00C54E56">
        <w:t xml:space="preserve"> L</w:t>
      </w:r>
      <w:r w:rsidR="000A5DF8">
        <w:t xml:space="preserve">1 </w:t>
      </w:r>
      <w:r w:rsidR="00C17245">
        <w:t xml:space="preserve">and L3 </w:t>
      </w:r>
      <w:r w:rsidR="000A5DF8">
        <w:t xml:space="preserve">measurements </w:t>
      </w:r>
      <w:r w:rsidR="00A60A58">
        <w:t>and defined in TS</w:t>
      </w:r>
      <w:r w:rsidR="00B55018">
        <w:t xml:space="preserve"> 38.133 clause 10</w:t>
      </w:r>
      <w:r w:rsidR="003869C5">
        <w:t xml:space="preserve"> for both FR1 and FR2 as follows</w:t>
      </w:r>
      <w:r w:rsidR="00B55018">
        <w:t xml:space="preserve">: </w:t>
      </w:r>
    </w:p>
    <w:p w14:paraId="1C334F8F" w14:textId="1E5C39BA" w:rsidR="00C17245" w:rsidRDefault="00C17245" w:rsidP="00C17245">
      <w:pPr>
        <w:pStyle w:val="ListParagraph"/>
        <w:numPr>
          <w:ilvl w:val="0"/>
          <w:numId w:val="49"/>
        </w:numPr>
      </w:pPr>
      <w:r>
        <w:t>10.1.</w:t>
      </w:r>
      <w:r>
        <w:t>2</w:t>
      </w:r>
      <w:r>
        <w:t xml:space="preserve"> </w:t>
      </w:r>
      <w:r w:rsidRPr="00C17245">
        <w:t>Intra-frequency RSRP accuracy requirements for FR1</w:t>
      </w:r>
    </w:p>
    <w:p w14:paraId="41C1FB1F" w14:textId="0AE66BE5" w:rsidR="00C17245" w:rsidRDefault="00C17245" w:rsidP="00D61BD9">
      <w:pPr>
        <w:pStyle w:val="ListParagraph"/>
        <w:numPr>
          <w:ilvl w:val="1"/>
          <w:numId w:val="49"/>
        </w:numPr>
        <w:rPr>
          <w:lang w:val="en-US"/>
        </w:rPr>
      </w:pPr>
      <w:r>
        <w:t>10.1.</w:t>
      </w:r>
      <w:r>
        <w:t>2.1</w:t>
      </w:r>
      <w:r>
        <w:t xml:space="preserve"> </w:t>
      </w:r>
      <w:r w:rsidRPr="00C17245">
        <w:rPr>
          <w:lang w:val="en-US"/>
        </w:rPr>
        <w:t>Intra-frequency SS-RSRP accuracy requirement</w:t>
      </w:r>
      <w:r>
        <w:rPr>
          <w:lang w:val="en-US"/>
        </w:rPr>
        <w:t>s</w:t>
      </w:r>
      <w:r w:rsidRPr="00C17245">
        <w:rPr>
          <w:lang w:val="en-US"/>
        </w:rPr>
        <w:t xml:space="preserve"> </w:t>
      </w:r>
    </w:p>
    <w:p w14:paraId="7F81126A" w14:textId="6C6B1C7E" w:rsidR="00BE0DFE" w:rsidRPr="00BE0DFE" w:rsidRDefault="00BE0DFE" w:rsidP="00BE0DFE">
      <w:pPr>
        <w:pStyle w:val="ListParagraph"/>
        <w:numPr>
          <w:ilvl w:val="1"/>
          <w:numId w:val="49"/>
        </w:numPr>
        <w:rPr>
          <w:lang w:val="en-US"/>
        </w:rPr>
      </w:pPr>
      <w:r>
        <w:t>10.1.2.</w:t>
      </w:r>
      <w:r>
        <w:t>3</w:t>
      </w:r>
      <w:r>
        <w:t xml:space="preserve"> </w:t>
      </w:r>
      <w:r w:rsidRPr="00C17245">
        <w:rPr>
          <w:lang w:val="en-US"/>
        </w:rPr>
        <w:t xml:space="preserve">Intra-frequency </w:t>
      </w:r>
      <w:r>
        <w:rPr>
          <w:lang w:val="en-US"/>
        </w:rPr>
        <w:t>CSI</w:t>
      </w:r>
      <w:r w:rsidRPr="00C17245">
        <w:rPr>
          <w:lang w:val="en-US"/>
        </w:rPr>
        <w:t>-RSRP accuracy requirement</w:t>
      </w:r>
      <w:r>
        <w:rPr>
          <w:lang w:val="en-US"/>
        </w:rPr>
        <w:t>s</w:t>
      </w:r>
      <w:r w:rsidRPr="00C17245">
        <w:rPr>
          <w:lang w:val="en-US"/>
        </w:rPr>
        <w:t xml:space="preserve"> </w:t>
      </w:r>
    </w:p>
    <w:p w14:paraId="13978AF7" w14:textId="77777777" w:rsidR="00C17245" w:rsidRPr="00C17245" w:rsidRDefault="00C17245" w:rsidP="00C008FD">
      <w:pPr>
        <w:pStyle w:val="ListParagraph"/>
        <w:rPr>
          <w:lang w:val="en-US"/>
        </w:rPr>
      </w:pPr>
    </w:p>
    <w:p w14:paraId="6B067416" w14:textId="1B04E2F6" w:rsidR="00C17245" w:rsidRDefault="00C17245" w:rsidP="00C17245">
      <w:pPr>
        <w:pStyle w:val="ListParagraph"/>
        <w:numPr>
          <w:ilvl w:val="0"/>
          <w:numId w:val="49"/>
        </w:numPr>
      </w:pPr>
      <w:r>
        <w:t>10.1.</w:t>
      </w:r>
      <w:r>
        <w:t>3</w:t>
      </w:r>
      <w:r>
        <w:t xml:space="preserve"> </w:t>
      </w:r>
      <w:r w:rsidRPr="00C17245">
        <w:t>Intra-frequency RSRP accuracy requirements for FR</w:t>
      </w:r>
      <w:r>
        <w:t>2</w:t>
      </w:r>
    </w:p>
    <w:p w14:paraId="4251B0F8" w14:textId="15F36A37" w:rsidR="00C17245" w:rsidRDefault="00C17245" w:rsidP="00C17245">
      <w:pPr>
        <w:pStyle w:val="ListParagraph"/>
        <w:ind w:left="1440"/>
        <w:rPr>
          <w:lang w:val="en-US"/>
        </w:rPr>
      </w:pPr>
      <w:r>
        <w:t>10.1.</w:t>
      </w:r>
      <w:r>
        <w:t>3</w:t>
      </w:r>
      <w:r>
        <w:t xml:space="preserve">.1 </w:t>
      </w:r>
      <w:r w:rsidRPr="00C17245">
        <w:rPr>
          <w:lang w:val="en-US"/>
        </w:rPr>
        <w:t>Intra-frequency SS-RSRP accuracy requirement</w:t>
      </w:r>
      <w:r>
        <w:rPr>
          <w:lang w:val="en-US"/>
        </w:rPr>
        <w:t>s</w:t>
      </w:r>
    </w:p>
    <w:p w14:paraId="725723BE" w14:textId="3518635E" w:rsidR="00BE0DFE" w:rsidRDefault="00BE0DFE" w:rsidP="00C17245">
      <w:pPr>
        <w:pStyle w:val="ListParagraph"/>
        <w:ind w:left="1440"/>
        <w:rPr>
          <w:lang w:val="en-US"/>
        </w:rPr>
      </w:pPr>
      <w:r>
        <w:t>10.1.</w:t>
      </w:r>
      <w:r>
        <w:t>3</w:t>
      </w:r>
      <w:r>
        <w:t xml:space="preserve">.3 </w:t>
      </w:r>
      <w:r w:rsidRPr="00C17245">
        <w:rPr>
          <w:lang w:val="en-US"/>
        </w:rPr>
        <w:t xml:space="preserve">Intra-frequency </w:t>
      </w:r>
      <w:r>
        <w:rPr>
          <w:lang w:val="en-US"/>
        </w:rPr>
        <w:t>CSI</w:t>
      </w:r>
      <w:r w:rsidRPr="00C17245">
        <w:rPr>
          <w:lang w:val="en-US"/>
        </w:rPr>
        <w:t>-RSRP accuracy requirement</w:t>
      </w:r>
      <w:r>
        <w:rPr>
          <w:lang w:val="en-US"/>
        </w:rPr>
        <w:t>s</w:t>
      </w:r>
    </w:p>
    <w:p w14:paraId="41BEE07C" w14:textId="77777777" w:rsidR="00C17245" w:rsidRPr="002B4D2A" w:rsidRDefault="00C17245" w:rsidP="00C008FD">
      <w:pPr>
        <w:pStyle w:val="ListParagraph"/>
        <w:ind w:left="1440"/>
        <w:rPr>
          <w:lang w:val="en-US"/>
        </w:rPr>
      </w:pPr>
    </w:p>
    <w:p w14:paraId="0EB91176" w14:textId="6FE7A8EA" w:rsidR="00BE0DFE" w:rsidRDefault="00BE0DFE" w:rsidP="00BE0DFE">
      <w:pPr>
        <w:pStyle w:val="ListParagraph"/>
        <w:numPr>
          <w:ilvl w:val="0"/>
          <w:numId w:val="49"/>
        </w:numPr>
      </w:pPr>
      <w:r>
        <w:t>10.1.</w:t>
      </w:r>
      <w:r>
        <w:t>4</w:t>
      </w:r>
      <w:r>
        <w:t xml:space="preserve"> </w:t>
      </w:r>
      <w:r w:rsidRPr="00C17245">
        <w:t>Int</w:t>
      </w:r>
      <w:r>
        <w:t>er</w:t>
      </w:r>
      <w:r w:rsidRPr="00C17245">
        <w:t>-frequency RSRP accuracy requirements for FR1</w:t>
      </w:r>
    </w:p>
    <w:p w14:paraId="6CDF9AA8" w14:textId="464C7438" w:rsidR="00BE0DFE" w:rsidRDefault="00BE0DFE" w:rsidP="00BE0DFE">
      <w:pPr>
        <w:pStyle w:val="ListParagraph"/>
        <w:numPr>
          <w:ilvl w:val="1"/>
          <w:numId w:val="49"/>
        </w:numPr>
        <w:rPr>
          <w:lang w:val="en-US"/>
        </w:rPr>
      </w:pPr>
      <w:r>
        <w:t>10.1.</w:t>
      </w:r>
      <w:r>
        <w:t>4</w:t>
      </w:r>
      <w:r>
        <w:t xml:space="preserve">.1 </w:t>
      </w:r>
      <w:r w:rsidRPr="00C17245">
        <w:rPr>
          <w:lang w:val="en-US"/>
        </w:rPr>
        <w:t>Intra-frequency SS-RSRP accuracy requirement</w:t>
      </w:r>
      <w:r>
        <w:rPr>
          <w:lang w:val="en-US"/>
        </w:rPr>
        <w:t>s</w:t>
      </w:r>
      <w:r w:rsidRPr="00C17245">
        <w:rPr>
          <w:lang w:val="en-US"/>
        </w:rPr>
        <w:t xml:space="preserve"> </w:t>
      </w:r>
    </w:p>
    <w:p w14:paraId="04455C03" w14:textId="39302D65" w:rsidR="00BE0DFE" w:rsidRPr="00C17245" w:rsidRDefault="00BE0DFE" w:rsidP="00BE0DFE">
      <w:pPr>
        <w:pStyle w:val="ListParagraph"/>
        <w:numPr>
          <w:ilvl w:val="1"/>
          <w:numId w:val="49"/>
        </w:numPr>
        <w:rPr>
          <w:lang w:val="en-US"/>
        </w:rPr>
      </w:pPr>
      <w:r>
        <w:t>10.1.</w:t>
      </w:r>
      <w:r>
        <w:t>4</w:t>
      </w:r>
      <w:r>
        <w:t xml:space="preserve">.3 </w:t>
      </w:r>
      <w:r w:rsidRPr="00C17245">
        <w:rPr>
          <w:lang w:val="en-US"/>
        </w:rPr>
        <w:t xml:space="preserve">Intra-frequency </w:t>
      </w:r>
      <w:r>
        <w:rPr>
          <w:lang w:val="en-US"/>
        </w:rPr>
        <w:t>CSI</w:t>
      </w:r>
      <w:r w:rsidRPr="00C17245">
        <w:rPr>
          <w:lang w:val="en-US"/>
        </w:rPr>
        <w:t>-RSRP accuracy requirement</w:t>
      </w:r>
      <w:r>
        <w:rPr>
          <w:lang w:val="en-US"/>
        </w:rPr>
        <w:t>s</w:t>
      </w:r>
    </w:p>
    <w:p w14:paraId="593D011C" w14:textId="77777777" w:rsidR="00BE0DFE" w:rsidRPr="00C17245" w:rsidRDefault="00BE0DFE" w:rsidP="00BE0DFE">
      <w:pPr>
        <w:pStyle w:val="ListParagraph"/>
        <w:rPr>
          <w:lang w:val="en-US"/>
        </w:rPr>
      </w:pPr>
    </w:p>
    <w:p w14:paraId="14608689" w14:textId="1764512B" w:rsidR="00BE0DFE" w:rsidRDefault="00BE0DFE" w:rsidP="00BE0DFE">
      <w:pPr>
        <w:pStyle w:val="ListParagraph"/>
        <w:numPr>
          <w:ilvl w:val="0"/>
          <w:numId w:val="49"/>
        </w:numPr>
      </w:pPr>
      <w:r>
        <w:t>10.1.</w:t>
      </w:r>
      <w:r>
        <w:t>5</w:t>
      </w:r>
      <w:r>
        <w:t xml:space="preserve"> </w:t>
      </w:r>
      <w:r w:rsidRPr="00C17245">
        <w:t>Int</w:t>
      </w:r>
      <w:r>
        <w:t>er</w:t>
      </w:r>
      <w:r w:rsidRPr="00C17245">
        <w:t>-frequency RSRP accuracy requirements for FR</w:t>
      </w:r>
      <w:r>
        <w:t>2</w:t>
      </w:r>
    </w:p>
    <w:p w14:paraId="5615F6CE" w14:textId="1FE7A421" w:rsidR="00BE0DFE" w:rsidRDefault="00BE0DFE" w:rsidP="00BE0DFE">
      <w:pPr>
        <w:pStyle w:val="ListParagraph"/>
        <w:ind w:left="1440"/>
        <w:rPr>
          <w:lang w:val="en-US"/>
        </w:rPr>
      </w:pPr>
      <w:r>
        <w:t>10.1.</w:t>
      </w:r>
      <w:r>
        <w:t>5</w:t>
      </w:r>
      <w:r>
        <w:t xml:space="preserve">.1 </w:t>
      </w:r>
      <w:r w:rsidRPr="00C17245">
        <w:rPr>
          <w:lang w:val="en-US"/>
        </w:rPr>
        <w:t>Intra-frequency SS-RSRP accuracy requirement</w:t>
      </w:r>
      <w:r>
        <w:rPr>
          <w:lang w:val="en-US"/>
        </w:rPr>
        <w:t>s</w:t>
      </w:r>
    </w:p>
    <w:p w14:paraId="288F2BF6" w14:textId="20C6B666" w:rsidR="00BE0DFE" w:rsidRDefault="00BE0DFE" w:rsidP="00BE0DFE">
      <w:pPr>
        <w:pStyle w:val="ListParagraph"/>
        <w:ind w:left="1440"/>
        <w:rPr>
          <w:lang w:val="en-US"/>
        </w:rPr>
      </w:pPr>
      <w:r>
        <w:t>10.1.</w:t>
      </w:r>
      <w:r>
        <w:t>5</w:t>
      </w:r>
      <w:r>
        <w:t xml:space="preserve">.3 </w:t>
      </w:r>
      <w:r w:rsidRPr="00C17245">
        <w:rPr>
          <w:lang w:val="en-US"/>
        </w:rPr>
        <w:t xml:space="preserve">Intra-frequency </w:t>
      </w:r>
      <w:r>
        <w:rPr>
          <w:lang w:val="en-US"/>
        </w:rPr>
        <w:t>CSI</w:t>
      </w:r>
      <w:r w:rsidRPr="00C17245">
        <w:rPr>
          <w:lang w:val="en-US"/>
        </w:rPr>
        <w:t>-RSRP accuracy requirement</w:t>
      </w:r>
      <w:r>
        <w:rPr>
          <w:lang w:val="en-US"/>
        </w:rPr>
        <w:t>s</w:t>
      </w:r>
    </w:p>
    <w:p w14:paraId="79679F6D" w14:textId="77777777" w:rsidR="00C17245" w:rsidRPr="00C008FD" w:rsidRDefault="00C17245" w:rsidP="00C008FD">
      <w:pPr>
        <w:pStyle w:val="ListParagraph"/>
        <w:rPr>
          <w:lang w:val="en-US"/>
        </w:rPr>
      </w:pPr>
    </w:p>
    <w:p w14:paraId="288FC9A7" w14:textId="0E4EA048" w:rsidR="005E0007" w:rsidRDefault="00C55C3A" w:rsidP="00C55C3A">
      <w:pPr>
        <w:pStyle w:val="ListParagraph"/>
        <w:numPr>
          <w:ilvl w:val="0"/>
          <w:numId w:val="49"/>
        </w:numPr>
      </w:pPr>
      <w:r>
        <w:t>10</w:t>
      </w:r>
      <w:r w:rsidR="00B914A5">
        <w:t>.1.19 L1-RSRP acc</w:t>
      </w:r>
      <w:r w:rsidR="004E03FB">
        <w:t>uracy requirements f</w:t>
      </w:r>
      <w:r w:rsidR="003D1171">
        <w:t>o</w:t>
      </w:r>
      <w:r w:rsidR="004E03FB">
        <w:t xml:space="preserve">r FR1 </w:t>
      </w:r>
    </w:p>
    <w:p w14:paraId="5BD054D9" w14:textId="77777777" w:rsidR="00FF7686" w:rsidRDefault="00FF7686" w:rsidP="00FF7686">
      <w:pPr>
        <w:pStyle w:val="ListParagraph"/>
        <w:numPr>
          <w:ilvl w:val="1"/>
          <w:numId w:val="49"/>
        </w:numPr>
        <w:rPr>
          <w:lang w:val="en-US"/>
        </w:rPr>
      </w:pPr>
      <w:r>
        <w:t xml:space="preserve">10.1.19.1. </w:t>
      </w:r>
      <w:r w:rsidRPr="009E5545">
        <w:rPr>
          <w:lang w:val="en-US"/>
        </w:rPr>
        <w:t>SSB based L1-RSRP accuracy requirements</w:t>
      </w:r>
    </w:p>
    <w:p w14:paraId="66061F73" w14:textId="25D1C2C7" w:rsidR="00BB37EB" w:rsidRPr="002B4D2A" w:rsidRDefault="00BB37EB" w:rsidP="00BB37EB">
      <w:pPr>
        <w:pStyle w:val="ListParagraph"/>
        <w:numPr>
          <w:ilvl w:val="1"/>
          <w:numId w:val="49"/>
        </w:numPr>
        <w:rPr>
          <w:lang w:val="en-US"/>
        </w:rPr>
      </w:pPr>
      <w:r w:rsidRPr="00440760">
        <w:rPr>
          <w:lang w:val="en-US"/>
        </w:rPr>
        <w:t>10.1.</w:t>
      </w:r>
      <w:r>
        <w:rPr>
          <w:lang w:val="en-US"/>
        </w:rPr>
        <w:t>19</w:t>
      </w:r>
      <w:r w:rsidRPr="00440760">
        <w:rPr>
          <w:lang w:val="en-US"/>
        </w:rPr>
        <w:t>.</w:t>
      </w:r>
      <w:r>
        <w:rPr>
          <w:lang w:val="en-US"/>
        </w:rPr>
        <w:t>1</w:t>
      </w:r>
      <w:r w:rsidRPr="00440760">
        <w:rPr>
          <w:lang w:val="en-US"/>
        </w:rPr>
        <w:t xml:space="preserve"> CSI-RS based L1-RSRP accuracy requirements</w:t>
      </w:r>
    </w:p>
    <w:p w14:paraId="1B128785" w14:textId="62540117" w:rsidR="009E0E64" w:rsidRDefault="009E0E64" w:rsidP="00C008FD">
      <w:pPr>
        <w:pStyle w:val="ListParagraph"/>
        <w:ind w:left="1440"/>
      </w:pPr>
    </w:p>
    <w:p w14:paraId="2E8D3E8C" w14:textId="77777777" w:rsidR="007E732F" w:rsidRPr="002B4D2A" w:rsidRDefault="007E732F" w:rsidP="007E732F">
      <w:pPr>
        <w:pStyle w:val="ListParagraph"/>
        <w:numPr>
          <w:ilvl w:val="0"/>
          <w:numId w:val="49"/>
        </w:numPr>
        <w:rPr>
          <w:lang w:val="en-US"/>
        </w:rPr>
      </w:pPr>
      <w:r w:rsidRPr="00F8056A">
        <w:rPr>
          <w:lang w:val="en-US"/>
        </w:rPr>
        <w:t>10.1.20 L1-RSRP accuracy requirements for FR2</w:t>
      </w:r>
    </w:p>
    <w:p w14:paraId="7BA5554D" w14:textId="77777777" w:rsidR="007E732F" w:rsidRDefault="007E732F" w:rsidP="007E732F">
      <w:pPr>
        <w:pStyle w:val="ListParagraph"/>
        <w:numPr>
          <w:ilvl w:val="1"/>
          <w:numId w:val="49"/>
        </w:numPr>
        <w:rPr>
          <w:lang w:val="en-US"/>
        </w:rPr>
      </w:pPr>
      <w:r w:rsidRPr="009E5545">
        <w:rPr>
          <w:lang w:val="en-US"/>
        </w:rPr>
        <w:t>10.1.20.1 SSB based L1-RSRP accuracy requirements</w:t>
      </w:r>
    </w:p>
    <w:p w14:paraId="5B2492CE" w14:textId="5395B549" w:rsidR="00D17926" w:rsidRPr="00FD7D92" w:rsidRDefault="007E732F" w:rsidP="000E6553">
      <w:pPr>
        <w:pStyle w:val="ListParagraph"/>
        <w:numPr>
          <w:ilvl w:val="1"/>
          <w:numId w:val="49"/>
        </w:numPr>
        <w:jc w:val="both"/>
        <w:rPr>
          <w:lang w:val="en-US"/>
        </w:rPr>
      </w:pPr>
      <w:r w:rsidRPr="00FD7D92">
        <w:rPr>
          <w:lang w:val="en-US"/>
        </w:rPr>
        <w:t>10.1.20.2 CSI-RS based L1-RSRP accuracy requirements</w:t>
      </w:r>
    </w:p>
    <w:p w14:paraId="1317316B" w14:textId="79B297E5" w:rsidR="001A6C0A" w:rsidRDefault="00BE0DFE" w:rsidP="00C008FD">
      <w:pPr>
        <w:jc w:val="both"/>
        <w:rPr>
          <w:lang w:val="en-US"/>
        </w:rPr>
      </w:pPr>
      <w:r>
        <w:rPr>
          <w:lang w:val="en-US"/>
        </w:rPr>
        <w:t>The</w:t>
      </w:r>
      <w:r w:rsidR="001A6C0A">
        <w:rPr>
          <w:lang w:val="en-US"/>
        </w:rPr>
        <w:t xml:space="preserve"> measurement accuracy requirements </w:t>
      </w:r>
      <w:r>
        <w:rPr>
          <w:lang w:val="en-US"/>
        </w:rPr>
        <w:t>are</w:t>
      </w:r>
      <w:r w:rsidR="001A6C0A">
        <w:rPr>
          <w:lang w:val="en-US"/>
        </w:rPr>
        <w:t xml:space="preserve"> followed during the measurement tests, also defined in RAN4, e.g.,</w:t>
      </w:r>
    </w:p>
    <w:p w14:paraId="7BCF8CDD" w14:textId="77777777" w:rsidR="001A6C0A" w:rsidRDefault="001A6C0A" w:rsidP="00C008FD">
      <w:pPr>
        <w:pStyle w:val="ListParagraph"/>
        <w:numPr>
          <w:ilvl w:val="0"/>
          <w:numId w:val="49"/>
        </w:numPr>
        <w:jc w:val="both"/>
        <w:rPr>
          <w:lang w:val="en-US"/>
        </w:rPr>
      </w:pPr>
      <w:r w:rsidRPr="00683943">
        <w:rPr>
          <w:lang w:val="en-US"/>
        </w:rPr>
        <w:t>A.17.6.3.1 SSB based L1-RSRP measurement when DRX is not used</w:t>
      </w:r>
    </w:p>
    <w:p w14:paraId="645C06EC" w14:textId="77777777" w:rsidR="001A6C0A" w:rsidRPr="00375ABF" w:rsidRDefault="001A6C0A" w:rsidP="00C008FD">
      <w:pPr>
        <w:pStyle w:val="ListParagraph"/>
        <w:numPr>
          <w:ilvl w:val="0"/>
          <w:numId w:val="49"/>
        </w:numPr>
        <w:jc w:val="both"/>
        <w:rPr>
          <w:lang w:val="en-US"/>
        </w:rPr>
      </w:pPr>
      <w:r w:rsidRPr="00904310">
        <w:rPr>
          <w:lang w:val="en-US"/>
        </w:rPr>
        <w:t>A.17.6.3.3 CSI-RS based L1-RSRP measurement when DRX is not used</w:t>
      </w:r>
    </w:p>
    <w:p w14:paraId="398289B1" w14:textId="1302BAD8" w:rsidR="001A6C0A" w:rsidRDefault="001A6C0A" w:rsidP="001A6C0A">
      <w:pPr>
        <w:jc w:val="both"/>
        <w:rPr>
          <w:lang w:val="en-US"/>
        </w:rPr>
      </w:pPr>
      <w:r>
        <w:rPr>
          <w:lang w:val="en-US"/>
        </w:rPr>
        <w:t>The current approach is based on comparison of the measurement value reported by the UE with the known/reference/ground truth value that is defined by the testing setup parameters.</w:t>
      </w:r>
    </w:p>
    <w:p w14:paraId="5AC427D8" w14:textId="0D638187" w:rsidR="00C15220" w:rsidRDefault="00C15220" w:rsidP="00C15220">
      <w:pPr>
        <w:rPr>
          <w:lang w:val="en-US"/>
        </w:rPr>
      </w:pPr>
      <w:r>
        <w:rPr>
          <w:lang w:val="en-US"/>
        </w:rPr>
        <w:t xml:space="preserve">More insightful details on test tolerance topics for radiated test cases can be found in the TR 38.903 </w:t>
      </w:r>
      <w:r>
        <w:rPr>
          <w:lang w:val="en-US"/>
        </w:rPr>
        <w:fldChar w:fldCharType="begin"/>
      </w:r>
      <w:r>
        <w:rPr>
          <w:lang w:val="en-US"/>
        </w:rPr>
        <w:instrText xml:space="preserve"> REF _Ref173932048 \r \h </w:instrText>
      </w:r>
      <w:r>
        <w:rPr>
          <w:lang w:val="en-US"/>
        </w:rPr>
      </w:r>
      <w:r>
        <w:rPr>
          <w:lang w:val="en-US"/>
        </w:rPr>
        <w:fldChar w:fldCharType="separate"/>
      </w:r>
      <w:r>
        <w:rPr>
          <w:lang w:val="en-US"/>
        </w:rPr>
        <w:t>[</w:t>
      </w:r>
      <w:r w:rsidR="00FD7D92">
        <w:rPr>
          <w:lang w:val="en-US"/>
        </w:rPr>
        <w:t>4</w:t>
      </w:r>
      <w:r>
        <w:rPr>
          <w:lang w:val="en-US"/>
        </w:rPr>
        <w:t>]</w:t>
      </w:r>
      <w:r>
        <w:rPr>
          <w:lang w:val="en-US"/>
        </w:rPr>
        <w:fldChar w:fldCharType="end"/>
      </w:r>
      <w:r>
        <w:rPr>
          <w:lang w:val="en-US"/>
        </w:rPr>
        <w:t xml:space="preserve">, Clause </w:t>
      </w:r>
      <w:r w:rsidRPr="00AA1D37">
        <w:rPr>
          <w:lang w:val="en-US"/>
        </w:rPr>
        <w:t>A.2.</w:t>
      </w:r>
      <w:r>
        <w:rPr>
          <w:lang w:val="en-US"/>
        </w:rPr>
        <w:t>6</w:t>
      </w:r>
      <w:r w:rsidR="00BC04A9">
        <w:rPr>
          <w:lang w:val="en-US"/>
        </w:rPr>
        <w:t xml:space="preserve">.2 for Absolute RSRP. </w:t>
      </w:r>
    </w:p>
    <w:p w14:paraId="29CCAEDE" w14:textId="3895D4B0" w:rsidR="00A022A3" w:rsidRDefault="00200CC3" w:rsidP="00C008FD">
      <w:pPr>
        <w:jc w:val="both"/>
        <w:rPr>
          <w:lang w:val="en-US"/>
        </w:rPr>
      </w:pPr>
      <w:r>
        <w:rPr>
          <w:lang w:val="en-US"/>
        </w:rPr>
        <w:t>I</w:t>
      </w:r>
      <w:r w:rsidR="00A022A3">
        <w:rPr>
          <w:lang w:val="en-US"/>
        </w:rPr>
        <w:t>n FR2,</w:t>
      </w:r>
      <w:r w:rsidR="00A022A3" w:rsidRPr="00707D35">
        <w:rPr>
          <w:lang w:val="en-US"/>
        </w:rPr>
        <w:t xml:space="preserve"> for a UE power class 3 in band n257</w:t>
      </w:r>
      <w:r w:rsidR="00A022A3">
        <w:rPr>
          <w:lang w:val="en-US"/>
        </w:rPr>
        <w:t xml:space="preserve">, the </w:t>
      </w:r>
      <w:r w:rsidR="00A022A3" w:rsidRPr="006B2371">
        <w:rPr>
          <w:lang w:val="en-US"/>
        </w:rPr>
        <w:t>range of valid RSRP values</w:t>
      </w:r>
      <w:r w:rsidR="00A022A3">
        <w:rPr>
          <w:lang w:val="en-US"/>
        </w:rPr>
        <w:t xml:space="preserve"> is huge (on the level of several 10s of dB) due to test tolerances and uncertainties. Hence, the requirements that can be defined based on legacy principles, i.e., based on the comparison to the specified value in the test setup, are not very meaningful for testing the performance/accuracy of the predictions.</w:t>
      </w:r>
    </w:p>
    <w:p w14:paraId="5EA2B0ED" w14:textId="0DD7232B" w:rsidR="006B06E8" w:rsidRDefault="007640B4" w:rsidP="009B663C">
      <w:pPr>
        <w:pStyle w:val="RAN4observation0"/>
        <w:tabs>
          <w:tab w:val="left" w:pos="1590"/>
        </w:tabs>
        <w:jc w:val="both"/>
      </w:pPr>
      <w:bookmarkStart w:id="17" w:name="_Hlk179201714"/>
      <w:r w:rsidRPr="00FD7D92">
        <w:rPr>
          <w:lang w:val="en-US"/>
        </w:rPr>
        <w:t xml:space="preserve">In FR2, </w:t>
      </w:r>
      <w:r>
        <w:t xml:space="preserve">existing principles of testing </w:t>
      </w:r>
      <w:r w:rsidRPr="004C12F1">
        <w:t>UE</w:t>
      </w:r>
      <w:r>
        <w:t>-r</w:t>
      </w:r>
      <w:r w:rsidRPr="004C12F1">
        <w:t>eported RSRP</w:t>
      </w:r>
      <w:r>
        <w:t xml:space="preserve"> accuracy based on setup parameters and measurement uncertainties allow for very wide range </w:t>
      </w:r>
      <w:r w:rsidRPr="006135A0">
        <w:t>of valid RSRP values</w:t>
      </w:r>
      <w:r>
        <w:t>. This devaluates such tests for verification of AI/ML-enabled RSRP/best beam prediction.</w:t>
      </w:r>
      <w:bookmarkEnd w:id="17"/>
    </w:p>
    <w:p w14:paraId="16561300" w14:textId="77777777" w:rsidR="00FD7D92" w:rsidRPr="00FD7D92" w:rsidRDefault="00FD7D92" w:rsidP="00FD7D92"/>
    <w:p w14:paraId="4CB1C750" w14:textId="670D48B7" w:rsidR="00510AEB" w:rsidRPr="00C008FD" w:rsidRDefault="00B92D8F" w:rsidP="00C008FD">
      <w:pPr>
        <w:pStyle w:val="RAN4observation0"/>
        <w:jc w:val="both"/>
      </w:pPr>
      <w:bookmarkStart w:id="18" w:name="_Hlk179201733"/>
      <w:r>
        <w:t xml:space="preserve">Ground truth </w:t>
      </w:r>
      <w:r w:rsidR="00DA4444">
        <w:t>extraction</w:t>
      </w:r>
      <w:r w:rsidR="00BA67AC">
        <w:t xml:space="preserve"> should be handled differently for FR1 and FR2 as it involves different testing frameworks (conducted, OTA). </w:t>
      </w:r>
    </w:p>
    <w:p w14:paraId="5FD388DD" w14:textId="3561EA42" w:rsidR="000E767E" w:rsidRPr="00C008FD" w:rsidRDefault="000E767E" w:rsidP="00C008FD">
      <w:pPr>
        <w:pStyle w:val="RAN4proposal"/>
      </w:pPr>
      <w:bookmarkStart w:id="19" w:name="_Hlk179201745"/>
      <w:bookmarkEnd w:id="18"/>
      <w:r>
        <w:t>F</w:t>
      </w:r>
      <w:r w:rsidRPr="00C008FD">
        <w:t>or scenarios involving FR2 (</w:t>
      </w:r>
      <w:r>
        <w:t>S</w:t>
      </w:r>
      <w:r w:rsidRPr="00C008FD">
        <w:t>cenario</w:t>
      </w:r>
      <w:r>
        <w:t>s</w:t>
      </w:r>
      <w:r w:rsidRPr="00C008FD">
        <w:t xml:space="preserve"> 4, 5 and 6), reported RSRP measurements are used as an approximate of the ground truth, as agreed in </w:t>
      </w:r>
      <w:r>
        <w:t>AI/ML Beam Management use case</w:t>
      </w:r>
    </w:p>
    <w:p w14:paraId="2371C703" w14:textId="5B8BECCB" w:rsidR="000E767E" w:rsidRPr="001D3B61" w:rsidRDefault="000E767E" w:rsidP="00C008FD">
      <w:pPr>
        <w:pStyle w:val="RAN4proposal"/>
      </w:pPr>
      <w:bookmarkStart w:id="20" w:name="_Hlk179201760"/>
      <w:bookmarkEnd w:id="19"/>
      <w:r>
        <w:t>F</w:t>
      </w:r>
      <w:r w:rsidRPr="004F1DEA">
        <w:t>or scenarios involving FR</w:t>
      </w:r>
      <w:r>
        <w:t>1</w:t>
      </w:r>
      <w:r w:rsidRPr="004F1DEA">
        <w:t xml:space="preserve"> (</w:t>
      </w:r>
      <w:r>
        <w:t>S</w:t>
      </w:r>
      <w:r w:rsidRPr="004F1DEA">
        <w:t xml:space="preserve">cenario </w:t>
      </w:r>
      <w:r>
        <w:t>1</w:t>
      </w:r>
      <w:r w:rsidRPr="004F1DEA">
        <w:t xml:space="preserve">, </w:t>
      </w:r>
      <w:r>
        <w:t>2</w:t>
      </w:r>
      <w:r w:rsidRPr="004F1DEA">
        <w:t xml:space="preserve"> and </w:t>
      </w:r>
      <w:r>
        <w:t>3</w:t>
      </w:r>
      <w:r w:rsidRPr="004F1DEA">
        <w:t xml:space="preserve">), </w:t>
      </w:r>
      <w:r w:rsidRPr="00C008FD">
        <w:t xml:space="preserve">actual ground truth </w:t>
      </w:r>
      <w:r w:rsidR="0079200D">
        <w:t>measurements are considered since</w:t>
      </w:r>
      <w:r>
        <w:t xml:space="preserve"> it can be </w:t>
      </w:r>
      <w:r w:rsidR="0079200D">
        <w:t>realized</w:t>
      </w:r>
      <w:r>
        <w:t xml:space="preserve"> </w:t>
      </w:r>
      <w:r w:rsidRPr="00C008FD">
        <w:t xml:space="preserve">in conducted mode </w:t>
      </w:r>
      <w:proofErr w:type="gramStart"/>
      <w:r w:rsidRPr="00C008FD">
        <w:t>similar to</w:t>
      </w:r>
      <w:proofErr w:type="gramEnd"/>
      <w:r w:rsidRPr="00C008FD">
        <w:t xml:space="preserve"> legacy</w:t>
      </w:r>
      <w:r>
        <w:t xml:space="preserve"> </w:t>
      </w:r>
      <w:r w:rsidR="0079200D">
        <w:t xml:space="preserve">approach. </w:t>
      </w:r>
      <w:r w:rsidRPr="00C008FD">
        <w:t xml:space="preserve"> </w:t>
      </w:r>
    </w:p>
    <w:bookmarkEnd w:id="20"/>
    <w:p w14:paraId="010D5FCD" w14:textId="77777777" w:rsidR="00F47AA5" w:rsidRPr="00C008FD" w:rsidRDefault="00F47AA5" w:rsidP="00F47AA5"/>
    <w:p w14:paraId="4387D35F" w14:textId="0B473487" w:rsidR="00AD74D9" w:rsidRPr="00D30177" w:rsidRDefault="007725FD" w:rsidP="00183E55">
      <w:pPr>
        <w:pStyle w:val="RAN4H2"/>
      </w:pPr>
      <w:r>
        <w:lastRenderedPageBreak/>
        <w:t>Discussion on Channel model</w:t>
      </w:r>
      <w:r w:rsidR="00A57F4D">
        <w:t>s</w:t>
      </w:r>
    </w:p>
    <w:p w14:paraId="59E4A99E" w14:textId="0683C345" w:rsidR="007E66B2" w:rsidRDefault="007E66B2" w:rsidP="007E5E91">
      <w:pPr>
        <w:pStyle w:val="RAN4proposal"/>
        <w:numPr>
          <w:ilvl w:val="0"/>
          <w:numId w:val="0"/>
        </w:numPr>
        <w:rPr>
          <w:b w:val="0"/>
          <w:bCs/>
        </w:rPr>
      </w:pPr>
      <w:r>
        <w:rPr>
          <w:b w:val="0"/>
          <w:bCs/>
        </w:rPr>
        <w:t xml:space="preserve">In the scope of AI/ML BM use case </w:t>
      </w:r>
      <w:r w:rsidR="001B1F94">
        <w:rPr>
          <w:b w:val="0"/>
          <w:bCs/>
        </w:rPr>
        <w:t>of</w:t>
      </w:r>
      <w:r>
        <w:rPr>
          <w:b w:val="0"/>
          <w:bCs/>
        </w:rPr>
        <w:t xml:space="preserve"> rel. 19 WI</w:t>
      </w:r>
      <w:r w:rsidR="001B1F94">
        <w:rPr>
          <w:b w:val="0"/>
          <w:bCs/>
        </w:rPr>
        <w:t xml:space="preserve">, there is an active discussion </w:t>
      </w:r>
      <w:r w:rsidR="00755B87">
        <w:rPr>
          <w:b w:val="0"/>
          <w:bCs/>
        </w:rPr>
        <w:t>ongoing on the selection of channel models for BM testi</w:t>
      </w:r>
      <w:r w:rsidR="005A5B49">
        <w:rPr>
          <w:b w:val="0"/>
          <w:bCs/>
        </w:rPr>
        <w:t xml:space="preserve">ng setup. </w:t>
      </w:r>
      <w:r w:rsidR="00B57FA6">
        <w:rPr>
          <w:b w:val="0"/>
          <w:bCs/>
        </w:rPr>
        <w:t>Here is an agreement from RAN4#112 meeting on this issue:</w:t>
      </w:r>
    </w:p>
    <w:tbl>
      <w:tblPr>
        <w:tblStyle w:val="TableGrid"/>
        <w:tblW w:w="0" w:type="auto"/>
        <w:tblLook w:val="04A0" w:firstRow="1" w:lastRow="0" w:firstColumn="1" w:lastColumn="0" w:noHBand="0" w:noVBand="1"/>
      </w:tblPr>
      <w:tblGrid>
        <w:gridCol w:w="9617"/>
      </w:tblGrid>
      <w:tr w:rsidR="00B57FA6" w14:paraId="2C3248A5" w14:textId="77777777" w:rsidTr="00B57FA6">
        <w:tc>
          <w:tcPr>
            <w:tcW w:w="9617" w:type="dxa"/>
          </w:tcPr>
          <w:p w14:paraId="60C11509" w14:textId="77777777" w:rsidR="00B57FA6" w:rsidRPr="00B57FA6" w:rsidRDefault="00B57FA6" w:rsidP="00B57FA6">
            <w:pPr>
              <w:rPr>
                <w:lang w:val="en-US"/>
              </w:rPr>
            </w:pPr>
            <w:r w:rsidRPr="00B57FA6">
              <w:t xml:space="preserve">Agreement: </w:t>
            </w:r>
          </w:p>
          <w:p w14:paraId="6A50D920" w14:textId="77777777" w:rsidR="00B57FA6" w:rsidRPr="00B57FA6" w:rsidRDefault="00B57FA6" w:rsidP="00B57FA6">
            <w:pPr>
              <w:rPr>
                <w:lang w:val="en-US"/>
              </w:rPr>
            </w:pPr>
            <w:r w:rsidRPr="00B57FA6">
              <w:t xml:space="preserve">Further discuss and </w:t>
            </w:r>
            <w:proofErr w:type="gramStart"/>
            <w:r w:rsidRPr="00B57FA6">
              <w:t>down-select</w:t>
            </w:r>
            <w:proofErr w:type="gramEnd"/>
            <w:r w:rsidRPr="00B57FA6">
              <w:t xml:space="preserve"> the following options considering TE feasibility</w:t>
            </w:r>
          </w:p>
          <w:p w14:paraId="3AA69F2E" w14:textId="77777777" w:rsidR="00B57FA6" w:rsidRPr="00B57FA6" w:rsidRDefault="00B57FA6" w:rsidP="00B57FA6">
            <w:pPr>
              <w:numPr>
                <w:ilvl w:val="0"/>
                <w:numId w:val="51"/>
              </w:numPr>
              <w:rPr>
                <w:lang w:val="en-US"/>
              </w:rPr>
            </w:pPr>
            <w:r w:rsidRPr="00B57FA6">
              <w:t>Option 2: TDL</w:t>
            </w:r>
          </w:p>
          <w:p w14:paraId="25357989" w14:textId="77777777" w:rsidR="00B57FA6" w:rsidRPr="00B57FA6" w:rsidRDefault="00B57FA6" w:rsidP="00B57FA6">
            <w:pPr>
              <w:numPr>
                <w:ilvl w:val="0"/>
                <w:numId w:val="51"/>
              </w:numPr>
              <w:rPr>
                <w:lang w:val="en-US"/>
              </w:rPr>
            </w:pPr>
            <w:r w:rsidRPr="00B57FA6">
              <w:t>Option 5: simplified CDL</w:t>
            </w:r>
          </w:p>
          <w:p w14:paraId="0F843DBC" w14:textId="77777777" w:rsidR="00B57FA6" w:rsidRPr="00B57FA6" w:rsidRDefault="00B57FA6" w:rsidP="00B57FA6">
            <w:pPr>
              <w:numPr>
                <w:ilvl w:val="1"/>
                <w:numId w:val="51"/>
              </w:numPr>
              <w:rPr>
                <w:lang w:val="en-US"/>
              </w:rPr>
            </w:pPr>
            <w:r w:rsidRPr="00B57FA6">
              <w:t>CDL channel model with a small number of clusters. CDL simplification needs to be further discussed</w:t>
            </w:r>
          </w:p>
          <w:p w14:paraId="23310FA7" w14:textId="77777777" w:rsidR="00B57FA6" w:rsidRPr="00C008FD" w:rsidRDefault="00B57FA6" w:rsidP="00B73634">
            <w:pPr>
              <w:rPr>
                <w:lang w:val="en-US"/>
              </w:rPr>
            </w:pPr>
          </w:p>
        </w:tc>
      </w:tr>
    </w:tbl>
    <w:p w14:paraId="0E2E6C00" w14:textId="77777777" w:rsidR="00B57FA6" w:rsidRDefault="00B57FA6" w:rsidP="00B73634"/>
    <w:p w14:paraId="422630C1" w14:textId="43BEC73C" w:rsidR="00B57FA6" w:rsidRDefault="00B57FA6" w:rsidP="005C511A">
      <w:r>
        <w:t>As it can be seen from above agreement that</w:t>
      </w:r>
      <w:r w:rsidR="000C76A7">
        <w:t xml:space="preserve"> th</w:t>
      </w:r>
      <w:r w:rsidR="00D147A6">
        <w:t xml:space="preserve">e options of both TDL model and simplified CDL model are open at this stage. In our view, it will </w:t>
      </w:r>
      <w:r w:rsidR="009C5AA4">
        <w:t xml:space="preserve">be </w:t>
      </w:r>
      <w:r w:rsidR="00D147A6">
        <w:t>judicious to first</w:t>
      </w:r>
      <w:r w:rsidR="00141618">
        <w:t xml:space="preserve"> let the BM use case conclude on the channel mode</w:t>
      </w:r>
      <w:r w:rsidR="00086A1E">
        <w:t>ls before starting channel models discussion in Mobility use case.</w:t>
      </w:r>
    </w:p>
    <w:p w14:paraId="6564A1B7" w14:textId="339C0722" w:rsidR="00B96C30" w:rsidRPr="00B57FA6" w:rsidRDefault="009C5AA4" w:rsidP="00C008FD">
      <w:pPr>
        <w:pStyle w:val="RAN4proposal"/>
      </w:pPr>
      <w:bookmarkStart w:id="21" w:name="_Hlk179201770"/>
      <w:r>
        <w:t>For OTA testing in FR2,</w:t>
      </w:r>
      <w:r w:rsidR="00F02BFD">
        <w:t xml:space="preserve"> AI/ML mobility SI should follow the channel model</w:t>
      </w:r>
      <w:r w:rsidR="001E62E2">
        <w:t xml:space="preserve"> selected for AI/ML BM use case in rel. 19 WI</w:t>
      </w:r>
      <w:r w:rsidR="001C2A52">
        <w:t xml:space="preserve"> </w:t>
      </w:r>
      <w:r w:rsidR="001C2A52" w:rsidRPr="001C2A52">
        <w:t>(RP-234039, AI/ML for NR Air Interface)</w:t>
      </w:r>
      <w:r w:rsidR="001E62E2">
        <w:t>.</w:t>
      </w:r>
    </w:p>
    <w:bookmarkEnd w:id="21"/>
    <w:p w14:paraId="095180FF" w14:textId="4A878500" w:rsidR="00A41857" w:rsidRPr="00D30177" w:rsidRDefault="00977061" w:rsidP="00A41857">
      <w:pPr>
        <w:pStyle w:val="RAN4H2"/>
      </w:pPr>
      <w:r>
        <w:t>Consistency between</w:t>
      </w:r>
      <w:r w:rsidR="00F870D9">
        <w:t xml:space="preserve"> different</w:t>
      </w:r>
      <w:r>
        <w:t xml:space="preserve"> </w:t>
      </w:r>
      <w:r w:rsidR="00F870D9">
        <w:t>c</w:t>
      </w:r>
      <w:r>
        <w:t>arriers</w:t>
      </w:r>
    </w:p>
    <w:p w14:paraId="7936B890" w14:textId="0EF6FA96" w:rsidR="00BE0DFE" w:rsidRDefault="004547A5">
      <w:pPr>
        <w:rPr>
          <w:lang w:val="en-US"/>
        </w:rPr>
      </w:pPr>
      <w:r>
        <w:rPr>
          <w:lang w:val="en-US"/>
        </w:rPr>
        <w:t>I</w:t>
      </w:r>
      <w:r w:rsidR="008A3C48">
        <w:rPr>
          <w:lang w:val="en-US"/>
        </w:rPr>
        <w:t xml:space="preserve">n </w:t>
      </w:r>
      <w:r w:rsidR="0069191C">
        <w:rPr>
          <w:lang w:val="en-US"/>
        </w:rPr>
        <w:t xml:space="preserve">AI/ML Mobility, </w:t>
      </w:r>
      <w:proofErr w:type="gramStart"/>
      <w:r w:rsidR="0069191C">
        <w:rPr>
          <w:lang w:val="en-US"/>
        </w:rPr>
        <w:t>in order to</w:t>
      </w:r>
      <w:proofErr w:type="gramEnd"/>
      <w:r w:rsidR="0069191C">
        <w:rPr>
          <w:lang w:val="en-US"/>
        </w:rPr>
        <w:t xml:space="preserve"> t</w:t>
      </w:r>
      <w:r w:rsidR="00FF6DAB">
        <w:rPr>
          <w:lang w:val="en-US"/>
        </w:rPr>
        <w:t xml:space="preserve">rain and infer, AI/ML functionalities need a dataset/environment </w:t>
      </w:r>
      <w:r w:rsidR="003F5AA2">
        <w:rPr>
          <w:lang w:val="en-US"/>
        </w:rPr>
        <w:t xml:space="preserve">that guarantees </w:t>
      </w:r>
      <w:r w:rsidR="00FF6DAB">
        <w:rPr>
          <w:lang w:val="en-US"/>
        </w:rPr>
        <w:t>certain consis</w:t>
      </w:r>
      <w:r w:rsidR="003F5AA2">
        <w:rPr>
          <w:lang w:val="en-US"/>
        </w:rPr>
        <w:t>tency between primary and secondary carrier components.</w:t>
      </w:r>
      <w:r w:rsidR="00BE0DFE">
        <w:rPr>
          <w:lang w:val="en-US"/>
        </w:rPr>
        <w:t xml:space="preserve"> This constraint is not present in the AI/ML BM use case and therefore is not considered in the scope of ongoing WI. Therefore, in the scope of mobility SI, RAN4 should consider the methods to guarantee the consistency between different carriers.</w:t>
      </w:r>
    </w:p>
    <w:p w14:paraId="65784C9C" w14:textId="252E3AB9" w:rsidR="00893D2E" w:rsidRPr="00C008FD" w:rsidRDefault="00C008FD" w:rsidP="007D6F44">
      <w:pPr>
        <w:pStyle w:val="RAN4proposal"/>
        <w:rPr>
          <w:rFonts w:ascii="Arial" w:eastAsia="SimSun" w:hAnsi="Arial" w:cs="Times New Roman"/>
          <w:sz w:val="36"/>
          <w:szCs w:val="20"/>
          <w:lang w:val="en-US"/>
        </w:rPr>
      </w:pPr>
      <w:bookmarkStart w:id="22" w:name="_Hlk179201779"/>
      <w:r>
        <w:t>RAN4 should study how to ensure consistency between difference carrier components in the context of AI/ML mobility SI</w:t>
      </w:r>
      <w:r w:rsidR="00BE0DFE">
        <w:t>.</w:t>
      </w:r>
      <w:bookmarkStart w:id="23" w:name="_Toc116995848"/>
      <w:bookmarkEnd w:id="22"/>
    </w:p>
    <w:p w14:paraId="531FF1C9" w14:textId="77777777" w:rsidR="00CD7492" w:rsidRPr="00614DD8" w:rsidRDefault="00CD7492" w:rsidP="00A37002">
      <w:pPr>
        <w:pStyle w:val="RAN4H1"/>
        <w:rPr>
          <w:lang w:val="en-US"/>
        </w:rPr>
      </w:pPr>
      <w:r w:rsidRPr="00614DD8">
        <w:rPr>
          <w:lang w:val="en-US"/>
        </w:rPr>
        <w:t>Conclusion</w:t>
      </w:r>
      <w:bookmarkEnd w:id="23"/>
    </w:p>
    <w:p w14:paraId="5EDF05B3" w14:textId="5935218A" w:rsidR="00F870D9" w:rsidRDefault="00F870D9" w:rsidP="00F870D9">
      <w:bookmarkStart w:id="24" w:name="_Toc116995849"/>
      <w:r>
        <w:t xml:space="preserve">In this paper we share our views on potential RAN4 impacts from issues related to testability and interoperability of AI/ML </w:t>
      </w:r>
      <w:r>
        <w:t>Mobility use cases</w:t>
      </w:r>
      <w:r>
        <w:t>. Specifically, we cover following aspects</w:t>
      </w:r>
      <w:r>
        <w:t xml:space="preserve"> for measurement prediction use case</w:t>
      </w:r>
      <w:r>
        <w:t>:</w:t>
      </w:r>
    </w:p>
    <w:p w14:paraId="66548C17" w14:textId="77777777" w:rsidR="00F870D9" w:rsidRDefault="00F870D9" w:rsidP="00F870D9">
      <w:pPr>
        <w:pStyle w:val="ListParagraph"/>
        <w:numPr>
          <w:ilvl w:val="0"/>
          <w:numId w:val="52"/>
        </w:numPr>
      </w:pPr>
      <w:r>
        <w:t>Testability aspects of measurement prediction use case</w:t>
      </w:r>
    </w:p>
    <w:p w14:paraId="548F29D8" w14:textId="77777777" w:rsidR="00F870D9" w:rsidRDefault="00F870D9" w:rsidP="00F870D9">
      <w:pPr>
        <w:pStyle w:val="ListParagraph"/>
        <w:numPr>
          <w:ilvl w:val="0"/>
          <w:numId w:val="52"/>
        </w:numPr>
      </w:pPr>
      <w:r>
        <w:t>Comparison with AI/ML use case</w:t>
      </w:r>
    </w:p>
    <w:p w14:paraId="134514FE" w14:textId="77777777" w:rsidR="00F870D9" w:rsidRDefault="00F870D9" w:rsidP="00F870D9">
      <w:pPr>
        <w:pStyle w:val="ListParagraph"/>
        <w:numPr>
          <w:ilvl w:val="0"/>
          <w:numId w:val="52"/>
        </w:numPr>
      </w:pPr>
      <w:r>
        <w:t>Discussion on channel models</w:t>
      </w:r>
    </w:p>
    <w:p w14:paraId="5C431FBA" w14:textId="77777777" w:rsidR="00F870D9" w:rsidRDefault="00F870D9" w:rsidP="00F870D9">
      <w:pPr>
        <w:pStyle w:val="ListParagraph"/>
        <w:numPr>
          <w:ilvl w:val="0"/>
          <w:numId w:val="52"/>
        </w:numPr>
      </w:pPr>
      <w:r>
        <w:t>Consistency between different Carriers</w:t>
      </w:r>
    </w:p>
    <w:p w14:paraId="00E39D65" w14:textId="77777777" w:rsidR="00F870D9" w:rsidRDefault="00F870D9" w:rsidP="00F870D9">
      <w:r>
        <w:t>In the paper, the following Observations and Proposals were made</w:t>
      </w:r>
      <w:r w:rsidRPr="008C39F7">
        <w:t>:</w:t>
      </w:r>
    </w:p>
    <w:p w14:paraId="6A41B104"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Proposal 1: Study the requirements and testing framework for AI/ML based Measurement prediction use case considering the existing AI/ML based BM test framework as the starting point for FR2 scenarios.</w:t>
      </w:r>
    </w:p>
    <w:p w14:paraId="7530E980"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 xml:space="preserve">Observation 1: </w:t>
      </w:r>
      <w:r w:rsidRPr="00FE1507">
        <w:rPr>
          <w:rFonts w:asciiTheme="majorBidi" w:hAnsiTheme="majorBidi" w:cstheme="majorBidi"/>
          <w:szCs w:val="20"/>
        </w:rPr>
        <w:t>Different sub use cases and scenarios for measurement prediction use case may have different performance metrics/KPIs.</w:t>
      </w:r>
    </w:p>
    <w:p w14:paraId="707AC7C9"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 xml:space="preserve">Observation 2: </w:t>
      </w:r>
      <w:r w:rsidRPr="00FE1507">
        <w:rPr>
          <w:rFonts w:asciiTheme="majorBidi" w:hAnsiTheme="majorBidi" w:cstheme="majorBidi"/>
          <w:szCs w:val="20"/>
        </w:rPr>
        <w:t>Discussion on performance metric/KPI will impact the study of aspects related to testability and interoperability of AI/ML mobility use cases.</w:t>
      </w:r>
    </w:p>
    <w:p w14:paraId="314F66A0"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Proposal 2: RAN4 first should start discussions on performance metrics/KPIs for different sub-use cases/scenarios of measurement prediction use case.</w:t>
      </w:r>
    </w:p>
    <w:p w14:paraId="4E20E4A9"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Proposal 3: RAN4 should study any additional impact on the life cycle management related issues coming from AI/ML mobility use cases. The framework developed for rel. 19 WI (AI/ML for Air Interface) should be used as the baseline.</w:t>
      </w:r>
    </w:p>
    <w:p w14:paraId="5EF10DBF"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 xml:space="preserve">Observation 3: </w:t>
      </w:r>
      <w:r w:rsidRPr="00FE1507">
        <w:rPr>
          <w:rFonts w:asciiTheme="majorBidi" w:hAnsiTheme="majorBidi" w:cstheme="majorBidi"/>
          <w:szCs w:val="20"/>
        </w:rPr>
        <w:t>In AI/ML mobility SI, RAN4 also need to consider inter-cell aspects in the testability aspects and testing setup.</w:t>
      </w:r>
    </w:p>
    <w:p w14:paraId="60A936DF"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lastRenderedPageBreak/>
        <w:t xml:space="preserve">Observation 4: </w:t>
      </w:r>
      <w:r w:rsidRPr="00FE1507">
        <w:rPr>
          <w:rFonts w:asciiTheme="majorBidi" w:hAnsiTheme="majorBidi" w:cstheme="majorBidi"/>
          <w:szCs w:val="20"/>
        </w:rPr>
        <w:t>In FR2, existing principles of testing UE-reported RSRP accuracy based on setup parameters and measurement uncertainties allow for very wide range of valid RSRP values. This devaluates such tests for verification of AI/ML-enabled RSRP/best beam prediction.</w:t>
      </w:r>
    </w:p>
    <w:p w14:paraId="56AAE4B9"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 xml:space="preserve">Observation 5: </w:t>
      </w:r>
      <w:r w:rsidRPr="00FE1507">
        <w:rPr>
          <w:rFonts w:asciiTheme="majorBidi" w:hAnsiTheme="majorBidi" w:cstheme="majorBidi"/>
          <w:szCs w:val="20"/>
        </w:rPr>
        <w:t>Ground truth extraction should be handled differently for FR1 and FR2 as it involves different testing frameworks (conducted, OTA).</w:t>
      </w:r>
    </w:p>
    <w:p w14:paraId="751573A2"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Proposal 4: For scenarios involving FR2 (Scenarios 4, 5 and 6), reported RSRP measurements are used as an approximate of the ground truth, as agreed in AI/ML Beam Management use case</w:t>
      </w:r>
    </w:p>
    <w:p w14:paraId="5301F34E"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 xml:space="preserve">Proposal 5: For scenarios involving FR1 (Scenario 1, 2 and 3), actual ground truth measurements are considered since it can be realized in conducted mode </w:t>
      </w:r>
      <w:proofErr w:type="gramStart"/>
      <w:r w:rsidRPr="00FE1507">
        <w:rPr>
          <w:rFonts w:asciiTheme="majorBidi" w:hAnsiTheme="majorBidi" w:cstheme="majorBidi"/>
          <w:b/>
          <w:bCs/>
          <w:szCs w:val="20"/>
        </w:rPr>
        <w:t>similar to</w:t>
      </w:r>
      <w:proofErr w:type="gramEnd"/>
      <w:r w:rsidRPr="00FE1507">
        <w:rPr>
          <w:rFonts w:asciiTheme="majorBidi" w:hAnsiTheme="majorBidi" w:cstheme="majorBidi"/>
          <w:b/>
          <w:bCs/>
          <w:szCs w:val="20"/>
        </w:rPr>
        <w:t xml:space="preserve"> legacy approach.  </w:t>
      </w:r>
    </w:p>
    <w:p w14:paraId="0CDFCF15"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Proposal 6: For OTA testing in FR2, AI/ML mobility SI should follow the channel model selected for AI/ML BM use case in rel. 19 WI (RP-234039, AI/ML for NR Air Interface).</w:t>
      </w:r>
    </w:p>
    <w:p w14:paraId="011800A5" w14:textId="77777777" w:rsidR="00F870D9" w:rsidRDefault="00F870D9" w:rsidP="00F870D9">
      <w:pPr>
        <w:rPr>
          <w:rFonts w:asciiTheme="majorBidi" w:hAnsiTheme="majorBidi" w:cstheme="majorBidi"/>
          <w:b/>
          <w:bCs/>
          <w:szCs w:val="20"/>
        </w:rPr>
      </w:pPr>
      <w:r w:rsidRPr="00FE1507">
        <w:rPr>
          <w:rFonts w:asciiTheme="majorBidi" w:hAnsiTheme="majorBidi" w:cstheme="majorBidi"/>
          <w:b/>
          <w:bCs/>
          <w:szCs w:val="20"/>
        </w:rPr>
        <w:t>Proposal 7: RAN4 should study how to ensure consistency between difference carrier components in the context of AI/ML mobility SI.</w:t>
      </w:r>
    </w:p>
    <w:p w14:paraId="1B35217A" w14:textId="585C1002" w:rsidR="00847264" w:rsidRPr="00F870D9" w:rsidRDefault="00847264" w:rsidP="008C39F7"/>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4"/>
    </w:p>
    <w:p w14:paraId="0EE04B64" w14:textId="77777777" w:rsidR="00F870D9" w:rsidRPr="00530103" w:rsidRDefault="00F870D9" w:rsidP="00F870D9">
      <w:pPr>
        <w:pStyle w:val="ListParagraph"/>
        <w:numPr>
          <w:ilvl w:val="0"/>
          <w:numId w:val="21"/>
        </w:numPr>
        <w:rPr>
          <w:lang w:val="en-US"/>
        </w:rPr>
      </w:pPr>
      <w:bookmarkStart w:id="25" w:name="_Ref114500673"/>
      <w:bookmarkEnd w:id="25"/>
      <w:r w:rsidRPr="00530103">
        <w:rPr>
          <w:lang w:val="en-US"/>
        </w:rPr>
        <w:t xml:space="preserve">RP-242393, Revised SID on AIML for mobility in </w:t>
      </w:r>
      <w:proofErr w:type="gramStart"/>
      <w:r w:rsidRPr="00530103">
        <w:rPr>
          <w:lang w:val="en-US"/>
        </w:rPr>
        <w:t>NR ,</w:t>
      </w:r>
      <w:proofErr w:type="gramEnd"/>
      <w:r w:rsidRPr="00530103">
        <w:rPr>
          <w:lang w:val="en-US"/>
        </w:rPr>
        <w:t xml:space="preserve"> </w:t>
      </w:r>
      <w:r w:rsidRPr="00592287">
        <w:rPr>
          <w:lang w:val="en-US"/>
        </w:rPr>
        <w:t>OPPO</w:t>
      </w:r>
      <w:r w:rsidRPr="00530103">
        <w:rPr>
          <w:lang w:val="en-US"/>
        </w:rPr>
        <w:t xml:space="preserve">, </w:t>
      </w:r>
      <w:r w:rsidRPr="00E329F7">
        <w:rPr>
          <w:lang w:val="en-US"/>
        </w:rPr>
        <w:t xml:space="preserve">3GPP TSG RAN </w:t>
      </w:r>
      <w:r>
        <w:rPr>
          <w:lang w:val="en-US"/>
        </w:rPr>
        <w:t>Plenary</w:t>
      </w:r>
      <w:r w:rsidRPr="00E329F7">
        <w:rPr>
          <w:lang w:val="en-US"/>
        </w:rPr>
        <w:t xml:space="preserve"> #105</w:t>
      </w:r>
      <w:r w:rsidRPr="00530103">
        <w:rPr>
          <w:lang w:val="en-US"/>
        </w:rPr>
        <w:t xml:space="preserve">, </w:t>
      </w:r>
      <w:r w:rsidRPr="00592287">
        <w:rPr>
          <w:lang w:val="en-US"/>
        </w:rPr>
        <w:t>Melbourne, Australia, September 9-12, 2024</w:t>
      </w:r>
      <w:r w:rsidRPr="00530103">
        <w:rPr>
          <w:lang w:val="en-US"/>
        </w:rPr>
        <w:t>.</w:t>
      </w:r>
    </w:p>
    <w:p w14:paraId="28793FB6" w14:textId="5B505842" w:rsidR="00F870D9" w:rsidRDefault="00F870D9" w:rsidP="00F870D9">
      <w:pPr>
        <w:pStyle w:val="ListParagraph"/>
        <w:numPr>
          <w:ilvl w:val="0"/>
          <w:numId w:val="21"/>
        </w:numPr>
        <w:ind w:right="-22"/>
        <w:rPr>
          <w:lang w:val="en-US"/>
        </w:rPr>
      </w:pPr>
      <w:bookmarkStart w:id="26" w:name="Nokia_Core112bis"/>
      <w:r>
        <w:rPr>
          <w:lang w:val="en-US"/>
        </w:rPr>
        <w:t>R4-</w:t>
      </w:r>
      <w:bookmarkEnd w:id="26"/>
      <w:r w:rsidR="008B074F" w:rsidRPr="008B074F">
        <w:t xml:space="preserve"> </w:t>
      </w:r>
      <w:r w:rsidR="008B074F" w:rsidRPr="008B074F">
        <w:rPr>
          <w:lang w:val="en-US"/>
        </w:rPr>
        <w:t>2416449</w:t>
      </w:r>
      <w:r>
        <w:rPr>
          <w:lang w:val="en-US"/>
        </w:rPr>
        <w:t xml:space="preserve">, </w:t>
      </w:r>
      <w:r>
        <w:rPr>
          <w:lang w:val="en-US"/>
        </w:rPr>
        <w:t>On AI/ML Mobility Scenarios Evaluation and RRM Requirements Impacts</w:t>
      </w:r>
      <w:r>
        <w:rPr>
          <w:lang w:val="en-US"/>
        </w:rPr>
        <w:t xml:space="preserve">, Nokia, 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p>
    <w:p w14:paraId="432FE261" w14:textId="39D51266" w:rsidR="00E82B94" w:rsidRDefault="00FD7D92" w:rsidP="00D66188">
      <w:pPr>
        <w:pStyle w:val="ListParagraph"/>
        <w:numPr>
          <w:ilvl w:val="0"/>
          <w:numId w:val="21"/>
        </w:numPr>
        <w:ind w:right="-22"/>
        <w:rPr>
          <w:lang w:val="en-US"/>
        </w:rPr>
      </w:pPr>
      <w:r>
        <w:rPr>
          <w:lang w:val="en-US"/>
        </w:rPr>
        <w:t xml:space="preserve">TR 38.744, </w:t>
      </w:r>
      <w:r w:rsidRPr="00FD7D92">
        <w:rPr>
          <w:lang w:val="en-US"/>
        </w:rPr>
        <w:t>Study on Artificial Intelligence (AI)/Machine Learning (ML) for mobility in NR</w:t>
      </w:r>
      <w:r>
        <w:rPr>
          <w:lang w:val="en-US"/>
        </w:rPr>
        <w:t xml:space="preserve"> (Release 19)</w:t>
      </w:r>
    </w:p>
    <w:p w14:paraId="671380F4" w14:textId="05EBB7A3" w:rsidR="00FD7D92" w:rsidRPr="00FD7D92" w:rsidRDefault="00FD7D92" w:rsidP="00FD7D92">
      <w:pPr>
        <w:pStyle w:val="ListParagraph"/>
        <w:numPr>
          <w:ilvl w:val="0"/>
          <w:numId w:val="21"/>
        </w:numPr>
        <w:ind w:right="-22"/>
        <w:rPr>
          <w:lang w:val="en-US"/>
        </w:rPr>
      </w:pPr>
      <w:r>
        <w:rPr>
          <w:lang w:val="en-US"/>
        </w:rPr>
        <w:t xml:space="preserve">TR 38.903 V18.4.0, </w:t>
      </w:r>
      <w:r w:rsidRPr="00FD7D92">
        <w:rPr>
          <w:lang w:val="en-US"/>
        </w:rPr>
        <w:t>Derivation of test tolerances and measurement uncertainty for User Equipment (UE) conformance test cases</w:t>
      </w:r>
      <w:r>
        <w:rPr>
          <w:lang w:val="en-US"/>
        </w:rPr>
        <w:t xml:space="preserve"> (Release 18)</w:t>
      </w:r>
    </w:p>
    <w:p w14:paraId="2F38E6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6C4CD" w14:textId="77777777" w:rsidR="008030B4" w:rsidRDefault="008030B4" w:rsidP="00001C9B">
      <w:pPr>
        <w:spacing w:after="0" w:line="240" w:lineRule="auto"/>
      </w:pPr>
      <w:r>
        <w:separator/>
      </w:r>
    </w:p>
  </w:endnote>
  <w:endnote w:type="continuationSeparator" w:id="0">
    <w:p w14:paraId="2AF64AB4" w14:textId="77777777" w:rsidR="008030B4" w:rsidRDefault="008030B4" w:rsidP="00001C9B">
      <w:pPr>
        <w:spacing w:after="0" w:line="240" w:lineRule="auto"/>
      </w:pPr>
      <w:r>
        <w:continuationSeparator/>
      </w:r>
    </w:p>
  </w:endnote>
  <w:endnote w:type="continuationNotice" w:id="1">
    <w:p w14:paraId="2585C544" w14:textId="77777777" w:rsidR="008030B4" w:rsidRDefault="008030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CA169D" w14:textId="77777777" w:rsidR="008030B4" w:rsidRDefault="008030B4" w:rsidP="00001C9B">
      <w:pPr>
        <w:spacing w:after="0" w:line="240" w:lineRule="auto"/>
      </w:pPr>
      <w:r>
        <w:separator/>
      </w:r>
    </w:p>
  </w:footnote>
  <w:footnote w:type="continuationSeparator" w:id="0">
    <w:p w14:paraId="488BD4B0" w14:textId="77777777" w:rsidR="008030B4" w:rsidRDefault="008030B4" w:rsidP="00001C9B">
      <w:pPr>
        <w:spacing w:after="0" w:line="240" w:lineRule="auto"/>
      </w:pPr>
      <w:r>
        <w:continuationSeparator/>
      </w:r>
    </w:p>
  </w:footnote>
  <w:footnote w:type="continuationNotice" w:id="1">
    <w:p w14:paraId="2633E3BA" w14:textId="77777777" w:rsidR="008030B4" w:rsidRDefault="008030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3824A7"/>
    <w:multiLevelType w:val="hybridMultilevel"/>
    <w:tmpl w:val="A6EC25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AB8764A"/>
    <w:multiLevelType w:val="hybridMultilevel"/>
    <w:tmpl w:val="80D88782"/>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D3F1F8D"/>
    <w:multiLevelType w:val="hybridMultilevel"/>
    <w:tmpl w:val="43B86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74827"/>
    <w:multiLevelType w:val="hybridMultilevel"/>
    <w:tmpl w:val="3D52CF4A"/>
    <w:lvl w:ilvl="0" w:tplc="6ABE93AA">
      <w:start w:val="1"/>
      <w:numFmt w:val="decimal"/>
      <w:lvlText w:val="%1-"/>
      <w:lvlJc w:val="left"/>
      <w:pPr>
        <w:ind w:left="284" w:hanging="360"/>
      </w:pPr>
      <w:rPr>
        <w:rFonts w:hint="default"/>
        <w:strike w:val="0"/>
      </w:rPr>
    </w:lvl>
    <w:lvl w:ilvl="1" w:tplc="2F9A9C1E">
      <w:start w:val="1"/>
      <w:numFmt w:val="lowerLetter"/>
      <w:lvlText w:val="%2."/>
      <w:lvlJc w:val="left"/>
      <w:pPr>
        <w:ind w:left="1004" w:hanging="360"/>
      </w:pPr>
      <w:rPr>
        <w:strike w:val="0"/>
      </w:r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1" w15:restartNumberingAfterBreak="0">
    <w:nsid w:val="23731F12"/>
    <w:multiLevelType w:val="hybridMultilevel"/>
    <w:tmpl w:val="6B9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53DFD"/>
    <w:multiLevelType w:val="hybridMultilevel"/>
    <w:tmpl w:val="A99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DF1020"/>
    <w:multiLevelType w:val="hybridMultilevel"/>
    <w:tmpl w:val="966E6914"/>
    <w:lvl w:ilvl="0" w:tplc="7ABAB9D6">
      <w:start w:val="1"/>
      <w:numFmt w:val="bullet"/>
      <w:lvlText w:val=""/>
      <w:lvlJc w:val="left"/>
      <w:pPr>
        <w:tabs>
          <w:tab w:val="num" w:pos="720"/>
        </w:tabs>
        <w:ind w:left="720" w:hanging="360"/>
      </w:pPr>
      <w:rPr>
        <w:rFonts w:ascii="Wingdings" w:hAnsi="Wingdings" w:hint="default"/>
      </w:rPr>
    </w:lvl>
    <w:lvl w:ilvl="1" w:tplc="BB82F958">
      <w:numFmt w:val="bullet"/>
      <w:lvlText w:val=""/>
      <w:lvlJc w:val="left"/>
      <w:pPr>
        <w:tabs>
          <w:tab w:val="num" w:pos="1440"/>
        </w:tabs>
        <w:ind w:left="1440" w:hanging="360"/>
      </w:pPr>
      <w:rPr>
        <w:rFonts w:ascii="Wingdings" w:hAnsi="Wingdings" w:hint="default"/>
      </w:rPr>
    </w:lvl>
    <w:lvl w:ilvl="2" w:tplc="3D08B21C" w:tentative="1">
      <w:start w:val="1"/>
      <w:numFmt w:val="bullet"/>
      <w:lvlText w:val=""/>
      <w:lvlJc w:val="left"/>
      <w:pPr>
        <w:tabs>
          <w:tab w:val="num" w:pos="2160"/>
        </w:tabs>
        <w:ind w:left="2160" w:hanging="360"/>
      </w:pPr>
      <w:rPr>
        <w:rFonts w:ascii="Wingdings" w:hAnsi="Wingdings" w:hint="default"/>
      </w:rPr>
    </w:lvl>
    <w:lvl w:ilvl="3" w:tplc="730288E2" w:tentative="1">
      <w:start w:val="1"/>
      <w:numFmt w:val="bullet"/>
      <w:lvlText w:val=""/>
      <w:lvlJc w:val="left"/>
      <w:pPr>
        <w:tabs>
          <w:tab w:val="num" w:pos="2880"/>
        </w:tabs>
        <w:ind w:left="2880" w:hanging="360"/>
      </w:pPr>
      <w:rPr>
        <w:rFonts w:ascii="Wingdings" w:hAnsi="Wingdings" w:hint="default"/>
      </w:rPr>
    </w:lvl>
    <w:lvl w:ilvl="4" w:tplc="CC64C564" w:tentative="1">
      <w:start w:val="1"/>
      <w:numFmt w:val="bullet"/>
      <w:lvlText w:val=""/>
      <w:lvlJc w:val="left"/>
      <w:pPr>
        <w:tabs>
          <w:tab w:val="num" w:pos="3600"/>
        </w:tabs>
        <w:ind w:left="3600" w:hanging="360"/>
      </w:pPr>
      <w:rPr>
        <w:rFonts w:ascii="Wingdings" w:hAnsi="Wingdings" w:hint="default"/>
      </w:rPr>
    </w:lvl>
    <w:lvl w:ilvl="5" w:tplc="1F2A0328" w:tentative="1">
      <w:start w:val="1"/>
      <w:numFmt w:val="bullet"/>
      <w:lvlText w:val=""/>
      <w:lvlJc w:val="left"/>
      <w:pPr>
        <w:tabs>
          <w:tab w:val="num" w:pos="4320"/>
        </w:tabs>
        <w:ind w:left="4320" w:hanging="360"/>
      </w:pPr>
      <w:rPr>
        <w:rFonts w:ascii="Wingdings" w:hAnsi="Wingdings" w:hint="default"/>
      </w:rPr>
    </w:lvl>
    <w:lvl w:ilvl="6" w:tplc="5A12C00C" w:tentative="1">
      <w:start w:val="1"/>
      <w:numFmt w:val="bullet"/>
      <w:lvlText w:val=""/>
      <w:lvlJc w:val="left"/>
      <w:pPr>
        <w:tabs>
          <w:tab w:val="num" w:pos="5040"/>
        </w:tabs>
        <w:ind w:left="5040" w:hanging="360"/>
      </w:pPr>
      <w:rPr>
        <w:rFonts w:ascii="Wingdings" w:hAnsi="Wingdings" w:hint="default"/>
      </w:rPr>
    </w:lvl>
    <w:lvl w:ilvl="7" w:tplc="3612AC58" w:tentative="1">
      <w:start w:val="1"/>
      <w:numFmt w:val="bullet"/>
      <w:lvlText w:val=""/>
      <w:lvlJc w:val="left"/>
      <w:pPr>
        <w:tabs>
          <w:tab w:val="num" w:pos="5760"/>
        </w:tabs>
        <w:ind w:left="5760" w:hanging="360"/>
      </w:pPr>
      <w:rPr>
        <w:rFonts w:ascii="Wingdings" w:hAnsi="Wingdings" w:hint="default"/>
      </w:rPr>
    </w:lvl>
    <w:lvl w:ilvl="8" w:tplc="28E894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F2651BE"/>
    <w:multiLevelType w:val="hybridMultilevel"/>
    <w:tmpl w:val="71181D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935C63"/>
    <w:multiLevelType w:val="hybridMultilevel"/>
    <w:tmpl w:val="08C4CA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2C2672"/>
    <w:multiLevelType w:val="hybridMultilevel"/>
    <w:tmpl w:val="3FC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AA5812"/>
    <w:multiLevelType w:val="hybridMultilevel"/>
    <w:tmpl w:val="4D368D0C"/>
    <w:lvl w:ilvl="0" w:tplc="FCAAA27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13"/>
  </w:num>
  <w:num w:numId="3" w16cid:durableId="1792749823">
    <w:abstractNumId w:val="26"/>
  </w:num>
  <w:num w:numId="4" w16cid:durableId="517735681">
    <w:abstractNumId w:val="12"/>
  </w:num>
  <w:num w:numId="5" w16cid:durableId="1142041724">
    <w:abstractNumId w:val="35"/>
  </w:num>
  <w:num w:numId="6" w16cid:durableId="80681869">
    <w:abstractNumId w:val="22"/>
  </w:num>
  <w:num w:numId="7" w16cid:durableId="1566528953">
    <w:abstractNumId w:val="25"/>
  </w:num>
  <w:num w:numId="8" w16cid:durableId="809788981">
    <w:abstractNumId w:val="25"/>
    <w:lvlOverride w:ilvl="0">
      <w:startOverride w:val="1"/>
    </w:lvlOverride>
  </w:num>
  <w:num w:numId="9" w16cid:durableId="1398822153">
    <w:abstractNumId w:val="25"/>
    <w:lvlOverride w:ilvl="0">
      <w:startOverride w:val="1"/>
    </w:lvlOverride>
  </w:num>
  <w:num w:numId="10" w16cid:durableId="1825466284">
    <w:abstractNumId w:val="25"/>
    <w:lvlOverride w:ilvl="0">
      <w:startOverride w:val="1"/>
    </w:lvlOverride>
  </w:num>
  <w:num w:numId="11" w16cid:durableId="1446922321">
    <w:abstractNumId w:val="22"/>
    <w:lvlOverride w:ilvl="0">
      <w:startOverride w:val="1"/>
    </w:lvlOverride>
  </w:num>
  <w:num w:numId="12" w16cid:durableId="122584543">
    <w:abstractNumId w:val="25"/>
    <w:lvlOverride w:ilvl="0">
      <w:startOverride w:val="1"/>
    </w:lvlOverride>
  </w:num>
  <w:num w:numId="13" w16cid:durableId="818807267">
    <w:abstractNumId w:val="22"/>
    <w:lvlOverride w:ilvl="0">
      <w:startOverride w:val="1"/>
    </w:lvlOverride>
  </w:num>
  <w:num w:numId="14" w16cid:durableId="883829348">
    <w:abstractNumId w:val="25"/>
    <w:lvlOverride w:ilvl="0">
      <w:startOverride w:val="1"/>
    </w:lvlOverride>
  </w:num>
  <w:num w:numId="15" w16cid:durableId="438372887">
    <w:abstractNumId w:val="38"/>
  </w:num>
  <w:num w:numId="16" w16cid:durableId="516113510">
    <w:abstractNumId w:val="8"/>
  </w:num>
  <w:num w:numId="17" w16cid:durableId="1456096507">
    <w:abstractNumId w:val="34"/>
  </w:num>
  <w:num w:numId="18" w16cid:durableId="1397970374">
    <w:abstractNumId w:val="3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1"/>
  </w:num>
  <w:num w:numId="21" w16cid:durableId="1659071369">
    <w:abstractNumId w:val="29"/>
  </w:num>
  <w:num w:numId="22" w16cid:durableId="1938362445">
    <w:abstractNumId w:val="22"/>
    <w:lvlOverride w:ilvl="0">
      <w:startOverride w:val="1"/>
    </w:lvlOverride>
  </w:num>
  <w:num w:numId="23" w16cid:durableId="913515990">
    <w:abstractNumId w:val="25"/>
    <w:lvlOverride w:ilvl="0">
      <w:startOverride w:val="1"/>
    </w:lvlOverride>
  </w:num>
  <w:num w:numId="24" w16cid:durableId="978418003">
    <w:abstractNumId w:val="5"/>
  </w:num>
  <w:num w:numId="25" w16cid:durableId="143009612">
    <w:abstractNumId w:val="0"/>
  </w:num>
  <w:num w:numId="26" w16cid:durableId="212620654">
    <w:abstractNumId w:val="0"/>
    <w:lvlOverride w:ilvl="0">
      <w:startOverride w:val="1"/>
    </w:lvlOverride>
  </w:num>
  <w:num w:numId="27" w16cid:durableId="232282371">
    <w:abstractNumId w:val="6"/>
  </w:num>
  <w:num w:numId="28" w16cid:durableId="1965689989">
    <w:abstractNumId w:val="36"/>
  </w:num>
  <w:num w:numId="29" w16cid:durableId="745492583">
    <w:abstractNumId w:val="27"/>
  </w:num>
  <w:num w:numId="30" w16cid:durableId="886716952">
    <w:abstractNumId w:val="37"/>
  </w:num>
  <w:num w:numId="31" w16cid:durableId="1541360069">
    <w:abstractNumId w:val="23"/>
  </w:num>
  <w:num w:numId="32" w16cid:durableId="658967305">
    <w:abstractNumId w:val="17"/>
  </w:num>
  <w:num w:numId="33" w16cid:durableId="1949779268">
    <w:abstractNumId w:val="7"/>
  </w:num>
  <w:num w:numId="34" w16cid:durableId="1645313153">
    <w:abstractNumId w:val="15"/>
  </w:num>
  <w:num w:numId="35" w16cid:durableId="38479269">
    <w:abstractNumId w:val="31"/>
  </w:num>
  <w:num w:numId="36" w16cid:durableId="121116635">
    <w:abstractNumId w:val="17"/>
  </w:num>
  <w:num w:numId="37" w16cid:durableId="1365131574">
    <w:abstractNumId w:val="3"/>
  </w:num>
  <w:num w:numId="38" w16cid:durableId="969626034">
    <w:abstractNumId w:val="28"/>
  </w:num>
  <w:num w:numId="39" w16cid:durableId="1194464157">
    <w:abstractNumId w:val="11"/>
  </w:num>
  <w:num w:numId="40" w16cid:durableId="1571496529">
    <w:abstractNumId w:val="14"/>
  </w:num>
  <w:num w:numId="41" w16cid:durableId="1898974607">
    <w:abstractNumId w:val="24"/>
  </w:num>
  <w:num w:numId="42" w16cid:durableId="1220241059">
    <w:abstractNumId w:val="20"/>
  </w:num>
  <w:num w:numId="43" w16cid:durableId="211891927">
    <w:abstractNumId w:val="2"/>
  </w:num>
  <w:num w:numId="44" w16cid:durableId="683284236">
    <w:abstractNumId w:val="10"/>
  </w:num>
  <w:num w:numId="45" w16cid:durableId="1649435290">
    <w:abstractNumId w:val="4"/>
  </w:num>
  <w:num w:numId="46" w16cid:durableId="1267495529">
    <w:abstractNumId w:val="16"/>
  </w:num>
  <w:num w:numId="47" w16cid:durableId="1606384804">
    <w:abstractNumId w:val="32"/>
  </w:num>
  <w:num w:numId="48" w16cid:durableId="1981030389">
    <w:abstractNumId w:val="19"/>
  </w:num>
  <w:num w:numId="49" w16cid:durableId="900408911">
    <w:abstractNumId w:val="33"/>
  </w:num>
  <w:num w:numId="50" w16cid:durableId="2013331496">
    <w:abstractNumId w:val="9"/>
  </w:num>
  <w:num w:numId="51" w16cid:durableId="910887308">
    <w:abstractNumId w:val="18"/>
  </w:num>
  <w:num w:numId="52" w16cid:durableId="1091047294">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C9B"/>
    <w:rsid w:val="000040DC"/>
    <w:rsid w:val="00011784"/>
    <w:rsid w:val="00011DDA"/>
    <w:rsid w:val="000151EF"/>
    <w:rsid w:val="00022DBD"/>
    <w:rsid w:val="000239F5"/>
    <w:rsid w:val="00024E17"/>
    <w:rsid w:val="00024F66"/>
    <w:rsid w:val="00030A62"/>
    <w:rsid w:val="00032CDC"/>
    <w:rsid w:val="000333B5"/>
    <w:rsid w:val="00035E2F"/>
    <w:rsid w:val="00036C41"/>
    <w:rsid w:val="000436C9"/>
    <w:rsid w:val="00045BB6"/>
    <w:rsid w:val="00045D31"/>
    <w:rsid w:val="00051B02"/>
    <w:rsid w:val="0005521E"/>
    <w:rsid w:val="00056A58"/>
    <w:rsid w:val="00062D22"/>
    <w:rsid w:val="00063418"/>
    <w:rsid w:val="00063DE2"/>
    <w:rsid w:val="0006764F"/>
    <w:rsid w:val="000700B2"/>
    <w:rsid w:val="00070EED"/>
    <w:rsid w:val="000728B4"/>
    <w:rsid w:val="00072CCA"/>
    <w:rsid w:val="00083226"/>
    <w:rsid w:val="0008407C"/>
    <w:rsid w:val="0008612A"/>
    <w:rsid w:val="00086A1E"/>
    <w:rsid w:val="00090E18"/>
    <w:rsid w:val="0009141A"/>
    <w:rsid w:val="00092B31"/>
    <w:rsid w:val="00095A4C"/>
    <w:rsid w:val="000A013B"/>
    <w:rsid w:val="000A10BC"/>
    <w:rsid w:val="000A2DB4"/>
    <w:rsid w:val="000A54CD"/>
    <w:rsid w:val="000A5DF8"/>
    <w:rsid w:val="000A622C"/>
    <w:rsid w:val="000A7F53"/>
    <w:rsid w:val="000B0056"/>
    <w:rsid w:val="000B0FFA"/>
    <w:rsid w:val="000B5942"/>
    <w:rsid w:val="000B5AAC"/>
    <w:rsid w:val="000B7673"/>
    <w:rsid w:val="000C012A"/>
    <w:rsid w:val="000C33E4"/>
    <w:rsid w:val="000C3C7B"/>
    <w:rsid w:val="000C76A7"/>
    <w:rsid w:val="000C76DD"/>
    <w:rsid w:val="000D0CF3"/>
    <w:rsid w:val="000D0F93"/>
    <w:rsid w:val="000D1E38"/>
    <w:rsid w:val="000D3935"/>
    <w:rsid w:val="000D52F5"/>
    <w:rsid w:val="000E0DAC"/>
    <w:rsid w:val="000E2337"/>
    <w:rsid w:val="000E767E"/>
    <w:rsid w:val="000F25F9"/>
    <w:rsid w:val="0010334A"/>
    <w:rsid w:val="00106416"/>
    <w:rsid w:val="00110481"/>
    <w:rsid w:val="0011116A"/>
    <w:rsid w:val="001127C9"/>
    <w:rsid w:val="00114498"/>
    <w:rsid w:val="00115B88"/>
    <w:rsid w:val="00117F3A"/>
    <w:rsid w:val="0012349F"/>
    <w:rsid w:val="00124703"/>
    <w:rsid w:val="00132F6A"/>
    <w:rsid w:val="00133913"/>
    <w:rsid w:val="0013662C"/>
    <w:rsid w:val="00137023"/>
    <w:rsid w:val="00140203"/>
    <w:rsid w:val="00140221"/>
    <w:rsid w:val="00141618"/>
    <w:rsid w:val="00141A9E"/>
    <w:rsid w:val="00142F8F"/>
    <w:rsid w:val="00155860"/>
    <w:rsid w:val="00163BA8"/>
    <w:rsid w:val="001642FC"/>
    <w:rsid w:val="0016496B"/>
    <w:rsid w:val="00167408"/>
    <w:rsid w:val="00170546"/>
    <w:rsid w:val="00170B4D"/>
    <w:rsid w:val="001743E2"/>
    <w:rsid w:val="001745F8"/>
    <w:rsid w:val="001838CF"/>
    <w:rsid w:val="00183E55"/>
    <w:rsid w:val="00184F27"/>
    <w:rsid w:val="001868EE"/>
    <w:rsid w:val="001930B6"/>
    <w:rsid w:val="001947FE"/>
    <w:rsid w:val="00197E8D"/>
    <w:rsid w:val="001A20E3"/>
    <w:rsid w:val="001A3BA4"/>
    <w:rsid w:val="001A4FED"/>
    <w:rsid w:val="001A6C0A"/>
    <w:rsid w:val="001A6D1F"/>
    <w:rsid w:val="001B161E"/>
    <w:rsid w:val="001B1C31"/>
    <w:rsid w:val="001B1EA8"/>
    <w:rsid w:val="001B1F94"/>
    <w:rsid w:val="001B2687"/>
    <w:rsid w:val="001B4CF3"/>
    <w:rsid w:val="001B7B94"/>
    <w:rsid w:val="001C2A52"/>
    <w:rsid w:val="001D1203"/>
    <w:rsid w:val="001D2143"/>
    <w:rsid w:val="001D287E"/>
    <w:rsid w:val="001D3B61"/>
    <w:rsid w:val="001D4C7A"/>
    <w:rsid w:val="001D5AEA"/>
    <w:rsid w:val="001D62A7"/>
    <w:rsid w:val="001E2C21"/>
    <w:rsid w:val="001E30F6"/>
    <w:rsid w:val="001E62E2"/>
    <w:rsid w:val="001F3D95"/>
    <w:rsid w:val="001F4B2E"/>
    <w:rsid w:val="001F79B3"/>
    <w:rsid w:val="001F7A7A"/>
    <w:rsid w:val="00200CC3"/>
    <w:rsid w:val="00201685"/>
    <w:rsid w:val="0020594D"/>
    <w:rsid w:val="00217EE5"/>
    <w:rsid w:val="00235F5C"/>
    <w:rsid w:val="0024148A"/>
    <w:rsid w:val="00242FBD"/>
    <w:rsid w:val="0024622B"/>
    <w:rsid w:val="00252019"/>
    <w:rsid w:val="0025357B"/>
    <w:rsid w:val="00257FA3"/>
    <w:rsid w:val="00262A13"/>
    <w:rsid w:val="00263A7F"/>
    <w:rsid w:val="00264A16"/>
    <w:rsid w:val="00270D35"/>
    <w:rsid w:val="00271446"/>
    <w:rsid w:val="00273CA4"/>
    <w:rsid w:val="00277B56"/>
    <w:rsid w:val="002829D3"/>
    <w:rsid w:val="00282A74"/>
    <w:rsid w:val="002849D4"/>
    <w:rsid w:val="002869D6"/>
    <w:rsid w:val="0029489F"/>
    <w:rsid w:val="00295496"/>
    <w:rsid w:val="002962AB"/>
    <w:rsid w:val="002A19F5"/>
    <w:rsid w:val="002A2997"/>
    <w:rsid w:val="002B4922"/>
    <w:rsid w:val="002B69F3"/>
    <w:rsid w:val="002C22C3"/>
    <w:rsid w:val="002C2D19"/>
    <w:rsid w:val="002C32E4"/>
    <w:rsid w:val="002D0792"/>
    <w:rsid w:val="002D10FA"/>
    <w:rsid w:val="002D360C"/>
    <w:rsid w:val="002D4C55"/>
    <w:rsid w:val="002E1246"/>
    <w:rsid w:val="002E1960"/>
    <w:rsid w:val="002E2FFF"/>
    <w:rsid w:val="002E6BEB"/>
    <w:rsid w:val="002E6DED"/>
    <w:rsid w:val="002F1C74"/>
    <w:rsid w:val="002F7B71"/>
    <w:rsid w:val="00300956"/>
    <w:rsid w:val="00300E9A"/>
    <w:rsid w:val="00302642"/>
    <w:rsid w:val="00302EA0"/>
    <w:rsid w:val="00302FE2"/>
    <w:rsid w:val="00311442"/>
    <w:rsid w:val="003162DF"/>
    <w:rsid w:val="00317187"/>
    <w:rsid w:val="0032499A"/>
    <w:rsid w:val="00330D5C"/>
    <w:rsid w:val="00331019"/>
    <w:rsid w:val="003324F0"/>
    <w:rsid w:val="003326F9"/>
    <w:rsid w:val="00332D24"/>
    <w:rsid w:val="0033352C"/>
    <w:rsid w:val="003341F7"/>
    <w:rsid w:val="00345286"/>
    <w:rsid w:val="003456ED"/>
    <w:rsid w:val="003474AB"/>
    <w:rsid w:val="00347802"/>
    <w:rsid w:val="00347FEC"/>
    <w:rsid w:val="003509DF"/>
    <w:rsid w:val="00353FD5"/>
    <w:rsid w:val="00355101"/>
    <w:rsid w:val="00356F45"/>
    <w:rsid w:val="00360D8B"/>
    <w:rsid w:val="00364F91"/>
    <w:rsid w:val="00366B74"/>
    <w:rsid w:val="003676C9"/>
    <w:rsid w:val="003770BD"/>
    <w:rsid w:val="003774C0"/>
    <w:rsid w:val="00381F95"/>
    <w:rsid w:val="0038282C"/>
    <w:rsid w:val="003869C5"/>
    <w:rsid w:val="003908D4"/>
    <w:rsid w:val="00390DF2"/>
    <w:rsid w:val="003945C9"/>
    <w:rsid w:val="003A710A"/>
    <w:rsid w:val="003B0FAB"/>
    <w:rsid w:val="003B252D"/>
    <w:rsid w:val="003B659E"/>
    <w:rsid w:val="003C0A31"/>
    <w:rsid w:val="003C275E"/>
    <w:rsid w:val="003C2760"/>
    <w:rsid w:val="003C35C8"/>
    <w:rsid w:val="003C4FDE"/>
    <w:rsid w:val="003D0A57"/>
    <w:rsid w:val="003D1171"/>
    <w:rsid w:val="003D1F97"/>
    <w:rsid w:val="003D22E9"/>
    <w:rsid w:val="003D67E8"/>
    <w:rsid w:val="003E1DD9"/>
    <w:rsid w:val="003E58DF"/>
    <w:rsid w:val="003E5D04"/>
    <w:rsid w:val="003E6E68"/>
    <w:rsid w:val="003E799F"/>
    <w:rsid w:val="003F1C75"/>
    <w:rsid w:val="003F3CFF"/>
    <w:rsid w:val="003F5AA2"/>
    <w:rsid w:val="003F74F0"/>
    <w:rsid w:val="00402CA0"/>
    <w:rsid w:val="00402FBC"/>
    <w:rsid w:val="00404C4C"/>
    <w:rsid w:val="00407CBB"/>
    <w:rsid w:val="004108C0"/>
    <w:rsid w:val="00413018"/>
    <w:rsid w:val="0041304C"/>
    <w:rsid w:val="0041423F"/>
    <w:rsid w:val="004145E6"/>
    <w:rsid w:val="00414F81"/>
    <w:rsid w:val="00415941"/>
    <w:rsid w:val="00422720"/>
    <w:rsid w:val="004306FD"/>
    <w:rsid w:val="00436A0F"/>
    <w:rsid w:val="00437150"/>
    <w:rsid w:val="0043750A"/>
    <w:rsid w:val="00437A1A"/>
    <w:rsid w:val="00441AC9"/>
    <w:rsid w:val="004446B6"/>
    <w:rsid w:val="00447577"/>
    <w:rsid w:val="00452D8D"/>
    <w:rsid w:val="004547A5"/>
    <w:rsid w:val="004554B7"/>
    <w:rsid w:val="004555EC"/>
    <w:rsid w:val="00456A6A"/>
    <w:rsid w:val="00456CC8"/>
    <w:rsid w:val="00463647"/>
    <w:rsid w:val="004673F0"/>
    <w:rsid w:val="00471644"/>
    <w:rsid w:val="00472958"/>
    <w:rsid w:val="004732E9"/>
    <w:rsid w:val="00473A3F"/>
    <w:rsid w:val="00474160"/>
    <w:rsid w:val="00474EB4"/>
    <w:rsid w:val="0048118E"/>
    <w:rsid w:val="004815BD"/>
    <w:rsid w:val="00481DC7"/>
    <w:rsid w:val="004835F7"/>
    <w:rsid w:val="00485073"/>
    <w:rsid w:val="004854BB"/>
    <w:rsid w:val="00490307"/>
    <w:rsid w:val="00492BF3"/>
    <w:rsid w:val="00492D18"/>
    <w:rsid w:val="00494493"/>
    <w:rsid w:val="004950FA"/>
    <w:rsid w:val="00496606"/>
    <w:rsid w:val="004A0DC3"/>
    <w:rsid w:val="004A2D69"/>
    <w:rsid w:val="004A58FC"/>
    <w:rsid w:val="004B5789"/>
    <w:rsid w:val="004C10B5"/>
    <w:rsid w:val="004D1799"/>
    <w:rsid w:val="004D298B"/>
    <w:rsid w:val="004D38A1"/>
    <w:rsid w:val="004D5D7F"/>
    <w:rsid w:val="004D6A75"/>
    <w:rsid w:val="004E03FB"/>
    <w:rsid w:val="004E5416"/>
    <w:rsid w:val="004E5E66"/>
    <w:rsid w:val="004E7ADB"/>
    <w:rsid w:val="004F11D3"/>
    <w:rsid w:val="004F15D8"/>
    <w:rsid w:val="004F37F3"/>
    <w:rsid w:val="00502027"/>
    <w:rsid w:val="0050335C"/>
    <w:rsid w:val="00503B4D"/>
    <w:rsid w:val="00504EE9"/>
    <w:rsid w:val="005076ED"/>
    <w:rsid w:val="00510AEB"/>
    <w:rsid w:val="00511B07"/>
    <w:rsid w:val="00514E4F"/>
    <w:rsid w:val="00520A21"/>
    <w:rsid w:val="00521576"/>
    <w:rsid w:val="005250E6"/>
    <w:rsid w:val="00532EC7"/>
    <w:rsid w:val="00541E66"/>
    <w:rsid w:val="00542D23"/>
    <w:rsid w:val="00543B49"/>
    <w:rsid w:val="0054442C"/>
    <w:rsid w:val="0054532D"/>
    <w:rsid w:val="005466AB"/>
    <w:rsid w:val="00547927"/>
    <w:rsid w:val="00547BEE"/>
    <w:rsid w:val="00550285"/>
    <w:rsid w:val="00553F3E"/>
    <w:rsid w:val="0056158F"/>
    <w:rsid w:val="0056239D"/>
    <w:rsid w:val="00562492"/>
    <w:rsid w:val="00563C19"/>
    <w:rsid w:val="00572A20"/>
    <w:rsid w:val="005754E3"/>
    <w:rsid w:val="005757FC"/>
    <w:rsid w:val="00580C34"/>
    <w:rsid w:val="00580EC5"/>
    <w:rsid w:val="00581618"/>
    <w:rsid w:val="00583690"/>
    <w:rsid w:val="005836F8"/>
    <w:rsid w:val="005840D7"/>
    <w:rsid w:val="005918FA"/>
    <w:rsid w:val="00592A86"/>
    <w:rsid w:val="00594180"/>
    <w:rsid w:val="005972A3"/>
    <w:rsid w:val="005A0288"/>
    <w:rsid w:val="005A424E"/>
    <w:rsid w:val="005A5B49"/>
    <w:rsid w:val="005B069D"/>
    <w:rsid w:val="005B3029"/>
    <w:rsid w:val="005B3C34"/>
    <w:rsid w:val="005B427A"/>
    <w:rsid w:val="005B4801"/>
    <w:rsid w:val="005B5A1A"/>
    <w:rsid w:val="005B6D5F"/>
    <w:rsid w:val="005C14D5"/>
    <w:rsid w:val="005C183C"/>
    <w:rsid w:val="005C23A4"/>
    <w:rsid w:val="005C2A09"/>
    <w:rsid w:val="005C511A"/>
    <w:rsid w:val="005C53E5"/>
    <w:rsid w:val="005C608A"/>
    <w:rsid w:val="005C6EAC"/>
    <w:rsid w:val="005D00D9"/>
    <w:rsid w:val="005D1605"/>
    <w:rsid w:val="005D1CDF"/>
    <w:rsid w:val="005D2BB7"/>
    <w:rsid w:val="005D4470"/>
    <w:rsid w:val="005D67F7"/>
    <w:rsid w:val="005D6FFE"/>
    <w:rsid w:val="005D7DD2"/>
    <w:rsid w:val="005E0007"/>
    <w:rsid w:val="005E123F"/>
    <w:rsid w:val="005E2228"/>
    <w:rsid w:val="005E4B64"/>
    <w:rsid w:val="005E567E"/>
    <w:rsid w:val="005E5B37"/>
    <w:rsid w:val="005E61A8"/>
    <w:rsid w:val="005E6C31"/>
    <w:rsid w:val="005F4CA1"/>
    <w:rsid w:val="005F52FC"/>
    <w:rsid w:val="005F5F6A"/>
    <w:rsid w:val="005F6419"/>
    <w:rsid w:val="005F7FB1"/>
    <w:rsid w:val="0060301D"/>
    <w:rsid w:val="00605227"/>
    <w:rsid w:val="0060543D"/>
    <w:rsid w:val="00605C05"/>
    <w:rsid w:val="0060672C"/>
    <w:rsid w:val="006104DD"/>
    <w:rsid w:val="006108B0"/>
    <w:rsid w:val="0061245A"/>
    <w:rsid w:val="006130B5"/>
    <w:rsid w:val="00614476"/>
    <w:rsid w:val="00614544"/>
    <w:rsid w:val="00614DD8"/>
    <w:rsid w:val="006156E0"/>
    <w:rsid w:val="00617400"/>
    <w:rsid w:val="006231C4"/>
    <w:rsid w:val="00632D29"/>
    <w:rsid w:val="006332C6"/>
    <w:rsid w:val="00641D3A"/>
    <w:rsid w:val="0064657C"/>
    <w:rsid w:val="006476FE"/>
    <w:rsid w:val="00647A5B"/>
    <w:rsid w:val="006505D6"/>
    <w:rsid w:val="0065139B"/>
    <w:rsid w:val="00651B78"/>
    <w:rsid w:val="006543C2"/>
    <w:rsid w:val="0066170F"/>
    <w:rsid w:val="00664950"/>
    <w:rsid w:val="00666760"/>
    <w:rsid w:val="00672043"/>
    <w:rsid w:val="00682CDB"/>
    <w:rsid w:val="00683220"/>
    <w:rsid w:val="00686CBF"/>
    <w:rsid w:val="00687FA0"/>
    <w:rsid w:val="00691144"/>
    <w:rsid w:val="0069191C"/>
    <w:rsid w:val="00697030"/>
    <w:rsid w:val="006A3C11"/>
    <w:rsid w:val="006A56A9"/>
    <w:rsid w:val="006B06E8"/>
    <w:rsid w:val="006B2820"/>
    <w:rsid w:val="006B2E33"/>
    <w:rsid w:val="006B3FEB"/>
    <w:rsid w:val="006B5D3E"/>
    <w:rsid w:val="006B7010"/>
    <w:rsid w:val="006B74BE"/>
    <w:rsid w:val="006B7FE2"/>
    <w:rsid w:val="006C0199"/>
    <w:rsid w:val="006C12C1"/>
    <w:rsid w:val="006C2E17"/>
    <w:rsid w:val="006C3095"/>
    <w:rsid w:val="006C466E"/>
    <w:rsid w:val="006C70AF"/>
    <w:rsid w:val="006C73AF"/>
    <w:rsid w:val="006D3518"/>
    <w:rsid w:val="006E1151"/>
    <w:rsid w:val="006E1220"/>
    <w:rsid w:val="006E6311"/>
    <w:rsid w:val="006F25EE"/>
    <w:rsid w:val="006F29C6"/>
    <w:rsid w:val="006F42ED"/>
    <w:rsid w:val="007108FA"/>
    <w:rsid w:val="007123BD"/>
    <w:rsid w:val="00713EB7"/>
    <w:rsid w:val="00714569"/>
    <w:rsid w:val="007145FF"/>
    <w:rsid w:val="00715B2A"/>
    <w:rsid w:val="007207AF"/>
    <w:rsid w:val="007218F5"/>
    <w:rsid w:val="00721976"/>
    <w:rsid w:val="0072206E"/>
    <w:rsid w:val="0073018C"/>
    <w:rsid w:val="007325AA"/>
    <w:rsid w:val="00732D66"/>
    <w:rsid w:val="00733739"/>
    <w:rsid w:val="00733B21"/>
    <w:rsid w:val="0073652B"/>
    <w:rsid w:val="007409E8"/>
    <w:rsid w:val="007428D3"/>
    <w:rsid w:val="007450F1"/>
    <w:rsid w:val="0074604E"/>
    <w:rsid w:val="00751515"/>
    <w:rsid w:val="007539C1"/>
    <w:rsid w:val="007554CC"/>
    <w:rsid w:val="00755B87"/>
    <w:rsid w:val="0075773D"/>
    <w:rsid w:val="007620E3"/>
    <w:rsid w:val="007626B7"/>
    <w:rsid w:val="007640B4"/>
    <w:rsid w:val="00765E60"/>
    <w:rsid w:val="00770556"/>
    <w:rsid w:val="007725FD"/>
    <w:rsid w:val="00772A58"/>
    <w:rsid w:val="00773863"/>
    <w:rsid w:val="00773AD2"/>
    <w:rsid w:val="007741A0"/>
    <w:rsid w:val="00777BA7"/>
    <w:rsid w:val="00780AA2"/>
    <w:rsid w:val="0078212B"/>
    <w:rsid w:val="00784DF6"/>
    <w:rsid w:val="00785232"/>
    <w:rsid w:val="0079200D"/>
    <w:rsid w:val="00792A9B"/>
    <w:rsid w:val="007A1173"/>
    <w:rsid w:val="007A11E6"/>
    <w:rsid w:val="007A2588"/>
    <w:rsid w:val="007B0072"/>
    <w:rsid w:val="007B186C"/>
    <w:rsid w:val="007B2BDA"/>
    <w:rsid w:val="007B2C60"/>
    <w:rsid w:val="007B2D8B"/>
    <w:rsid w:val="007B2EB4"/>
    <w:rsid w:val="007B2F50"/>
    <w:rsid w:val="007B7480"/>
    <w:rsid w:val="007B7E9B"/>
    <w:rsid w:val="007C1696"/>
    <w:rsid w:val="007C20EF"/>
    <w:rsid w:val="007C3ED0"/>
    <w:rsid w:val="007C48C4"/>
    <w:rsid w:val="007C5971"/>
    <w:rsid w:val="007D0A8B"/>
    <w:rsid w:val="007D0F39"/>
    <w:rsid w:val="007D44E8"/>
    <w:rsid w:val="007D4F43"/>
    <w:rsid w:val="007D7CA1"/>
    <w:rsid w:val="007E03CC"/>
    <w:rsid w:val="007E0651"/>
    <w:rsid w:val="007E0C3E"/>
    <w:rsid w:val="007E332C"/>
    <w:rsid w:val="007E3D40"/>
    <w:rsid w:val="007E42DC"/>
    <w:rsid w:val="007E5630"/>
    <w:rsid w:val="007E5E91"/>
    <w:rsid w:val="007E66B2"/>
    <w:rsid w:val="007E732F"/>
    <w:rsid w:val="007E7F00"/>
    <w:rsid w:val="007F116B"/>
    <w:rsid w:val="007F4AE1"/>
    <w:rsid w:val="007F4E74"/>
    <w:rsid w:val="007F54B9"/>
    <w:rsid w:val="008002B1"/>
    <w:rsid w:val="00800A31"/>
    <w:rsid w:val="00802553"/>
    <w:rsid w:val="008030B4"/>
    <w:rsid w:val="00803D1B"/>
    <w:rsid w:val="00804651"/>
    <w:rsid w:val="00806A76"/>
    <w:rsid w:val="0081105F"/>
    <w:rsid w:val="00811C9D"/>
    <w:rsid w:val="008125CA"/>
    <w:rsid w:val="00816C80"/>
    <w:rsid w:val="00817215"/>
    <w:rsid w:val="0081797B"/>
    <w:rsid w:val="0082116C"/>
    <w:rsid w:val="0082129B"/>
    <w:rsid w:val="0082314A"/>
    <w:rsid w:val="00824267"/>
    <w:rsid w:val="008252B9"/>
    <w:rsid w:val="0082576C"/>
    <w:rsid w:val="0082796A"/>
    <w:rsid w:val="00832489"/>
    <w:rsid w:val="00834004"/>
    <w:rsid w:val="008345BF"/>
    <w:rsid w:val="0083707A"/>
    <w:rsid w:val="00840D31"/>
    <w:rsid w:val="008412CA"/>
    <w:rsid w:val="00841BCD"/>
    <w:rsid w:val="00843F8E"/>
    <w:rsid w:val="008467BC"/>
    <w:rsid w:val="00847264"/>
    <w:rsid w:val="00851A8E"/>
    <w:rsid w:val="0085365B"/>
    <w:rsid w:val="008539ED"/>
    <w:rsid w:val="00853EE0"/>
    <w:rsid w:val="0086366B"/>
    <w:rsid w:val="00867881"/>
    <w:rsid w:val="00867EA8"/>
    <w:rsid w:val="00877B71"/>
    <w:rsid w:val="00877D90"/>
    <w:rsid w:val="008826C1"/>
    <w:rsid w:val="00883DFD"/>
    <w:rsid w:val="00884891"/>
    <w:rsid w:val="00890587"/>
    <w:rsid w:val="00891CC2"/>
    <w:rsid w:val="0089210C"/>
    <w:rsid w:val="00893D2E"/>
    <w:rsid w:val="00894CE3"/>
    <w:rsid w:val="00897CEB"/>
    <w:rsid w:val="008A1BF7"/>
    <w:rsid w:val="008A2DF4"/>
    <w:rsid w:val="008A3C48"/>
    <w:rsid w:val="008A47C4"/>
    <w:rsid w:val="008A5B0E"/>
    <w:rsid w:val="008B074F"/>
    <w:rsid w:val="008B0961"/>
    <w:rsid w:val="008B591E"/>
    <w:rsid w:val="008B6E19"/>
    <w:rsid w:val="008C336F"/>
    <w:rsid w:val="008C3441"/>
    <w:rsid w:val="008C39F7"/>
    <w:rsid w:val="008C50D7"/>
    <w:rsid w:val="008C5EE6"/>
    <w:rsid w:val="008C6686"/>
    <w:rsid w:val="008C6D91"/>
    <w:rsid w:val="008D1766"/>
    <w:rsid w:val="008D41DF"/>
    <w:rsid w:val="008D4B6C"/>
    <w:rsid w:val="008D4C9B"/>
    <w:rsid w:val="008E0E7F"/>
    <w:rsid w:val="008E397A"/>
    <w:rsid w:val="008F0A5B"/>
    <w:rsid w:val="008F1EC4"/>
    <w:rsid w:val="008F2377"/>
    <w:rsid w:val="008F3063"/>
    <w:rsid w:val="008F37DD"/>
    <w:rsid w:val="008F3EEE"/>
    <w:rsid w:val="008F474E"/>
    <w:rsid w:val="0090091A"/>
    <w:rsid w:val="0090373B"/>
    <w:rsid w:val="009042BD"/>
    <w:rsid w:val="00904FE4"/>
    <w:rsid w:val="00906402"/>
    <w:rsid w:val="00906A19"/>
    <w:rsid w:val="00907463"/>
    <w:rsid w:val="00921B74"/>
    <w:rsid w:val="00921B93"/>
    <w:rsid w:val="00927057"/>
    <w:rsid w:val="00927740"/>
    <w:rsid w:val="00933F32"/>
    <w:rsid w:val="00936159"/>
    <w:rsid w:val="0093762F"/>
    <w:rsid w:val="00943A25"/>
    <w:rsid w:val="00943BE8"/>
    <w:rsid w:val="00945411"/>
    <w:rsid w:val="0094604E"/>
    <w:rsid w:val="0094697B"/>
    <w:rsid w:val="00946A0F"/>
    <w:rsid w:val="00947629"/>
    <w:rsid w:val="00953854"/>
    <w:rsid w:val="00956059"/>
    <w:rsid w:val="009614D1"/>
    <w:rsid w:val="00961E5B"/>
    <w:rsid w:val="00963C9F"/>
    <w:rsid w:val="00970628"/>
    <w:rsid w:val="00972B84"/>
    <w:rsid w:val="00973C8F"/>
    <w:rsid w:val="00976607"/>
    <w:rsid w:val="00977061"/>
    <w:rsid w:val="00977E1D"/>
    <w:rsid w:val="009801FC"/>
    <w:rsid w:val="00981DE6"/>
    <w:rsid w:val="00990485"/>
    <w:rsid w:val="00994FFF"/>
    <w:rsid w:val="009A31FB"/>
    <w:rsid w:val="009A3A11"/>
    <w:rsid w:val="009A6F89"/>
    <w:rsid w:val="009B0573"/>
    <w:rsid w:val="009B1688"/>
    <w:rsid w:val="009B52C6"/>
    <w:rsid w:val="009B7B4B"/>
    <w:rsid w:val="009B7C21"/>
    <w:rsid w:val="009C0306"/>
    <w:rsid w:val="009C1B96"/>
    <w:rsid w:val="009C35FF"/>
    <w:rsid w:val="009C3852"/>
    <w:rsid w:val="009C5AA4"/>
    <w:rsid w:val="009D3747"/>
    <w:rsid w:val="009D38C0"/>
    <w:rsid w:val="009E0E64"/>
    <w:rsid w:val="009E45EF"/>
    <w:rsid w:val="009E4E6E"/>
    <w:rsid w:val="009E6D4F"/>
    <w:rsid w:val="009F0BCA"/>
    <w:rsid w:val="009F279A"/>
    <w:rsid w:val="00A01F0C"/>
    <w:rsid w:val="00A022A3"/>
    <w:rsid w:val="00A04992"/>
    <w:rsid w:val="00A072C2"/>
    <w:rsid w:val="00A128C6"/>
    <w:rsid w:val="00A13A95"/>
    <w:rsid w:val="00A13ADF"/>
    <w:rsid w:val="00A13F8D"/>
    <w:rsid w:val="00A147AA"/>
    <w:rsid w:val="00A20D1F"/>
    <w:rsid w:val="00A21BB3"/>
    <w:rsid w:val="00A21D71"/>
    <w:rsid w:val="00A229DC"/>
    <w:rsid w:val="00A22B78"/>
    <w:rsid w:val="00A22F73"/>
    <w:rsid w:val="00A246F7"/>
    <w:rsid w:val="00A25AE5"/>
    <w:rsid w:val="00A26442"/>
    <w:rsid w:val="00A27D92"/>
    <w:rsid w:val="00A311A3"/>
    <w:rsid w:val="00A32D20"/>
    <w:rsid w:val="00A3506D"/>
    <w:rsid w:val="00A350BF"/>
    <w:rsid w:val="00A3525F"/>
    <w:rsid w:val="00A37002"/>
    <w:rsid w:val="00A37E03"/>
    <w:rsid w:val="00A40DD9"/>
    <w:rsid w:val="00A41857"/>
    <w:rsid w:val="00A4355E"/>
    <w:rsid w:val="00A439CC"/>
    <w:rsid w:val="00A43A1F"/>
    <w:rsid w:val="00A455B6"/>
    <w:rsid w:val="00A500C1"/>
    <w:rsid w:val="00A50529"/>
    <w:rsid w:val="00A513D2"/>
    <w:rsid w:val="00A520D9"/>
    <w:rsid w:val="00A57F4D"/>
    <w:rsid w:val="00A60A58"/>
    <w:rsid w:val="00A64DA0"/>
    <w:rsid w:val="00A653CD"/>
    <w:rsid w:val="00A65E21"/>
    <w:rsid w:val="00A72415"/>
    <w:rsid w:val="00A7278B"/>
    <w:rsid w:val="00A7362F"/>
    <w:rsid w:val="00A76307"/>
    <w:rsid w:val="00A806F8"/>
    <w:rsid w:val="00A82519"/>
    <w:rsid w:val="00A8488E"/>
    <w:rsid w:val="00A8503D"/>
    <w:rsid w:val="00A92BCD"/>
    <w:rsid w:val="00AA1B0E"/>
    <w:rsid w:val="00AA47B6"/>
    <w:rsid w:val="00AA6C6E"/>
    <w:rsid w:val="00AB013C"/>
    <w:rsid w:val="00AB4D89"/>
    <w:rsid w:val="00AB5B6D"/>
    <w:rsid w:val="00AB7379"/>
    <w:rsid w:val="00AC163B"/>
    <w:rsid w:val="00AC5CA7"/>
    <w:rsid w:val="00AC6058"/>
    <w:rsid w:val="00AC77F9"/>
    <w:rsid w:val="00AD0272"/>
    <w:rsid w:val="00AD4185"/>
    <w:rsid w:val="00AD74D9"/>
    <w:rsid w:val="00AE2BA5"/>
    <w:rsid w:val="00AE56B1"/>
    <w:rsid w:val="00AE6D09"/>
    <w:rsid w:val="00AE7C24"/>
    <w:rsid w:val="00AF2BBC"/>
    <w:rsid w:val="00AF34C0"/>
    <w:rsid w:val="00AF6FDF"/>
    <w:rsid w:val="00AF7A7C"/>
    <w:rsid w:val="00B02070"/>
    <w:rsid w:val="00B048DD"/>
    <w:rsid w:val="00B04F1D"/>
    <w:rsid w:val="00B074E1"/>
    <w:rsid w:val="00B13A08"/>
    <w:rsid w:val="00B1434E"/>
    <w:rsid w:val="00B1647C"/>
    <w:rsid w:val="00B16836"/>
    <w:rsid w:val="00B22C17"/>
    <w:rsid w:val="00B31838"/>
    <w:rsid w:val="00B3201F"/>
    <w:rsid w:val="00B32BAD"/>
    <w:rsid w:val="00B34E64"/>
    <w:rsid w:val="00B35D2F"/>
    <w:rsid w:val="00B408B6"/>
    <w:rsid w:val="00B4132D"/>
    <w:rsid w:val="00B4373C"/>
    <w:rsid w:val="00B44104"/>
    <w:rsid w:val="00B45AC0"/>
    <w:rsid w:val="00B542DA"/>
    <w:rsid w:val="00B54B62"/>
    <w:rsid w:val="00B55018"/>
    <w:rsid w:val="00B57FA6"/>
    <w:rsid w:val="00B630EB"/>
    <w:rsid w:val="00B655DC"/>
    <w:rsid w:val="00B66B7D"/>
    <w:rsid w:val="00B73634"/>
    <w:rsid w:val="00B73862"/>
    <w:rsid w:val="00B738C9"/>
    <w:rsid w:val="00B73F43"/>
    <w:rsid w:val="00B749E9"/>
    <w:rsid w:val="00B75BBF"/>
    <w:rsid w:val="00B76047"/>
    <w:rsid w:val="00B81CDC"/>
    <w:rsid w:val="00B82976"/>
    <w:rsid w:val="00B85B9A"/>
    <w:rsid w:val="00B914A5"/>
    <w:rsid w:val="00B91FD2"/>
    <w:rsid w:val="00B922FF"/>
    <w:rsid w:val="00B92D8F"/>
    <w:rsid w:val="00B931E0"/>
    <w:rsid w:val="00B96C30"/>
    <w:rsid w:val="00B97D93"/>
    <w:rsid w:val="00BA308C"/>
    <w:rsid w:val="00BA67AC"/>
    <w:rsid w:val="00BA6B66"/>
    <w:rsid w:val="00BA6E48"/>
    <w:rsid w:val="00BA79A3"/>
    <w:rsid w:val="00BB2A09"/>
    <w:rsid w:val="00BB37EB"/>
    <w:rsid w:val="00BB4FFC"/>
    <w:rsid w:val="00BC04A9"/>
    <w:rsid w:val="00BC36C7"/>
    <w:rsid w:val="00BC5B46"/>
    <w:rsid w:val="00BD06A3"/>
    <w:rsid w:val="00BD13E5"/>
    <w:rsid w:val="00BD3259"/>
    <w:rsid w:val="00BD4276"/>
    <w:rsid w:val="00BD7583"/>
    <w:rsid w:val="00BE0AF6"/>
    <w:rsid w:val="00BE0DFE"/>
    <w:rsid w:val="00BE1F03"/>
    <w:rsid w:val="00BE52B0"/>
    <w:rsid w:val="00BE58A7"/>
    <w:rsid w:val="00BF2218"/>
    <w:rsid w:val="00BF4E92"/>
    <w:rsid w:val="00C0002B"/>
    <w:rsid w:val="00C008FD"/>
    <w:rsid w:val="00C0426B"/>
    <w:rsid w:val="00C045DF"/>
    <w:rsid w:val="00C05371"/>
    <w:rsid w:val="00C0736B"/>
    <w:rsid w:val="00C14160"/>
    <w:rsid w:val="00C14845"/>
    <w:rsid w:val="00C15220"/>
    <w:rsid w:val="00C166AE"/>
    <w:rsid w:val="00C17245"/>
    <w:rsid w:val="00C211B0"/>
    <w:rsid w:val="00C21F2D"/>
    <w:rsid w:val="00C25F19"/>
    <w:rsid w:val="00C26D43"/>
    <w:rsid w:val="00C325D1"/>
    <w:rsid w:val="00C35173"/>
    <w:rsid w:val="00C4234A"/>
    <w:rsid w:val="00C46548"/>
    <w:rsid w:val="00C47595"/>
    <w:rsid w:val="00C524BA"/>
    <w:rsid w:val="00C54ABD"/>
    <w:rsid w:val="00C54E56"/>
    <w:rsid w:val="00C55C3A"/>
    <w:rsid w:val="00C55C77"/>
    <w:rsid w:val="00C574D5"/>
    <w:rsid w:val="00C57649"/>
    <w:rsid w:val="00C61207"/>
    <w:rsid w:val="00C66099"/>
    <w:rsid w:val="00C73F32"/>
    <w:rsid w:val="00C74E26"/>
    <w:rsid w:val="00C8153C"/>
    <w:rsid w:val="00C81B50"/>
    <w:rsid w:val="00C87462"/>
    <w:rsid w:val="00CA180C"/>
    <w:rsid w:val="00CA2B33"/>
    <w:rsid w:val="00CA7B26"/>
    <w:rsid w:val="00CB1CBE"/>
    <w:rsid w:val="00CB22B2"/>
    <w:rsid w:val="00CB3121"/>
    <w:rsid w:val="00CB3850"/>
    <w:rsid w:val="00CB5333"/>
    <w:rsid w:val="00CB772F"/>
    <w:rsid w:val="00CC3EE2"/>
    <w:rsid w:val="00CD1E52"/>
    <w:rsid w:val="00CD3B77"/>
    <w:rsid w:val="00CD573A"/>
    <w:rsid w:val="00CD6BCF"/>
    <w:rsid w:val="00CD6D8B"/>
    <w:rsid w:val="00CD7492"/>
    <w:rsid w:val="00CE0268"/>
    <w:rsid w:val="00CE18F1"/>
    <w:rsid w:val="00CE3654"/>
    <w:rsid w:val="00CE3A6B"/>
    <w:rsid w:val="00CF0BC1"/>
    <w:rsid w:val="00CF0CBB"/>
    <w:rsid w:val="00CF15C5"/>
    <w:rsid w:val="00CF4E70"/>
    <w:rsid w:val="00CF580A"/>
    <w:rsid w:val="00D00211"/>
    <w:rsid w:val="00D006D1"/>
    <w:rsid w:val="00D011D8"/>
    <w:rsid w:val="00D01E06"/>
    <w:rsid w:val="00D025AE"/>
    <w:rsid w:val="00D02994"/>
    <w:rsid w:val="00D02BFB"/>
    <w:rsid w:val="00D057F8"/>
    <w:rsid w:val="00D06309"/>
    <w:rsid w:val="00D07CF8"/>
    <w:rsid w:val="00D11173"/>
    <w:rsid w:val="00D11317"/>
    <w:rsid w:val="00D125B6"/>
    <w:rsid w:val="00D147A6"/>
    <w:rsid w:val="00D147E5"/>
    <w:rsid w:val="00D1640F"/>
    <w:rsid w:val="00D17926"/>
    <w:rsid w:val="00D20386"/>
    <w:rsid w:val="00D21C5A"/>
    <w:rsid w:val="00D22E7D"/>
    <w:rsid w:val="00D2513C"/>
    <w:rsid w:val="00D30177"/>
    <w:rsid w:val="00D32C8F"/>
    <w:rsid w:val="00D351EA"/>
    <w:rsid w:val="00D3563D"/>
    <w:rsid w:val="00D40288"/>
    <w:rsid w:val="00D416F0"/>
    <w:rsid w:val="00D422F3"/>
    <w:rsid w:val="00D42D58"/>
    <w:rsid w:val="00D43403"/>
    <w:rsid w:val="00D43914"/>
    <w:rsid w:val="00D45681"/>
    <w:rsid w:val="00D45E0F"/>
    <w:rsid w:val="00D50A6B"/>
    <w:rsid w:val="00D5270B"/>
    <w:rsid w:val="00D52F45"/>
    <w:rsid w:val="00D60937"/>
    <w:rsid w:val="00D61541"/>
    <w:rsid w:val="00D6166E"/>
    <w:rsid w:val="00D62E71"/>
    <w:rsid w:val="00D63E6A"/>
    <w:rsid w:val="00D6430D"/>
    <w:rsid w:val="00D65D2F"/>
    <w:rsid w:val="00D66188"/>
    <w:rsid w:val="00D70224"/>
    <w:rsid w:val="00D70403"/>
    <w:rsid w:val="00D71E77"/>
    <w:rsid w:val="00D72A68"/>
    <w:rsid w:val="00D731F6"/>
    <w:rsid w:val="00D740CA"/>
    <w:rsid w:val="00D85728"/>
    <w:rsid w:val="00D85DF4"/>
    <w:rsid w:val="00D87A49"/>
    <w:rsid w:val="00D90D88"/>
    <w:rsid w:val="00D92479"/>
    <w:rsid w:val="00D95481"/>
    <w:rsid w:val="00DA4444"/>
    <w:rsid w:val="00DB03BE"/>
    <w:rsid w:val="00DB1C24"/>
    <w:rsid w:val="00DB3C9B"/>
    <w:rsid w:val="00DB4B09"/>
    <w:rsid w:val="00DB5856"/>
    <w:rsid w:val="00DB6038"/>
    <w:rsid w:val="00DC0D4A"/>
    <w:rsid w:val="00DC34B6"/>
    <w:rsid w:val="00DC4BCD"/>
    <w:rsid w:val="00DC5E22"/>
    <w:rsid w:val="00DC5EC9"/>
    <w:rsid w:val="00DC718F"/>
    <w:rsid w:val="00DC7A13"/>
    <w:rsid w:val="00DD15DF"/>
    <w:rsid w:val="00DD2A24"/>
    <w:rsid w:val="00DD5CBE"/>
    <w:rsid w:val="00DD6E41"/>
    <w:rsid w:val="00DD7DBA"/>
    <w:rsid w:val="00DE04BF"/>
    <w:rsid w:val="00DE0928"/>
    <w:rsid w:val="00DE324C"/>
    <w:rsid w:val="00DE7064"/>
    <w:rsid w:val="00DF076C"/>
    <w:rsid w:val="00DF2331"/>
    <w:rsid w:val="00DF2997"/>
    <w:rsid w:val="00DF2F50"/>
    <w:rsid w:val="00DF3CD1"/>
    <w:rsid w:val="00DF5AF7"/>
    <w:rsid w:val="00DF6A65"/>
    <w:rsid w:val="00E10BC4"/>
    <w:rsid w:val="00E140A6"/>
    <w:rsid w:val="00E1415D"/>
    <w:rsid w:val="00E20E1E"/>
    <w:rsid w:val="00E213BD"/>
    <w:rsid w:val="00E22489"/>
    <w:rsid w:val="00E305BB"/>
    <w:rsid w:val="00E31CF0"/>
    <w:rsid w:val="00E323E9"/>
    <w:rsid w:val="00E32FB6"/>
    <w:rsid w:val="00E34018"/>
    <w:rsid w:val="00E4116A"/>
    <w:rsid w:val="00E41C8C"/>
    <w:rsid w:val="00E437D2"/>
    <w:rsid w:val="00E43BF9"/>
    <w:rsid w:val="00E45900"/>
    <w:rsid w:val="00E47BC6"/>
    <w:rsid w:val="00E50D86"/>
    <w:rsid w:val="00E51930"/>
    <w:rsid w:val="00E5422C"/>
    <w:rsid w:val="00E54543"/>
    <w:rsid w:val="00E55751"/>
    <w:rsid w:val="00E62501"/>
    <w:rsid w:val="00E6661E"/>
    <w:rsid w:val="00E66F56"/>
    <w:rsid w:val="00E7398E"/>
    <w:rsid w:val="00E73FD3"/>
    <w:rsid w:val="00E75E0E"/>
    <w:rsid w:val="00E82B94"/>
    <w:rsid w:val="00E87AEC"/>
    <w:rsid w:val="00E87EF7"/>
    <w:rsid w:val="00E9281B"/>
    <w:rsid w:val="00E933D3"/>
    <w:rsid w:val="00E938BE"/>
    <w:rsid w:val="00E979B4"/>
    <w:rsid w:val="00EA0AF0"/>
    <w:rsid w:val="00EA1CC3"/>
    <w:rsid w:val="00EA2311"/>
    <w:rsid w:val="00EA35E8"/>
    <w:rsid w:val="00EA65DB"/>
    <w:rsid w:val="00EB4167"/>
    <w:rsid w:val="00EB6302"/>
    <w:rsid w:val="00EC09F1"/>
    <w:rsid w:val="00EC2C3E"/>
    <w:rsid w:val="00EC7BC3"/>
    <w:rsid w:val="00ED3378"/>
    <w:rsid w:val="00ED6F32"/>
    <w:rsid w:val="00ED7600"/>
    <w:rsid w:val="00EE3D11"/>
    <w:rsid w:val="00EE4B29"/>
    <w:rsid w:val="00EE713D"/>
    <w:rsid w:val="00EF06DF"/>
    <w:rsid w:val="00EF2138"/>
    <w:rsid w:val="00EF3959"/>
    <w:rsid w:val="00EF6073"/>
    <w:rsid w:val="00EF698B"/>
    <w:rsid w:val="00F02BFD"/>
    <w:rsid w:val="00F1362C"/>
    <w:rsid w:val="00F16EFF"/>
    <w:rsid w:val="00F23300"/>
    <w:rsid w:val="00F33C77"/>
    <w:rsid w:val="00F414F1"/>
    <w:rsid w:val="00F45CA4"/>
    <w:rsid w:val="00F47AA5"/>
    <w:rsid w:val="00F508B8"/>
    <w:rsid w:val="00F516A7"/>
    <w:rsid w:val="00F51EC6"/>
    <w:rsid w:val="00F56F0F"/>
    <w:rsid w:val="00F61AA5"/>
    <w:rsid w:val="00F63AAC"/>
    <w:rsid w:val="00F64297"/>
    <w:rsid w:val="00F70E46"/>
    <w:rsid w:val="00F72CB1"/>
    <w:rsid w:val="00F74661"/>
    <w:rsid w:val="00F74F44"/>
    <w:rsid w:val="00F8097D"/>
    <w:rsid w:val="00F8215E"/>
    <w:rsid w:val="00F824F5"/>
    <w:rsid w:val="00F8539B"/>
    <w:rsid w:val="00F870D9"/>
    <w:rsid w:val="00F87FC0"/>
    <w:rsid w:val="00F90FAB"/>
    <w:rsid w:val="00F91534"/>
    <w:rsid w:val="00F9172B"/>
    <w:rsid w:val="00F92267"/>
    <w:rsid w:val="00F92C9E"/>
    <w:rsid w:val="00F9374D"/>
    <w:rsid w:val="00F96747"/>
    <w:rsid w:val="00F971CD"/>
    <w:rsid w:val="00FA1CFD"/>
    <w:rsid w:val="00FA2ED8"/>
    <w:rsid w:val="00FA383D"/>
    <w:rsid w:val="00FA522E"/>
    <w:rsid w:val="00FA7972"/>
    <w:rsid w:val="00FB1A51"/>
    <w:rsid w:val="00FB378B"/>
    <w:rsid w:val="00FB6924"/>
    <w:rsid w:val="00FC1105"/>
    <w:rsid w:val="00FC29B9"/>
    <w:rsid w:val="00FC44F7"/>
    <w:rsid w:val="00FC6FD3"/>
    <w:rsid w:val="00FD1AB1"/>
    <w:rsid w:val="00FD3888"/>
    <w:rsid w:val="00FD41BA"/>
    <w:rsid w:val="00FD4B01"/>
    <w:rsid w:val="00FD5BD8"/>
    <w:rsid w:val="00FD65F5"/>
    <w:rsid w:val="00FD7D92"/>
    <w:rsid w:val="00FD7DB0"/>
    <w:rsid w:val="00FE070B"/>
    <w:rsid w:val="00FE305C"/>
    <w:rsid w:val="00FE3E3F"/>
    <w:rsid w:val="00FE3FFA"/>
    <w:rsid w:val="00FE56AC"/>
    <w:rsid w:val="00FF0301"/>
    <w:rsid w:val="00FF1044"/>
    <w:rsid w:val="00FF1B78"/>
    <w:rsid w:val="00FF3C8C"/>
    <w:rsid w:val="00FF5E60"/>
    <w:rsid w:val="00FF6024"/>
    <w:rsid w:val="00FF6DAB"/>
    <w:rsid w:val="00FF7686"/>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CBCE0A27-6060-4B2F-B842-9D01A1221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列表段落1 Cha"/>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12877242">
          <w:marLeft w:val="547"/>
          <w:marRight w:val="0"/>
          <w:marTop w:val="0"/>
          <w:marBottom w:val="120"/>
          <w:divBdr>
            <w:top w:val="none" w:sz="0" w:space="0" w:color="auto"/>
            <w:left w:val="none" w:sz="0" w:space="0" w:color="auto"/>
            <w:bottom w:val="none" w:sz="0" w:space="0" w:color="auto"/>
            <w:right w:val="none" w:sz="0" w:space="0" w:color="auto"/>
          </w:divBdr>
        </w:div>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RBI5PAMIO524-1616901215-29689</_dlc_DocId>
    <HideFromDelve xmlns="71c5aaf6-e6ce-465b-b873-5148d2a4c105">false</HideFromDelve>
    <_dlc_DocIdUrl xmlns="71c5aaf6-e6ce-465b-b873-5148d2a4c105">
      <Url>https://nokia.sharepoint.com/sites/gxp/_layouts/15/DocIdRedir.aspx?ID=RBI5PAMIO524-1616901215-29689</Url>
      <Description>RBI5PAMIO524-1616901215-29689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2</TotalTime>
  <Pages>6</Pages>
  <Words>2426</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16223</CharactersWithSpaces>
  <SharedDoc>false</SharedDoc>
  <HLinks>
    <vt:vector size="42" baseType="variant">
      <vt:variant>
        <vt:i4>7602297</vt:i4>
      </vt:variant>
      <vt:variant>
        <vt:i4>24</vt:i4>
      </vt:variant>
      <vt:variant>
        <vt:i4>0</vt:i4>
      </vt:variant>
      <vt:variant>
        <vt:i4>5</vt:i4>
      </vt:variant>
      <vt:variant>
        <vt:lpwstr>https://www.3gpp.org/ftp/tsg_ran/WG4_Radio/</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17</vt:i4>
      </vt:variant>
      <vt:variant>
        <vt:i4>0</vt:i4>
      </vt:variant>
      <vt:variant>
        <vt:i4>5</vt:i4>
      </vt:variant>
      <vt:variant>
        <vt:lpwstr/>
      </vt:variant>
      <vt:variant>
        <vt:lpwstr>_Toc133918805</vt:lpwstr>
      </vt:variant>
      <vt:variant>
        <vt:i4>1376315</vt:i4>
      </vt:variant>
      <vt:variant>
        <vt:i4>14</vt:i4>
      </vt:variant>
      <vt:variant>
        <vt:i4>0</vt:i4>
      </vt:variant>
      <vt:variant>
        <vt:i4>5</vt:i4>
      </vt:variant>
      <vt:variant>
        <vt:lpwstr/>
      </vt:variant>
      <vt:variant>
        <vt:lpwstr>_Toc133918804</vt:lpwstr>
      </vt:variant>
      <vt:variant>
        <vt:i4>1376315</vt:i4>
      </vt:variant>
      <vt:variant>
        <vt:i4>11</vt:i4>
      </vt:variant>
      <vt:variant>
        <vt:i4>0</vt:i4>
      </vt:variant>
      <vt:variant>
        <vt:i4>5</vt:i4>
      </vt:variant>
      <vt:variant>
        <vt:lpwstr/>
      </vt:variant>
      <vt:variant>
        <vt:lpwstr>_Toc133918803</vt:lpwstr>
      </vt:variant>
      <vt:variant>
        <vt:i4>1376315</vt:i4>
      </vt:variant>
      <vt:variant>
        <vt:i4>8</vt:i4>
      </vt:variant>
      <vt:variant>
        <vt:i4>0</vt:i4>
      </vt:variant>
      <vt:variant>
        <vt:i4>5</vt:i4>
      </vt:variant>
      <vt:variant>
        <vt:lpwstr/>
      </vt:variant>
      <vt:variant>
        <vt:lpwstr>_Toc133918802</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2024-10-07T16:07:00Z</dcterms:created>
  <dcterms:modified xsi:type="dcterms:W3CDTF">2024-10-07T16:07:00Z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c2bd56a5-1a05-4ec8-bd83-7e8e2da7026c</vt:lpwstr>
  </property>
  <property fmtid="{D5CDD505-2E9C-101B-9397-08002B2CF9AE}" pid="11" name="MediaServiceImageTags">
    <vt:lpwstr/>
  </property>
</Properties>
</file>