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BEE9AA" w14:textId="2B10347C" w:rsidR="00187D04" w:rsidRPr="0052514D" w:rsidRDefault="00187D04" w:rsidP="005E36CA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eastAsia="SimSun" w:cs="Arial"/>
          <w:sz w:val="24"/>
          <w:szCs w:val="24"/>
          <w:lang w:eastAsia="zh-CN"/>
        </w:rPr>
        <w:t>3</w:t>
      </w:r>
      <w:r>
        <w:rPr>
          <w:rFonts w:eastAsia="SimSun" w:cs="Arial"/>
          <w:sz w:val="24"/>
          <w:szCs w:val="24"/>
          <w:lang w:eastAsia="zh-CN"/>
        </w:rPr>
        <w:t>GPP TSG-RAN WG4 Meeting #112bis</w:t>
      </w:r>
      <w:r w:rsidRPr="0052514D">
        <w:rPr>
          <w:rFonts w:eastAsia="SimSun" w:cs="Arial"/>
          <w:sz w:val="24"/>
          <w:szCs w:val="24"/>
          <w:lang w:eastAsia="zh-CN"/>
        </w:rPr>
        <w:tab/>
      </w:r>
      <w:r w:rsidR="006A41A9" w:rsidRPr="006A41A9">
        <w:rPr>
          <w:rFonts w:eastAsia="SimSun" w:cs="Arial"/>
          <w:sz w:val="24"/>
          <w:szCs w:val="24"/>
          <w:lang w:eastAsia="zh-CN"/>
        </w:rPr>
        <w:t>R4-2416401</w:t>
      </w:r>
    </w:p>
    <w:p w14:paraId="6116FAFE" w14:textId="77777777" w:rsidR="00187D04" w:rsidRPr="0052514D" w:rsidRDefault="00187D04" w:rsidP="00187D0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A01738">
        <w:rPr>
          <w:rFonts w:eastAsia="SimSun" w:cs="Arial"/>
          <w:sz w:val="24"/>
          <w:szCs w:val="24"/>
          <w:lang w:eastAsia="zh-CN"/>
        </w:rPr>
        <w:t>Hefei,</w:t>
      </w:r>
      <w:r>
        <w:rPr>
          <w:rFonts w:eastAsia="SimSun" w:cs="Arial"/>
          <w:sz w:val="24"/>
          <w:szCs w:val="24"/>
          <w:lang w:eastAsia="zh-CN"/>
        </w:rPr>
        <w:t xml:space="preserve"> Anhui,</w:t>
      </w:r>
      <w:r w:rsidRPr="00A01738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/>
          <w:sz w:val="24"/>
          <w:szCs w:val="24"/>
          <w:lang w:eastAsia="zh-CN"/>
        </w:rPr>
        <w:t>China, 14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</w:t>
      </w:r>
      <w:r>
        <w:rPr>
          <w:rFonts w:eastAsia="SimSun" w:cs="Arial"/>
          <w:sz w:val="24"/>
          <w:szCs w:val="24"/>
          <w:lang w:eastAsia="zh-CN"/>
        </w:rPr>
        <w:t>18</w:t>
      </w:r>
      <w:r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>
        <w:rPr>
          <w:rFonts w:eastAsia="SimSun" w:cs="Arial"/>
          <w:sz w:val="24"/>
          <w:szCs w:val="24"/>
          <w:lang w:eastAsia="zh-CN"/>
        </w:rPr>
        <w:t xml:space="preserve"> October</w:t>
      </w:r>
      <w:r w:rsidRPr="0052514D">
        <w:rPr>
          <w:rFonts w:eastAsia="SimSun" w:cs="Arial"/>
          <w:sz w:val="24"/>
          <w:szCs w:val="24"/>
          <w:lang w:eastAsia="zh-CN"/>
        </w:rPr>
        <w:t>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5F0ECE0C" w:rsidR="00474589" w:rsidRDefault="005C4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12CF">
                <w:rPr>
                  <w:b/>
                  <w:noProof/>
                  <w:sz w:val="28"/>
                </w:rPr>
                <w:t>3</w:t>
              </w:r>
              <w:r w:rsidR="00466E78">
                <w:rPr>
                  <w:b/>
                  <w:noProof/>
                  <w:sz w:val="28"/>
                </w:rPr>
                <w:t>8.</w:t>
              </w:r>
              <w:r w:rsidR="00187D04">
                <w:rPr>
                  <w:b/>
                  <w:noProof/>
                  <w:sz w:val="28"/>
                </w:rPr>
                <w:t>307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489162EF" w:rsidR="00474589" w:rsidRDefault="006549F4" w:rsidP="006549F4">
            <w:pPr>
              <w:pStyle w:val="CRCoverPage"/>
              <w:tabs>
                <w:tab w:val="center" w:pos="596"/>
                <w:tab w:val="right" w:pos="1193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ab/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174DAA5F" w:rsidR="00474589" w:rsidRDefault="00474589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31261E41" w:rsidR="00474589" w:rsidRDefault="005C4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4E8C">
                <w:rPr>
                  <w:b/>
                  <w:noProof/>
                  <w:sz w:val="28"/>
                </w:rPr>
                <w:t>1</w:t>
              </w:r>
              <w:r w:rsidR="000D3BDA">
                <w:rPr>
                  <w:b/>
                  <w:noProof/>
                  <w:sz w:val="28"/>
                </w:rPr>
                <w:t>8</w:t>
              </w:r>
              <w:r w:rsidR="00214E8C">
                <w:rPr>
                  <w:b/>
                  <w:noProof/>
                  <w:sz w:val="28"/>
                </w:rPr>
                <w:t>.</w:t>
              </w:r>
              <w:r w:rsidR="00231C30">
                <w:rPr>
                  <w:b/>
                  <w:noProof/>
                  <w:sz w:val="28"/>
                </w:rPr>
                <w:t>2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  <w:bookmarkStart w:id="3" w:name="_GoBack"/>
      <w:bookmarkEnd w:id="3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6BE1E3B0" w:rsidR="00474589" w:rsidRDefault="00504F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52DC637F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53B2203C" w:rsidR="00474589" w:rsidRDefault="000D3BDA">
            <w:pPr>
              <w:pStyle w:val="CRCoverPage"/>
              <w:spacing w:after="0"/>
              <w:ind w:left="100"/>
              <w:rPr>
                <w:noProof/>
              </w:rPr>
            </w:pPr>
            <w:r w:rsidRPr="000D3BDA">
              <w:rPr>
                <w:noProof/>
              </w:rPr>
              <w:t>Draft CR to TS 38.307: n87 and n88 overlapping bands introduction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1C0451AE" w:rsidR="00474589" w:rsidRDefault="000D3BDA">
            <w:pPr>
              <w:pStyle w:val="CRCoverPage"/>
              <w:spacing w:after="0"/>
              <w:ind w:left="100"/>
              <w:rPr>
                <w:noProof/>
              </w:rPr>
            </w:pPr>
            <w:r w:rsidRPr="000D3BDA">
              <w:rPr>
                <w:noProof/>
              </w:rPr>
              <w:t>NR_bands_n87_n88-Core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28C9CEDA" w:rsidR="00474589" w:rsidRDefault="005C41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74589">
                <w:rPr>
                  <w:noProof/>
                </w:rPr>
                <w:t>2024-</w:t>
              </w:r>
              <w:r w:rsidR="000D3BDA">
                <w:rPr>
                  <w:noProof/>
                </w:rPr>
                <w:t>10</w:t>
              </w:r>
              <w:r w:rsidR="00474589">
                <w:rPr>
                  <w:noProof/>
                </w:rPr>
                <w:t>-</w:t>
              </w:r>
              <w:r w:rsidR="00377065">
                <w:rPr>
                  <w:noProof/>
                </w:rPr>
                <w:t>0</w:t>
              </w:r>
            </w:fldSimple>
            <w:r w:rsidR="000D3BDA">
              <w:rPr>
                <w:noProof/>
              </w:rPr>
              <w:t>7</w:t>
            </w:r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1F11E70F" w:rsidR="00474589" w:rsidRDefault="000D3B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E6BC1A4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D3BDA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C30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231C30" w:rsidRDefault="00231C30" w:rsidP="00231C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3D65EF73" w:rsidR="00082C8F" w:rsidRPr="00082C8F" w:rsidRDefault="00CB7F29" w:rsidP="00082C8F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Based on work-split in </w:t>
            </w:r>
            <w:r w:rsidRPr="00D14F2C">
              <w:t>R4-2414272</w:t>
            </w:r>
            <w:r>
              <w:t>, in this Draft CR we introduce overlapping bands n87 and n88.</w:t>
            </w:r>
          </w:p>
        </w:tc>
      </w:tr>
      <w:tr w:rsidR="00231C30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231C30" w:rsidRDefault="00231C30" w:rsidP="00231C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231C30" w:rsidRPr="00377065" w:rsidRDefault="00231C30" w:rsidP="00231C30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231C30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231C30" w:rsidRPr="005C0D40" w:rsidRDefault="00231C30" w:rsidP="00231C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0D40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356F1FBE" w:rsidR="0049302D" w:rsidRPr="0049302D" w:rsidRDefault="00CB7F29" w:rsidP="004213FF">
            <w:pPr>
              <w:pStyle w:val="CRCoverPage"/>
              <w:numPr>
                <w:ilvl w:val="0"/>
                <w:numId w:val="6"/>
              </w:numPr>
              <w:spacing w:after="0" w:line="256" w:lineRule="auto"/>
              <w:rPr>
                <w:noProof/>
              </w:rPr>
            </w:pPr>
            <w:r>
              <w:rPr>
                <w:noProof/>
              </w:rPr>
              <w:t>Update of Table A-1, to introduce overlapping bands n87 and n88.</w:t>
            </w:r>
          </w:p>
        </w:tc>
      </w:tr>
      <w:tr w:rsidR="00231C30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231C30" w:rsidRDefault="00231C30" w:rsidP="00231C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231C30" w:rsidRPr="0049302D" w:rsidRDefault="00231C30" w:rsidP="00231C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1C30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231C30" w:rsidRPr="005C0D40" w:rsidRDefault="00231C30" w:rsidP="00231C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C0D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1A711EB9" w:rsidR="00231C30" w:rsidRPr="0049302D" w:rsidRDefault="00CB7F29" w:rsidP="00231C30">
            <w:pPr>
              <w:pStyle w:val="CRCoverPage"/>
              <w:spacing w:after="0" w:line="256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Implementation of bands n87 and n88 would not be complete. </w:t>
            </w:r>
          </w:p>
        </w:tc>
      </w:tr>
      <w:bookmarkEnd w:id="4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3F12494A" w:rsidR="00474589" w:rsidRPr="00C65B5A" w:rsidRDefault="00CB7F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4982F021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51441EE1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613825" w:rsidRDefault="00613825" w:rsidP="006138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CA5A989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3F430E8F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3D618690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6A65BB5E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613825" w:rsidRDefault="00613825" w:rsidP="006138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613825" w:rsidRDefault="00613825" w:rsidP="006138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825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613825" w:rsidRDefault="00613825" w:rsidP="006138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613825" w:rsidRDefault="00613825" w:rsidP="00613825">
            <w:pPr>
              <w:pStyle w:val="CRCoverPage"/>
              <w:spacing w:after="0"/>
              <w:rPr>
                <w:noProof/>
              </w:rPr>
            </w:pPr>
          </w:p>
        </w:tc>
      </w:tr>
      <w:tr w:rsidR="00613825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825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825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613825" w:rsidRDefault="00613825" w:rsidP="006138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613825" w:rsidRDefault="00613825" w:rsidP="006138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603FD89" w14:textId="7360FF22" w:rsidR="002F1857" w:rsidRDefault="002F1857">
      <w:pPr>
        <w:spacing w:after="0"/>
        <w:rPr>
          <w:rFonts w:eastAsia="Times New Roman"/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</w:p>
    <w:p w14:paraId="2068464A" w14:textId="5347FABB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74FF8D1C" w14:textId="1FA98458" w:rsidR="000D3BDA" w:rsidRPr="00D960B3" w:rsidRDefault="00016EEF" w:rsidP="000D3BDA">
      <w:pPr>
        <w:pStyle w:val="Heading8"/>
        <w:rPr>
          <w:lang w:eastAsia="ko-KR"/>
        </w:rPr>
      </w:pPr>
      <w:r w:rsidRPr="00611D9F">
        <w:t xml:space="preserve"> </w:t>
      </w:r>
      <w:bookmarkStart w:id="5" w:name="_Toc21098361"/>
      <w:bookmarkStart w:id="6" w:name="_Toc29470588"/>
      <w:bookmarkStart w:id="7" w:name="_Toc37141956"/>
      <w:bookmarkStart w:id="8" w:name="_Toc37142007"/>
      <w:bookmarkStart w:id="9" w:name="_Toc37142059"/>
      <w:bookmarkStart w:id="10" w:name="_Toc37269062"/>
      <w:bookmarkStart w:id="11" w:name="_Toc37269105"/>
      <w:bookmarkStart w:id="12" w:name="_Toc45907628"/>
      <w:bookmarkStart w:id="13" w:name="_Toc52564810"/>
      <w:bookmarkStart w:id="14" w:name="_Toc60857189"/>
      <w:bookmarkStart w:id="15" w:name="_Toc60857260"/>
      <w:bookmarkStart w:id="16" w:name="_Toc61185259"/>
      <w:bookmarkStart w:id="17" w:name="_Toc61185339"/>
      <w:bookmarkStart w:id="18" w:name="_Toc61185387"/>
      <w:bookmarkStart w:id="19" w:name="_Toc66390491"/>
      <w:bookmarkStart w:id="20" w:name="_Toc66390593"/>
      <w:bookmarkStart w:id="21" w:name="_Toc68702003"/>
      <w:bookmarkStart w:id="22" w:name="_Toc68702490"/>
      <w:bookmarkStart w:id="23" w:name="_Toc68702608"/>
      <w:bookmarkStart w:id="24" w:name="_Toc68702713"/>
      <w:bookmarkStart w:id="25" w:name="_Toc68702792"/>
      <w:bookmarkStart w:id="26" w:name="_Toc74643128"/>
      <w:bookmarkStart w:id="27" w:name="_Toc76540692"/>
      <w:bookmarkStart w:id="28" w:name="_Toc82415041"/>
      <w:bookmarkStart w:id="29" w:name="_Toc89937944"/>
      <w:bookmarkStart w:id="30" w:name="_Toc98752905"/>
      <w:bookmarkStart w:id="31" w:name="_Toc106132117"/>
      <w:bookmarkStart w:id="32" w:name="_Toc115198884"/>
      <w:bookmarkStart w:id="33" w:name="_Toc121932149"/>
      <w:bookmarkStart w:id="34" w:name="_Toc130392175"/>
      <w:bookmarkStart w:id="35" w:name="_Toc137474278"/>
      <w:bookmarkStart w:id="36" w:name="_Toc138875376"/>
      <w:bookmarkStart w:id="37" w:name="_Toc163237075"/>
      <w:bookmarkStart w:id="38" w:name="_Toc169512525"/>
      <w:bookmarkStart w:id="39" w:name="_Toc171374362"/>
      <w:r w:rsidR="000D3BDA" w:rsidRPr="00535751">
        <w:rPr>
          <w:lang w:val="en-US"/>
        </w:rPr>
        <w:t xml:space="preserve">Annex </w:t>
      </w:r>
      <w:proofErr w:type="gramStart"/>
      <w:r w:rsidR="000D3BDA" w:rsidRPr="00535751">
        <w:rPr>
          <w:lang w:val="en-US"/>
        </w:rPr>
        <w:t>A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0D3BDA" w:rsidRPr="00535751">
        <w:rPr>
          <w:lang w:val="en-US"/>
        </w:rPr>
        <w:t xml:space="preserve"> </w:t>
      </w:r>
      <w:bookmarkStart w:id="40" w:name="_Toc60857190"/>
      <w:bookmarkStart w:id="41" w:name="_Toc60857261"/>
      <w:bookmarkStart w:id="42" w:name="_Toc61185260"/>
      <w:bookmarkStart w:id="43" w:name="_Toc61185340"/>
      <w:bookmarkStart w:id="44" w:name="_Toc61185388"/>
      <w:bookmarkStart w:id="45" w:name="_Toc66390492"/>
      <w:bookmarkStart w:id="46" w:name="_Toc66390594"/>
      <w:bookmarkStart w:id="47" w:name="_Toc68702004"/>
      <w:r w:rsidR="000D3BDA" w:rsidRPr="00535751">
        <w:t>:</w:t>
      </w:r>
      <w:proofErr w:type="gramEnd"/>
      <w:r w:rsidR="000D3BDA" w:rsidRPr="00535751">
        <w:rPr>
          <w:lang w:val="en-US"/>
        </w:rPr>
        <w:br/>
      </w:r>
      <w:r w:rsidR="000D3BDA" w:rsidRPr="00D960B3">
        <w:rPr>
          <w:lang w:eastAsia="ko-KR"/>
        </w:rPr>
        <w:t>Frequency arrangement for overlapping operating bands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0AD572DF" w14:textId="44AAF939" w:rsidR="000D3BDA" w:rsidRPr="009363AF" w:rsidRDefault="000D3BDA" w:rsidP="000D3BDA">
      <w:r w:rsidRPr="009363AF">
        <w:t xml:space="preserve">The following information is provided in order to assist a UE derive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in a multi-band environment, in which multiple overlapping operating bands may be indicated in the fields </w:t>
      </w:r>
      <w:proofErr w:type="spellStart"/>
      <w:r w:rsidRPr="009363AF">
        <w:rPr>
          <w:i/>
        </w:rPr>
        <w:t>freqBandIndicator</w:t>
      </w:r>
      <w:r>
        <w:rPr>
          <w:i/>
        </w:rPr>
        <w:t>NR</w:t>
      </w:r>
      <w:proofErr w:type="spellEnd"/>
      <w:r w:rsidRPr="009363AF">
        <w:t xml:space="preserve"> and </w:t>
      </w:r>
      <w:proofErr w:type="spellStart"/>
      <w:r w:rsidRPr="00180895">
        <w:rPr>
          <w:i/>
        </w:rPr>
        <w:t>MultiFrequencyBandListNR</w:t>
      </w:r>
      <w:proofErr w:type="spellEnd"/>
      <w:r w:rsidRPr="00180895">
        <w:rPr>
          <w:i/>
        </w:rPr>
        <w:t>-SIB</w:t>
      </w:r>
      <w:r w:rsidRPr="009363AF">
        <w:t>.</w:t>
      </w:r>
    </w:p>
    <w:p w14:paraId="39A486B1" w14:textId="52A0C229" w:rsidR="000D3BDA" w:rsidRPr="009363AF" w:rsidRDefault="000D3BDA" w:rsidP="000D3BDA">
      <w:r w:rsidRPr="009363AF">
        <w:t xml:space="preserve">The overlapping bands, independent of release, which may be indicated in a cell are shown in Table A-1 for applicable </w:t>
      </w:r>
      <w:r>
        <w:t xml:space="preserve">NR operating </w:t>
      </w:r>
      <w:r w:rsidRPr="009363AF">
        <w:t xml:space="preserve">bands. The DL </w:t>
      </w:r>
      <w:r w:rsidRPr="001C0CC4">
        <w:t>NR-ARFCN</w:t>
      </w:r>
      <w:r w:rsidRPr="009363AF">
        <w:t xml:space="preserve"> and UL </w:t>
      </w:r>
      <w:r w:rsidRPr="001C0CC4">
        <w:t>NR-ARFCN</w:t>
      </w:r>
      <w:r w:rsidRPr="009363AF">
        <w:t xml:space="preserve"> are derived according to </w:t>
      </w:r>
      <w:r>
        <w:t>TS 38</w:t>
      </w:r>
      <w:r w:rsidRPr="009363AF">
        <w:t>.101</w:t>
      </w:r>
      <w:r>
        <w:t>-1 and TS 38.101-2</w:t>
      </w:r>
      <w:r w:rsidRPr="009363AF">
        <w:t>.</w:t>
      </w:r>
    </w:p>
    <w:p w14:paraId="77CFF82F" w14:textId="77777777" w:rsidR="000D3BDA" w:rsidRDefault="000D3BDA" w:rsidP="000D3BDA">
      <w:pPr>
        <w:pStyle w:val="TH"/>
      </w:pPr>
      <w:r w:rsidRPr="009363AF">
        <w:t>Table A-1: Overlapping bands (multi-band environment</w:t>
      </w:r>
      <w:r>
        <w:t>s) for each NR</w:t>
      </w:r>
      <w:r w:rsidRPr="009363AF">
        <w:t xml:space="preserve"> band</w:t>
      </w:r>
    </w:p>
    <w:tbl>
      <w:tblPr>
        <w:tblStyle w:val="TableGrid"/>
        <w:tblW w:w="0" w:type="auto"/>
        <w:tblInd w:w="1413" w:type="dxa"/>
        <w:tblLook w:val="04A0" w:firstRow="1" w:lastRow="0" w:firstColumn="1" w:lastColumn="0" w:noHBand="0" w:noVBand="1"/>
      </w:tblPr>
      <w:tblGrid>
        <w:gridCol w:w="1797"/>
        <w:gridCol w:w="2597"/>
        <w:gridCol w:w="1559"/>
      </w:tblGrid>
      <w:tr w:rsidR="000D3BDA" w14:paraId="3A708207" w14:textId="77777777" w:rsidTr="005E36CA">
        <w:tc>
          <w:tcPr>
            <w:tcW w:w="1797" w:type="dxa"/>
          </w:tcPr>
          <w:p w14:paraId="007112A6" w14:textId="77777777" w:rsidR="000D3BDA" w:rsidRDefault="000D3BDA" w:rsidP="005E36CA">
            <w:pPr>
              <w:pStyle w:val="TAH"/>
            </w:pPr>
            <w:r>
              <w:t>NR</w:t>
            </w:r>
          </w:p>
          <w:p w14:paraId="0CE50941" w14:textId="77777777" w:rsidR="000D3BDA" w:rsidRDefault="000D3BDA" w:rsidP="005E36CA">
            <w:pPr>
              <w:pStyle w:val="TAH"/>
            </w:pPr>
            <w:r>
              <w:t>Operating Band</w:t>
            </w:r>
          </w:p>
        </w:tc>
        <w:tc>
          <w:tcPr>
            <w:tcW w:w="2597" w:type="dxa"/>
          </w:tcPr>
          <w:p w14:paraId="49A0B6C4" w14:textId="77777777" w:rsidR="000D3BDA" w:rsidRDefault="000D3BDA" w:rsidP="005E36CA">
            <w:pPr>
              <w:pStyle w:val="TAH"/>
            </w:pPr>
            <w:r>
              <w:t>Overlapping NR operating</w:t>
            </w:r>
          </w:p>
          <w:p w14:paraId="35904C5E" w14:textId="77777777" w:rsidR="000D3BDA" w:rsidRDefault="000D3BDA" w:rsidP="005E36CA">
            <w:pPr>
              <w:pStyle w:val="TAH"/>
            </w:pPr>
            <w:r>
              <w:t>bands</w:t>
            </w:r>
          </w:p>
        </w:tc>
        <w:tc>
          <w:tcPr>
            <w:tcW w:w="1559" w:type="dxa"/>
          </w:tcPr>
          <w:p w14:paraId="7BCE7522" w14:textId="77777777" w:rsidR="000D3BDA" w:rsidRDefault="000D3BDA" w:rsidP="005E36CA">
            <w:pPr>
              <w:pStyle w:val="TAH"/>
            </w:pPr>
            <w:r w:rsidRPr="00AD333D">
              <w:t>Duplex Mode</w:t>
            </w:r>
          </w:p>
        </w:tc>
      </w:tr>
      <w:tr w:rsidR="000D3BDA" w14:paraId="4ECDF40A" w14:textId="77777777" w:rsidTr="005E36CA">
        <w:tc>
          <w:tcPr>
            <w:tcW w:w="1797" w:type="dxa"/>
          </w:tcPr>
          <w:p w14:paraId="093916F2" w14:textId="77777777" w:rsidR="000D3BDA" w:rsidRDefault="000D3BDA" w:rsidP="005E36CA">
            <w:pPr>
              <w:pStyle w:val="TAC"/>
            </w:pPr>
            <w:r w:rsidRPr="009F7AEC">
              <w:t>n2</w:t>
            </w:r>
          </w:p>
        </w:tc>
        <w:tc>
          <w:tcPr>
            <w:tcW w:w="2597" w:type="dxa"/>
          </w:tcPr>
          <w:p w14:paraId="6E31F191" w14:textId="77777777" w:rsidR="000D3BDA" w:rsidRDefault="000D3BDA" w:rsidP="005E36CA">
            <w:pPr>
              <w:pStyle w:val="TAC"/>
            </w:pPr>
            <w:r w:rsidRPr="009F7AEC">
              <w:t>n25</w:t>
            </w:r>
          </w:p>
        </w:tc>
        <w:tc>
          <w:tcPr>
            <w:tcW w:w="1559" w:type="dxa"/>
          </w:tcPr>
          <w:p w14:paraId="0D0D3599" w14:textId="77777777" w:rsidR="000D3BDA" w:rsidRDefault="000D3BDA" w:rsidP="005E36CA">
            <w:pPr>
              <w:pStyle w:val="TAC"/>
            </w:pPr>
            <w:r w:rsidRPr="009F7AEC">
              <w:t>FDD</w:t>
            </w:r>
          </w:p>
        </w:tc>
      </w:tr>
      <w:tr w:rsidR="000D3BDA" w14:paraId="3487CE81" w14:textId="77777777" w:rsidTr="005E36CA">
        <w:tc>
          <w:tcPr>
            <w:tcW w:w="1797" w:type="dxa"/>
          </w:tcPr>
          <w:p w14:paraId="4E180C15" w14:textId="77777777" w:rsidR="000D3BDA" w:rsidRDefault="000D3BDA" w:rsidP="005E36CA">
            <w:pPr>
              <w:pStyle w:val="TAC"/>
            </w:pPr>
            <w:r w:rsidRPr="009F7AEC">
              <w:t>n5</w:t>
            </w:r>
          </w:p>
        </w:tc>
        <w:tc>
          <w:tcPr>
            <w:tcW w:w="2597" w:type="dxa"/>
          </w:tcPr>
          <w:p w14:paraId="0B94636A" w14:textId="77777777" w:rsidR="000D3BDA" w:rsidRDefault="000D3BDA" w:rsidP="005E36CA">
            <w:pPr>
              <w:pStyle w:val="TAC"/>
            </w:pPr>
            <w:r w:rsidRPr="009F7AEC">
              <w:t>n18, n26</w:t>
            </w:r>
          </w:p>
        </w:tc>
        <w:tc>
          <w:tcPr>
            <w:tcW w:w="1559" w:type="dxa"/>
          </w:tcPr>
          <w:p w14:paraId="56B68E8E" w14:textId="77777777" w:rsidR="000D3BDA" w:rsidRDefault="000D3BDA" w:rsidP="005E36CA">
            <w:pPr>
              <w:pStyle w:val="TAC"/>
            </w:pPr>
            <w:r w:rsidRPr="009F7AEC">
              <w:t>FDD</w:t>
            </w:r>
          </w:p>
        </w:tc>
      </w:tr>
      <w:tr w:rsidR="000D3BDA" w:rsidRPr="009F7AEC" w14:paraId="73910755" w14:textId="77777777" w:rsidTr="005E36CA">
        <w:tc>
          <w:tcPr>
            <w:tcW w:w="1797" w:type="dxa"/>
          </w:tcPr>
          <w:p w14:paraId="5909FA70" w14:textId="77777777" w:rsidR="000D3BDA" w:rsidRPr="009F7AEC" w:rsidRDefault="000D3BDA" w:rsidP="005E36CA">
            <w:pPr>
              <w:pStyle w:val="TAC"/>
            </w:pPr>
            <w:r>
              <w:t>n8</w:t>
            </w:r>
          </w:p>
        </w:tc>
        <w:tc>
          <w:tcPr>
            <w:tcW w:w="2597" w:type="dxa"/>
          </w:tcPr>
          <w:p w14:paraId="6ED970C7" w14:textId="77777777" w:rsidR="000D3BDA" w:rsidRPr="009F7AEC" w:rsidRDefault="000D3BDA" w:rsidP="005E36CA">
            <w:pPr>
              <w:pStyle w:val="TAC"/>
            </w:pPr>
            <w:r>
              <w:t>n106</w:t>
            </w:r>
          </w:p>
        </w:tc>
        <w:tc>
          <w:tcPr>
            <w:tcW w:w="1559" w:type="dxa"/>
          </w:tcPr>
          <w:p w14:paraId="26C8772F" w14:textId="77777777" w:rsidR="000D3BDA" w:rsidRPr="009F7AEC" w:rsidRDefault="000D3BDA" w:rsidP="005E36CA">
            <w:pPr>
              <w:pStyle w:val="TAC"/>
            </w:pPr>
            <w:r>
              <w:t>FDD</w:t>
            </w:r>
          </w:p>
        </w:tc>
      </w:tr>
      <w:tr w:rsidR="000D3BDA" w14:paraId="1E5F657D" w14:textId="77777777" w:rsidTr="005E36CA">
        <w:tc>
          <w:tcPr>
            <w:tcW w:w="1797" w:type="dxa"/>
          </w:tcPr>
          <w:p w14:paraId="1DD3501A" w14:textId="77777777" w:rsidR="000D3BDA" w:rsidRDefault="000D3BDA" w:rsidP="005E36CA">
            <w:pPr>
              <w:pStyle w:val="TAC"/>
            </w:pPr>
            <w:r w:rsidRPr="009F7AEC">
              <w:t>n18</w:t>
            </w:r>
          </w:p>
        </w:tc>
        <w:tc>
          <w:tcPr>
            <w:tcW w:w="2597" w:type="dxa"/>
          </w:tcPr>
          <w:p w14:paraId="4EB4B19D" w14:textId="77777777" w:rsidR="000D3BDA" w:rsidRDefault="000D3BDA" w:rsidP="005E36CA">
            <w:pPr>
              <w:pStyle w:val="TAC"/>
            </w:pPr>
            <w:r w:rsidRPr="009F7AEC">
              <w:t>n5, n26</w:t>
            </w:r>
          </w:p>
        </w:tc>
        <w:tc>
          <w:tcPr>
            <w:tcW w:w="1559" w:type="dxa"/>
          </w:tcPr>
          <w:p w14:paraId="050EA869" w14:textId="77777777" w:rsidR="000D3BDA" w:rsidRDefault="000D3BDA" w:rsidP="005E36CA">
            <w:pPr>
              <w:pStyle w:val="TAC"/>
            </w:pPr>
            <w:r w:rsidRPr="009F7AEC">
              <w:t>FDD</w:t>
            </w:r>
          </w:p>
        </w:tc>
      </w:tr>
      <w:tr w:rsidR="000D3BDA" w14:paraId="3CBA5936" w14:textId="77777777" w:rsidTr="005E36CA">
        <w:tc>
          <w:tcPr>
            <w:tcW w:w="1797" w:type="dxa"/>
          </w:tcPr>
          <w:p w14:paraId="4CC53FBB" w14:textId="77777777" w:rsidR="000D3BDA" w:rsidRPr="009F7AEC" w:rsidRDefault="000D3BDA" w:rsidP="005E36CA">
            <w:pPr>
              <w:pStyle w:val="TAC"/>
            </w:pPr>
            <w:r>
              <w:t>n12</w:t>
            </w:r>
          </w:p>
        </w:tc>
        <w:tc>
          <w:tcPr>
            <w:tcW w:w="2597" w:type="dxa"/>
          </w:tcPr>
          <w:p w14:paraId="462AC22C" w14:textId="77777777" w:rsidR="000D3BDA" w:rsidRPr="009F7AEC" w:rsidRDefault="000D3BDA" w:rsidP="005E36CA">
            <w:pPr>
              <w:pStyle w:val="TAC"/>
            </w:pPr>
            <w:r>
              <w:t>n85</w:t>
            </w:r>
          </w:p>
        </w:tc>
        <w:tc>
          <w:tcPr>
            <w:tcW w:w="1559" w:type="dxa"/>
          </w:tcPr>
          <w:p w14:paraId="7167F8A2" w14:textId="77777777" w:rsidR="000D3BDA" w:rsidRPr="009F7AEC" w:rsidRDefault="000D3BDA" w:rsidP="005E36CA">
            <w:pPr>
              <w:pStyle w:val="TAC"/>
            </w:pPr>
            <w:r>
              <w:t>FDD</w:t>
            </w:r>
          </w:p>
        </w:tc>
      </w:tr>
      <w:tr w:rsidR="000D3BDA" w14:paraId="67C53C8C" w14:textId="77777777" w:rsidTr="005E36CA">
        <w:tc>
          <w:tcPr>
            <w:tcW w:w="1797" w:type="dxa"/>
          </w:tcPr>
          <w:p w14:paraId="53FD37EB" w14:textId="77777777" w:rsidR="000D3BDA" w:rsidRDefault="000D3BDA" w:rsidP="005E36CA">
            <w:pPr>
              <w:pStyle w:val="TAC"/>
            </w:pPr>
            <w:r w:rsidRPr="009F7AEC">
              <w:t>n25</w:t>
            </w:r>
          </w:p>
        </w:tc>
        <w:tc>
          <w:tcPr>
            <w:tcW w:w="2597" w:type="dxa"/>
          </w:tcPr>
          <w:p w14:paraId="34572144" w14:textId="77777777" w:rsidR="000D3BDA" w:rsidRDefault="000D3BDA" w:rsidP="005E36CA">
            <w:pPr>
              <w:pStyle w:val="TAC"/>
            </w:pPr>
            <w:r w:rsidRPr="009F7AEC">
              <w:t>n2</w:t>
            </w:r>
          </w:p>
        </w:tc>
        <w:tc>
          <w:tcPr>
            <w:tcW w:w="1559" w:type="dxa"/>
          </w:tcPr>
          <w:p w14:paraId="0DA400F4" w14:textId="77777777" w:rsidR="000D3BDA" w:rsidRDefault="000D3BDA" w:rsidP="005E36CA">
            <w:pPr>
              <w:pStyle w:val="TAC"/>
            </w:pPr>
            <w:r w:rsidRPr="009F7AEC">
              <w:t>FDD</w:t>
            </w:r>
          </w:p>
        </w:tc>
      </w:tr>
      <w:tr w:rsidR="000D3BDA" w14:paraId="7C1404EB" w14:textId="77777777" w:rsidTr="005E36CA">
        <w:tc>
          <w:tcPr>
            <w:tcW w:w="1797" w:type="dxa"/>
          </w:tcPr>
          <w:p w14:paraId="14B0B1A3" w14:textId="77777777" w:rsidR="000D3BDA" w:rsidRDefault="000D3BDA" w:rsidP="005E36CA">
            <w:pPr>
              <w:pStyle w:val="TAC"/>
            </w:pPr>
            <w:r w:rsidRPr="009F7AEC">
              <w:t>n26</w:t>
            </w:r>
          </w:p>
        </w:tc>
        <w:tc>
          <w:tcPr>
            <w:tcW w:w="2597" w:type="dxa"/>
          </w:tcPr>
          <w:p w14:paraId="599B6778" w14:textId="77777777" w:rsidR="000D3BDA" w:rsidRDefault="000D3BDA" w:rsidP="005E36CA">
            <w:pPr>
              <w:pStyle w:val="TAC"/>
            </w:pPr>
            <w:r w:rsidRPr="009F7AEC">
              <w:t>n5, n18</w:t>
            </w:r>
          </w:p>
        </w:tc>
        <w:tc>
          <w:tcPr>
            <w:tcW w:w="1559" w:type="dxa"/>
          </w:tcPr>
          <w:p w14:paraId="39DD5BB5" w14:textId="77777777" w:rsidR="000D3BDA" w:rsidRDefault="000D3BDA" w:rsidP="005E36CA">
            <w:pPr>
              <w:pStyle w:val="TAC"/>
            </w:pPr>
            <w:r w:rsidRPr="009F7AEC">
              <w:t>FDD</w:t>
            </w:r>
          </w:p>
        </w:tc>
      </w:tr>
      <w:tr w:rsidR="000D3BDA" w14:paraId="44A1AB9A" w14:textId="77777777" w:rsidTr="005E36CA">
        <w:tc>
          <w:tcPr>
            <w:tcW w:w="1797" w:type="dxa"/>
          </w:tcPr>
          <w:p w14:paraId="270DA73B" w14:textId="77777777" w:rsidR="000D3BDA" w:rsidRDefault="000D3BDA" w:rsidP="005E36C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2597" w:type="dxa"/>
          </w:tcPr>
          <w:p w14:paraId="51D53FA6" w14:textId="77777777" w:rsidR="000D3BDA" w:rsidRDefault="000D3BDA" w:rsidP="005E36CA">
            <w:pPr>
              <w:pStyle w:val="TAC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1559" w:type="dxa"/>
          </w:tcPr>
          <w:p w14:paraId="7CF7AC80" w14:textId="77777777" w:rsidR="000D3BDA" w:rsidRDefault="000D3BDA" w:rsidP="005E36C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0D3BDA" w14:paraId="17558049" w14:textId="77777777" w:rsidTr="005E36CA">
        <w:tc>
          <w:tcPr>
            <w:tcW w:w="1797" w:type="dxa"/>
          </w:tcPr>
          <w:p w14:paraId="09410B97" w14:textId="77777777" w:rsidR="000D3BDA" w:rsidRDefault="000D3BDA" w:rsidP="005E36CA">
            <w:pPr>
              <w:pStyle w:val="TAC"/>
            </w:pPr>
            <w:r w:rsidRPr="009F7AEC">
              <w:t>n38</w:t>
            </w:r>
          </w:p>
        </w:tc>
        <w:tc>
          <w:tcPr>
            <w:tcW w:w="2597" w:type="dxa"/>
          </w:tcPr>
          <w:p w14:paraId="1F664EC3" w14:textId="77777777" w:rsidR="000D3BDA" w:rsidRDefault="000D3BDA" w:rsidP="005E36CA">
            <w:pPr>
              <w:pStyle w:val="TAC"/>
            </w:pPr>
            <w:r w:rsidRPr="009F7AEC">
              <w:t>n41, n90</w:t>
            </w:r>
          </w:p>
        </w:tc>
        <w:tc>
          <w:tcPr>
            <w:tcW w:w="1559" w:type="dxa"/>
          </w:tcPr>
          <w:p w14:paraId="32E85D71" w14:textId="77777777" w:rsidR="000D3BDA" w:rsidRDefault="000D3BDA" w:rsidP="005E36CA">
            <w:pPr>
              <w:pStyle w:val="TAC"/>
            </w:pPr>
            <w:r w:rsidRPr="009F7AEC">
              <w:t>TDD</w:t>
            </w:r>
          </w:p>
        </w:tc>
      </w:tr>
      <w:tr w:rsidR="000D3BDA" w14:paraId="13BD7221" w14:textId="77777777" w:rsidTr="005E36CA">
        <w:tc>
          <w:tcPr>
            <w:tcW w:w="1797" w:type="dxa"/>
          </w:tcPr>
          <w:p w14:paraId="462727E4" w14:textId="77777777" w:rsidR="000D3BDA" w:rsidRDefault="000D3BDA" w:rsidP="005E36CA">
            <w:pPr>
              <w:pStyle w:val="TAC"/>
            </w:pPr>
            <w:r w:rsidRPr="009F7AEC">
              <w:t>n41</w:t>
            </w:r>
          </w:p>
        </w:tc>
        <w:tc>
          <w:tcPr>
            <w:tcW w:w="2597" w:type="dxa"/>
          </w:tcPr>
          <w:p w14:paraId="67323895" w14:textId="77777777" w:rsidR="000D3BDA" w:rsidRDefault="000D3BDA" w:rsidP="005E36CA">
            <w:pPr>
              <w:pStyle w:val="TAC"/>
            </w:pPr>
            <w:r w:rsidRPr="009F7AEC">
              <w:t>n38, n90</w:t>
            </w:r>
          </w:p>
        </w:tc>
        <w:tc>
          <w:tcPr>
            <w:tcW w:w="1559" w:type="dxa"/>
          </w:tcPr>
          <w:p w14:paraId="0CB19568" w14:textId="77777777" w:rsidR="000D3BDA" w:rsidRDefault="000D3BDA" w:rsidP="005E36CA">
            <w:pPr>
              <w:pStyle w:val="TAC"/>
            </w:pPr>
            <w:r w:rsidRPr="009F7AEC">
              <w:t>TDD</w:t>
            </w:r>
          </w:p>
        </w:tc>
      </w:tr>
      <w:tr w:rsidR="000D3BDA" w14:paraId="44F0F266" w14:textId="77777777" w:rsidTr="005E36CA">
        <w:tc>
          <w:tcPr>
            <w:tcW w:w="1797" w:type="dxa"/>
          </w:tcPr>
          <w:p w14:paraId="65D00A11" w14:textId="77777777" w:rsidR="000D3BDA" w:rsidRDefault="000D3BDA" w:rsidP="005E36CA">
            <w:pPr>
              <w:pStyle w:val="TAC"/>
            </w:pPr>
            <w:r w:rsidRPr="009F7AEC">
              <w:t>n48</w:t>
            </w:r>
          </w:p>
        </w:tc>
        <w:tc>
          <w:tcPr>
            <w:tcW w:w="2597" w:type="dxa"/>
          </w:tcPr>
          <w:p w14:paraId="791F2336" w14:textId="77777777" w:rsidR="000D3BDA" w:rsidRDefault="000D3BDA" w:rsidP="005E36CA">
            <w:pPr>
              <w:pStyle w:val="TAC"/>
            </w:pPr>
            <w:r w:rsidRPr="009F7AEC">
              <w:t>n78,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3A96C42E" w14:textId="77777777" w:rsidR="000D3BDA" w:rsidRDefault="000D3BDA" w:rsidP="005E36CA">
            <w:pPr>
              <w:pStyle w:val="TAC"/>
            </w:pPr>
            <w:r w:rsidRPr="009F7AEC">
              <w:t>TDD</w:t>
            </w:r>
          </w:p>
        </w:tc>
      </w:tr>
      <w:tr w:rsidR="000D3BDA" w14:paraId="1D7F6013" w14:textId="77777777" w:rsidTr="005E36CA">
        <w:tc>
          <w:tcPr>
            <w:tcW w:w="1797" w:type="dxa"/>
          </w:tcPr>
          <w:p w14:paraId="6A901D27" w14:textId="77777777" w:rsidR="000D3BDA" w:rsidRDefault="000D3BDA" w:rsidP="005E36C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n72</w:t>
            </w:r>
          </w:p>
        </w:tc>
        <w:tc>
          <w:tcPr>
            <w:tcW w:w="2597" w:type="dxa"/>
          </w:tcPr>
          <w:p w14:paraId="35BB42CD" w14:textId="77777777" w:rsidR="000D3BDA" w:rsidRDefault="000D3BDA" w:rsidP="005E36C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n31</w:t>
            </w:r>
          </w:p>
        </w:tc>
        <w:tc>
          <w:tcPr>
            <w:tcW w:w="1559" w:type="dxa"/>
          </w:tcPr>
          <w:p w14:paraId="6BFE7FF2" w14:textId="77777777" w:rsidR="000D3BDA" w:rsidRDefault="000D3BDA" w:rsidP="005E36CA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FDD</w:t>
            </w:r>
          </w:p>
        </w:tc>
      </w:tr>
      <w:tr w:rsidR="000D3BDA" w14:paraId="4ED1CBB5" w14:textId="77777777" w:rsidTr="005E36CA">
        <w:tc>
          <w:tcPr>
            <w:tcW w:w="1797" w:type="dxa"/>
          </w:tcPr>
          <w:p w14:paraId="3A9587CD" w14:textId="77777777" w:rsidR="000D3BDA" w:rsidRDefault="000D3BDA" w:rsidP="005E36CA">
            <w:pPr>
              <w:pStyle w:val="TAC"/>
            </w:pPr>
            <w:r w:rsidRPr="009F7AEC">
              <w:t>n78</w:t>
            </w:r>
          </w:p>
        </w:tc>
        <w:tc>
          <w:tcPr>
            <w:tcW w:w="2597" w:type="dxa"/>
          </w:tcPr>
          <w:p w14:paraId="1587A794" w14:textId="77777777" w:rsidR="000D3BDA" w:rsidRDefault="000D3BDA" w:rsidP="005E36CA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n77</w:t>
            </w:r>
          </w:p>
        </w:tc>
        <w:tc>
          <w:tcPr>
            <w:tcW w:w="1559" w:type="dxa"/>
          </w:tcPr>
          <w:p w14:paraId="1034A605" w14:textId="77777777" w:rsidR="000D3BDA" w:rsidRDefault="000D3BDA" w:rsidP="005E36CA">
            <w:pPr>
              <w:pStyle w:val="TAC"/>
            </w:pPr>
            <w:r w:rsidRPr="009F7AEC">
              <w:t>TDD</w:t>
            </w:r>
          </w:p>
        </w:tc>
      </w:tr>
      <w:tr w:rsidR="000D3BDA" w14:paraId="4E8D3A38" w14:textId="77777777" w:rsidTr="005E36CA">
        <w:tc>
          <w:tcPr>
            <w:tcW w:w="1797" w:type="dxa"/>
          </w:tcPr>
          <w:p w14:paraId="6180B9F1" w14:textId="77777777" w:rsidR="000D3BDA" w:rsidRDefault="000D3BDA" w:rsidP="005E36CA">
            <w:pPr>
              <w:pStyle w:val="TAC"/>
            </w:pPr>
            <w:r w:rsidRPr="009F7AEC">
              <w:t>n77</w:t>
            </w:r>
          </w:p>
        </w:tc>
        <w:tc>
          <w:tcPr>
            <w:tcW w:w="2597" w:type="dxa"/>
          </w:tcPr>
          <w:p w14:paraId="226A2E91" w14:textId="77777777" w:rsidR="000D3BDA" w:rsidRDefault="000D3BDA" w:rsidP="005E36CA">
            <w:pPr>
              <w:pStyle w:val="TAC"/>
            </w:pPr>
            <w:r w:rsidRPr="009F7AEC">
              <w:t>n48,</w:t>
            </w:r>
            <w:r>
              <w:t xml:space="preserve"> </w:t>
            </w:r>
            <w:r w:rsidRPr="009F7AEC">
              <w:t>n78</w:t>
            </w:r>
          </w:p>
        </w:tc>
        <w:tc>
          <w:tcPr>
            <w:tcW w:w="1559" w:type="dxa"/>
          </w:tcPr>
          <w:p w14:paraId="5E89263F" w14:textId="77777777" w:rsidR="000D3BDA" w:rsidRDefault="000D3BDA" w:rsidP="005E36CA">
            <w:pPr>
              <w:pStyle w:val="TAC"/>
            </w:pPr>
            <w:r w:rsidRPr="009F7AEC">
              <w:t>TDD</w:t>
            </w:r>
          </w:p>
        </w:tc>
      </w:tr>
      <w:tr w:rsidR="000D3BDA" w14:paraId="7D90627D" w14:textId="77777777" w:rsidTr="005E36CA">
        <w:tc>
          <w:tcPr>
            <w:tcW w:w="1797" w:type="dxa"/>
          </w:tcPr>
          <w:p w14:paraId="1AFF4F70" w14:textId="77777777" w:rsidR="000D3BDA" w:rsidRDefault="000D3BDA" w:rsidP="005E36CA">
            <w:pPr>
              <w:pStyle w:val="TAC"/>
            </w:pPr>
            <w:r w:rsidRPr="009F7AEC">
              <w:t>n80</w:t>
            </w:r>
          </w:p>
        </w:tc>
        <w:tc>
          <w:tcPr>
            <w:tcW w:w="2597" w:type="dxa"/>
          </w:tcPr>
          <w:p w14:paraId="4F972E0A" w14:textId="77777777" w:rsidR="000D3BDA" w:rsidRDefault="000D3BDA" w:rsidP="005E36CA">
            <w:pPr>
              <w:pStyle w:val="TAC"/>
            </w:pPr>
            <w:r w:rsidRPr="009F7AEC">
              <w:t>n86</w:t>
            </w:r>
          </w:p>
        </w:tc>
        <w:tc>
          <w:tcPr>
            <w:tcW w:w="1559" w:type="dxa"/>
          </w:tcPr>
          <w:p w14:paraId="75CE11DE" w14:textId="77777777" w:rsidR="000D3BDA" w:rsidRDefault="000D3BDA" w:rsidP="005E36CA">
            <w:pPr>
              <w:pStyle w:val="TAC"/>
            </w:pPr>
            <w:r w:rsidRPr="009F7AEC">
              <w:t>SUL</w:t>
            </w:r>
          </w:p>
        </w:tc>
      </w:tr>
      <w:tr w:rsidR="000D3BDA" w14:paraId="7F628B79" w14:textId="77777777" w:rsidTr="005E36CA">
        <w:tc>
          <w:tcPr>
            <w:tcW w:w="1797" w:type="dxa"/>
          </w:tcPr>
          <w:p w14:paraId="271F4488" w14:textId="77777777" w:rsidR="000D3BDA" w:rsidRPr="009F7AEC" w:rsidRDefault="000D3BDA" w:rsidP="005E36CA">
            <w:pPr>
              <w:pStyle w:val="TAC"/>
            </w:pPr>
            <w:r>
              <w:t>n85</w:t>
            </w:r>
          </w:p>
        </w:tc>
        <w:tc>
          <w:tcPr>
            <w:tcW w:w="2597" w:type="dxa"/>
          </w:tcPr>
          <w:p w14:paraId="7594D744" w14:textId="77777777" w:rsidR="000D3BDA" w:rsidRPr="009F7AEC" w:rsidRDefault="000D3BDA" w:rsidP="005E36CA">
            <w:pPr>
              <w:pStyle w:val="TAC"/>
            </w:pPr>
            <w:r>
              <w:t>n12</w:t>
            </w:r>
          </w:p>
        </w:tc>
        <w:tc>
          <w:tcPr>
            <w:tcW w:w="1559" w:type="dxa"/>
          </w:tcPr>
          <w:p w14:paraId="6A133EF1" w14:textId="77777777" w:rsidR="000D3BDA" w:rsidRPr="009F7AEC" w:rsidRDefault="000D3BDA" w:rsidP="005E36CA">
            <w:pPr>
              <w:pStyle w:val="TAC"/>
            </w:pPr>
            <w:r>
              <w:t>FDD</w:t>
            </w:r>
          </w:p>
        </w:tc>
      </w:tr>
      <w:tr w:rsidR="000D3BDA" w14:paraId="395AFD7F" w14:textId="77777777" w:rsidTr="005E36CA">
        <w:tc>
          <w:tcPr>
            <w:tcW w:w="1797" w:type="dxa"/>
          </w:tcPr>
          <w:p w14:paraId="028D9EB1" w14:textId="77777777" w:rsidR="000D3BDA" w:rsidRDefault="000D3BDA" w:rsidP="005E36CA">
            <w:pPr>
              <w:pStyle w:val="TAC"/>
            </w:pPr>
            <w:r w:rsidRPr="009F7AEC">
              <w:t>n86</w:t>
            </w:r>
          </w:p>
        </w:tc>
        <w:tc>
          <w:tcPr>
            <w:tcW w:w="2597" w:type="dxa"/>
          </w:tcPr>
          <w:p w14:paraId="0E0D97FD" w14:textId="77777777" w:rsidR="000D3BDA" w:rsidRDefault="000D3BDA" w:rsidP="005E36CA">
            <w:pPr>
              <w:pStyle w:val="TAC"/>
            </w:pPr>
            <w:r w:rsidRPr="009F7AEC">
              <w:t>n80</w:t>
            </w:r>
          </w:p>
        </w:tc>
        <w:tc>
          <w:tcPr>
            <w:tcW w:w="1559" w:type="dxa"/>
          </w:tcPr>
          <w:p w14:paraId="3A8C746B" w14:textId="77777777" w:rsidR="000D3BDA" w:rsidRDefault="000D3BDA" w:rsidP="005E36CA">
            <w:pPr>
              <w:pStyle w:val="TAC"/>
            </w:pPr>
            <w:r w:rsidRPr="009F7AEC">
              <w:t>SUL</w:t>
            </w:r>
          </w:p>
        </w:tc>
      </w:tr>
      <w:tr w:rsidR="000D3BDA" w14:paraId="25D648A4" w14:textId="77777777" w:rsidTr="005E36CA">
        <w:trPr>
          <w:ins w:id="48" w:author="Michal Szydelko, Huawei" w:date="2024-10-03T17:59:00Z"/>
        </w:trPr>
        <w:tc>
          <w:tcPr>
            <w:tcW w:w="1797" w:type="dxa"/>
          </w:tcPr>
          <w:p w14:paraId="72BBB5B1" w14:textId="77777777" w:rsidR="000D3BDA" w:rsidRPr="009F7AEC" w:rsidRDefault="000D3BDA" w:rsidP="005E36CA">
            <w:pPr>
              <w:pStyle w:val="TAC"/>
              <w:rPr>
                <w:ins w:id="49" w:author="Michal Szydelko, Huawei" w:date="2024-10-03T17:59:00Z"/>
              </w:rPr>
            </w:pPr>
            <w:ins w:id="50" w:author="Michal Szydelko, Huawei" w:date="2024-10-03T18:00:00Z">
              <w:r>
                <w:t>n87</w:t>
              </w:r>
            </w:ins>
          </w:p>
        </w:tc>
        <w:tc>
          <w:tcPr>
            <w:tcW w:w="2597" w:type="dxa"/>
          </w:tcPr>
          <w:p w14:paraId="26364F39" w14:textId="77777777" w:rsidR="000D3BDA" w:rsidRPr="009F7AEC" w:rsidRDefault="000D3BDA" w:rsidP="005E36CA">
            <w:pPr>
              <w:pStyle w:val="TAC"/>
              <w:rPr>
                <w:ins w:id="51" w:author="Michal Szydelko, Huawei" w:date="2024-10-03T17:59:00Z"/>
              </w:rPr>
            </w:pPr>
            <w:ins w:id="52" w:author="Michal Szydelko, Huawei" w:date="2024-10-03T18:00:00Z">
              <w:r>
                <w:t>n88</w:t>
              </w:r>
            </w:ins>
          </w:p>
        </w:tc>
        <w:tc>
          <w:tcPr>
            <w:tcW w:w="1559" w:type="dxa"/>
          </w:tcPr>
          <w:p w14:paraId="0C8A045E" w14:textId="77777777" w:rsidR="000D3BDA" w:rsidRPr="009F7AEC" w:rsidRDefault="000D3BDA" w:rsidP="005E36CA">
            <w:pPr>
              <w:pStyle w:val="TAC"/>
              <w:rPr>
                <w:ins w:id="53" w:author="Michal Szydelko, Huawei" w:date="2024-10-03T17:59:00Z"/>
              </w:rPr>
            </w:pPr>
            <w:ins w:id="54" w:author="Michal Szydelko, Huawei" w:date="2024-10-03T18:00:00Z">
              <w:r w:rsidRPr="007E3227">
                <w:t>FDD</w:t>
              </w:r>
            </w:ins>
          </w:p>
        </w:tc>
      </w:tr>
      <w:tr w:rsidR="000D3BDA" w14:paraId="0963A992" w14:textId="77777777" w:rsidTr="005E36CA">
        <w:trPr>
          <w:ins w:id="55" w:author="Michal Szydelko, Huawei" w:date="2024-10-03T17:59:00Z"/>
        </w:trPr>
        <w:tc>
          <w:tcPr>
            <w:tcW w:w="1797" w:type="dxa"/>
          </w:tcPr>
          <w:p w14:paraId="28AD81CA" w14:textId="77777777" w:rsidR="000D3BDA" w:rsidRPr="009F7AEC" w:rsidRDefault="000D3BDA" w:rsidP="005E36CA">
            <w:pPr>
              <w:pStyle w:val="TAC"/>
              <w:rPr>
                <w:ins w:id="56" w:author="Michal Szydelko, Huawei" w:date="2024-10-03T17:59:00Z"/>
              </w:rPr>
            </w:pPr>
            <w:ins w:id="57" w:author="Michal Szydelko, Huawei" w:date="2024-10-03T18:00:00Z">
              <w:r>
                <w:t>n88</w:t>
              </w:r>
            </w:ins>
          </w:p>
        </w:tc>
        <w:tc>
          <w:tcPr>
            <w:tcW w:w="2597" w:type="dxa"/>
          </w:tcPr>
          <w:p w14:paraId="2358DD6E" w14:textId="77777777" w:rsidR="000D3BDA" w:rsidRPr="009F7AEC" w:rsidRDefault="000D3BDA" w:rsidP="005E36CA">
            <w:pPr>
              <w:pStyle w:val="TAC"/>
              <w:rPr>
                <w:ins w:id="58" w:author="Michal Szydelko, Huawei" w:date="2024-10-03T17:59:00Z"/>
              </w:rPr>
            </w:pPr>
            <w:ins w:id="59" w:author="Michal Szydelko, Huawei" w:date="2024-10-03T18:01:00Z">
              <w:r>
                <w:t>n87</w:t>
              </w:r>
            </w:ins>
          </w:p>
        </w:tc>
        <w:tc>
          <w:tcPr>
            <w:tcW w:w="1559" w:type="dxa"/>
          </w:tcPr>
          <w:p w14:paraId="23337D89" w14:textId="77777777" w:rsidR="000D3BDA" w:rsidRPr="009F7AEC" w:rsidRDefault="000D3BDA" w:rsidP="005E36CA">
            <w:pPr>
              <w:pStyle w:val="TAC"/>
              <w:rPr>
                <w:ins w:id="60" w:author="Michal Szydelko, Huawei" w:date="2024-10-03T17:59:00Z"/>
              </w:rPr>
            </w:pPr>
            <w:ins w:id="61" w:author="Michal Szydelko, Huawei" w:date="2024-10-03T18:00:00Z">
              <w:r w:rsidRPr="007E3227">
                <w:t>FDD</w:t>
              </w:r>
            </w:ins>
          </w:p>
        </w:tc>
      </w:tr>
      <w:tr w:rsidR="000D3BDA" w14:paraId="47BE7A54" w14:textId="77777777" w:rsidTr="005E36CA">
        <w:tc>
          <w:tcPr>
            <w:tcW w:w="1797" w:type="dxa"/>
          </w:tcPr>
          <w:p w14:paraId="4F6CED60" w14:textId="77777777" w:rsidR="000D3BDA" w:rsidRPr="009F7AEC" w:rsidRDefault="000D3BDA" w:rsidP="005E36CA">
            <w:pPr>
              <w:pStyle w:val="TAC"/>
            </w:pPr>
            <w:r>
              <w:t>n96</w:t>
            </w:r>
          </w:p>
        </w:tc>
        <w:tc>
          <w:tcPr>
            <w:tcW w:w="2597" w:type="dxa"/>
          </w:tcPr>
          <w:p w14:paraId="20DB6394" w14:textId="77777777" w:rsidR="000D3BDA" w:rsidRPr="009F7AEC" w:rsidRDefault="000D3BDA" w:rsidP="005E36CA">
            <w:pPr>
              <w:pStyle w:val="TAC"/>
            </w:pPr>
            <w:r>
              <w:t>n102</w:t>
            </w:r>
          </w:p>
        </w:tc>
        <w:tc>
          <w:tcPr>
            <w:tcW w:w="1559" w:type="dxa"/>
          </w:tcPr>
          <w:p w14:paraId="1B87E73B" w14:textId="77777777" w:rsidR="000D3BDA" w:rsidRPr="009F7AEC" w:rsidRDefault="000D3BDA" w:rsidP="005E36CA">
            <w:pPr>
              <w:pStyle w:val="TAC"/>
            </w:pPr>
            <w:r>
              <w:t>TDD</w:t>
            </w:r>
          </w:p>
        </w:tc>
      </w:tr>
      <w:tr w:rsidR="000D3BDA" w14:paraId="64F4F3B0" w14:textId="77777777" w:rsidTr="005E36CA">
        <w:tc>
          <w:tcPr>
            <w:tcW w:w="1797" w:type="dxa"/>
          </w:tcPr>
          <w:p w14:paraId="7167D5AF" w14:textId="77777777" w:rsidR="000D3BDA" w:rsidRDefault="000D3BDA" w:rsidP="005E36CA">
            <w:pPr>
              <w:pStyle w:val="TAC"/>
            </w:pPr>
            <w:r>
              <w:t>n102</w:t>
            </w:r>
          </w:p>
        </w:tc>
        <w:tc>
          <w:tcPr>
            <w:tcW w:w="2597" w:type="dxa"/>
          </w:tcPr>
          <w:p w14:paraId="377D8D5D" w14:textId="77777777" w:rsidR="000D3BDA" w:rsidRDefault="000D3BDA" w:rsidP="005E36CA">
            <w:pPr>
              <w:pStyle w:val="TAC"/>
            </w:pPr>
            <w:r>
              <w:t>n96</w:t>
            </w:r>
          </w:p>
        </w:tc>
        <w:tc>
          <w:tcPr>
            <w:tcW w:w="1559" w:type="dxa"/>
          </w:tcPr>
          <w:p w14:paraId="66A50D1D" w14:textId="77777777" w:rsidR="000D3BDA" w:rsidRDefault="000D3BDA" w:rsidP="005E36CA">
            <w:pPr>
              <w:pStyle w:val="TAC"/>
            </w:pPr>
            <w:r>
              <w:t>TDD</w:t>
            </w:r>
          </w:p>
        </w:tc>
      </w:tr>
      <w:tr w:rsidR="000D3BDA" w14:paraId="12B97A09" w14:textId="77777777" w:rsidTr="005E36CA">
        <w:tc>
          <w:tcPr>
            <w:tcW w:w="1797" w:type="dxa"/>
          </w:tcPr>
          <w:p w14:paraId="2435A532" w14:textId="77777777" w:rsidR="000D3BDA" w:rsidRDefault="000D3BDA" w:rsidP="005E36CA">
            <w:pPr>
              <w:pStyle w:val="TAC"/>
            </w:pPr>
            <w:r>
              <w:t>n106</w:t>
            </w:r>
          </w:p>
        </w:tc>
        <w:tc>
          <w:tcPr>
            <w:tcW w:w="2597" w:type="dxa"/>
          </w:tcPr>
          <w:p w14:paraId="390F251D" w14:textId="77777777" w:rsidR="000D3BDA" w:rsidRDefault="000D3BDA" w:rsidP="005E36CA">
            <w:pPr>
              <w:pStyle w:val="TAC"/>
            </w:pPr>
            <w:r>
              <w:t>n8</w:t>
            </w:r>
          </w:p>
        </w:tc>
        <w:tc>
          <w:tcPr>
            <w:tcW w:w="1559" w:type="dxa"/>
          </w:tcPr>
          <w:p w14:paraId="150F9AFC" w14:textId="77777777" w:rsidR="000D3BDA" w:rsidRDefault="000D3BDA" w:rsidP="005E36CA">
            <w:pPr>
              <w:pStyle w:val="TAC"/>
            </w:pPr>
            <w:r>
              <w:t>FDD</w:t>
            </w:r>
          </w:p>
        </w:tc>
      </w:tr>
      <w:tr w:rsidR="000D3BDA" w14:paraId="17536F5C" w14:textId="77777777" w:rsidTr="005E36CA">
        <w:tc>
          <w:tcPr>
            <w:tcW w:w="1797" w:type="dxa"/>
          </w:tcPr>
          <w:p w14:paraId="708B5F7E" w14:textId="77777777" w:rsidR="000D3BDA" w:rsidRDefault="000D3BDA" w:rsidP="005E36CA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2DDB55C4" w14:textId="77777777" w:rsidR="000D3BDA" w:rsidRDefault="000D3BDA" w:rsidP="005E36CA">
            <w:pPr>
              <w:pStyle w:val="TAC"/>
            </w:pPr>
            <w:r>
              <w:t>n258</w:t>
            </w:r>
          </w:p>
        </w:tc>
        <w:tc>
          <w:tcPr>
            <w:tcW w:w="1559" w:type="dxa"/>
          </w:tcPr>
          <w:p w14:paraId="527616BF" w14:textId="77777777" w:rsidR="000D3BDA" w:rsidRDefault="000D3BDA" w:rsidP="005E36CA">
            <w:pPr>
              <w:pStyle w:val="TAC"/>
            </w:pPr>
            <w:r w:rsidRPr="00F56B25">
              <w:t>TDD</w:t>
            </w:r>
          </w:p>
        </w:tc>
      </w:tr>
      <w:tr w:rsidR="000D3BDA" w14:paraId="7CB8A54D" w14:textId="77777777" w:rsidTr="005E36CA">
        <w:tc>
          <w:tcPr>
            <w:tcW w:w="1797" w:type="dxa"/>
          </w:tcPr>
          <w:p w14:paraId="76E3EB51" w14:textId="77777777" w:rsidR="000D3BDA" w:rsidRDefault="000D3BDA" w:rsidP="005E36CA">
            <w:pPr>
              <w:pStyle w:val="TAC"/>
            </w:pPr>
            <w:r>
              <w:t>n257</w:t>
            </w:r>
          </w:p>
        </w:tc>
        <w:tc>
          <w:tcPr>
            <w:tcW w:w="2597" w:type="dxa"/>
          </w:tcPr>
          <w:p w14:paraId="20C78CE5" w14:textId="77777777" w:rsidR="000D3BDA" w:rsidRDefault="000D3BDA" w:rsidP="005E36CA">
            <w:pPr>
              <w:pStyle w:val="TAC"/>
            </w:pPr>
            <w:r>
              <w:t>n261</w:t>
            </w:r>
          </w:p>
        </w:tc>
        <w:tc>
          <w:tcPr>
            <w:tcW w:w="1559" w:type="dxa"/>
          </w:tcPr>
          <w:p w14:paraId="2274FA72" w14:textId="77777777" w:rsidR="000D3BDA" w:rsidRDefault="000D3BDA" w:rsidP="005E36CA">
            <w:pPr>
              <w:pStyle w:val="TAC"/>
            </w:pPr>
            <w:r w:rsidRPr="00F56B25">
              <w:t>TDD</w:t>
            </w:r>
          </w:p>
        </w:tc>
      </w:tr>
      <w:tr w:rsidR="000D3BDA" w14:paraId="6F77D904" w14:textId="77777777" w:rsidTr="005E36CA">
        <w:tc>
          <w:tcPr>
            <w:tcW w:w="1797" w:type="dxa"/>
          </w:tcPr>
          <w:p w14:paraId="52AA7C86" w14:textId="77777777" w:rsidR="000D3BDA" w:rsidRDefault="000D3BDA" w:rsidP="005E36CA">
            <w:pPr>
              <w:pStyle w:val="TAC"/>
            </w:pPr>
            <w:r>
              <w:t>n259</w:t>
            </w:r>
          </w:p>
        </w:tc>
        <w:tc>
          <w:tcPr>
            <w:tcW w:w="2597" w:type="dxa"/>
          </w:tcPr>
          <w:p w14:paraId="7177FCC4" w14:textId="77777777" w:rsidR="000D3BDA" w:rsidRDefault="000D3BDA" w:rsidP="005E36CA">
            <w:pPr>
              <w:pStyle w:val="TAC"/>
            </w:pPr>
            <w:r>
              <w:t>n260</w:t>
            </w:r>
          </w:p>
        </w:tc>
        <w:tc>
          <w:tcPr>
            <w:tcW w:w="1559" w:type="dxa"/>
          </w:tcPr>
          <w:p w14:paraId="2328CE1C" w14:textId="77777777" w:rsidR="000D3BDA" w:rsidRDefault="000D3BDA" w:rsidP="005E36CA">
            <w:pPr>
              <w:pStyle w:val="TAC"/>
            </w:pPr>
            <w:r w:rsidRPr="00F56B25">
              <w:t>TDD</w:t>
            </w:r>
          </w:p>
        </w:tc>
      </w:tr>
    </w:tbl>
    <w:p w14:paraId="4017BC39" w14:textId="77777777" w:rsidR="00BC63E3" w:rsidRPr="00D15D29" w:rsidRDefault="00BC63E3" w:rsidP="00D15D29">
      <w:pPr>
        <w:jc w:val="center"/>
        <w:rPr>
          <w:i/>
          <w:color w:val="0000FF"/>
        </w:rPr>
      </w:pPr>
      <w:r w:rsidRPr="00D15D29">
        <w:rPr>
          <w:i/>
          <w:color w:val="0000FF"/>
        </w:rPr>
        <w:t>------------------------------ End of modified section -------------------------</w:t>
      </w:r>
    </w:p>
    <w:p w14:paraId="483F511E" w14:textId="77777777" w:rsidR="00BC63E3" w:rsidRDefault="00BC63E3" w:rsidP="00BC63E3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73BCFC21" w14:textId="77777777" w:rsidR="00BC63E3" w:rsidRPr="002443B9" w:rsidRDefault="00BC63E3" w:rsidP="002443B9">
      <w:pPr>
        <w:spacing w:after="0"/>
        <w:rPr>
          <w:rFonts w:eastAsia="Times New Roman"/>
          <w:i/>
          <w:color w:val="0000FF"/>
        </w:rPr>
      </w:pPr>
    </w:p>
    <w:sectPr w:rsidR="00BC63E3" w:rsidRPr="002443B9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37017" w14:textId="77777777" w:rsidR="002439A9" w:rsidRDefault="002439A9">
      <w:r>
        <w:separator/>
      </w:r>
    </w:p>
  </w:endnote>
  <w:endnote w:type="continuationSeparator" w:id="0">
    <w:p w14:paraId="4E2CF2C9" w14:textId="77777777" w:rsidR="002439A9" w:rsidRDefault="00243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B048BF" w14:textId="77777777" w:rsidR="002439A9" w:rsidRDefault="002439A9">
      <w:r>
        <w:separator/>
      </w:r>
    </w:p>
  </w:footnote>
  <w:footnote w:type="continuationSeparator" w:id="0">
    <w:p w14:paraId="45B2EAFE" w14:textId="77777777" w:rsidR="002439A9" w:rsidRDefault="00243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D0342" w:rsidRDefault="003D03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D0342" w:rsidRDefault="003D034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D0342" w:rsidRDefault="003D03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F680A34"/>
    <w:multiLevelType w:val="hybridMultilevel"/>
    <w:tmpl w:val="DCB2192A"/>
    <w:lvl w:ilvl="0" w:tplc="435213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16EEF"/>
    <w:rsid w:val="00021159"/>
    <w:rsid w:val="00022E4A"/>
    <w:rsid w:val="00024E7A"/>
    <w:rsid w:val="0002552F"/>
    <w:rsid w:val="000276C9"/>
    <w:rsid w:val="000377CC"/>
    <w:rsid w:val="00037892"/>
    <w:rsid w:val="0004438D"/>
    <w:rsid w:val="000567E3"/>
    <w:rsid w:val="000766B8"/>
    <w:rsid w:val="0007788A"/>
    <w:rsid w:val="00082C8F"/>
    <w:rsid w:val="00083080"/>
    <w:rsid w:val="000858DB"/>
    <w:rsid w:val="000A6394"/>
    <w:rsid w:val="000B255A"/>
    <w:rsid w:val="000B2EA4"/>
    <w:rsid w:val="000B5CFD"/>
    <w:rsid w:val="000B7FED"/>
    <w:rsid w:val="000C038A"/>
    <w:rsid w:val="000C6598"/>
    <w:rsid w:val="000C7100"/>
    <w:rsid w:val="000D3BDA"/>
    <w:rsid w:val="000D44B3"/>
    <w:rsid w:val="000D5D17"/>
    <w:rsid w:val="000E4FC6"/>
    <w:rsid w:val="000E6D7F"/>
    <w:rsid w:val="000F3795"/>
    <w:rsid w:val="000F7566"/>
    <w:rsid w:val="001058E4"/>
    <w:rsid w:val="00132C96"/>
    <w:rsid w:val="001401B3"/>
    <w:rsid w:val="00144D65"/>
    <w:rsid w:val="00145D43"/>
    <w:rsid w:val="00150E74"/>
    <w:rsid w:val="001642BE"/>
    <w:rsid w:val="00170555"/>
    <w:rsid w:val="001715FF"/>
    <w:rsid w:val="00177B59"/>
    <w:rsid w:val="00181791"/>
    <w:rsid w:val="00187D04"/>
    <w:rsid w:val="00187F4E"/>
    <w:rsid w:val="00192C46"/>
    <w:rsid w:val="00194030"/>
    <w:rsid w:val="001A08B3"/>
    <w:rsid w:val="001A7B60"/>
    <w:rsid w:val="001B5152"/>
    <w:rsid w:val="001B52F0"/>
    <w:rsid w:val="001B7A65"/>
    <w:rsid w:val="001C6098"/>
    <w:rsid w:val="001C78F9"/>
    <w:rsid w:val="001D48B3"/>
    <w:rsid w:val="001E0234"/>
    <w:rsid w:val="001E03FE"/>
    <w:rsid w:val="001E1ACB"/>
    <w:rsid w:val="001E34BE"/>
    <w:rsid w:val="001E37ED"/>
    <w:rsid w:val="001E41F3"/>
    <w:rsid w:val="001E7347"/>
    <w:rsid w:val="001E74A2"/>
    <w:rsid w:val="001F130F"/>
    <w:rsid w:val="002063FD"/>
    <w:rsid w:val="00212466"/>
    <w:rsid w:val="00214E8C"/>
    <w:rsid w:val="00231C30"/>
    <w:rsid w:val="00235743"/>
    <w:rsid w:val="00240FBB"/>
    <w:rsid w:val="002439A9"/>
    <w:rsid w:val="002443B9"/>
    <w:rsid w:val="00244F1E"/>
    <w:rsid w:val="0026004D"/>
    <w:rsid w:val="0026071C"/>
    <w:rsid w:val="0026187B"/>
    <w:rsid w:val="002640DD"/>
    <w:rsid w:val="0026783A"/>
    <w:rsid w:val="00267F72"/>
    <w:rsid w:val="00275D12"/>
    <w:rsid w:val="00284FEB"/>
    <w:rsid w:val="002860C4"/>
    <w:rsid w:val="0029053C"/>
    <w:rsid w:val="00293C0F"/>
    <w:rsid w:val="00297265"/>
    <w:rsid w:val="002A173A"/>
    <w:rsid w:val="002B5741"/>
    <w:rsid w:val="002D2755"/>
    <w:rsid w:val="002E472E"/>
    <w:rsid w:val="002F1857"/>
    <w:rsid w:val="002F31BE"/>
    <w:rsid w:val="002F3C6D"/>
    <w:rsid w:val="002F5168"/>
    <w:rsid w:val="00305409"/>
    <w:rsid w:val="0031439E"/>
    <w:rsid w:val="00324E77"/>
    <w:rsid w:val="00326121"/>
    <w:rsid w:val="00343E1B"/>
    <w:rsid w:val="003450F5"/>
    <w:rsid w:val="00355E25"/>
    <w:rsid w:val="00357B60"/>
    <w:rsid w:val="00360466"/>
    <w:rsid w:val="003607A7"/>
    <w:rsid w:val="003609EF"/>
    <w:rsid w:val="0036231A"/>
    <w:rsid w:val="00363D63"/>
    <w:rsid w:val="0036694E"/>
    <w:rsid w:val="00374DD4"/>
    <w:rsid w:val="00377065"/>
    <w:rsid w:val="0037762F"/>
    <w:rsid w:val="00382252"/>
    <w:rsid w:val="00385474"/>
    <w:rsid w:val="00392209"/>
    <w:rsid w:val="0039221F"/>
    <w:rsid w:val="00394684"/>
    <w:rsid w:val="00394B18"/>
    <w:rsid w:val="003A5119"/>
    <w:rsid w:val="003C25FE"/>
    <w:rsid w:val="003C7797"/>
    <w:rsid w:val="003D0342"/>
    <w:rsid w:val="003E1A36"/>
    <w:rsid w:val="003F6A36"/>
    <w:rsid w:val="00403D23"/>
    <w:rsid w:val="00410371"/>
    <w:rsid w:val="00417F51"/>
    <w:rsid w:val="004213FF"/>
    <w:rsid w:val="00423C2D"/>
    <w:rsid w:val="004242F1"/>
    <w:rsid w:val="00435811"/>
    <w:rsid w:val="00441C76"/>
    <w:rsid w:val="004436D6"/>
    <w:rsid w:val="0044495E"/>
    <w:rsid w:val="00453A92"/>
    <w:rsid w:val="0045695D"/>
    <w:rsid w:val="00456B4C"/>
    <w:rsid w:val="00466E78"/>
    <w:rsid w:val="0047274F"/>
    <w:rsid w:val="00474589"/>
    <w:rsid w:val="0048219F"/>
    <w:rsid w:val="0048481C"/>
    <w:rsid w:val="0049302D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E487B"/>
    <w:rsid w:val="004F5788"/>
    <w:rsid w:val="00504F6C"/>
    <w:rsid w:val="00511814"/>
    <w:rsid w:val="005141D9"/>
    <w:rsid w:val="0051580D"/>
    <w:rsid w:val="0053467F"/>
    <w:rsid w:val="00540543"/>
    <w:rsid w:val="005439CE"/>
    <w:rsid w:val="00547111"/>
    <w:rsid w:val="00547874"/>
    <w:rsid w:val="00550A2F"/>
    <w:rsid w:val="005542EF"/>
    <w:rsid w:val="005723AE"/>
    <w:rsid w:val="00582F8C"/>
    <w:rsid w:val="00591B4B"/>
    <w:rsid w:val="00591ED0"/>
    <w:rsid w:val="00592D74"/>
    <w:rsid w:val="005A745A"/>
    <w:rsid w:val="005B0546"/>
    <w:rsid w:val="005B06B4"/>
    <w:rsid w:val="005B2B24"/>
    <w:rsid w:val="005B3FAD"/>
    <w:rsid w:val="005B3FDD"/>
    <w:rsid w:val="005C0D40"/>
    <w:rsid w:val="005C4151"/>
    <w:rsid w:val="005D3B88"/>
    <w:rsid w:val="005D45F2"/>
    <w:rsid w:val="005D7E8A"/>
    <w:rsid w:val="005E2C44"/>
    <w:rsid w:val="005F6F1E"/>
    <w:rsid w:val="00613825"/>
    <w:rsid w:val="00616520"/>
    <w:rsid w:val="00616DCB"/>
    <w:rsid w:val="00621188"/>
    <w:rsid w:val="00622963"/>
    <w:rsid w:val="00623022"/>
    <w:rsid w:val="00623958"/>
    <w:rsid w:val="006257ED"/>
    <w:rsid w:val="00626749"/>
    <w:rsid w:val="006532C2"/>
    <w:rsid w:val="00653DE4"/>
    <w:rsid w:val="006549F4"/>
    <w:rsid w:val="006552AA"/>
    <w:rsid w:val="00657FB6"/>
    <w:rsid w:val="006607C5"/>
    <w:rsid w:val="00665C47"/>
    <w:rsid w:val="0066640F"/>
    <w:rsid w:val="00670B0E"/>
    <w:rsid w:val="00673ED7"/>
    <w:rsid w:val="006746C3"/>
    <w:rsid w:val="00695808"/>
    <w:rsid w:val="006A41A9"/>
    <w:rsid w:val="006B46FB"/>
    <w:rsid w:val="006C66DB"/>
    <w:rsid w:val="006C7CEE"/>
    <w:rsid w:val="006D6BAD"/>
    <w:rsid w:val="006E21FB"/>
    <w:rsid w:val="006F1908"/>
    <w:rsid w:val="006F51E0"/>
    <w:rsid w:val="006F7AC5"/>
    <w:rsid w:val="0070021E"/>
    <w:rsid w:val="007004D0"/>
    <w:rsid w:val="00703FC0"/>
    <w:rsid w:val="007107C3"/>
    <w:rsid w:val="00710E90"/>
    <w:rsid w:val="00711392"/>
    <w:rsid w:val="00712285"/>
    <w:rsid w:val="00725C06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0"/>
    <w:rsid w:val="00760803"/>
    <w:rsid w:val="00766A92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4D6"/>
    <w:rsid w:val="007C5B9E"/>
    <w:rsid w:val="007D0418"/>
    <w:rsid w:val="007D6012"/>
    <w:rsid w:val="007D6A07"/>
    <w:rsid w:val="007E3859"/>
    <w:rsid w:val="007F069E"/>
    <w:rsid w:val="007F37E9"/>
    <w:rsid w:val="007F7259"/>
    <w:rsid w:val="0080351D"/>
    <w:rsid w:val="008040A8"/>
    <w:rsid w:val="00806739"/>
    <w:rsid w:val="00810F7C"/>
    <w:rsid w:val="00817982"/>
    <w:rsid w:val="008216B0"/>
    <w:rsid w:val="008279FA"/>
    <w:rsid w:val="00834B58"/>
    <w:rsid w:val="00837095"/>
    <w:rsid w:val="00854114"/>
    <w:rsid w:val="00860C59"/>
    <w:rsid w:val="008626E7"/>
    <w:rsid w:val="00870EE7"/>
    <w:rsid w:val="008807E9"/>
    <w:rsid w:val="008863B9"/>
    <w:rsid w:val="008A2828"/>
    <w:rsid w:val="008A45A6"/>
    <w:rsid w:val="008B4A62"/>
    <w:rsid w:val="008B56A5"/>
    <w:rsid w:val="008C3D49"/>
    <w:rsid w:val="008C7D62"/>
    <w:rsid w:val="008D00BE"/>
    <w:rsid w:val="008D3CCC"/>
    <w:rsid w:val="008E1253"/>
    <w:rsid w:val="008E1B35"/>
    <w:rsid w:val="008E20C2"/>
    <w:rsid w:val="008F3789"/>
    <w:rsid w:val="008F686C"/>
    <w:rsid w:val="009037BC"/>
    <w:rsid w:val="00905FE4"/>
    <w:rsid w:val="00906042"/>
    <w:rsid w:val="0091431A"/>
    <w:rsid w:val="009148DE"/>
    <w:rsid w:val="00924A60"/>
    <w:rsid w:val="00925652"/>
    <w:rsid w:val="00927927"/>
    <w:rsid w:val="00941E30"/>
    <w:rsid w:val="00947541"/>
    <w:rsid w:val="00973116"/>
    <w:rsid w:val="009775E1"/>
    <w:rsid w:val="009777D9"/>
    <w:rsid w:val="0099039F"/>
    <w:rsid w:val="00991B88"/>
    <w:rsid w:val="00997082"/>
    <w:rsid w:val="009A5753"/>
    <w:rsid w:val="009A579D"/>
    <w:rsid w:val="009A62D9"/>
    <w:rsid w:val="009B42E4"/>
    <w:rsid w:val="009C6360"/>
    <w:rsid w:val="009C6C64"/>
    <w:rsid w:val="009C6E72"/>
    <w:rsid w:val="009C70AD"/>
    <w:rsid w:val="009D464C"/>
    <w:rsid w:val="009D5C07"/>
    <w:rsid w:val="009E3297"/>
    <w:rsid w:val="009E43AD"/>
    <w:rsid w:val="009F0F5D"/>
    <w:rsid w:val="009F4519"/>
    <w:rsid w:val="009F734F"/>
    <w:rsid w:val="00A004D9"/>
    <w:rsid w:val="00A006B6"/>
    <w:rsid w:val="00A0187D"/>
    <w:rsid w:val="00A044CC"/>
    <w:rsid w:val="00A14AE7"/>
    <w:rsid w:val="00A246B6"/>
    <w:rsid w:val="00A271BF"/>
    <w:rsid w:val="00A35409"/>
    <w:rsid w:val="00A35E58"/>
    <w:rsid w:val="00A4115C"/>
    <w:rsid w:val="00A4602E"/>
    <w:rsid w:val="00A47E70"/>
    <w:rsid w:val="00A50CF0"/>
    <w:rsid w:val="00A55E93"/>
    <w:rsid w:val="00A64B84"/>
    <w:rsid w:val="00A65F8C"/>
    <w:rsid w:val="00A67029"/>
    <w:rsid w:val="00A70D27"/>
    <w:rsid w:val="00A7671C"/>
    <w:rsid w:val="00A969A4"/>
    <w:rsid w:val="00AA2CBC"/>
    <w:rsid w:val="00AA334C"/>
    <w:rsid w:val="00AA766C"/>
    <w:rsid w:val="00AB0F49"/>
    <w:rsid w:val="00AB25E4"/>
    <w:rsid w:val="00AB2ED3"/>
    <w:rsid w:val="00AC057C"/>
    <w:rsid w:val="00AC324C"/>
    <w:rsid w:val="00AC5820"/>
    <w:rsid w:val="00AC67FE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30716"/>
    <w:rsid w:val="00B40A1B"/>
    <w:rsid w:val="00B47EBF"/>
    <w:rsid w:val="00B60E0B"/>
    <w:rsid w:val="00B63869"/>
    <w:rsid w:val="00B66A0E"/>
    <w:rsid w:val="00B67B97"/>
    <w:rsid w:val="00B70312"/>
    <w:rsid w:val="00B76CFA"/>
    <w:rsid w:val="00B80155"/>
    <w:rsid w:val="00B94613"/>
    <w:rsid w:val="00B968C8"/>
    <w:rsid w:val="00BA34C7"/>
    <w:rsid w:val="00BA3EC5"/>
    <w:rsid w:val="00BA51D9"/>
    <w:rsid w:val="00BA6773"/>
    <w:rsid w:val="00BB05D3"/>
    <w:rsid w:val="00BB296E"/>
    <w:rsid w:val="00BB5DFC"/>
    <w:rsid w:val="00BB66E7"/>
    <w:rsid w:val="00BC53B6"/>
    <w:rsid w:val="00BC63E3"/>
    <w:rsid w:val="00BC72A3"/>
    <w:rsid w:val="00BD279D"/>
    <w:rsid w:val="00BD6BB8"/>
    <w:rsid w:val="00BE1706"/>
    <w:rsid w:val="00BE42FB"/>
    <w:rsid w:val="00BF6BBD"/>
    <w:rsid w:val="00C15F3F"/>
    <w:rsid w:val="00C27544"/>
    <w:rsid w:val="00C452E8"/>
    <w:rsid w:val="00C454CF"/>
    <w:rsid w:val="00C514F6"/>
    <w:rsid w:val="00C6391F"/>
    <w:rsid w:val="00C65B5A"/>
    <w:rsid w:val="00C66BA2"/>
    <w:rsid w:val="00C67384"/>
    <w:rsid w:val="00C75233"/>
    <w:rsid w:val="00C870F6"/>
    <w:rsid w:val="00C95985"/>
    <w:rsid w:val="00CA0F9D"/>
    <w:rsid w:val="00CA3600"/>
    <w:rsid w:val="00CA6AA0"/>
    <w:rsid w:val="00CA6D87"/>
    <w:rsid w:val="00CB4571"/>
    <w:rsid w:val="00CB7F29"/>
    <w:rsid w:val="00CC107D"/>
    <w:rsid w:val="00CC5026"/>
    <w:rsid w:val="00CC68D0"/>
    <w:rsid w:val="00CC79CE"/>
    <w:rsid w:val="00CC7AE7"/>
    <w:rsid w:val="00CD420D"/>
    <w:rsid w:val="00CE0A49"/>
    <w:rsid w:val="00CE0B66"/>
    <w:rsid w:val="00CF00CD"/>
    <w:rsid w:val="00D00AC6"/>
    <w:rsid w:val="00D03F9A"/>
    <w:rsid w:val="00D06D51"/>
    <w:rsid w:val="00D1264A"/>
    <w:rsid w:val="00D15D29"/>
    <w:rsid w:val="00D20E53"/>
    <w:rsid w:val="00D24991"/>
    <w:rsid w:val="00D3009C"/>
    <w:rsid w:val="00D50255"/>
    <w:rsid w:val="00D57D24"/>
    <w:rsid w:val="00D66520"/>
    <w:rsid w:val="00D761ED"/>
    <w:rsid w:val="00D83DEE"/>
    <w:rsid w:val="00D84AE9"/>
    <w:rsid w:val="00D873CD"/>
    <w:rsid w:val="00D87D70"/>
    <w:rsid w:val="00D9164F"/>
    <w:rsid w:val="00DB03E7"/>
    <w:rsid w:val="00DB2092"/>
    <w:rsid w:val="00DD29D2"/>
    <w:rsid w:val="00DD42CA"/>
    <w:rsid w:val="00DD45BC"/>
    <w:rsid w:val="00DD7E11"/>
    <w:rsid w:val="00DE34CF"/>
    <w:rsid w:val="00DF1D2B"/>
    <w:rsid w:val="00DF3A3E"/>
    <w:rsid w:val="00E13F3D"/>
    <w:rsid w:val="00E21646"/>
    <w:rsid w:val="00E30FCD"/>
    <w:rsid w:val="00E34898"/>
    <w:rsid w:val="00E40764"/>
    <w:rsid w:val="00E45099"/>
    <w:rsid w:val="00E70D4D"/>
    <w:rsid w:val="00E76C9C"/>
    <w:rsid w:val="00E84CCC"/>
    <w:rsid w:val="00E92E33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0546A"/>
    <w:rsid w:val="00F13DA8"/>
    <w:rsid w:val="00F20AA0"/>
    <w:rsid w:val="00F25D98"/>
    <w:rsid w:val="00F300FB"/>
    <w:rsid w:val="00F344C9"/>
    <w:rsid w:val="00F36A6C"/>
    <w:rsid w:val="00F528A9"/>
    <w:rsid w:val="00F549F2"/>
    <w:rsid w:val="00F613A1"/>
    <w:rsid w:val="00F617C4"/>
    <w:rsid w:val="00F619B6"/>
    <w:rsid w:val="00F64B3E"/>
    <w:rsid w:val="00F720B4"/>
    <w:rsid w:val="00F72877"/>
    <w:rsid w:val="00F72D0C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08CE6A9B-0E4F-45CF-A0CA-8E46A50D8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Szydelko, Huawei</cp:lastModifiedBy>
  <cp:revision>2</cp:revision>
  <cp:lastPrinted>1899-12-31T23:00:00Z</cp:lastPrinted>
  <dcterms:created xsi:type="dcterms:W3CDTF">2024-10-07T14:01:00Z</dcterms:created>
  <dcterms:modified xsi:type="dcterms:W3CDTF">2024-10-07T14:01:00Z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1712318247</vt:lpwstr>
  </property>
</Properties>
</file>