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95A24" w14:textId="5F371ABA" w:rsidR="00D962A3" w:rsidRPr="00D962A3" w:rsidRDefault="00D962A3" w:rsidP="00D962A3">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Pr="00D962A3">
        <w:rPr>
          <w:rFonts w:ascii="Arial" w:hAnsi="Arial" w:cs="Arial"/>
          <w:b/>
          <w:noProof/>
          <w:color w:val="000000"/>
          <w:sz w:val="24"/>
          <w:szCs w:val="24"/>
        </w:rPr>
        <w:t>R4-24</w:t>
      </w:r>
      <w:r>
        <w:rPr>
          <w:rFonts w:ascii="Arial" w:hAnsi="Arial" w:cs="Arial"/>
          <w:b/>
          <w:noProof/>
          <w:color w:val="000000"/>
          <w:sz w:val="24"/>
          <w:szCs w:val="24"/>
        </w:rPr>
        <w:t>xxxxx</w:t>
      </w:r>
    </w:p>
    <w:p w14:paraId="6EF3D830" w14:textId="0628FC3C" w:rsidR="00D962A3" w:rsidRPr="00D962A3" w:rsidRDefault="00D962A3" w:rsidP="00D962A3">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10520F" w14:textId="14014464" w:rsidR="00722B52" w:rsidRDefault="00722B52" w:rsidP="00722B5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F7D8B5" w14:textId="77777777" w:rsidR="00722B52" w:rsidRDefault="00722B52" w:rsidP="00722B5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763615B0" w14:textId="77777777" w:rsidR="00722B52" w:rsidRDefault="00722B52" w:rsidP="00722B52">
      <w:pPr>
        <w:jc w:val="center"/>
        <w:rPr>
          <w:rFonts w:ascii="Arial" w:hAnsi="Arial" w:cs="Arial"/>
          <w:b/>
          <w:sz w:val="32"/>
        </w:rPr>
      </w:pPr>
      <w:r>
        <w:rPr>
          <w:rFonts w:ascii="Arial" w:hAnsi="Arial" w:cs="Arial"/>
          <w:b/>
          <w:sz w:val="32"/>
        </w:rPr>
        <w:t>Maastricht, Netherlands, 19/08/2024 to 23/08/2024</w:t>
      </w:r>
    </w:p>
    <w:p w14:paraId="367597D5" w14:textId="77777777" w:rsidR="00722B52" w:rsidRDefault="00722B52" w:rsidP="00722B52"/>
    <w:p w14:paraId="5B28F8BB" w14:textId="77777777" w:rsidR="00722B52" w:rsidRDefault="00722B52" w:rsidP="00722B52">
      <w:r>
        <w:t>Report generated on Monday, 2024-08-12 20:19  UTC</w:t>
      </w:r>
    </w:p>
    <w:p w14:paraId="65C7886F" w14:textId="77777777" w:rsidR="00722B52" w:rsidRDefault="00722B52" w:rsidP="00722B52"/>
    <w:p w14:paraId="097BEBD1" w14:textId="77777777" w:rsidR="00722B52" w:rsidRDefault="00722B52" w:rsidP="00722B52">
      <w:r>
        <w:t>Contents:</w:t>
      </w:r>
    </w:p>
    <w:p w14:paraId="337BCF7D" w14:textId="2167C71D" w:rsidR="00722B52" w:rsidRDefault="00722B5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_Toc174396001 \h </w:instrText>
      </w:r>
      <w:r>
        <w:fldChar w:fldCharType="separate"/>
      </w:r>
      <w:r>
        <w:t>10</w:t>
      </w:r>
      <w:r>
        <w:fldChar w:fldCharType="end"/>
      </w:r>
    </w:p>
    <w:p w14:paraId="2FD3C28E" w14:textId="31672FF1" w:rsidR="00722B52" w:rsidRDefault="00722B5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_Toc174396002 \h </w:instrText>
      </w:r>
      <w:r>
        <w:fldChar w:fldCharType="separate"/>
      </w:r>
      <w:r>
        <w:t>10</w:t>
      </w:r>
      <w:r>
        <w:fldChar w:fldCharType="end"/>
      </w:r>
    </w:p>
    <w:p w14:paraId="69DB9AC0" w14:textId="12E861DB" w:rsidR="00722B52" w:rsidRDefault="00722B5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_Toc174396003 \h </w:instrText>
      </w:r>
      <w:r>
        <w:fldChar w:fldCharType="separate"/>
      </w:r>
      <w:r>
        <w:t>10</w:t>
      </w:r>
      <w:r>
        <w:fldChar w:fldCharType="end"/>
      </w:r>
    </w:p>
    <w:p w14:paraId="28CC976F" w14:textId="60103852" w:rsidR="00722B52" w:rsidRDefault="00722B5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_Toc174396004 \h </w:instrText>
      </w:r>
      <w:r>
        <w:fldChar w:fldCharType="separate"/>
      </w:r>
      <w:r>
        <w:t>13</w:t>
      </w:r>
      <w:r>
        <w:fldChar w:fldCharType="end"/>
      </w:r>
    </w:p>
    <w:p w14:paraId="4BDA5571" w14:textId="488EA891" w:rsidR="00722B52" w:rsidRDefault="00722B5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_Toc174396005 \h </w:instrText>
      </w:r>
      <w:r>
        <w:fldChar w:fldCharType="separate"/>
      </w:r>
      <w:r>
        <w:t>13</w:t>
      </w:r>
      <w:r>
        <w:fldChar w:fldCharType="end"/>
      </w:r>
    </w:p>
    <w:p w14:paraId="120C9AE8" w14:textId="54B089CA" w:rsidR="00722B52" w:rsidRDefault="00722B5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_Toc174396006 \h </w:instrText>
      </w:r>
      <w:r>
        <w:fldChar w:fldCharType="separate"/>
      </w:r>
      <w:r>
        <w:t>14</w:t>
      </w:r>
      <w:r>
        <w:fldChar w:fldCharType="end"/>
      </w:r>
    </w:p>
    <w:p w14:paraId="089F7B5E" w14:textId="6E797FFD" w:rsidR="00722B52" w:rsidRDefault="00722B5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_Toc174396007 \h </w:instrText>
      </w:r>
      <w:r>
        <w:fldChar w:fldCharType="separate"/>
      </w:r>
      <w:r>
        <w:t>33</w:t>
      </w:r>
      <w:r>
        <w:fldChar w:fldCharType="end"/>
      </w:r>
    </w:p>
    <w:p w14:paraId="694C8AC1" w14:textId="1A129F42" w:rsidR="00722B52" w:rsidRDefault="00722B5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_Toc174396008 \h </w:instrText>
      </w:r>
      <w:r>
        <w:fldChar w:fldCharType="separate"/>
      </w:r>
      <w:r>
        <w:t>41</w:t>
      </w:r>
      <w:r>
        <w:fldChar w:fldCharType="end"/>
      </w:r>
    </w:p>
    <w:p w14:paraId="38740480" w14:textId="022925AC" w:rsidR="00722B52" w:rsidRDefault="00722B5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_Toc174396009 \h </w:instrText>
      </w:r>
      <w:r>
        <w:fldChar w:fldCharType="separate"/>
      </w:r>
      <w:r>
        <w:t>41</w:t>
      </w:r>
      <w:r>
        <w:fldChar w:fldCharType="end"/>
      </w:r>
    </w:p>
    <w:p w14:paraId="55DD7C0A" w14:textId="17C41695" w:rsidR="00722B52" w:rsidRDefault="00722B5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_Toc174396010 \h </w:instrText>
      </w:r>
      <w:r>
        <w:fldChar w:fldCharType="separate"/>
      </w:r>
      <w:r>
        <w:t>81</w:t>
      </w:r>
      <w:r>
        <w:fldChar w:fldCharType="end"/>
      </w:r>
    </w:p>
    <w:p w14:paraId="2CEC67CC" w14:textId="510B3080" w:rsidR="00722B52" w:rsidRDefault="00722B52">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_Toc174396011 \h </w:instrText>
      </w:r>
      <w:r>
        <w:fldChar w:fldCharType="separate"/>
      </w:r>
      <w:r>
        <w:t>92</w:t>
      </w:r>
      <w:r>
        <w:fldChar w:fldCharType="end"/>
      </w:r>
    </w:p>
    <w:p w14:paraId="0456C0A0" w14:textId="64EADD0B" w:rsidR="00722B52" w:rsidRDefault="00722B52">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_Toc174396012 \h </w:instrText>
      </w:r>
      <w:r>
        <w:fldChar w:fldCharType="separate"/>
      </w:r>
      <w:r>
        <w:t>93</w:t>
      </w:r>
      <w:r>
        <w:fldChar w:fldCharType="end"/>
      </w:r>
    </w:p>
    <w:p w14:paraId="0F28607E" w14:textId="61694D77" w:rsidR="00722B52" w:rsidRDefault="00722B5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_Toc174396013 \h </w:instrText>
      </w:r>
      <w:r>
        <w:fldChar w:fldCharType="separate"/>
      </w:r>
      <w:r>
        <w:t>97</w:t>
      </w:r>
      <w:r>
        <w:fldChar w:fldCharType="end"/>
      </w:r>
    </w:p>
    <w:p w14:paraId="1B0A7540" w14:textId="36E844C9" w:rsidR="00722B52" w:rsidRDefault="00722B5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_Toc174396014 \h </w:instrText>
      </w:r>
      <w:r>
        <w:fldChar w:fldCharType="separate"/>
      </w:r>
      <w:r>
        <w:t>97</w:t>
      </w:r>
      <w:r>
        <w:fldChar w:fldCharType="end"/>
      </w:r>
    </w:p>
    <w:p w14:paraId="7B40E9EB" w14:textId="29719363" w:rsidR="00722B52" w:rsidRDefault="00722B5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_Toc174396015 \h </w:instrText>
      </w:r>
      <w:r>
        <w:fldChar w:fldCharType="separate"/>
      </w:r>
      <w:r>
        <w:t>98</w:t>
      </w:r>
      <w:r>
        <w:fldChar w:fldCharType="end"/>
      </w:r>
    </w:p>
    <w:p w14:paraId="045ADC21" w14:textId="5A079E77" w:rsidR="00722B52" w:rsidRDefault="00722B5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_Toc174396016 \h </w:instrText>
      </w:r>
      <w:r>
        <w:fldChar w:fldCharType="separate"/>
      </w:r>
      <w:r>
        <w:t>108</w:t>
      </w:r>
      <w:r>
        <w:fldChar w:fldCharType="end"/>
      </w:r>
    </w:p>
    <w:p w14:paraId="2CBB85ED" w14:textId="14970069" w:rsidR="00722B52" w:rsidRDefault="00722B5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_Toc174396017 \h </w:instrText>
      </w:r>
      <w:r>
        <w:fldChar w:fldCharType="separate"/>
      </w:r>
      <w:r>
        <w:t>109</w:t>
      </w:r>
      <w:r>
        <w:fldChar w:fldCharType="end"/>
      </w:r>
    </w:p>
    <w:p w14:paraId="310DA7D2" w14:textId="2FAC7DA7" w:rsidR="00722B52" w:rsidRDefault="00722B5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_Toc174396018 \h </w:instrText>
      </w:r>
      <w:r>
        <w:fldChar w:fldCharType="separate"/>
      </w:r>
      <w:r>
        <w:t>109</w:t>
      </w:r>
      <w:r>
        <w:fldChar w:fldCharType="end"/>
      </w:r>
    </w:p>
    <w:p w14:paraId="73EBEB24" w14:textId="301C6206" w:rsidR="00722B52" w:rsidRDefault="00722B5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_Toc174396019 \h </w:instrText>
      </w:r>
      <w:r>
        <w:fldChar w:fldCharType="separate"/>
      </w:r>
      <w:r>
        <w:t>109</w:t>
      </w:r>
      <w:r>
        <w:fldChar w:fldCharType="end"/>
      </w:r>
    </w:p>
    <w:p w14:paraId="3CA8CBB3" w14:textId="49798322" w:rsidR="00722B52" w:rsidRDefault="00722B5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_Toc174396020 \h </w:instrText>
      </w:r>
      <w:r>
        <w:fldChar w:fldCharType="separate"/>
      </w:r>
      <w:r>
        <w:t>109</w:t>
      </w:r>
      <w:r>
        <w:fldChar w:fldCharType="end"/>
      </w:r>
    </w:p>
    <w:p w14:paraId="329B632D" w14:textId="4308A106" w:rsidR="00722B52" w:rsidRDefault="00722B5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_Toc174396021 \h </w:instrText>
      </w:r>
      <w:r>
        <w:fldChar w:fldCharType="separate"/>
      </w:r>
      <w:r>
        <w:t>111</w:t>
      </w:r>
      <w:r>
        <w:fldChar w:fldCharType="end"/>
      </w:r>
    </w:p>
    <w:p w14:paraId="0E388453" w14:textId="2BC5301D" w:rsidR="00722B52" w:rsidRDefault="00722B5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_Toc174396022 \h </w:instrText>
      </w:r>
      <w:r>
        <w:fldChar w:fldCharType="separate"/>
      </w:r>
      <w:r>
        <w:t>111</w:t>
      </w:r>
      <w:r>
        <w:fldChar w:fldCharType="end"/>
      </w:r>
    </w:p>
    <w:p w14:paraId="293928DD" w14:textId="195CFBC2" w:rsidR="00722B52" w:rsidRDefault="00722B5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_Toc174396023 \h </w:instrText>
      </w:r>
      <w:r>
        <w:fldChar w:fldCharType="separate"/>
      </w:r>
      <w:r>
        <w:t>111</w:t>
      </w:r>
      <w:r>
        <w:fldChar w:fldCharType="end"/>
      </w:r>
    </w:p>
    <w:p w14:paraId="10E16F6B" w14:textId="49E596FF" w:rsidR="00722B52" w:rsidRDefault="00722B52">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_Toc174396024 \h </w:instrText>
      </w:r>
      <w:r>
        <w:fldChar w:fldCharType="separate"/>
      </w:r>
      <w:r>
        <w:t>112</w:t>
      </w:r>
      <w:r>
        <w:fldChar w:fldCharType="end"/>
      </w:r>
    </w:p>
    <w:p w14:paraId="337C1A23" w14:textId="277FE445" w:rsidR="00722B52" w:rsidRDefault="00722B52">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_Toc174396025 \h </w:instrText>
      </w:r>
      <w:r>
        <w:fldChar w:fldCharType="separate"/>
      </w:r>
      <w:r>
        <w:t>112</w:t>
      </w:r>
      <w:r>
        <w:fldChar w:fldCharType="end"/>
      </w:r>
    </w:p>
    <w:p w14:paraId="3B038862" w14:textId="5FA36029" w:rsidR="00722B52" w:rsidRDefault="00722B5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_Toc174396026 \h </w:instrText>
      </w:r>
      <w:r>
        <w:fldChar w:fldCharType="separate"/>
      </w:r>
      <w:r>
        <w:t>113</w:t>
      </w:r>
      <w:r>
        <w:fldChar w:fldCharType="end"/>
      </w:r>
    </w:p>
    <w:p w14:paraId="1193DF03" w14:textId="2BCF6A1C" w:rsidR="00722B52" w:rsidRDefault="00722B5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_Toc174396027 \h </w:instrText>
      </w:r>
      <w:r>
        <w:fldChar w:fldCharType="separate"/>
      </w:r>
      <w:r>
        <w:t>113</w:t>
      </w:r>
      <w:r>
        <w:fldChar w:fldCharType="end"/>
      </w:r>
    </w:p>
    <w:p w14:paraId="70DF2D89" w14:textId="79F5F536" w:rsidR="00722B52" w:rsidRDefault="00722B52">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_Toc174396028 \h </w:instrText>
      </w:r>
      <w:r>
        <w:fldChar w:fldCharType="separate"/>
      </w:r>
      <w:r>
        <w:t>114</w:t>
      </w:r>
      <w:r>
        <w:fldChar w:fldCharType="end"/>
      </w:r>
    </w:p>
    <w:p w14:paraId="3CE2CA7E" w14:textId="0A6C8BC6" w:rsidR="00722B52" w:rsidRDefault="00722B52">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_Toc174396029 \h </w:instrText>
      </w:r>
      <w:r>
        <w:fldChar w:fldCharType="separate"/>
      </w:r>
      <w:r>
        <w:t>114</w:t>
      </w:r>
      <w:r>
        <w:fldChar w:fldCharType="end"/>
      </w:r>
    </w:p>
    <w:p w14:paraId="637F2900" w14:textId="59E1C716" w:rsidR="00722B52" w:rsidRDefault="00722B52">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_Toc174396030 \h </w:instrText>
      </w:r>
      <w:r>
        <w:fldChar w:fldCharType="separate"/>
      </w:r>
      <w:r>
        <w:t>114</w:t>
      </w:r>
      <w:r>
        <w:fldChar w:fldCharType="end"/>
      </w:r>
    </w:p>
    <w:p w14:paraId="2054CE0D" w14:textId="33391E13" w:rsidR="00722B52" w:rsidRDefault="00722B52">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_Toc174396031 \h </w:instrText>
      </w:r>
      <w:r>
        <w:fldChar w:fldCharType="separate"/>
      </w:r>
      <w:r>
        <w:t>116</w:t>
      </w:r>
      <w:r>
        <w:fldChar w:fldCharType="end"/>
      </w:r>
    </w:p>
    <w:p w14:paraId="70719586" w14:textId="7213AFC5" w:rsidR="00722B52" w:rsidRDefault="00722B52">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_Toc174396032 \h </w:instrText>
      </w:r>
      <w:r>
        <w:fldChar w:fldCharType="separate"/>
      </w:r>
      <w:r>
        <w:t>117</w:t>
      </w:r>
      <w:r>
        <w:fldChar w:fldCharType="end"/>
      </w:r>
    </w:p>
    <w:p w14:paraId="5082167D" w14:textId="0EB0C1E7" w:rsidR="00722B52" w:rsidRDefault="00722B5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_Toc174396033 \h </w:instrText>
      </w:r>
      <w:r>
        <w:fldChar w:fldCharType="separate"/>
      </w:r>
      <w:r>
        <w:t>117</w:t>
      </w:r>
      <w:r>
        <w:fldChar w:fldCharType="end"/>
      </w:r>
    </w:p>
    <w:p w14:paraId="29A586F6" w14:textId="50FA079F" w:rsidR="00722B52" w:rsidRDefault="00722B5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_Toc174396034 \h </w:instrText>
      </w:r>
      <w:r>
        <w:fldChar w:fldCharType="separate"/>
      </w:r>
      <w:r>
        <w:t>117</w:t>
      </w:r>
      <w:r>
        <w:fldChar w:fldCharType="end"/>
      </w:r>
    </w:p>
    <w:p w14:paraId="4E376521" w14:textId="555330EE" w:rsidR="00722B52" w:rsidRDefault="00722B52">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_Toc174396035 \h </w:instrText>
      </w:r>
      <w:r>
        <w:fldChar w:fldCharType="separate"/>
      </w:r>
      <w:r>
        <w:t>117</w:t>
      </w:r>
      <w:r>
        <w:fldChar w:fldCharType="end"/>
      </w:r>
    </w:p>
    <w:p w14:paraId="3E2F940E" w14:textId="1FEF9F00" w:rsidR="00722B52" w:rsidRDefault="00722B52">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_Toc174396036 \h </w:instrText>
      </w:r>
      <w:r>
        <w:fldChar w:fldCharType="separate"/>
      </w:r>
      <w:r>
        <w:t>117</w:t>
      </w:r>
      <w:r>
        <w:fldChar w:fldCharType="end"/>
      </w:r>
    </w:p>
    <w:p w14:paraId="424FBA99" w14:textId="22086CCB" w:rsidR="00722B52" w:rsidRDefault="00722B5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_Toc174396037 \h </w:instrText>
      </w:r>
      <w:r>
        <w:fldChar w:fldCharType="separate"/>
      </w:r>
      <w:r>
        <w:t>117</w:t>
      </w:r>
      <w:r>
        <w:fldChar w:fldCharType="end"/>
      </w:r>
    </w:p>
    <w:p w14:paraId="07B64D70" w14:textId="6877771A" w:rsidR="00722B52" w:rsidRDefault="00722B5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_Toc174396038 \h </w:instrText>
      </w:r>
      <w:r>
        <w:fldChar w:fldCharType="separate"/>
      </w:r>
      <w:r>
        <w:t>117</w:t>
      </w:r>
      <w:r>
        <w:fldChar w:fldCharType="end"/>
      </w:r>
    </w:p>
    <w:p w14:paraId="77C56A98" w14:textId="69D01B80" w:rsidR="00722B52" w:rsidRDefault="00722B52">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_Toc174396039 \h </w:instrText>
      </w:r>
      <w:r>
        <w:fldChar w:fldCharType="separate"/>
      </w:r>
      <w:r>
        <w:t>118</w:t>
      </w:r>
      <w:r>
        <w:fldChar w:fldCharType="end"/>
      </w:r>
    </w:p>
    <w:p w14:paraId="6B97502A" w14:textId="055025C7" w:rsidR="00722B52" w:rsidRDefault="00722B52">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_Toc174396040 \h </w:instrText>
      </w:r>
      <w:r>
        <w:fldChar w:fldCharType="separate"/>
      </w:r>
      <w:r>
        <w:t>118</w:t>
      </w:r>
      <w:r>
        <w:fldChar w:fldCharType="end"/>
      </w:r>
    </w:p>
    <w:p w14:paraId="26EB3A58" w14:textId="4CA93D6D" w:rsidR="00722B52" w:rsidRDefault="00722B52">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_Toc174396041 \h </w:instrText>
      </w:r>
      <w:r>
        <w:fldChar w:fldCharType="separate"/>
      </w:r>
      <w:r>
        <w:t>119</w:t>
      </w:r>
      <w:r>
        <w:fldChar w:fldCharType="end"/>
      </w:r>
    </w:p>
    <w:p w14:paraId="292A08C7" w14:textId="5D92B995" w:rsidR="00722B52" w:rsidRDefault="00722B52">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_Toc174396042 \h </w:instrText>
      </w:r>
      <w:r>
        <w:fldChar w:fldCharType="separate"/>
      </w:r>
      <w:r>
        <w:t>120</w:t>
      </w:r>
      <w:r>
        <w:fldChar w:fldCharType="end"/>
      </w:r>
    </w:p>
    <w:p w14:paraId="4C9F86B8" w14:textId="58508827" w:rsidR="00722B52" w:rsidRDefault="00722B52">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_Toc174396043 \h </w:instrText>
      </w:r>
      <w:r>
        <w:fldChar w:fldCharType="separate"/>
      </w:r>
      <w:r>
        <w:t>120</w:t>
      </w:r>
      <w:r>
        <w:fldChar w:fldCharType="end"/>
      </w:r>
    </w:p>
    <w:p w14:paraId="1F00252D" w14:textId="09A3D26E" w:rsidR="00722B52" w:rsidRDefault="00722B52">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_Toc174396044 \h </w:instrText>
      </w:r>
      <w:r>
        <w:fldChar w:fldCharType="separate"/>
      </w:r>
      <w:r>
        <w:t>120</w:t>
      </w:r>
      <w:r>
        <w:fldChar w:fldCharType="end"/>
      </w:r>
    </w:p>
    <w:p w14:paraId="639EEB23" w14:textId="61498805" w:rsidR="00722B52" w:rsidRDefault="00722B5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_Toc174396045 \h </w:instrText>
      </w:r>
      <w:r>
        <w:fldChar w:fldCharType="separate"/>
      </w:r>
      <w:r>
        <w:t>121</w:t>
      </w:r>
      <w:r>
        <w:fldChar w:fldCharType="end"/>
      </w:r>
    </w:p>
    <w:p w14:paraId="62AF9BF8" w14:textId="2A15A099" w:rsidR="00722B52" w:rsidRDefault="00722B5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_Toc174396046 \h </w:instrText>
      </w:r>
      <w:r>
        <w:fldChar w:fldCharType="separate"/>
      </w:r>
      <w:r>
        <w:t>121</w:t>
      </w:r>
      <w:r>
        <w:fldChar w:fldCharType="end"/>
      </w:r>
    </w:p>
    <w:p w14:paraId="05FF5569" w14:textId="2636D1AE" w:rsidR="00722B52" w:rsidRDefault="00722B5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_Toc174396047 \h </w:instrText>
      </w:r>
      <w:r>
        <w:fldChar w:fldCharType="separate"/>
      </w:r>
      <w:r>
        <w:t>121</w:t>
      </w:r>
      <w:r>
        <w:fldChar w:fldCharType="end"/>
      </w:r>
    </w:p>
    <w:p w14:paraId="2F7C483B" w14:textId="2EC8F619" w:rsidR="00722B52" w:rsidRDefault="00722B52">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_Toc174396048 \h </w:instrText>
      </w:r>
      <w:r>
        <w:fldChar w:fldCharType="separate"/>
      </w:r>
      <w:r>
        <w:t>121</w:t>
      </w:r>
      <w:r>
        <w:fldChar w:fldCharType="end"/>
      </w:r>
    </w:p>
    <w:p w14:paraId="4DEBC3EB" w14:textId="5A47B75B" w:rsidR="00722B52" w:rsidRDefault="00722B52">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_Toc174396049 \h </w:instrText>
      </w:r>
      <w:r>
        <w:fldChar w:fldCharType="separate"/>
      </w:r>
      <w:r>
        <w:t>123</w:t>
      </w:r>
      <w:r>
        <w:fldChar w:fldCharType="end"/>
      </w:r>
    </w:p>
    <w:p w14:paraId="68C7E8F5" w14:textId="7465A4CB" w:rsidR="00722B52" w:rsidRDefault="00722B5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_Toc174396050 \h </w:instrText>
      </w:r>
      <w:r>
        <w:fldChar w:fldCharType="separate"/>
      </w:r>
      <w:r>
        <w:t>123</w:t>
      </w:r>
      <w:r>
        <w:fldChar w:fldCharType="end"/>
      </w:r>
    </w:p>
    <w:p w14:paraId="5840EFFF" w14:textId="68B25C35" w:rsidR="00722B52" w:rsidRDefault="00722B5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_Toc174396051 \h </w:instrText>
      </w:r>
      <w:r>
        <w:fldChar w:fldCharType="separate"/>
      </w:r>
      <w:r>
        <w:t>123</w:t>
      </w:r>
      <w:r>
        <w:fldChar w:fldCharType="end"/>
      </w:r>
    </w:p>
    <w:p w14:paraId="4E43E02E" w14:textId="7D73FE7E" w:rsidR="00722B52" w:rsidRDefault="00722B52">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_Toc174396052 \h </w:instrText>
      </w:r>
      <w:r>
        <w:fldChar w:fldCharType="separate"/>
      </w:r>
      <w:r>
        <w:t>126</w:t>
      </w:r>
      <w:r>
        <w:fldChar w:fldCharType="end"/>
      </w:r>
    </w:p>
    <w:p w14:paraId="1CFC16AF" w14:textId="4C4743CF" w:rsidR="00722B52" w:rsidRDefault="00722B5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_Toc174396053 \h </w:instrText>
      </w:r>
      <w:r>
        <w:fldChar w:fldCharType="separate"/>
      </w:r>
      <w:r>
        <w:t>128</w:t>
      </w:r>
      <w:r>
        <w:fldChar w:fldCharType="end"/>
      </w:r>
    </w:p>
    <w:p w14:paraId="0DFF067A" w14:textId="4EBF789B" w:rsidR="00722B52" w:rsidRDefault="00722B5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_Toc174396054 \h </w:instrText>
      </w:r>
      <w:r>
        <w:fldChar w:fldCharType="separate"/>
      </w:r>
      <w:r>
        <w:t>128</w:t>
      </w:r>
      <w:r>
        <w:fldChar w:fldCharType="end"/>
      </w:r>
    </w:p>
    <w:p w14:paraId="0BA83411" w14:textId="7FBCD4EF" w:rsidR="00722B52" w:rsidRDefault="00722B5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_Toc174396055 \h </w:instrText>
      </w:r>
      <w:r>
        <w:fldChar w:fldCharType="separate"/>
      </w:r>
      <w:r>
        <w:t>129</w:t>
      </w:r>
      <w:r>
        <w:fldChar w:fldCharType="end"/>
      </w:r>
    </w:p>
    <w:p w14:paraId="4EE21710" w14:textId="44115E29" w:rsidR="00722B52" w:rsidRDefault="00722B5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_Toc174396056 \h </w:instrText>
      </w:r>
      <w:r>
        <w:fldChar w:fldCharType="separate"/>
      </w:r>
      <w:r>
        <w:t>129</w:t>
      </w:r>
      <w:r>
        <w:fldChar w:fldCharType="end"/>
      </w:r>
    </w:p>
    <w:p w14:paraId="529BA511" w14:textId="101CC7B6" w:rsidR="00722B52" w:rsidRDefault="00722B5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_Toc174396057 \h </w:instrText>
      </w:r>
      <w:r>
        <w:fldChar w:fldCharType="separate"/>
      </w:r>
      <w:r>
        <w:t>131</w:t>
      </w:r>
      <w:r>
        <w:fldChar w:fldCharType="end"/>
      </w:r>
    </w:p>
    <w:p w14:paraId="3818585D" w14:textId="14C3AF47" w:rsidR="00722B52" w:rsidRDefault="00722B52">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_Toc174396058 \h </w:instrText>
      </w:r>
      <w:r>
        <w:fldChar w:fldCharType="separate"/>
      </w:r>
      <w:r>
        <w:t>132</w:t>
      </w:r>
      <w:r>
        <w:fldChar w:fldCharType="end"/>
      </w:r>
    </w:p>
    <w:p w14:paraId="1902C3CD" w14:textId="7A850C3E" w:rsidR="00722B52" w:rsidRDefault="00722B5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_Toc174396059 \h </w:instrText>
      </w:r>
      <w:r>
        <w:fldChar w:fldCharType="separate"/>
      </w:r>
      <w:r>
        <w:t>132</w:t>
      </w:r>
      <w:r>
        <w:fldChar w:fldCharType="end"/>
      </w:r>
    </w:p>
    <w:p w14:paraId="1A1E450D" w14:textId="1A8630CE" w:rsidR="00722B52" w:rsidRDefault="00722B5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_Toc174396060 \h </w:instrText>
      </w:r>
      <w:r>
        <w:fldChar w:fldCharType="separate"/>
      </w:r>
      <w:r>
        <w:t>132</w:t>
      </w:r>
      <w:r>
        <w:fldChar w:fldCharType="end"/>
      </w:r>
    </w:p>
    <w:p w14:paraId="164BB255" w14:textId="69702A1B" w:rsidR="00722B52" w:rsidRDefault="00722B5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_Toc174396061 \h </w:instrText>
      </w:r>
      <w:r>
        <w:fldChar w:fldCharType="separate"/>
      </w:r>
      <w:r>
        <w:t>136</w:t>
      </w:r>
      <w:r>
        <w:fldChar w:fldCharType="end"/>
      </w:r>
    </w:p>
    <w:p w14:paraId="7105199A" w14:textId="353A7533" w:rsidR="00722B52" w:rsidRDefault="00722B52">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_Toc174396062 \h </w:instrText>
      </w:r>
      <w:r>
        <w:fldChar w:fldCharType="separate"/>
      </w:r>
      <w:r>
        <w:t>137</w:t>
      </w:r>
      <w:r>
        <w:fldChar w:fldCharType="end"/>
      </w:r>
    </w:p>
    <w:p w14:paraId="6BB42805" w14:textId="7917AB8C" w:rsidR="00722B52" w:rsidRDefault="00722B5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_Toc174396063 \h </w:instrText>
      </w:r>
      <w:r>
        <w:fldChar w:fldCharType="separate"/>
      </w:r>
      <w:r>
        <w:t>137</w:t>
      </w:r>
      <w:r>
        <w:fldChar w:fldCharType="end"/>
      </w:r>
    </w:p>
    <w:p w14:paraId="79704A6A" w14:textId="5C0895C3" w:rsidR="00722B52" w:rsidRDefault="00722B5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_Toc174396064 \h </w:instrText>
      </w:r>
      <w:r>
        <w:fldChar w:fldCharType="separate"/>
      </w:r>
      <w:r>
        <w:t>137</w:t>
      </w:r>
      <w:r>
        <w:fldChar w:fldCharType="end"/>
      </w:r>
    </w:p>
    <w:p w14:paraId="63E3B56C" w14:textId="311E0D19" w:rsidR="00722B52" w:rsidRDefault="00722B5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_Toc174396065 \h </w:instrText>
      </w:r>
      <w:r>
        <w:fldChar w:fldCharType="separate"/>
      </w:r>
      <w:r>
        <w:t>138</w:t>
      </w:r>
      <w:r>
        <w:fldChar w:fldCharType="end"/>
      </w:r>
    </w:p>
    <w:p w14:paraId="31B3E63F" w14:textId="4F1560FC" w:rsidR="00722B52" w:rsidRDefault="00722B5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_Toc174396066 \h </w:instrText>
      </w:r>
      <w:r>
        <w:fldChar w:fldCharType="separate"/>
      </w:r>
      <w:r>
        <w:t>138</w:t>
      </w:r>
      <w:r>
        <w:fldChar w:fldCharType="end"/>
      </w:r>
    </w:p>
    <w:p w14:paraId="5D94DBF2" w14:textId="17EB569F" w:rsidR="00722B52" w:rsidRDefault="00722B5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_Toc174396067 \h </w:instrText>
      </w:r>
      <w:r>
        <w:fldChar w:fldCharType="separate"/>
      </w:r>
      <w:r>
        <w:t>138</w:t>
      </w:r>
      <w:r>
        <w:fldChar w:fldCharType="end"/>
      </w:r>
    </w:p>
    <w:p w14:paraId="32C6C3AF" w14:textId="68EBC420" w:rsidR="00722B52" w:rsidRDefault="00722B5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_Toc174396068 \h </w:instrText>
      </w:r>
      <w:r>
        <w:fldChar w:fldCharType="separate"/>
      </w:r>
      <w:r>
        <w:t>138</w:t>
      </w:r>
      <w:r>
        <w:fldChar w:fldCharType="end"/>
      </w:r>
    </w:p>
    <w:p w14:paraId="0E4DD237" w14:textId="3F9947FD" w:rsidR="00722B52" w:rsidRDefault="00722B52">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_Toc174396069 \h </w:instrText>
      </w:r>
      <w:r>
        <w:fldChar w:fldCharType="separate"/>
      </w:r>
      <w:r>
        <w:t>139</w:t>
      </w:r>
      <w:r>
        <w:fldChar w:fldCharType="end"/>
      </w:r>
    </w:p>
    <w:p w14:paraId="5A863FF3" w14:textId="71D35D17" w:rsidR="00722B52" w:rsidRDefault="00722B5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_Toc174396070 \h </w:instrText>
      </w:r>
      <w:r>
        <w:fldChar w:fldCharType="separate"/>
      </w:r>
      <w:r>
        <w:t>139</w:t>
      </w:r>
      <w:r>
        <w:fldChar w:fldCharType="end"/>
      </w:r>
    </w:p>
    <w:p w14:paraId="6B50416A" w14:textId="1738CE0D" w:rsidR="00722B52" w:rsidRDefault="00722B5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_Toc174396071 \h </w:instrText>
      </w:r>
      <w:r>
        <w:fldChar w:fldCharType="separate"/>
      </w:r>
      <w:r>
        <w:t>139</w:t>
      </w:r>
      <w:r>
        <w:fldChar w:fldCharType="end"/>
      </w:r>
    </w:p>
    <w:p w14:paraId="00EA6E2E" w14:textId="1664DAC6" w:rsidR="00722B52" w:rsidRDefault="00722B5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_Toc174396072 \h </w:instrText>
      </w:r>
      <w:r>
        <w:fldChar w:fldCharType="separate"/>
      </w:r>
      <w:r>
        <w:t>139</w:t>
      </w:r>
      <w:r>
        <w:fldChar w:fldCharType="end"/>
      </w:r>
    </w:p>
    <w:p w14:paraId="3C919920" w14:textId="01B5EA98" w:rsidR="00722B52" w:rsidRDefault="00722B52">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_Toc174396073 \h </w:instrText>
      </w:r>
      <w:r>
        <w:fldChar w:fldCharType="separate"/>
      </w:r>
      <w:r>
        <w:t>139</w:t>
      </w:r>
      <w:r>
        <w:fldChar w:fldCharType="end"/>
      </w:r>
    </w:p>
    <w:p w14:paraId="38AC463B" w14:textId="486721CD" w:rsidR="00722B52" w:rsidRDefault="00722B52">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_Toc174396074 \h </w:instrText>
      </w:r>
      <w:r>
        <w:fldChar w:fldCharType="separate"/>
      </w:r>
      <w:r>
        <w:t>139</w:t>
      </w:r>
      <w:r>
        <w:fldChar w:fldCharType="end"/>
      </w:r>
    </w:p>
    <w:p w14:paraId="440F1010" w14:textId="2555196E" w:rsidR="00722B52" w:rsidRDefault="00722B5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_Toc174396075 \h </w:instrText>
      </w:r>
      <w:r>
        <w:fldChar w:fldCharType="separate"/>
      </w:r>
      <w:r>
        <w:t>140</w:t>
      </w:r>
      <w:r>
        <w:fldChar w:fldCharType="end"/>
      </w:r>
    </w:p>
    <w:p w14:paraId="10E80C5C" w14:textId="75510586" w:rsidR="00722B52" w:rsidRDefault="00722B5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_Toc174396076 \h </w:instrText>
      </w:r>
      <w:r>
        <w:fldChar w:fldCharType="separate"/>
      </w:r>
      <w:r>
        <w:t>140</w:t>
      </w:r>
      <w:r>
        <w:fldChar w:fldCharType="end"/>
      </w:r>
    </w:p>
    <w:p w14:paraId="312ED108" w14:textId="4B308FA9" w:rsidR="00722B52" w:rsidRDefault="00722B52">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_Toc174396077 \h </w:instrText>
      </w:r>
      <w:r>
        <w:fldChar w:fldCharType="separate"/>
      </w:r>
      <w:r>
        <w:t>140</w:t>
      </w:r>
      <w:r>
        <w:fldChar w:fldCharType="end"/>
      </w:r>
    </w:p>
    <w:p w14:paraId="6C15EECE" w14:textId="38203F4B" w:rsidR="00722B52" w:rsidRDefault="00722B52">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_Toc174396078 \h </w:instrText>
      </w:r>
      <w:r>
        <w:fldChar w:fldCharType="separate"/>
      </w:r>
      <w:r>
        <w:t>142</w:t>
      </w:r>
      <w:r>
        <w:fldChar w:fldCharType="end"/>
      </w:r>
    </w:p>
    <w:p w14:paraId="207738F1" w14:textId="02B545A7" w:rsidR="00722B52" w:rsidRDefault="00722B52">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_Toc174396079 \h </w:instrText>
      </w:r>
      <w:r>
        <w:fldChar w:fldCharType="separate"/>
      </w:r>
      <w:r>
        <w:t>142</w:t>
      </w:r>
      <w:r>
        <w:fldChar w:fldCharType="end"/>
      </w:r>
    </w:p>
    <w:p w14:paraId="18D042CE" w14:textId="52E4158A" w:rsidR="00722B52" w:rsidRDefault="00722B5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_Toc174396080 \h </w:instrText>
      </w:r>
      <w:r>
        <w:fldChar w:fldCharType="separate"/>
      </w:r>
      <w:r>
        <w:t>142</w:t>
      </w:r>
      <w:r>
        <w:fldChar w:fldCharType="end"/>
      </w:r>
    </w:p>
    <w:p w14:paraId="089F96BB" w14:textId="5543AE5A" w:rsidR="00722B52" w:rsidRDefault="00722B5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_Toc174396081 \h </w:instrText>
      </w:r>
      <w:r>
        <w:fldChar w:fldCharType="separate"/>
      </w:r>
      <w:r>
        <w:t>142</w:t>
      </w:r>
      <w:r>
        <w:fldChar w:fldCharType="end"/>
      </w:r>
    </w:p>
    <w:p w14:paraId="6D6638C1" w14:textId="2A9CFC90" w:rsidR="00722B52" w:rsidRDefault="00722B52">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_Toc174396082 \h </w:instrText>
      </w:r>
      <w:r>
        <w:fldChar w:fldCharType="separate"/>
      </w:r>
      <w:r>
        <w:t>142</w:t>
      </w:r>
      <w:r>
        <w:fldChar w:fldCharType="end"/>
      </w:r>
    </w:p>
    <w:p w14:paraId="059C467E" w14:textId="54D20AFE" w:rsidR="00722B52" w:rsidRDefault="00722B52">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_Toc174396083 \h </w:instrText>
      </w:r>
      <w:r>
        <w:fldChar w:fldCharType="separate"/>
      </w:r>
      <w:r>
        <w:t>143</w:t>
      </w:r>
      <w:r>
        <w:fldChar w:fldCharType="end"/>
      </w:r>
    </w:p>
    <w:p w14:paraId="57490559" w14:textId="74A481FB" w:rsidR="00722B52" w:rsidRDefault="00722B5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_Toc174396084 \h </w:instrText>
      </w:r>
      <w:r>
        <w:fldChar w:fldCharType="separate"/>
      </w:r>
      <w:r>
        <w:t>143</w:t>
      </w:r>
      <w:r>
        <w:fldChar w:fldCharType="end"/>
      </w:r>
    </w:p>
    <w:p w14:paraId="275EFC4D" w14:textId="0E0ED503" w:rsidR="00722B52" w:rsidRDefault="00722B5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_Toc174396085 \h </w:instrText>
      </w:r>
      <w:r>
        <w:fldChar w:fldCharType="separate"/>
      </w:r>
      <w:r>
        <w:t>143</w:t>
      </w:r>
      <w:r>
        <w:fldChar w:fldCharType="end"/>
      </w:r>
    </w:p>
    <w:p w14:paraId="0201EF11" w14:textId="65288610" w:rsidR="00722B52" w:rsidRDefault="00722B5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_Toc174396086 \h </w:instrText>
      </w:r>
      <w:r>
        <w:fldChar w:fldCharType="separate"/>
      </w:r>
      <w:r>
        <w:t>144</w:t>
      </w:r>
      <w:r>
        <w:fldChar w:fldCharType="end"/>
      </w:r>
    </w:p>
    <w:p w14:paraId="1F3D1188" w14:textId="605183AE" w:rsidR="00722B52" w:rsidRDefault="00722B5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_Toc174396087 \h </w:instrText>
      </w:r>
      <w:r>
        <w:fldChar w:fldCharType="separate"/>
      </w:r>
      <w:r>
        <w:t>145</w:t>
      </w:r>
      <w:r>
        <w:fldChar w:fldCharType="end"/>
      </w:r>
    </w:p>
    <w:p w14:paraId="04D64449" w14:textId="2626C168" w:rsidR="00722B52" w:rsidRDefault="00722B5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_Toc174396088 \h </w:instrText>
      </w:r>
      <w:r>
        <w:fldChar w:fldCharType="separate"/>
      </w:r>
      <w:r>
        <w:t>146</w:t>
      </w:r>
      <w:r>
        <w:fldChar w:fldCharType="end"/>
      </w:r>
    </w:p>
    <w:p w14:paraId="2B065FA4" w14:textId="352E8636" w:rsidR="00722B52" w:rsidRDefault="00722B5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_Toc174396089 \h </w:instrText>
      </w:r>
      <w:r>
        <w:fldChar w:fldCharType="separate"/>
      </w:r>
      <w:r>
        <w:t>146</w:t>
      </w:r>
      <w:r>
        <w:fldChar w:fldCharType="end"/>
      </w:r>
    </w:p>
    <w:p w14:paraId="2E8FD61E" w14:textId="5D2DCF45" w:rsidR="00722B52" w:rsidRDefault="00722B52">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_Toc174396090 \h </w:instrText>
      </w:r>
      <w:r>
        <w:fldChar w:fldCharType="separate"/>
      </w:r>
      <w:r>
        <w:t>146</w:t>
      </w:r>
      <w:r>
        <w:fldChar w:fldCharType="end"/>
      </w:r>
    </w:p>
    <w:p w14:paraId="5F1617EF" w14:textId="63FB91A4" w:rsidR="00722B52" w:rsidRDefault="00722B52">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_Toc174396091 \h </w:instrText>
      </w:r>
      <w:r>
        <w:fldChar w:fldCharType="separate"/>
      </w:r>
      <w:r>
        <w:t>146</w:t>
      </w:r>
      <w:r>
        <w:fldChar w:fldCharType="end"/>
      </w:r>
    </w:p>
    <w:p w14:paraId="6DA12043" w14:textId="5A0AA6E6" w:rsidR="00722B52" w:rsidRDefault="00722B52">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_Toc174396092 \h </w:instrText>
      </w:r>
      <w:r>
        <w:fldChar w:fldCharType="separate"/>
      </w:r>
      <w:r>
        <w:t>147</w:t>
      </w:r>
      <w:r>
        <w:fldChar w:fldCharType="end"/>
      </w:r>
    </w:p>
    <w:p w14:paraId="595F8E85" w14:textId="71920A03" w:rsidR="00722B52" w:rsidRDefault="00722B5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_Toc174396093 \h </w:instrText>
      </w:r>
      <w:r>
        <w:fldChar w:fldCharType="separate"/>
      </w:r>
      <w:r>
        <w:t>147</w:t>
      </w:r>
      <w:r>
        <w:fldChar w:fldCharType="end"/>
      </w:r>
    </w:p>
    <w:p w14:paraId="41EB589C" w14:textId="7B92EBAB" w:rsidR="00722B52" w:rsidRDefault="00722B5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_Toc174396094 \h </w:instrText>
      </w:r>
      <w:r>
        <w:fldChar w:fldCharType="separate"/>
      </w:r>
      <w:r>
        <w:t>147</w:t>
      </w:r>
      <w:r>
        <w:fldChar w:fldCharType="end"/>
      </w:r>
    </w:p>
    <w:p w14:paraId="7CB33FC5" w14:textId="62F5FFBF" w:rsidR="00722B52" w:rsidRDefault="00722B52">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_Toc174396095 \h </w:instrText>
      </w:r>
      <w:r>
        <w:fldChar w:fldCharType="separate"/>
      </w:r>
      <w:r>
        <w:t>147</w:t>
      </w:r>
      <w:r>
        <w:fldChar w:fldCharType="end"/>
      </w:r>
    </w:p>
    <w:p w14:paraId="03A26660" w14:textId="501A269C" w:rsidR="00722B52" w:rsidRDefault="00722B52">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_Toc174396096 \h </w:instrText>
      </w:r>
      <w:r>
        <w:fldChar w:fldCharType="separate"/>
      </w:r>
      <w:r>
        <w:t>147</w:t>
      </w:r>
      <w:r>
        <w:fldChar w:fldCharType="end"/>
      </w:r>
    </w:p>
    <w:p w14:paraId="083E2375" w14:textId="59AF5C9E" w:rsidR="00722B52" w:rsidRDefault="00722B52">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_Toc174396097 \h </w:instrText>
      </w:r>
      <w:r>
        <w:fldChar w:fldCharType="separate"/>
      </w:r>
      <w:r>
        <w:t>148</w:t>
      </w:r>
      <w:r>
        <w:fldChar w:fldCharType="end"/>
      </w:r>
    </w:p>
    <w:p w14:paraId="52E2E3EB" w14:textId="38BC4D30" w:rsidR="00722B52" w:rsidRDefault="00722B52">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_Toc174396098 \h </w:instrText>
      </w:r>
      <w:r>
        <w:fldChar w:fldCharType="separate"/>
      </w:r>
      <w:r>
        <w:t>148</w:t>
      </w:r>
      <w:r>
        <w:fldChar w:fldCharType="end"/>
      </w:r>
    </w:p>
    <w:p w14:paraId="654E92D9" w14:textId="11B4F681" w:rsidR="00722B52" w:rsidRDefault="00722B52">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_Toc174396099 \h </w:instrText>
      </w:r>
      <w:r>
        <w:fldChar w:fldCharType="separate"/>
      </w:r>
      <w:r>
        <w:t>150</w:t>
      </w:r>
      <w:r>
        <w:fldChar w:fldCharType="end"/>
      </w:r>
    </w:p>
    <w:p w14:paraId="12647EEE" w14:textId="409DD566" w:rsidR="00722B52" w:rsidRDefault="00722B52">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_Toc174396100 \h </w:instrText>
      </w:r>
      <w:r>
        <w:fldChar w:fldCharType="separate"/>
      </w:r>
      <w:r>
        <w:t>153</w:t>
      </w:r>
      <w:r>
        <w:fldChar w:fldCharType="end"/>
      </w:r>
    </w:p>
    <w:p w14:paraId="346619BF" w14:textId="287457BA" w:rsidR="00722B52" w:rsidRDefault="00722B52">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_Toc174396101 \h </w:instrText>
      </w:r>
      <w:r>
        <w:fldChar w:fldCharType="separate"/>
      </w:r>
      <w:r>
        <w:t>155</w:t>
      </w:r>
      <w:r>
        <w:fldChar w:fldCharType="end"/>
      </w:r>
    </w:p>
    <w:p w14:paraId="4BF69172" w14:textId="136246EB" w:rsidR="00722B52" w:rsidRDefault="00722B52">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_Toc174396102 \h </w:instrText>
      </w:r>
      <w:r>
        <w:fldChar w:fldCharType="separate"/>
      </w:r>
      <w:r>
        <w:t>155</w:t>
      </w:r>
      <w:r>
        <w:fldChar w:fldCharType="end"/>
      </w:r>
    </w:p>
    <w:p w14:paraId="4D36B32E" w14:textId="23C26844" w:rsidR="00722B52" w:rsidRDefault="00722B52">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_Toc174396103 \h </w:instrText>
      </w:r>
      <w:r>
        <w:fldChar w:fldCharType="separate"/>
      </w:r>
      <w:r>
        <w:t>157</w:t>
      </w:r>
      <w:r>
        <w:fldChar w:fldCharType="end"/>
      </w:r>
    </w:p>
    <w:p w14:paraId="4684D3B6" w14:textId="73697A05" w:rsidR="00722B52" w:rsidRDefault="00722B52">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_Toc174396104 \h </w:instrText>
      </w:r>
      <w:r>
        <w:fldChar w:fldCharType="separate"/>
      </w:r>
      <w:r>
        <w:t>158</w:t>
      </w:r>
      <w:r>
        <w:fldChar w:fldCharType="end"/>
      </w:r>
    </w:p>
    <w:p w14:paraId="70BACB73" w14:textId="14899917" w:rsidR="00722B52" w:rsidRDefault="00722B5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_Toc174396105 \h </w:instrText>
      </w:r>
      <w:r>
        <w:fldChar w:fldCharType="separate"/>
      </w:r>
      <w:r>
        <w:t>158</w:t>
      </w:r>
      <w:r>
        <w:fldChar w:fldCharType="end"/>
      </w:r>
    </w:p>
    <w:p w14:paraId="491BEEEA" w14:textId="0B2BC9C3" w:rsidR="00722B52" w:rsidRDefault="00722B5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_Toc174396106 \h </w:instrText>
      </w:r>
      <w:r>
        <w:fldChar w:fldCharType="separate"/>
      </w:r>
      <w:r>
        <w:t>158</w:t>
      </w:r>
      <w:r>
        <w:fldChar w:fldCharType="end"/>
      </w:r>
    </w:p>
    <w:p w14:paraId="4FA975D3" w14:textId="3DDCE195" w:rsidR="00722B52" w:rsidRDefault="00722B52">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_Toc174396107 \h </w:instrText>
      </w:r>
      <w:r>
        <w:fldChar w:fldCharType="separate"/>
      </w:r>
      <w:r>
        <w:t>162</w:t>
      </w:r>
      <w:r>
        <w:fldChar w:fldCharType="end"/>
      </w:r>
    </w:p>
    <w:p w14:paraId="331A124B" w14:textId="65865019" w:rsidR="00722B52" w:rsidRDefault="00722B52">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_Toc174396108 \h </w:instrText>
      </w:r>
      <w:r>
        <w:fldChar w:fldCharType="separate"/>
      </w:r>
      <w:r>
        <w:t>165</w:t>
      </w:r>
      <w:r>
        <w:fldChar w:fldCharType="end"/>
      </w:r>
    </w:p>
    <w:p w14:paraId="0A3C9DA4" w14:textId="2F8B6DB5" w:rsidR="00722B52" w:rsidRDefault="00722B5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_Toc174396109 \h </w:instrText>
      </w:r>
      <w:r>
        <w:fldChar w:fldCharType="separate"/>
      </w:r>
      <w:r>
        <w:t>165</w:t>
      </w:r>
      <w:r>
        <w:fldChar w:fldCharType="end"/>
      </w:r>
    </w:p>
    <w:p w14:paraId="5278609D" w14:textId="22402424" w:rsidR="00722B52" w:rsidRDefault="00722B52">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_Toc174396110 \h </w:instrText>
      </w:r>
      <w:r>
        <w:fldChar w:fldCharType="separate"/>
      </w:r>
      <w:r>
        <w:t>165</w:t>
      </w:r>
      <w:r>
        <w:fldChar w:fldCharType="end"/>
      </w:r>
    </w:p>
    <w:p w14:paraId="6F1F3E2D" w14:textId="4EA7F0E9" w:rsidR="00722B52" w:rsidRDefault="00722B52">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_Toc174396111 \h </w:instrText>
      </w:r>
      <w:r>
        <w:fldChar w:fldCharType="separate"/>
      </w:r>
      <w:r>
        <w:t>166</w:t>
      </w:r>
      <w:r>
        <w:fldChar w:fldCharType="end"/>
      </w:r>
    </w:p>
    <w:p w14:paraId="1CA127B4" w14:textId="296875D7" w:rsidR="00722B52" w:rsidRDefault="00722B5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_Toc174396112 \h </w:instrText>
      </w:r>
      <w:r>
        <w:fldChar w:fldCharType="separate"/>
      </w:r>
      <w:r>
        <w:t>166</w:t>
      </w:r>
      <w:r>
        <w:fldChar w:fldCharType="end"/>
      </w:r>
    </w:p>
    <w:p w14:paraId="6D7CF8D5" w14:textId="6E3E47DD" w:rsidR="00722B52" w:rsidRDefault="00722B5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_Toc174396113 \h </w:instrText>
      </w:r>
      <w:r>
        <w:fldChar w:fldCharType="separate"/>
      </w:r>
      <w:r>
        <w:t>166</w:t>
      </w:r>
      <w:r>
        <w:fldChar w:fldCharType="end"/>
      </w:r>
    </w:p>
    <w:p w14:paraId="6E62F86A" w14:textId="440DA0F5" w:rsidR="00722B52" w:rsidRDefault="00722B5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_Toc174396114 \h </w:instrText>
      </w:r>
      <w:r>
        <w:fldChar w:fldCharType="separate"/>
      </w:r>
      <w:r>
        <w:t>166</w:t>
      </w:r>
      <w:r>
        <w:fldChar w:fldCharType="end"/>
      </w:r>
    </w:p>
    <w:p w14:paraId="65E0F038" w14:textId="79903930" w:rsidR="00722B52" w:rsidRDefault="00722B5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_Toc174396115 \h </w:instrText>
      </w:r>
      <w:r>
        <w:fldChar w:fldCharType="separate"/>
      </w:r>
      <w:r>
        <w:t>166</w:t>
      </w:r>
      <w:r>
        <w:fldChar w:fldCharType="end"/>
      </w:r>
    </w:p>
    <w:p w14:paraId="016C7BF9" w14:textId="41E557EF" w:rsidR="00722B52" w:rsidRDefault="00722B52">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_Toc174396116 \h </w:instrText>
      </w:r>
      <w:r>
        <w:fldChar w:fldCharType="separate"/>
      </w:r>
      <w:r>
        <w:t>166</w:t>
      </w:r>
      <w:r>
        <w:fldChar w:fldCharType="end"/>
      </w:r>
    </w:p>
    <w:p w14:paraId="39DCBAF3" w14:textId="25C3BF11" w:rsidR="00722B52" w:rsidRDefault="00722B52">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_Toc174396117 \h </w:instrText>
      </w:r>
      <w:r>
        <w:fldChar w:fldCharType="separate"/>
      </w:r>
      <w:r>
        <w:t>168</w:t>
      </w:r>
      <w:r>
        <w:fldChar w:fldCharType="end"/>
      </w:r>
    </w:p>
    <w:p w14:paraId="63FCDEA8" w14:textId="18A9F48C" w:rsidR="00722B52" w:rsidRDefault="00722B52">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_Toc174396118 \h </w:instrText>
      </w:r>
      <w:r>
        <w:fldChar w:fldCharType="separate"/>
      </w:r>
      <w:r>
        <w:t>169</w:t>
      </w:r>
      <w:r>
        <w:fldChar w:fldCharType="end"/>
      </w:r>
    </w:p>
    <w:p w14:paraId="76F6CB4A" w14:textId="6D999916" w:rsidR="00722B52" w:rsidRDefault="00722B52">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_Toc174396119 \h </w:instrText>
      </w:r>
      <w:r>
        <w:fldChar w:fldCharType="separate"/>
      </w:r>
      <w:r>
        <w:t>169</w:t>
      </w:r>
      <w:r>
        <w:fldChar w:fldCharType="end"/>
      </w:r>
    </w:p>
    <w:p w14:paraId="74E1C42D" w14:textId="66CAED86" w:rsidR="00722B52" w:rsidRDefault="00722B52">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_Toc174396120 \h </w:instrText>
      </w:r>
      <w:r>
        <w:fldChar w:fldCharType="separate"/>
      </w:r>
      <w:r>
        <w:t>170</w:t>
      </w:r>
      <w:r>
        <w:fldChar w:fldCharType="end"/>
      </w:r>
    </w:p>
    <w:p w14:paraId="142FDA93" w14:textId="0E6E9BFE" w:rsidR="00722B52" w:rsidRDefault="00722B52">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_Toc174396121 \h </w:instrText>
      </w:r>
      <w:r>
        <w:fldChar w:fldCharType="separate"/>
      </w:r>
      <w:r>
        <w:t>170</w:t>
      </w:r>
      <w:r>
        <w:fldChar w:fldCharType="end"/>
      </w:r>
    </w:p>
    <w:p w14:paraId="0AE1065B" w14:textId="7D94BA02" w:rsidR="00722B52" w:rsidRDefault="00722B5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_Toc174396122 \h </w:instrText>
      </w:r>
      <w:r>
        <w:fldChar w:fldCharType="separate"/>
      </w:r>
      <w:r>
        <w:t>171</w:t>
      </w:r>
      <w:r>
        <w:fldChar w:fldCharType="end"/>
      </w:r>
    </w:p>
    <w:p w14:paraId="75BD9970" w14:textId="0F695C84" w:rsidR="00722B52" w:rsidRDefault="00722B5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_Toc174396123 \h </w:instrText>
      </w:r>
      <w:r>
        <w:fldChar w:fldCharType="separate"/>
      </w:r>
      <w:r>
        <w:t>171</w:t>
      </w:r>
      <w:r>
        <w:fldChar w:fldCharType="end"/>
      </w:r>
    </w:p>
    <w:p w14:paraId="05B4495D" w14:textId="49131FC0" w:rsidR="00722B52" w:rsidRDefault="00722B5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_Toc174396124 \h </w:instrText>
      </w:r>
      <w:r>
        <w:fldChar w:fldCharType="separate"/>
      </w:r>
      <w:r>
        <w:t>171</w:t>
      </w:r>
      <w:r>
        <w:fldChar w:fldCharType="end"/>
      </w:r>
    </w:p>
    <w:p w14:paraId="706F2902" w14:textId="695B88F5" w:rsidR="00722B52" w:rsidRDefault="00722B52">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_Toc174396125 \h </w:instrText>
      </w:r>
      <w:r>
        <w:fldChar w:fldCharType="separate"/>
      </w:r>
      <w:r>
        <w:t>171</w:t>
      </w:r>
      <w:r>
        <w:fldChar w:fldCharType="end"/>
      </w:r>
    </w:p>
    <w:p w14:paraId="738522B7" w14:textId="7E828398" w:rsidR="00722B52" w:rsidRDefault="00722B52">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_Toc174396126 \h </w:instrText>
      </w:r>
      <w:r>
        <w:fldChar w:fldCharType="separate"/>
      </w:r>
      <w:r>
        <w:t>172</w:t>
      </w:r>
      <w:r>
        <w:fldChar w:fldCharType="end"/>
      </w:r>
    </w:p>
    <w:p w14:paraId="5591C363" w14:textId="6514C7BF" w:rsidR="00722B52" w:rsidRDefault="00722B5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_Toc174396127 \h </w:instrText>
      </w:r>
      <w:r>
        <w:fldChar w:fldCharType="separate"/>
      </w:r>
      <w:r>
        <w:t>172</w:t>
      </w:r>
      <w:r>
        <w:fldChar w:fldCharType="end"/>
      </w:r>
    </w:p>
    <w:p w14:paraId="54017F03" w14:textId="3E96B74A" w:rsidR="00722B52" w:rsidRDefault="00722B5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_Toc174396128 \h </w:instrText>
      </w:r>
      <w:r>
        <w:fldChar w:fldCharType="separate"/>
      </w:r>
      <w:r>
        <w:t>172</w:t>
      </w:r>
      <w:r>
        <w:fldChar w:fldCharType="end"/>
      </w:r>
    </w:p>
    <w:p w14:paraId="58726BF5" w14:textId="1F15DB61" w:rsidR="00722B52" w:rsidRDefault="00722B5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_Toc174396129 \h </w:instrText>
      </w:r>
      <w:r>
        <w:fldChar w:fldCharType="separate"/>
      </w:r>
      <w:r>
        <w:t>172</w:t>
      </w:r>
      <w:r>
        <w:fldChar w:fldCharType="end"/>
      </w:r>
    </w:p>
    <w:p w14:paraId="38A475FD" w14:textId="1D8D69A8" w:rsidR="00722B52" w:rsidRDefault="00722B5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_Toc174396130 \h </w:instrText>
      </w:r>
      <w:r>
        <w:fldChar w:fldCharType="separate"/>
      </w:r>
      <w:r>
        <w:t>175</w:t>
      </w:r>
      <w:r>
        <w:fldChar w:fldCharType="end"/>
      </w:r>
    </w:p>
    <w:p w14:paraId="184F388A" w14:textId="11073247" w:rsidR="00722B52" w:rsidRDefault="00722B5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_Toc174396131 \h </w:instrText>
      </w:r>
      <w:r>
        <w:fldChar w:fldCharType="separate"/>
      </w:r>
      <w:r>
        <w:t>177</w:t>
      </w:r>
      <w:r>
        <w:fldChar w:fldCharType="end"/>
      </w:r>
    </w:p>
    <w:p w14:paraId="3238C081" w14:textId="0DF17991" w:rsidR="00722B52" w:rsidRDefault="00722B52">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_Toc174396132 \h </w:instrText>
      </w:r>
      <w:r>
        <w:fldChar w:fldCharType="separate"/>
      </w:r>
      <w:r>
        <w:t>177</w:t>
      </w:r>
      <w:r>
        <w:fldChar w:fldCharType="end"/>
      </w:r>
    </w:p>
    <w:p w14:paraId="463DDB72" w14:textId="67184B09" w:rsidR="00722B52" w:rsidRDefault="00722B5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_Toc174396133 \h </w:instrText>
      </w:r>
      <w:r>
        <w:fldChar w:fldCharType="separate"/>
      </w:r>
      <w:r>
        <w:t>177</w:t>
      </w:r>
      <w:r>
        <w:fldChar w:fldCharType="end"/>
      </w:r>
    </w:p>
    <w:p w14:paraId="4E18824C" w14:textId="6732A377" w:rsidR="00722B52" w:rsidRDefault="00722B5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_Toc174396134 \h </w:instrText>
      </w:r>
      <w:r>
        <w:fldChar w:fldCharType="separate"/>
      </w:r>
      <w:r>
        <w:t>177</w:t>
      </w:r>
      <w:r>
        <w:fldChar w:fldCharType="end"/>
      </w:r>
    </w:p>
    <w:p w14:paraId="1D4B8E4E" w14:textId="39C34307" w:rsidR="00722B52" w:rsidRDefault="00722B5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_Toc174396135 \h </w:instrText>
      </w:r>
      <w:r>
        <w:fldChar w:fldCharType="separate"/>
      </w:r>
      <w:r>
        <w:t>177</w:t>
      </w:r>
      <w:r>
        <w:fldChar w:fldCharType="end"/>
      </w:r>
    </w:p>
    <w:p w14:paraId="769F0100" w14:textId="4578FBC4" w:rsidR="00722B52" w:rsidRDefault="00722B5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_Toc174396136 \h </w:instrText>
      </w:r>
      <w:r>
        <w:fldChar w:fldCharType="separate"/>
      </w:r>
      <w:r>
        <w:t>177</w:t>
      </w:r>
      <w:r>
        <w:fldChar w:fldCharType="end"/>
      </w:r>
    </w:p>
    <w:p w14:paraId="4CF665D2" w14:textId="372A1204" w:rsidR="00722B52" w:rsidRDefault="00722B52">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_Toc174396137 \h </w:instrText>
      </w:r>
      <w:r>
        <w:fldChar w:fldCharType="separate"/>
      </w:r>
      <w:r>
        <w:t>177</w:t>
      </w:r>
      <w:r>
        <w:fldChar w:fldCharType="end"/>
      </w:r>
    </w:p>
    <w:p w14:paraId="23ACF6D8" w14:textId="37EA7235" w:rsidR="00722B52" w:rsidRDefault="00722B52">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_Toc174396138 \h </w:instrText>
      </w:r>
      <w:r>
        <w:fldChar w:fldCharType="separate"/>
      </w:r>
      <w:r>
        <w:t>177</w:t>
      </w:r>
      <w:r>
        <w:fldChar w:fldCharType="end"/>
      </w:r>
    </w:p>
    <w:p w14:paraId="3D866FDF" w14:textId="3A7DA7EF" w:rsidR="00722B52" w:rsidRDefault="00722B52">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_Toc174396139 \h </w:instrText>
      </w:r>
      <w:r>
        <w:fldChar w:fldCharType="separate"/>
      </w:r>
      <w:r>
        <w:t>177</w:t>
      </w:r>
      <w:r>
        <w:fldChar w:fldCharType="end"/>
      </w:r>
    </w:p>
    <w:p w14:paraId="697E88B7" w14:textId="59397C66" w:rsidR="00722B52" w:rsidRDefault="00722B52">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_Toc174396140 \h </w:instrText>
      </w:r>
      <w:r>
        <w:fldChar w:fldCharType="separate"/>
      </w:r>
      <w:r>
        <w:t>179</w:t>
      </w:r>
      <w:r>
        <w:fldChar w:fldCharType="end"/>
      </w:r>
    </w:p>
    <w:p w14:paraId="364FB1FE" w14:textId="7A64DD05" w:rsidR="00722B52" w:rsidRDefault="00722B52">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_Toc174396141 \h </w:instrText>
      </w:r>
      <w:r>
        <w:fldChar w:fldCharType="separate"/>
      </w:r>
      <w:r>
        <w:t>179</w:t>
      </w:r>
      <w:r>
        <w:fldChar w:fldCharType="end"/>
      </w:r>
    </w:p>
    <w:p w14:paraId="2A6C2B20" w14:textId="39985037" w:rsidR="00722B52" w:rsidRDefault="00722B52">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_Toc174396142 \h </w:instrText>
      </w:r>
      <w:r>
        <w:fldChar w:fldCharType="separate"/>
      </w:r>
      <w:r>
        <w:t>180</w:t>
      </w:r>
      <w:r>
        <w:fldChar w:fldCharType="end"/>
      </w:r>
    </w:p>
    <w:p w14:paraId="12BF39E7" w14:textId="45EB45DF" w:rsidR="00722B52" w:rsidRDefault="00722B52">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_Toc174396143 \h </w:instrText>
      </w:r>
      <w:r>
        <w:fldChar w:fldCharType="separate"/>
      </w:r>
      <w:r>
        <w:t>180</w:t>
      </w:r>
      <w:r>
        <w:fldChar w:fldCharType="end"/>
      </w:r>
    </w:p>
    <w:p w14:paraId="4D1D0D23" w14:textId="2C32A383" w:rsidR="00722B52" w:rsidRDefault="00722B52">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_Toc174396144 \h </w:instrText>
      </w:r>
      <w:r>
        <w:fldChar w:fldCharType="separate"/>
      </w:r>
      <w:r>
        <w:t>183</w:t>
      </w:r>
      <w:r>
        <w:fldChar w:fldCharType="end"/>
      </w:r>
    </w:p>
    <w:p w14:paraId="6E8DD6B9" w14:textId="13F70E6F" w:rsidR="00722B52" w:rsidRDefault="00722B52">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_Toc174396145 \h </w:instrText>
      </w:r>
      <w:r>
        <w:fldChar w:fldCharType="separate"/>
      </w:r>
      <w:r>
        <w:t>183</w:t>
      </w:r>
      <w:r>
        <w:fldChar w:fldCharType="end"/>
      </w:r>
    </w:p>
    <w:p w14:paraId="52735D55" w14:textId="2C12D69E" w:rsidR="00722B52" w:rsidRDefault="00722B52">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_Toc174396146 \h </w:instrText>
      </w:r>
      <w:r>
        <w:fldChar w:fldCharType="separate"/>
      </w:r>
      <w:r>
        <w:t>183</w:t>
      </w:r>
      <w:r>
        <w:fldChar w:fldCharType="end"/>
      </w:r>
    </w:p>
    <w:p w14:paraId="2ED075E6" w14:textId="7FBA8D9C" w:rsidR="00722B52" w:rsidRDefault="00722B52">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_Toc174396147 \h </w:instrText>
      </w:r>
      <w:r>
        <w:fldChar w:fldCharType="separate"/>
      </w:r>
      <w:r>
        <w:t>183</w:t>
      </w:r>
      <w:r>
        <w:fldChar w:fldCharType="end"/>
      </w:r>
    </w:p>
    <w:p w14:paraId="0E47C13D" w14:textId="350FA6E1" w:rsidR="00722B52" w:rsidRDefault="00722B52">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_Toc174396148 \h </w:instrText>
      </w:r>
      <w:r>
        <w:fldChar w:fldCharType="separate"/>
      </w:r>
      <w:r>
        <w:t>184</w:t>
      </w:r>
      <w:r>
        <w:fldChar w:fldCharType="end"/>
      </w:r>
    </w:p>
    <w:p w14:paraId="71CCFBFA" w14:textId="13ED1D4B" w:rsidR="00722B52" w:rsidRDefault="00722B52">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_Toc174396149 \h </w:instrText>
      </w:r>
      <w:r>
        <w:fldChar w:fldCharType="separate"/>
      </w:r>
      <w:r>
        <w:t>184</w:t>
      </w:r>
      <w:r>
        <w:fldChar w:fldCharType="end"/>
      </w:r>
    </w:p>
    <w:p w14:paraId="5FEB9636" w14:textId="7528570F" w:rsidR="00722B52" w:rsidRDefault="00722B52">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_Toc174396150 \h </w:instrText>
      </w:r>
      <w:r>
        <w:fldChar w:fldCharType="separate"/>
      </w:r>
      <w:r>
        <w:t>184</w:t>
      </w:r>
      <w:r>
        <w:fldChar w:fldCharType="end"/>
      </w:r>
    </w:p>
    <w:p w14:paraId="6BEE8123" w14:textId="00D15EA2" w:rsidR="00722B52" w:rsidRDefault="00722B52">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_Toc174396151 \h </w:instrText>
      </w:r>
      <w:r>
        <w:fldChar w:fldCharType="separate"/>
      </w:r>
      <w:r>
        <w:t>184</w:t>
      </w:r>
      <w:r>
        <w:fldChar w:fldCharType="end"/>
      </w:r>
    </w:p>
    <w:p w14:paraId="37DD0EA8" w14:textId="413BB187" w:rsidR="00722B52" w:rsidRDefault="00722B52">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_Toc174396152 \h </w:instrText>
      </w:r>
      <w:r>
        <w:fldChar w:fldCharType="separate"/>
      </w:r>
      <w:r>
        <w:t>184</w:t>
      </w:r>
      <w:r>
        <w:fldChar w:fldCharType="end"/>
      </w:r>
    </w:p>
    <w:p w14:paraId="36880F16" w14:textId="2FC41197" w:rsidR="00722B52" w:rsidRDefault="00722B52">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_Toc174396153 \h </w:instrText>
      </w:r>
      <w:r>
        <w:fldChar w:fldCharType="separate"/>
      </w:r>
      <w:r>
        <w:t>185</w:t>
      </w:r>
      <w:r>
        <w:fldChar w:fldCharType="end"/>
      </w:r>
    </w:p>
    <w:p w14:paraId="1CB7807B" w14:textId="591FCDE7" w:rsidR="00722B52" w:rsidRDefault="00722B52">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_Toc174396154 \h </w:instrText>
      </w:r>
      <w:r>
        <w:fldChar w:fldCharType="separate"/>
      </w:r>
      <w:r>
        <w:t>185</w:t>
      </w:r>
      <w:r>
        <w:fldChar w:fldCharType="end"/>
      </w:r>
    </w:p>
    <w:p w14:paraId="46C8BF15" w14:textId="2692E791" w:rsidR="00722B52" w:rsidRDefault="00722B52">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_Toc174396155 \h </w:instrText>
      </w:r>
      <w:r>
        <w:fldChar w:fldCharType="separate"/>
      </w:r>
      <w:r>
        <w:t>185</w:t>
      </w:r>
      <w:r>
        <w:fldChar w:fldCharType="end"/>
      </w:r>
    </w:p>
    <w:p w14:paraId="1E575EA6" w14:textId="3C082467" w:rsidR="00722B52" w:rsidRDefault="00722B52">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_Toc174396156 \h </w:instrText>
      </w:r>
      <w:r>
        <w:fldChar w:fldCharType="separate"/>
      </w:r>
      <w:r>
        <w:t>185</w:t>
      </w:r>
      <w:r>
        <w:fldChar w:fldCharType="end"/>
      </w:r>
    </w:p>
    <w:p w14:paraId="18D6CDDD" w14:textId="7A91C20C" w:rsidR="00722B52" w:rsidRDefault="00722B52">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_Toc174396157 \h </w:instrText>
      </w:r>
      <w:r>
        <w:fldChar w:fldCharType="separate"/>
      </w:r>
      <w:r>
        <w:t>186</w:t>
      </w:r>
      <w:r>
        <w:fldChar w:fldCharType="end"/>
      </w:r>
    </w:p>
    <w:p w14:paraId="03A45CAC" w14:textId="021F1A8E" w:rsidR="00722B52" w:rsidRDefault="00722B52">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_Toc174396158 \h </w:instrText>
      </w:r>
      <w:r>
        <w:fldChar w:fldCharType="separate"/>
      </w:r>
      <w:r>
        <w:t>186</w:t>
      </w:r>
      <w:r>
        <w:fldChar w:fldCharType="end"/>
      </w:r>
    </w:p>
    <w:p w14:paraId="5383ED9A" w14:textId="458F9A39" w:rsidR="00722B52" w:rsidRDefault="00722B52">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_Toc174396159 \h </w:instrText>
      </w:r>
      <w:r>
        <w:fldChar w:fldCharType="separate"/>
      </w:r>
      <w:r>
        <w:t>187</w:t>
      </w:r>
      <w:r>
        <w:fldChar w:fldCharType="end"/>
      </w:r>
    </w:p>
    <w:p w14:paraId="073F12DA" w14:textId="2EC41A6A" w:rsidR="00722B52" w:rsidRDefault="00722B52">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_Toc174396160 \h </w:instrText>
      </w:r>
      <w:r>
        <w:fldChar w:fldCharType="separate"/>
      </w:r>
      <w:r>
        <w:t>187</w:t>
      </w:r>
      <w:r>
        <w:fldChar w:fldCharType="end"/>
      </w:r>
    </w:p>
    <w:p w14:paraId="19C2E9DF" w14:textId="14632CC1" w:rsidR="00722B52" w:rsidRDefault="00722B52">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_Toc174396161 \h </w:instrText>
      </w:r>
      <w:r>
        <w:fldChar w:fldCharType="separate"/>
      </w:r>
      <w:r>
        <w:t>187</w:t>
      </w:r>
      <w:r>
        <w:fldChar w:fldCharType="end"/>
      </w:r>
    </w:p>
    <w:p w14:paraId="6592DE16" w14:textId="7D7B7F62" w:rsidR="00722B52" w:rsidRDefault="00722B52">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_Toc174396162 \h </w:instrText>
      </w:r>
      <w:r>
        <w:fldChar w:fldCharType="separate"/>
      </w:r>
      <w:r>
        <w:t>187</w:t>
      </w:r>
      <w:r>
        <w:fldChar w:fldCharType="end"/>
      </w:r>
    </w:p>
    <w:p w14:paraId="4E5ED62C" w14:textId="47F36F35" w:rsidR="00722B52" w:rsidRDefault="00722B52">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_Toc174396163 \h </w:instrText>
      </w:r>
      <w:r>
        <w:fldChar w:fldCharType="separate"/>
      </w:r>
      <w:r>
        <w:t>187</w:t>
      </w:r>
      <w:r>
        <w:fldChar w:fldCharType="end"/>
      </w:r>
    </w:p>
    <w:p w14:paraId="274B2A35" w14:textId="2CF91447" w:rsidR="00722B52" w:rsidRDefault="00722B52">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_Toc174396164 \h </w:instrText>
      </w:r>
      <w:r>
        <w:fldChar w:fldCharType="separate"/>
      </w:r>
      <w:r>
        <w:t>191</w:t>
      </w:r>
      <w:r>
        <w:fldChar w:fldCharType="end"/>
      </w:r>
    </w:p>
    <w:p w14:paraId="099EED07" w14:textId="5B0FC2D6" w:rsidR="00722B52" w:rsidRDefault="00722B5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_Toc174396165 \h </w:instrText>
      </w:r>
      <w:r>
        <w:fldChar w:fldCharType="separate"/>
      </w:r>
      <w:r>
        <w:t>191</w:t>
      </w:r>
      <w:r>
        <w:fldChar w:fldCharType="end"/>
      </w:r>
    </w:p>
    <w:p w14:paraId="30F7DABE" w14:textId="7FD215A5" w:rsidR="00722B52" w:rsidRDefault="00722B5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_Toc174396166 \h </w:instrText>
      </w:r>
      <w:r>
        <w:fldChar w:fldCharType="separate"/>
      </w:r>
      <w:r>
        <w:t>191</w:t>
      </w:r>
      <w:r>
        <w:fldChar w:fldCharType="end"/>
      </w:r>
    </w:p>
    <w:p w14:paraId="2F8F8384" w14:textId="37572587" w:rsidR="00722B52" w:rsidRDefault="00722B5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_Toc174396167 \h </w:instrText>
      </w:r>
      <w:r>
        <w:fldChar w:fldCharType="separate"/>
      </w:r>
      <w:r>
        <w:t>191</w:t>
      </w:r>
      <w:r>
        <w:fldChar w:fldCharType="end"/>
      </w:r>
    </w:p>
    <w:p w14:paraId="2FB52649" w14:textId="722DBF96" w:rsidR="00722B52" w:rsidRDefault="00722B52">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_Toc174396168 \h </w:instrText>
      </w:r>
      <w:r>
        <w:fldChar w:fldCharType="separate"/>
      </w:r>
      <w:r>
        <w:t>191</w:t>
      </w:r>
      <w:r>
        <w:fldChar w:fldCharType="end"/>
      </w:r>
    </w:p>
    <w:p w14:paraId="538A955C" w14:textId="4CB725B8" w:rsidR="00722B52" w:rsidRDefault="00722B52">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_Toc174396169 \h </w:instrText>
      </w:r>
      <w:r>
        <w:fldChar w:fldCharType="separate"/>
      </w:r>
      <w:r>
        <w:t>191</w:t>
      </w:r>
      <w:r>
        <w:fldChar w:fldCharType="end"/>
      </w:r>
    </w:p>
    <w:p w14:paraId="0690D845" w14:textId="60CE290E" w:rsidR="00722B52" w:rsidRDefault="00722B52">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_Toc174396170 \h </w:instrText>
      </w:r>
      <w:r>
        <w:fldChar w:fldCharType="separate"/>
      </w:r>
      <w:r>
        <w:t>192</w:t>
      </w:r>
      <w:r>
        <w:fldChar w:fldCharType="end"/>
      </w:r>
    </w:p>
    <w:p w14:paraId="7DC58D7A" w14:textId="7BB97FD0" w:rsidR="00722B52" w:rsidRDefault="00722B52">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_Toc174396171 \h </w:instrText>
      </w:r>
      <w:r>
        <w:fldChar w:fldCharType="separate"/>
      </w:r>
      <w:r>
        <w:t>193</w:t>
      </w:r>
      <w:r>
        <w:fldChar w:fldCharType="end"/>
      </w:r>
    </w:p>
    <w:p w14:paraId="1ED18D4A" w14:textId="3BEA0FE4" w:rsidR="00722B52" w:rsidRDefault="00722B5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_Toc174396172 \h </w:instrText>
      </w:r>
      <w:r>
        <w:fldChar w:fldCharType="separate"/>
      </w:r>
      <w:r>
        <w:t>194</w:t>
      </w:r>
      <w:r>
        <w:fldChar w:fldCharType="end"/>
      </w:r>
    </w:p>
    <w:p w14:paraId="68260F0C" w14:textId="667F9057" w:rsidR="00722B52" w:rsidRDefault="00722B52">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_Toc174396173 \h </w:instrText>
      </w:r>
      <w:r>
        <w:fldChar w:fldCharType="separate"/>
      </w:r>
      <w:r>
        <w:t>194</w:t>
      </w:r>
      <w:r>
        <w:fldChar w:fldCharType="end"/>
      </w:r>
    </w:p>
    <w:p w14:paraId="171C1DEC" w14:textId="553C9454" w:rsidR="00722B52" w:rsidRDefault="00722B52">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_Toc174396174 \h </w:instrText>
      </w:r>
      <w:r>
        <w:fldChar w:fldCharType="separate"/>
      </w:r>
      <w:r>
        <w:t>195</w:t>
      </w:r>
      <w:r>
        <w:fldChar w:fldCharType="end"/>
      </w:r>
    </w:p>
    <w:p w14:paraId="2CB4A30E" w14:textId="49BE86F9" w:rsidR="00722B52" w:rsidRDefault="00722B52">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_Toc174396175 \h </w:instrText>
      </w:r>
      <w:r>
        <w:fldChar w:fldCharType="separate"/>
      </w:r>
      <w:r>
        <w:t>196</w:t>
      </w:r>
      <w:r>
        <w:fldChar w:fldCharType="end"/>
      </w:r>
    </w:p>
    <w:p w14:paraId="28E00C08" w14:textId="32B53DB4" w:rsidR="00722B52" w:rsidRDefault="00722B52">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_Toc174396176 \h </w:instrText>
      </w:r>
      <w:r>
        <w:fldChar w:fldCharType="separate"/>
      </w:r>
      <w:r>
        <w:t>198</w:t>
      </w:r>
      <w:r>
        <w:fldChar w:fldCharType="end"/>
      </w:r>
    </w:p>
    <w:p w14:paraId="363A4E5F" w14:textId="54A938F9" w:rsidR="00722B52" w:rsidRDefault="00722B52">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_Toc174396177 \h </w:instrText>
      </w:r>
      <w:r>
        <w:fldChar w:fldCharType="separate"/>
      </w:r>
      <w:r>
        <w:t>201</w:t>
      </w:r>
      <w:r>
        <w:fldChar w:fldCharType="end"/>
      </w:r>
    </w:p>
    <w:p w14:paraId="75DD6694" w14:textId="742B9E92" w:rsidR="00722B52" w:rsidRDefault="00722B52">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_Toc174396178 \h </w:instrText>
      </w:r>
      <w:r>
        <w:fldChar w:fldCharType="separate"/>
      </w:r>
      <w:r>
        <w:t>202</w:t>
      </w:r>
      <w:r>
        <w:fldChar w:fldCharType="end"/>
      </w:r>
    </w:p>
    <w:p w14:paraId="49B53453" w14:textId="0EE628B8" w:rsidR="00722B52" w:rsidRDefault="00722B5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_Toc174396179 \h </w:instrText>
      </w:r>
      <w:r>
        <w:fldChar w:fldCharType="separate"/>
      </w:r>
      <w:r>
        <w:t>204</w:t>
      </w:r>
      <w:r>
        <w:fldChar w:fldCharType="end"/>
      </w:r>
    </w:p>
    <w:p w14:paraId="47A53808" w14:textId="71E2D420" w:rsidR="00722B52" w:rsidRDefault="00722B5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_Toc174396180 \h </w:instrText>
      </w:r>
      <w:r>
        <w:fldChar w:fldCharType="separate"/>
      </w:r>
      <w:r>
        <w:t>204</w:t>
      </w:r>
      <w:r>
        <w:fldChar w:fldCharType="end"/>
      </w:r>
    </w:p>
    <w:p w14:paraId="2863699E" w14:textId="79ABA3A4" w:rsidR="00722B52" w:rsidRDefault="00722B5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_Toc174396181 \h </w:instrText>
      </w:r>
      <w:r>
        <w:fldChar w:fldCharType="separate"/>
      </w:r>
      <w:r>
        <w:t>204</w:t>
      </w:r>
      <w:r>
        <w:fldChar w:fldCharType="end"/>
      </w:r>
    </w:p>
    <w:p w14:paraId="08D79CA8" w14:textId="1300815D" w:rsidR="00722B52" w:rsidRDefault="00722B5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_Toc174396182 \h </w:instrText>
      </w:r>
      <w:r>
        <w:fldChar w:fldCharType="separate"/>
      </w:r>
      <w:r>
        <w:t>205</w:t>
      </w:r>
      <w:r>
        <w:fldChar w:fldCharType="end"/>
      </w:r>
    </w:p>
    <w:p w14:paraId="52A18CBB" w14:textId="2FF73F6D" w:rsidR="00722B52" w:rsidRDefault="00722B5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_Toc174396183 \h </w:instrText>
      </w:r>
      <w:r>
        <w:fldChar w:fldCharType="separate"/>
      </w:r>
      <w:r>
        <w:t>206</w:t>
      </w:r>
      <w:r>
        <w:fldChar w:fldCharType="end"/>
      </w:r>
    </w:p>
    <w:p w14:paraId="1AA0C883" w14:textId="54E81654" w:rsidR="00722B52" w:rsidRDefault="00722B5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_Toc174396184 \h </w:instrText>
      </w:r>
      <w:r>
        <w:fldChar w:fldCharType="separate"/>
      </w:r>
      <w:r>
        <w:t>206</w:t>
      </w:r>
      <w:r>
        <w:fldChar w:fldCharType="end"/>
      </w:r>
    </w:p>
    <w:p w14:paraId="2539169E" w14:textId="40F6ABD2" w:rsidR="00722B52" w:rsidRDefault="00722B5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_Toc174396185 \h </w:instrText>
      </w:r>
      <w:r>
        <w:fldChar w:fldCharType="separate"/>
      </w:r>
      <w:r>
        <w:t>206</w:t>
      </w:r>
      <w:r>
        <w:fldChar w:fldCharType="end"/>
      </w:r>
    </w:p>
    <w:p w14:paraId="1A257AC0" w14:textId="3F76DC3C" w:rsidR="00722B52" w:rsidRDefault="00722B5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_Toc174396186 \h </w:instrText>
      </w:r>
      <w:r>
        <w:fldChar w:fldCharType="separate"/>
      </w:r>
      <w:r>
        <w:t>208</w:t>
      </w:r>
      <w:r>
        <w:fldChar w:fldCharType="end"/>
      </w:r>
    </w:p>
    <w:p w14:paraId="2AE2D8F0" w14:textId="1606C711" w:rsidR="00722B52" w:rsidRDefault="00722B5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_Toc174396187 \h </w:instrText>
      </w:r>
      <w:r>
        <w:fldChar w:fldCharType="separate"/>
      </w:r>
      <w:r>
        <w:t>208</w:t>
      </w:r>
      <w:r>
        <w:fldChar w:fldCharType="end"/>
      </w:r>
    </w:p>
    <w:p w14:paraId="5BA94A13" w14:textId="0906590D" w:rsidR="00722B52" w:rsidRDefault="00722B5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_Toc174396188 \h </w:instrText>
      </w:r>
      <w:r>
        <w:fldChar w:fldCharType="separate"/>
      </w:r>
      <w:r>
        <w:t>211</w:t>
      </w:r>
      <w:r>
        <w:fldChar w:fldCharType="end"/>
      </w:r>
    </w:p>
    <w:p w14:paraId="088BA168" w14:textId="0F6DBE19" w:rsidR="00722B52" w:rsidRDefault="00722B5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_Toc174396189 \h </w:instrText>
      </w:r>
      <w:r>
        <w:fldChar w:fldCharType="separate"/>
      </w:r>
      <w:r>
        <w:t>211</w:t>
      </w:r>
      <w:r>
        <w:fldChar w:fldCharType="end"/>
      </w:r>
    </w:p>
    <w:p w14:paraId="6FBBD8D6" w14:textId="67E28F0E" w:rsidR="00722B52" w:rsidRDefault="00722B5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_Toc174396190 \h </w:instrText>
      </w:r>
      <w:r>
        <w:fldChar w:fldCharType="separate"/>
      </w:r>
      <w:r>
        <w:t>212</w:t>
      </w:r>
      <w:r>
        <w:fldChar w:fldCharType="end"/>
      </w:r>
    </w:p>
    <w:p w14:paraId="147A8394" w14:textId="0B09E55F" w:rsidR="00722B52" w:rsidRDefault="00722B5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_Toc174396191 \h </w:instrText>
      </w:r>
      <w:r>
        <w:fldChar w:fldCharType="separate"/>
      </w:r>
      <w:r>
        <w:t>213</w:t>
      </w:r>
      <w:r>
        <w:fldChar w:fldCharType="end"/>
      </w:r>
    </w:p>
    <w:p w14:paraId="3B1685BB" w14:textId="2D569180" w:rsidR="00722B52" w:rsidRDefault="00722B5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_Toc174396192 \h </w:instrText>
      </w:r>
      <w:r>
        <w:fldChar w:fldCharType="separate"/>
      </w:r>
      <w:r>
        <w:t>213</w:t>
      </w:r>
      <w:r>
        <w:fldChar w:fldCharType="end"/>
      </w:r>
    </w:p>
    <w:p w14:paraId="6A151CEA" w14:textId="70CD7D31" w:rsidR="00722B52" w:rsidRDefault="00722B5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_Toc174396193 \h </w:instrText>
      </w:r>
      <w:r>
        <w:fldChar w:fldCharType="separate"/>
      </w:r>
      <w:r>
        <w:t>213</w:t>
      </w:r>
      <w:r>
        <w:fldChar w:fldCharType="end"/>
      </w:r>
    </w:p>
    <w:p w14:paraId="47032FDF" w14:textId="1E226162" w:rsidR="00722B52" w:rsidRDefault="00722B5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_Toc174396194 \h </w:instrText>
      </w:r>
      <w:r>
        <w:fldChar w:fldCharType="separate"/>
      </w:r>
      <w:r>
        <w:t>217</w:t>
      </w:r>
      <w:r>
        <w:fldChar w:fldCharType="end"/>
      </w:r>
    </w:p>
    <w:p w14:paraId="6050694F" w14:textId="20C6CD48" w:rsidR="00722B52" w:rsidRDefault="00722B5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_Toc174396195 \h </w:instrText>
      </w:r>
      <w:r>
        <w:fldChar w:fldCharType="separate"/>
      </w:r>
      <w:r>
        <w:t>218</w:t>
      </w:r>
      <w:r>
        <w:fldChar w:fldCharType="end"/>
      </w:r>
    </w:p>
    <w:p w14:paraId="07E4D9BD" w14:textId="2FB2C05D" w:rsidR="00722B52" w:rsidRDefault="00722B5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_Toc174396196 \h </w:instrText>
      </w:r>
      <w:r>
        <w:fldChar w:fldCharType="separate"/>
      </w:r>
      <w:r>
        <w:t>223</w:t>
      </w:r>
      <w:r>
        <w:fldChar w:fldCharType="end"/>
      </w:r>
    </w:p>
    <w:p w14:paraId="7181D98F" w14:textId="774C0BEC" w:rsidR="00722B52" w:rsidRDefault="00722B5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_Toc174396197 \h </w:instrText>
      </w:r>
      <w:r>
        <w:fldChar w:fldCharType="separate"/>
      </w:r>
      <w:r>
        <w:t>226</w:t>
      </w:r>
      <w:r>
        <w:fldChar w:fldCharType="end"/>
      </w:r>
    </w:p>
    <w:p w14:paraId="1D84421B" w14:textId="4B7631E1" w:rsidR="00722B52" w:rsidRDefault="00722B52">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_Toc174396198 \h </w:instrText>
      </w:r>
      <w:r>
        <w:fldChar w:fldCharType="separate"/>
      </w:r>
      <w:r>
        <w:t>226</w:t>
      </w:r>
      <w:r>
        <w:fldChar w:fldCharType="end"/>
      </w:r>
    </w:p>
    <w:p w14:paraId="75E8C2B9" w14:textId="448ABCED" w:rsidR="00722B52" w:rsidRDefault="00722B5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_Toc174396199 \h </w:instrText>
      </w:r>
      <w:r>
        <w:fldChar w:fldCharType="separate"/>
      </w:r>
      <w:r>
        <w:t>227</w:t>
      </w:r>
      <w:r>
        <w:fldChar w:fldCharType="end"/>
      </w:r>
    </w:p>
    <w:p w14:paraId="7D8326E5" w14:textId="7CEA0060" w:rsidR="00722B52" w:rsidRDefault="00722B5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_Toc174396200 \h </w:instrText>
      </w:r>
      <w:r>
        <w:fldChar w:fldCharType="separate"/>
      </w:r>
      <w:r>
        <w:t>227</w:t>
      </w:r>
      <w:r>
        <w:fldChar w:fldCharType="end"/>
      </w:r>
    </w:p>
    <w:p w14:paraId="2B780A6A" w14:textId="4F0E64D9" w:rsidR="00722B52" w:rsidRDefault="00722B5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_Toc174396201 \h </w:instrText>
      </w:r>
      <w:r>
        <w:fldChar w:fldCharType="separate"/>
      </w:r>
      <w:r>
        <w:t>228</w:t>
      </w:r>
      <w:r>
        <w:fldChar w:fldCharType="end"/>
      </w:r>
    </w:p>
    <w:p w14:paraId="37345BA6" w14:textId="16095B35" w:rsidR="00722B52" w:rsidRDefault="00722B5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_Toc174396202 \h </w:instrText>
      </w:r>
      <w:r>
        <w:fldChar w:fldCharType="separate"/>
      </w:r>
      <w:r>
        <w:t>228</w:t>
      </w:r>
      <w:r>
        <w:fldChar w:fldCharType="end"/>
      </w:r>
    </w:p>
    <w:p w14:paraId="6EACD2A8" w14:textId="71984B24" w:rsidR="00722B52" w:rsidRDefault="00722B5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_Toc174396203 \h </w:instrText>
      </w:r>
      <w:r>
        <w:fldChar w:fldCharType="separate"/>
      </w:r>
      <w:r>
        <w:t>228</w:t>
      </w:r>
      <w:r>
        <w:fldChar w:fldCharType="end"/>
      </w:r>
    </w:p>
    <w:p w14:paraId="771A71B0" w14:textId="53838B0F" w:rsidR="00722B52" w:rsidRDefault="00722B5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_Toc174396204 \h </w:instrText>
      </w:r>
      <w:r>
        <w:fldChar w:fldCharType="separate"/>
      </w:r>
      <w:r>
        <w:t>228</w:t>
      </w:r>
      <w:r>
        <w:fldChar w:fldCharType="end"/>
      </w:r>
    </w:p>
    <w:p w14:paraId="4C88541D" w14:textId="24925BBD" w:rsidR="00722B52" w:rsidRDefault="00722B52">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_Toc174396205 \h </w:instrText>
      </w:r>
      <w:r>
        <w:fldChar w:fldCharType="separate"/>
      </w:r>
      <w:r>
        <w:t>228</w:t>
      </w:r>
      <w:r>
        <w:fldChar w:fldCharType="end"/>
      </w:r>
    </w:p>
    <w:p w14:paraId="250FBB06" w14:textId="17500480" w:rsidR="00722B52" w:rsidRDefault="00722B52">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_Toc174396206 \h </w:instrText>
      </w:r>
      <w:r>
        <w:fldChar w:fldCharType="separate"/>
      </w:r>
      <w:r>
        <w:t>229</w:t>
      </w:r>
      <w:r>
        <w:fldChar w:fldCharType="end"/>
      </w:r>
    </w:p>
    <w:p w14:paraId="67868A87" w14:textId="43A7ABD1" w:rsidR="00722B52" w:rsidRDefault="00722B52">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_Toc174396207 \h </w:instrText>
      </w:r>
      <w:r>
        <w:fldChar w:fldCharType="separate"/>
      </w:r>
      <w:r>
        <w:t>229</w:t>
      </w:r>
      <w:r>
        <w:fldChar w:fldCharType="end"/>
      </w:r>
    </w:p>
    <w:p w14:paraId="2F7D4379" w14:textId="07D9DA01" w:rsidR="00722B52" w:rsidRDefault="00722B52">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_Toc174396208 \h </w:instrText>
      </w:r>
      <w:r>
        <w:fldChar w:fldCharType="separate"/>
      </w:r>
      <w:r>
        <w:t>229</w:t>
      </w:r>
      <w:r>
        <w:fldChar w:fldCharType="end"/>
      </w:r>
    </w:p>
    <w:p w14:paraId="7392380B" w14:textId="20B7F0CE" w:rsidR="00722B52" w:rsidRDefault="00722B52">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_Toc174396209 \h </w:instrText>
      </w:r>
      <w:r>
        <w:fldChar w:fldCharType="separate"/>
      </w:r>
      <w:r>
        <w:t>229</w:t>
      </w:r>
      <w:r>
        <w:fldChar w:fldCharType="end"/>
      </w:r>
    </w:p>
    <w:p w14:paraId="4B7CFBF3" w14:textId="051ADC2B" w:rsidR="00722B52" w:rsidRDefault="00722B5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_Toc174396210 \h </w:instrText>
      </w:r>
      <w:r>
        <w:fldChar w:fldCharType="separate"/>
      </w:r>
      <w:r>
        <w:t>229</w:t>
      </w:r>
      <w:r>
        <w:fldChar w:fldCharType="end"/>
      </w:r>
    </w:p>
    <w:p w14:paraId="14DA8028" w14:textId="790F380F" w:rsidR="00722B52" w:rsidRDefault="00722B5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_Toc174396211 \h </w:instrText>
      </w:r>
      <w:r>
        <w:fldChar w:fldCharType="separate"/>
      </w:r>
      <w:r>
        <w:t>229</w:t>
      </w:r>
      <w:r>
        <w:fldChar w:fldCharType="end"/>
      </w:r>
    </w:p>
    <w:p w14:paraId="1D734112" w14:textId="5D60D4D6" w:rsidR="00722B52" w:rsidRDefault="00722B5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_Toc174396212 \h </w:instrText>
      </w:r>
      <w:r>
        <w:fldChar w:fldCharType="separate"/>
      </w:r>
      <w:r>
        <w:t>230</w:t>
      </w:r>
      <w:r>
        <w:fldChar w:fldCharType="end"/>
      </w:r>
    </w:p>
    <w:p w14:paraId="69940E67" w14:textId="07E03C69" w:rsidR="00722B52" w:rsidRDefault="00722B5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_Toc174396213 \h </w:instrText>
      </w:r>
      <w:r>
        <w:fldChar w:fldCharType="separate"/>
      </w:r>
      <w:r>
        <w:t>230</w:t>
      </w:r>
      <w:r>
        <w:fldChar w:fldCharType="end"/>
      </w:r>
    </w:p>
    <w:p w14:paraId="6FF96E77" w14:textId="702A2750" w:rsidR="00722B52" w:rsidRDefault="00722B5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_Toc174396214 \h </w:instrText>
      </w:r>
      <w:r>
        <w:fldChar w:fldCharType="separate"/>
      </w:r>
      <w:r>
        <w:t>230</w:t>
      </w:r>
      <w:r>
        <w:fldChar w:fldCharType="end"/>
      </w:r>
    </w:p>
    <w:p w14:paraId="4F0FBE65" w14:textId="2F12B724" w:rsidR="00722B52" w:rsidRDefault="00722B5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_Toc174396215 \h </w:instrText>
      </w:r>
      <w:r>
        <w:fldChar w:fldCharType="separate"/>
      </w:r>
      <w:r>
        <w:t>230</w:t>
      </w:r>
      <w:r>
        <w:fldChar w:fldCharType="end"/>
      </w:r>
    </w:p>
    <w:p w14:paraId="2A080993" w14:textId="29409146" w:rsidR="00722B52" w:rsidRDefault="00722B5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_Toc174396216 \h </w:instrText>
      </w:r>
      <w:r>
        <w:fldChar w:fldCharType="separate"/>
      </w:r>
      <w:r>
        <w:t>231</w:t>
      </w:r>
      <w:r>
        <w:fldChar w:fldCharType="end"/>
      </w:r>
    </w:p>
    <w:p w14:paraId="116420ED" w14:textId="77C92748" w:rsidR="00722B52" w:rsidRDefault="00722B5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_Toc174396217 \h </w:instrText>
      </w:r>
      <w:r>
        <w:fldChar w:fldCharType="separate"/>
      </w:r>
      <w:r>
        <w:t>232</w:t>
      </w:r>
      <w:r>
        <w:fldChar w:fldCharType="end"/>
      </w:r>
    </w:p>
    <w:p w14:paraId="494FD361" w14:textId="1181AD61" w:rsidR="00722B52" w:rsidRDefault="00722B5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_Toc174396218 \h </w:instrText>
      </w:r>
      <w:r>
        <w:fldChar w:fldCharType="separate"/>
      </w:r>
      <w:r>
        <w:t>232</w:t>
      </w:r>
      <w:r>
        <w:fldChar w:fldCharType="end"/>
      </w:r>
    </w:p>
    <w:p w14:paraId="166CFB52" w14:textId="377F335C" w:rsidR="00722B52" w:rsidRDefault="00722B5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_Toc174396219 \h </w:instrText>
      </w:r>
      <w:r>
        <w:fldChar w:fldCharType="separate"/>
      </w:r>
      <w:r>
        <w:t>234</w:t>
      </w:r>
      <w:r>
        <w:fldChar w:fldCharType="end"/>
      </w:r>
    </w:p>
    <w:p w14:paraId="6DF22C6A" w14:textId="744BC76A" w:rsidR="00722B52" w:rsidRDefault="00722B5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_Toc174396220 \h </w:instrText>
      </w:r>
      <w:r>
        <w:fldChar w:fldCharType="separate"/>
      </w:r>
      <w:r>
        <w:t>234</w:t>
      </w:r>
      <w:r>
        <w:fldChar w:fldCharType="end"/>
      </w:r>
    </w:p>
    <w:p w14:paraId="7E9EBE1D" w14:textId="1CC8E42D" w:rsidR="00722B52" w:rsidRDefault="00722B5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_Toc174396221 \h </w:instrText>
      </w:r>
      <w:r>
        <w:fldChar w:fldCharType="separate"/>
      </w:r>
      <w:r>
        <w:t>236</w:t>
      </w:r>
      <w:r>
        <w:fldChar w:fldCharType="end"/>
      </w:r>
    </w:p>
    <w:p w14:paraId="2AF0560C" w14:textId="5C6B1D2D" w:rsidR="00722B52" w:rsidRDefault="00722B5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_Toc174396222 \h </w:instrText>
      </w:r>
      <w:r>
        <w:fldChar w:fldCharType="separate"/>
      </w:r>
      <w:r>
        <w:t>237</w:t>
      </w:r>
      <w:r>
        <w:fldChar w:fldCharType="end"/>
      </w:r>
    </w:p>
    <w:p w14:paraId="6121D968" w14:textId="3FE82FA4" w:rsidR="00722B52" w:rsidRDefault="00722B5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_Toc174396223 \h </w:instrText>
      </w:r>
      <w:r>
        <w:fldChar w:fldCharType="separate"/>
      </w:r>
      <w:r>
        <w:t>237</w:t>
      </w:r>
      <w:r>
        <w:fldChar w:fldCharType="end"/>
      </w:r>
    </w:p>
    <w:p w14:paraId="6A9E5CD2" w14:textId="3251F739" w:rsidR="00722B52" w:rsidRDefault="00722B5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_Toc174396224 \h </w:instrText>
      </w:r>
      <w:r>
        <w:fldChar w:fldCharType="separate"/>
      </w:r>
      <w:r>
        <w:t>237</w:t>
      </w:r>
      <w:r>
        <w:fldChar w:fldCharType="end"/>
      </w:r>
    </w:p>
    <w:p w14:paraId="585BCFA9" w14:textId="20161575" w:rsidR="00722B52" w:rsidRDefault="00722B5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_Toc174396225 \h </w:instrText>
      </w:r>
      <w:r>
        <w:fldChar w:fldCharType="separate"/>
      </w:r>
      <w:r>
        <w:t>238</w:t>
      </w:r>
      <w:r>
        <w:fldChar w:fldCharType="end"/>
      </w:r>
    </w:p>
    <w:p w14:paraId="553A6B66" w14:textId="1EA86643" w:rsidR="00722B52" w:rsidRDefault="00722B5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_Toc174396226 \h </w:instrText>
      </w:r>
      <w:r>
        <w:fldChar w:fldCharType="separate"/>
      </w:r>
      <w:r>
        <w:t>238</w:t>
      </w:r>
      <w:r>
        <w:fldChar w:fldCharType="end"/>
      </w:r>
    </w:p>
    <w:p w14:paraId="3D36FC33" w14:textId="436CBA80" w:rsidR="00722B52" w:rsidRDefault="00722B5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_Toc174396227 \h </w:instrText>
      </w:r>
      <w:r>
        <w:fldChar w:fldCharType="separate"/>
      </w:r>
      <w:r>
        <w:t>239</w:t>
      </w:r>
      <w:r>
        <w:fldChar w:fldCharType="end"/>
      </w:r>
    </w:p>
    <w:p w14:paraId="017609B2" w14:textId="07D2C0B6" w:rsidR="00722B52" w:rsidRDefault="00722B5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_Toc174396228 \h </w:instrText>
      </w:r>
      <w:r>
        <w:fldChar w:fldCharType="separate"/>
      </w:r>
      <w:r>
        <w:t>239</w:t>
      </w:r>
      <w:r>
        <w:fldChar w:fldCharType="end"/>
      </w:r>
    </w:p>
    <w:p w14:paraId="285EAAFC" w14:textId="0EB9E4D3" w:rsidR="00722B52" w:rsidRDefault="00722B5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_Toc174396229 \h </w:instrText>
      </w:r>
      <w:r>
        <w:fldChar w:fldCharType="separate"/>
      </w:r>
      <w:r>
        <w:t>239</w:t>
      </w:r>
      <w:r>
        <w:fldChar w:fldCharType="end"/>
      </w:r>
    </w:p>
    <w:p w14:paraId="52D25DAA" w14:textId="513E52C9" w:rsidR="00722B52" w:rsidRDefault="00722B5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_Toc174396230 \h </w:instrText>
      </w:r>
      <w:r>
        <w:fldChar w:fldCharType="separate"/>
      </w:r>
      <w:r>
        <w:t>239</w:t>
      </w:r>
      <w:r>
        <w:fldChar w:fldCharType="end"/>
      </w:r>
    </w:p>
    <w:p w14:paraId="6B60191C" w14:textId="3A60A175" w:rsidR="00722B52" w:rsidRDefault="00722B5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_Toc174396231 \h </w:instrText>
      </w:r>
      <w:r>
        <w:fldChar w:fldCharType="separate"/>
      </w:r>
      <w:r>
        <w:t>239</w:t>
      </w:r>
      <w:r>
        <w:fldChar w:fldCharType="end"/>
      </w:r>
    </w:p>
    <w:p w14:paraId="60B0414E" w14:textId="32734D26" w:rsidR="00722B52" w:rsidRDefault="00722B5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_Toc174396232 \h </w:instrText>
      </w:r>
      <w:r>
        <w:fldChar w:fldCharType="separate"/>
      </w:r>
      <w:r>
        <w:t>239</w:t>
      </w:r>
      <w:r>
        <w:fldChar w:fldCharType="end"/>
      </w:r>
    </w:p>
    <w:p w14:paraId="64C62A2C" w14:textId="6CE1F339" w:rsidR="00722B52" w:rsidRDefault="00722B5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_Toc174396233 \h </w:instrText>
      </w:r>
      <w:r>
        <w:fldChar w:fldCharType="separate"/>
      </w:r>
      <w:r>
        <w:t>239</w:t>
      </w:r>
      <w:r>
        <w:fldChar w:fldCharType="end"/>
      </w:r>
    </w:p>
    <w:p w14:paraId="214CB5D9" w14:textId="06A5CBD1" w:rsidR="00722B52" w:rsidRDefault="00722B5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_Toc174396234 \h </w:instrText>
      </w:r>
      <w:r>
        <w:fldChar w:fldCharType="separate"/>
      </w:r>
      <w:r>
        <w:t>240</w:t>
      </w:r>
      <w:r>
        <w:fldChar w:fldCharType="end"/>
      </w:r>
    </w:p>
    <w:p w14:paraId="16E913D6" w14:textId="24D2A9C9" w:rsidR="00722B52" w:rsidRDefault="00722B5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_Toc174396235 \h </w:instrText>
      </w:r>
      <w:r>
        <w:fldChar w:fldCharType="separate"/>
      </w:r>
      <w:r>
        <w:t>240</w:t>
      </w:r>
      <w:r>
        <w:fldChar w:fldCharType="end"/>
      </w:r>
    </w:p>
    <w:p w14:paraId="06AAAF98" w14:textId="621A4EB6" w:rsidR="00722B52" w:rsidRDefault="00722B5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_Toc174396236 \h </w:instrText>
      </w:r>
      <w:r>
        <w:fldChar w:fldCharType="separate"/>
      </w:r>
      <w:r>
        <w:t>241</w:t>
      </w:r>
      <w:r>
        <w:fldChar w:fldCharType="end"/>
      </w:r>
    </w:p>
    <w:p w14:paraId="5D1F0C32" w14:textId="27C8B2BF" w:rsidR="00722B52" w:rsidRDefault="00722B5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_Toc174396237 \h </w:instrText>
      </w:r>
      <w:r>
        <w:fldChar w:fldCharType="separate"/>
      </w:r>
      <w:r>
        <w:t>242</w:t>
      </w:r>
      <w:r>
        <w:fldChar w:fldCharType="end"/>
      </w:r>
    </w:p>
    <w:p w14:paraId="0B23B9ED" w14:textId="39EB9FDD" w:rsidR="00722B52" w:rsidRDefault="00722B5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_Toc174396238 \h </w:instrText>
      </w:r>
      <w:r>
        <w:fldChar w:fldCharType="separate"/>
      </w:r>
      <w:r>
        <w:t>242</w:t>
      </w:r>
      <w:r>
        <w:fldChar w:fldCharType="end"/>
      </w:r>
    </w:p>
    <w:p w14:paraId="74A071D1" w14:textId="54DBBE38" w:rsidR="00722B52" w:rsidRDefault="00722B5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_Toc174396239 \h </w:instrText>
      </w:r>
      <w:r>
        <w:fldChar w:fldCharType="separate"/>
      </w:r>
      <w:r>
        <w:t>242</w:t>
      </w:r>
      <w:r>
        <w:fldChar w:fldCharType="end"/>
      </w:r>
    </w:p>
    <w:p w14:paraId="4A3B4C05" w14:textId="4BD8E5D4" w:rsidR="00722B52" w:rsidRDefault="00722B5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_Toc174396240 \h </w:instrText>
      </w:r>
      <w:r>
        <w:fldChar w:fldCharType="separate"/>
      </w:r>
      <w:r>
        <w:t>242</w:t>
      </w:r>
      <w:r>
        <w:fldChar w:fldCharType="end"/>
      </w:r>
    </w:p>
    <w:p w14:paraId="5FE047A3" w14:textId="1C631B04" w:rsidR="00722B52" w:rsidRDefault="00722B5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_Toc174396241 \h </w:instrText>
      </w:r>
      <w:r>
        <w:fldChar w:fldCharType="separate"/>
      </w:r>
      <w:r>
        <w:t>244</w:t>
      </w:r>
      <w:r>
        <w:fldChar w:fldCharType="end"/>
      </w:r>
    </w:p>
    <w:p w14:paraId="3A2920AA" w14:textId="049070A6" w:rsidR="00722B52" w:rsidRDefault="00722B5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_Toc174396242 \h </w:instrText>
      </w:r>
      <w:r>
        <w:fldChar w:fldCharType="separate"/>
      </w:r>
      <w:r>
        <w:t>244</w:t>
      </w:r>
      <w:r>
        <w:fldChar w:fldCharType="end"/>
      </w:r>
    </w:p>
    <w:p w14:paraId="56D6FB8A" w14:textId="19573753" w:rsidR="00722B52" w:rsidRDefault="00722B5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_Toc174396243 \h </w:instrText>
      </w:r>
      <w:r>
        <w:fldChar w:fldCharType="separate"/>
      </w:r>
      <w:r>
        <w:t>244</w:t>
      </w:r>
      <w:r>
        <w:fldChar w:fldCharType="end"/>
      </w:r>
    </w:p>
    <w:p w14:paraId="107CB88C" w14:textId="7C30BD44" w:rsidR="00722B52" w:rsidRDefault="00722B5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_Toc174396244 \h </w:instrText>
      </w:r>
      <w:r>
        <w:fldChar w:fldCharType="separate"/>
      </w:r>
      <w:r>
        <w:t>245</w:t>
      </w:r>
      <w:r>
        <w:fldChar w:fldCharType="end"/>
      </w:r>
    </w:p>
    <w:p w14:paraId="1BC09D6A" w14:textId="6193BDED" w:rsidR="00722B52" w:rsidRDefault="00722B5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_Toc174396245 \h </w:instrText>
      </w:r>
      <w:r>
        <w:fldChar w:fldCharType="separate"/>
      </w:r>
      <w:r>
        <w:t>245</w:t>
      </w:r>
      <w:r>
        <w:fldChar w:fldCharType="end"/>
      </w:r>
    </w:p>
    <w:p w14:paraId="4763BB15" w14:textId="018B81F9" w:rsidR="00722B52" w:rsidRDefault="00722B5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_Toc174396246 \h </w:instrText>
      </w:r>
      <w:r>
        <w:fldChar w:fldCharType="separate"/>
      </w:r>
      <w:r>
        <w:t>246</w:t>
      </w:r>
      <w:r>
        <w:fldChar w:fldCharType="end"/>
      </w:r>
    </w:p>
    <w:p w14:paraId="580CEAB8" w14:textId="7CDBD6AA" w:rsidR="00722B52" w:rsidRDefault="00722B5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_Toc174396247 \h </w:instrText>
      </w:r>
      <w:r>
        <w:fldChar w:fldCharType="separate"/>
      </w:r>
      <w:r>
        <w:t>246</w:t>
      </w:r>
      <w:r>
        <w:fldChar w:fldCharType="end"/>
      </w:r>
    </w:p>
    <w:p w14:paraId="029589BC" w14:textId="2A5EE209" w:rsidR="00722B52" w:rsidRDefault="00722B5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_Toc174396248 \h </w:instrText>
      </w:r>
      <w:r>
        <w:fldChar w:fldCharType="separate"/>
      </w:r>
      <w:r>
        <w:t>246</w:t>
      </w:r>
      <w:r>
        <w:fldChar w:fldCharType="end"/>
      </w:r>
    </w:p>
    <w:p w14:paraId="3DD1B28F" w14:textId="728E51E1" w:rsidR="00722B52" w:rsidRDefault="00722B5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_Toc174396249 \h </w:instrText>
      </w:r>
      <w:r>
        <w:fldChar w:fldCharType="separate"/>
      </w:r>
      <w:r>
        <w:t>246</w:t>
      </w:r>
      <w:r>
        <w:fldChar w:fldCharType="end"/>
      </w:r>
    </w:p>
    <w:p w14:paraId="30BBF9CF" w14:textId="742CFDF4" w:rsidR="00722B52" w:rsidRDefault="00722B5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_Toc174396250 \h </w:instrText>
      </w:r>
      <w:r>
        <w:fldChar w:fldCharType="separate"/>
      </w:r>
      <w:r>
        <w:t>248</w:t>
      </w:r>
      <w:r>
        <w:fldChar w:fldCharType="end"/>
      </w:r>
    </w:p>
    <w:p w14:paraId="366B4D38" w14:textId="7B05395E" w:rsidR="00722B52" w:rsidRDefault="00722B52">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_Toc174396251 \h </w:instrText>
      </w:r>
      <w:r>
        <w:fldChar w:fldCharType="separate"/>
      </w:r>
      <w:r>
        <w:t>252</w:t>
      </w:r>
      <w:r>
        <w:fldChar w:fldCharType="end"/>
      </w:r>
    </w:p>
    <w:p w14:paraId="4D7E4113" w14:textId="1EDBED2F" w:rsidR="00722B52" w:rsidRDefault="00722B5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_Toc174396252 \h </w:instrText>
      </w:r>
      <w:r>
        <w:fldChar w:fldCharType="separate"/>
      </w:r>
      <w:r>
        <w:t>252</w:t>
      </w:r>
      <w:r>
        <w:fldChar w:fldCharType="end"/>
      </w:r>
    </w:p>
    <w:p w14:paraId="7F9346AC" w14:textId="7BF7F1AB" w:rsidR="00722B52" w:rsidRDefault="00722B5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_Toc174396253 \h </w:instrText>
      </w:r>
      <w:r>
        <w:fldChar w:fldCharType="separate"/>
      </w:r>
      <w:r>
        <w:t>252</w:t>
      </w:r>
      <w:r>
        <w:fldChar w:fldCharType="end"/>
      </w:r>
    </w:p>
    <w:p w14:paraId="500B2D58" w14:textId="1FD17A28" w:rsidR="00722B52" w:rsidRDefault="00722B5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_Toc174396254 \h </w:instrText>
      </w:r>
      <w:r>
        <w:fldChar w:fldCharType="separate"/>
      </w:r>
      <w:r>
        <w:t>253</w:t>
      </w:r>
      <w:r>
        <w:fldChar w:fldCharType="end"/>
      </w:r>
    </w:p>
    <w:p w14:paraId="57D7625B" w14:textId="4D7660C0" w:rsidR="00722B52" w:rsidRDefault="00722B5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_Toc174396255 \h </w:instrText>
      </w:r>
      <w:r>
        <w:fldChar w:fldCharType="separate"/>
      </w:r>
      <w:r>
        <w:t>254</w:t>
      </w:r>
      <w:r>
        <w:fldChar w:fldCharType="end"/>
      </w:r>
    </w:p>
    <w:p w14:paraId="7CE531A5" w14:textId="4E348DDF" w:rsidR="00722B52" w:rsidRDefault="00722B52">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_Toc174396256 \h </w:instrText>
      </w:r>
      <w:r>
        <w:fldChar w:fldCharType="separate"/>
      </w:r>
      <w:r>
        <w:t>257</w:t>
      </w:r>
      <w:r>
        <w:fldChar w:fldCharType="end"/>
      </w:r>
    </w:p>
    <w:p w14:paraId="7FAE790E" w14:textId="4EF65610" w:rsidR="00722B52" w:rsidRDefault="00722B5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_Toc174396257 \h </w:instrText>
      </w:r>
      <w:r>
        <w:fldChar w:fldCharType="separate"/>
      </w:r>
      <w:r>
        <w:t>258</w:t>
      </w:r>
      <w:r>
        <w:fldChar w:fldCharType="end"/>
      </w:r>
    </w:p>
    <w:p w14:paraId="63670080" w14:textId="091E161C" w:rsidR="00722B52" w:rsidRDefault="00722B5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_Toc174396258 \h </w:instrText>
      </w:r>
      <w:r>
        <w:fldChar w:fldCharType="separate"/>
      </w:r>
      <w:r>
        <w:t>258</w:t>
      </w:r>
      <w:r>
        <w:fldChar w:fldCharType="end"/>
      </w:r>
    </w:p>
    <w:p w14:paraId="018B166E" w14:textId="0942A9B5" w:rsidR="00722B52" w:rsidRDefault="00722B5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_Toc174396259 \h </w:instrText>
      </w:r>
      <w:r>
        <w:fldChar w:fldCharType="separate"/>
      </w:r>
      <w:r>
        <w:t>258</w:t>
      </w:r>
      <w:r>
        <w:fldChar w:fldCharType="end"/>
      </w:r>
    </w:p>
    <w:p w14:paraId="4FE82AF7" w14:textId="1560CCA8" w:rsidR="00722B52" w:rsidRDefault="00722B5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_Toc174396260 \h </w:instrText>
      </w:r>
      <w:r>
        <w:fldChar w:fldCharType="separate"/>
      </w:r>
      <w:r>
        <w:t>259</w:t>
      </w:r>
      <w:r>
        <w:fldChar w:fldCharType="end"/>
      </w:r>
    </w:p>
    <w:p w14:paraId="18C517A2" w14:textId="0B6333F4" w:rsidR="00722B52" w:rsidRDefault="00722B5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_Toc174396261 \h </w:instrText>
      </w:r>
      <w:r>
        <w:fldChar w:fldCharType="separate"/>
      </w:r>
      <w:r>
        <w:t>260</w:t>
      </w:r>
      <w:r>
        <w:fldChar w:fldCharType="end"/>
      </w:r>
    </w:p>
    <w:p w14:paraId="5C284EE2" w14:textId="6F8E5F77" w:rsidR="00722B52" w:rsidRDefault="00722B5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_Toc174396262 \h </w:instrText>
      </w:r>
      <w:r>
        <w:fldChar w:fldCharType="separate"/>
      </w:r>
      <w:r>
        <w:t>260</w:t>
      </w:r>
      <w:r>
        <w:fldChar w:fldCharType="end"/>
      </w:r>
    </w:p>
    <w:p w14:paraId="11671450" w14:textId="37DEAB4F" w:rsidR="00722B52" w:rsidRDefault="00722B5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_Toc174396263 \h </w:instrText>
      </w:r>
      <w:r>
        <w:fldChar w:fldCharType="separate"/>
      </w:r>
      <w:r>
        <w:t>260</w:t>
      </w:r>
      <w:r>
        <w:fldChar w:fldCharType="end"/>
      </w:r>
    </w:p>
    <w:p w14:paraId="3A82FD3B" w14:textId="3B4F43F3" w:rsidR="00722B52" w:rsidRDefault="00722B5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_Toc174396264 \h </w:instrText>
      </w:r>
      <w:r>
        <w:fldChar w:fldCharType="separate"/>
      </w:r>
      <w:r>
        <w:t>260</w:t>
      </w:r>
      <w:r>
        <w:fldChar w:fldCharType="end"/>
      </w:r>
    </w:p>
    <w:p w14:paraId="4E3994CD" w14:textId="572A6B02" w:rsidR="00722B52" w:rsidRDefault="00722B5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_Toc174396265 \h </w:instrText>
      </w:r>
      <w:r>
        <w:fldChar w:fldCharType="separate"/>
      </w:r>
      <w:r>
        <w:t>260</w:t>
      </w:r>
      <w:r>
        <w:fldChar w:fldCharType="end"/>
      </w:r>
    </w:p>
    <w:p w14:paraId="120E6A8C" w14:textId="3ADCFE86" w:rsidR="00722B52" w:rsidRDefault="00722B52">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_Toc174396266 \h </w:instrText>
      </w:r>
      <w:r>
        <w:fldChar w:fldCharType="separate"/>
      </w:r>
      <w:r>
        <w:t>261</w:t>
      </w:r>
      <w:r>
        <w:fldChar w:fldCharType="end"/>
      </w:r>
    </w:p>
    <w:p w14:paraId="4E1A29D1" w14:textId="5F733239" w:rsidR="00722B52" w:rsidRDefault="00722B52">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_Toc174396267 \h </w:instrText>
      </w:r>
      <w:r>
        <w:fldChar w:fldCharType="separate"/>
      </w:r>
      <w:r>
        <w:t>261</w:t>
      </w:r>
      <w:r>
        <w:fldChar w:fldCharType="end"/>
      </w:r>
    </w:p>
    <w:p w14:paraId="5CC3102A" w14:textId="3CB8EF74" w:rsidR="00722B52" w:rsidRDefault="00722B5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_Toc174396268 \h </w:instrText>
      </w:r>
      <w:r>
        <w:fldChar w:fldCharType="separate"/>
      </w:r>
      <w:r>
        <w:t>261</w:t>
      </w:r>
      <w:r>
        <w:fldChar w:fldCharType="end"/>
      </w:r>
    </w:p>
    <w:p w14:paraId="425001E9" w14:textId="3F8CBAE2" w:rsidR="00722B52" w:rsidRDefault="00722B5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_Toc174396269 \h </w:instrText>
      </w:r>
      <w:r>
        <w:fldChar w:fldCharType="separate"/>
      </w:r>
      <w:r>
        <w:t>261</w:t>
      </w:r>
      <w:r>
        <w:fldChar w:fldCharType="end"/>
      </w:r>
    </w:p>
    <w:p w14:paraId="12661BA4" w14:textId="472428A2" w:rsidR="00722B52" w:rsidRDefault="00722B5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_Toc174396270 \h </w:instrText>
      </w:r>
      <w:r>
        <w:fldChar w:fldCharType="separate"/>
      </w:r>
      <w:r>
        <w:t>261</w:t>
      </w:r>
      <w:r>
        <w:fldChar w:fldCharType="end"/>
      </w:r>
    </w:p>
    <w:p w14:paraId="723F2DCE" w14:textId="00BE545C" w:rsidR="00722B52" w:rsidRDefault="00722B5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_Toc174396271 \h </w:instrText>
      </w:r>
      <w:r>
        <w:fldChar w:fldCharType="separate"/>
      </w:r>
      <w:r>
        <w:t>262</w:t>
      </w:r>
      <w:r>
        <w:fldChar w:fldCharType="end"/>
      </w:r>
    </w:p>
    <w:p w14:paraId="7CCD1FC2" w14:textId="608DB369" w:rsidR="00722B52" w:rsidRDefault="00722B5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_Toc174396272 \h </w:instrText>
      </w:r>
      <w:r>
        <w:fldChar w:fldCharType="separate"/>
      </w:r>
      <w:r>
        <w:t>262</w:t>
      </w:r>
      <w:r>
        <w:fldChar w:fldCharType="end"/>
      </w:r>
    </w:p>
    <w:p w14:paraId="64485347" w14:textId="1876CD84" w:rsidR="00722B52" w:rsidRDefault="00722B5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_Toc174396273 \h </w:instrText>
      </w:r>
      <w:r>
        <w:fldChar w:fldCharType="separate"/>
      </w:r>
      <w:r>
        <w:t>262</w:t>
      </w:r>
      <w:r>
        <w:fldChar w:fldCharType="end"/>
      </w:r>
    </w:p>
    <w:p w14:paraId="45AFCA19" w14:textId="46B31265" w:rsidR="00722B52" w:rsidRDefault="00722B5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_Toc174396274 \h </w:instrText>
      </w:r>
      <w:r>
        <w:fldChar w:fldCharType="separate"/>
      </w:r>
      <w:r>
        <w:t>262</w:t>
      </w:r>
      <w:r>
        <w:fldChar w:fldCharType="end"/>
      </w:r>
    </w:p>
    <w:p w14:paraId="03E8EBDD" w14:textId="619F1A4F" w:rsidR="00722B52" w:rsidRDefault="00722B5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_Toc174396275 \h </w:instrText>
      </w:r>
      <w:r>
        <w:fldChar w:fldCharType="separate"/>
      </w:r>
      <w:r>
        <w:t>263</w:t>
      </w:r>
      <w:r>
        <w:fldChar w:fldCharType="end"/>
      </w:r>
    </w:p>
    <w:p w14:paraId="19AD3B67" w14:textId="3DDFCF79" w:rsidR="00722B52" w:rsidRDefault="00722B5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_Toc174396276 \h </w:instrText>
      </w:r>
      <w:r>
        <w:fldChar w:fldCharType="separate"/>
      </w:r>
      <w:r>
        <w:t>264</w:t>
      </w:r>
      <w:r>
        <w:fldChar w:fldCharType="end"/>
      </w:r>
    </w:p>
    <w:p w14:paraId="25CCA826" w14:textId="66F1BD2B" w:rsidR="00722B52" w:rsidRDefault="00722B5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_Toc174396277 \h </w:instrText>
      </w:r>
      <w:r>
        <w:fldChar w:fldCharType="separate"/>
      </w:r>
      <w:r>
        <w:t>264</w:t>
      </w:r>
      <w:r>
        <w:fldChar w:fldCharType="end"/>
      </w:r>
    </w:p>
    <w:p w14:paraId="375B8974" w14:textId="4249751A" w:rsidR="00722B52" w:rsidRDefault="00722B5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_Toc174396278 \h </w:instrText>
      </w:r>
      <w:r>
        <w:fldChar w:fldCharType="separate"/>
      </w:r>
      <w:r>
        <w:t>264</w:t>
      </w:r>
      <w:r>
        <w:fldChar w:fldCharType="end"/>
      </w:r>
    </w:p>
    <w:p w14:paraId="4DB50433" w14:textId="48C50E0B" w:rsidR="00722B52" w:rsidRDefault="00722B5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_Toc174396279 \h </w:instrText>
      </w:r>
      <w:r>
        <w:fldChar w:fldCharType="separate"/>
      </w:r>
      <w:r>
        <w:t>264</w:t>
      </w:r>
      <w:r>
        <w:fldChar w:fldCharType="end"/>
      </w:r>
    </w:p>
    <w:p w14:paraId="346F094C" w14:textId="43C8FD48" w:rsidR="00722B52" w:rsidRDefault="00722B52">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_Toc174396280 \h </w:instrText>
      </w:r>
      <w:r>
        <w:fldChar w:fldCharType="separate"/>
      </w:r>
      <w:r>
        <w:t>264</w:t>
      </w:r>
      <w:r>
        <w:fldChar w:fldCharType="end"/>
      </w:r>
    </w:p>
    <w:p w14:paraId="22C46A40" w14:textId="0846F74C" w:rsidR="00722B52" w:rsidRDefault="00722B52">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_Toc174396281 \h </w:instrText>
      </w:r>
      <w:r>
        <w:fldChar w:fldCharType="separate"/>
      </w:r>
      <w:r>
        <w:t>265</w:t>
      </w:r>
      <w:r>
        <w:fldChar w:fldCharType="end"/>
      </w:r>
    </w:p>
    <w:p w14:paraId="642CD138" w14:textId="45CBE11C" w:rsidR="00722B52" w:rsidRDefault="00722B52">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_Toc174396282 \h </w:instrText>
      </w:r>
      <w:r>
        <w:fldChar w:fldCharType="separate"/>
      </w:r>
      <w:r>
        <w:t>267</w:t>
      </w:r>
      <w:r>
        <w:fldChar w:fldCharType="end"/>
      </w:r>
    </w:p>
    <w:p w14:paraId="2663457C" w14:textId="514CB905" w:rsidR="00722B52" w:rsidRDefault="00722B52">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_Toc174396283 \h </w:instrText>
      </w:r>
      <w:r>
        <w:fldChar w:fldCharType="separate"/>
      </w:r>
      <w:r>
        <w:t>268</w:t>
      </w:r>
      <w:r>
        <w:fldChar w:fldCharType="end"/>
      </w:r>
    </w:p>
    <w:p w14:paraId="496D6E5A" w14:textId="0A6BF2B8" w:rsidR="00722B52" w:rsidRDefault="00722B52">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_Toc174396284 \h </w:instrText>
      </w:r>
      <w:r>
        <w:fldChar w:fldCharType="separate"/>
      </w:r>
      <w:r>
        <w:t>270</w:t>
      </w:r>
      <w:r>
        <w:fldChar w:fldCharType="end"/>
      </w:r>
    </w:p>
    <w:p w14:paraId="062F5767" w14:textId="21ADA7CC" w:rsidR="00722B52" w:rsidRDefault="00722B52">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_Toc174396285 \h </w:instrText>
      </w:r>
      <w:r>
        <w:fldChar w:fldCharType="separate"/>
      </w:r>
      <w:r>
        <w:t>270</w:t>
      </w:r>
      <w:r>
        <w:fldChar w:fldCharType="end"/>
      </w:r>
    </w:p>
    <w:p w14:paraId="6138C2B0" w14:textId="7D4A6E43" w:rsidR="00722B52" w:rsidRDefault="00722B52">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_Toc174396286 \h </w:instrText>
      </w:r>
      <w:r>
        <w:fldChar w:fldCharType="separate"/>
      </w:r>
      <w:r>
        <w:t>272</w:t>
      </w:r>
      <w:r>
        <w:fldChar w:fldCharType="end"/>
      </w:r>
    </w:p>
    <w:p w14:paraId="5991C396" w14:textId="6335FFE1" w:rsidR="00722B52" w:rsidRDefault="00722B52">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_Toc174396287 \h </w:instrText>
      </w:r>
      <w:r>
        <w:fldChar w:fldCharType="separate"/>
      </w:r>
      <w:r>
        <w:t>273</w:t>
      </w:r>
      <w:r>
        <w:fldChar w:fldCharType="end"/>
      </w:r>
    </w:p>
    <w:p w14:paraId="48092FAD" w14:textId="1B9DA70C" w:rsidR="00722B52" w:rsidRDefault="00722B52">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_Toc174396288 \h </w:instrText>
      </w:r>
      <w:r>
        <w:fldChar w:fldCharType="separate"/>
      </w:r>
      <w:r>
        <w:t>274</w:t>
      </w:r>
      <w:r>
        <w:fldChar w:fldCharType="end"/>
      </w:r>
    </w:p>
    <w:p w14:paraId="2376E60D" w14:textId="343E9DB5" w:rsidR="00722B52" w:rsidRDefault="00722B52">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_Toc174396289 \h </w:instrText>
      </w:r>
      <w:r>
        <w:fldChar w:fldCharType="separate"/>
      </w:r>
      <w:r>
        <w:t>274</w:t>
      </w:r>
      <w:r>
        <w:fldChar w:fldCharType="end"/>
      </w:r>
    </w:p>
    <w:p w14:paraId="23645146" w14:textId="58DA8D24" w:rsidR="00722B52" w:rsidRDefault="00722B52">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_Toc174396290 \h </w:instrText>
      </w:r>
      <w:r>
        <w:fldChar w:fldCharType="separate"/>
      </w:r>
      <w:r>
        <w:t>276</w:t>
      </w:r>
      <w:r>
        <w:fldChar w:fldCharType="end"/>
      </w:r>
    </w:p>
    <w:p w14:paraId="5A8EA805" w14:textId="7671F107" w:rsidR="00722B52" w:rsidRDefault="00722B52">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_Toc174396291 \h </w:instrText>
      </w:r>
      <w:r>
        <w:fldChar w:fldCharType="separate"/>
      </w:r>
      <w:r>
        <w:t>277</w:t>
      </w:r>
      <w:r>
        <w:fldChar w:fldCharType="end"/>
      </w:r>
    </w:p>
    <w:p w14:paraId="2DD0AD7F" w14:textId="14C9C9A5" w:rsidR="00722B52" w:rsidRDefault="00722B52">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_Toc174396292 \h </w:instrText>
      </w:r>
      <w:r>
        <w:fldChar w:fldCharType="separate"/>
      </w:r>
      <w:r>
        <w:t>278</w:t>
      </w:r>
      <w:r>
        <w:fldChar w:fldCharType="end"/>
      </w:r>
    </w:p>
    <w:p w14:paraId="399CA745" w14:textId="58B81755" w:rsidR="00722B52" w:rsidRDefault="00722B5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_Toc174396293 \h </w:instrText>
      </w:r>
      <w:r>
        <w:fldChar w:fldCharType="separate"/>
      </w:r>
      <w:r>
        <w:t>280</w:t>
      </w:r>
      <w:r>
        <w:fldChar w:fldCharType="end"/>
      </w:r>
    </w:p>
    <w:p w14:paraId="49C9DC81" w14:textId="4B560C80" w:rsidR="00722B52" w:rsidRDefault="00722B5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_Toc174396294 \h </w:instrText>
      </w:r>
      <w:r>
        <w:fldChar w:fldCharType="separate"/>
      </w:r>
      <w:r>
        <w:t>280</w:t>
      </w:r>
      <w:r>
        <w:fldChar w:fldCharType="end"/>
      </w:r>
    </w:p>
    <w:p w14:paraId="601D23EB" w14:textId="5C317D9C" w:rsidR="00722B52" w:rsidRDefault="00722B5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_Toc174396295 \h </w:instrText>
      </w:r>
      <w:r>
        <w:fldChar w:fldCharType="separate"/>
      </w:r>
      <w:r>
        <w:t>281</w:t>
      </w:r>
      <w:r>
        <w:fldChar w:fldCharType="end"/>
      </w:r>
    </w:p>
    <w:p w14:paraId="58F7CD27" w14:textId="552183F6" w:rsidR="00722B52" w:rsidRDefault="00722B5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_Toc174396296 \h </w:instrText>
      </w:r>
      <w:r>
        <w:fldChar w:fldCharType="separate"/>
      </w:r>
      <w:r>
        <w:t>281</w:t>
      </w:r>
      <w:r>
        <w:fldChar w:fldCharType="end"/>
      </w:r>
    </w:p>
    <w:p w14:paraId="358648C1" w14:textId="33C8A6F9" w:rsidR="00722B52" w:rsidRDefault="00722B5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_Toc174396297 \h </w:instrText>
      </w:r>
      <w:r>
        <w:fldChar w:fldCharType="separate"/>
      </w:r>
      <w:r>
        <w:t>282</w:t>
      </w:r>
      <w:r>
        <w:fldChar w:fldCharType="end"/>
      </w:r>
    </w:p>
    <w:p w14:paraId="7BA1EA0D" w14:textId="2E28D354" w:rsidR="00722B52" w:rsidRDefault="00722B5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_Toc174396298 \h </w:instrText>
      </w:r>
      <w:r>
        <w:fldChar w:fldCharType="separate"/>
      </w:r>
      <w:r>
        <w:t>282</w:t>
      </w:r>
      <w:r>
        <w:fldChar w:fldCharType="end"/>
      </w:r>
    </w:p>
    <w:p w14:paraId="0D9D020A" w14:textId="43FDA769" w:rsidR="00722B52" w:rsidRDefault="00722B5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_Toc174396299 \h </w:instrText>
      </w:r>
      <w:r>
        <w:fldChar w:fldCharType="separate"/>
      </w:r>
      <w:r>
        <w:t>284</w:t>
      </w:r>
      <w:r>
        <w:fldChar w:fldCharType="end"/>
      </w:r>
    </w:p>
    <w:p w14:paraId="5B640349" w14:textId="597A5A1C" w:rsidR="00722B52" w:rsidRDefault="00722B52">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_Toc174396300 \h </w:instrText>
      </w:r>
      <w:r>
        <w:fldChar w:fldCharType="separate"/>
      </w:r>
      <w:r>
        <w:t>284</w:t>
      </w:r>
      <w:r>
        <w:fldChar w:fldCharType="end"/>
      </w:r>
    </w:p>
    <w:p w14:paraId="26DEF691" w14:textId="2E969966" w:rsidR="00722B52" w:rsidRDefault="00722B52">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_Toc174396301 \h </w:instrText>
      </w:r>
      <w:r>
        <w:fldChar w:fldCharType="separate"/>
      </w:r>
      <w:r>
        <w:t>286</w:t>
      </w:r>
      <w:r>
        <w:fldChar w:fldCharType="end"/>
      </w:r>
    </w:p>
    <w:p w14:paraId="52A5D37E" w14:textId="06B8C567" w:rsidR="00722B52" w:rsidRDefault="00722B5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_Toc174396302 \h </w:instrText>
      </w:r>
      <w:r>
        <w:fldChar w:fldCharType="separate"/>
      </w:r>
      <w:r>
        <w:t>287</w:t>
      </w:r>
      <w:r>
        <w:fldChar w:fldCharType="end"/>
      </w:r>
    </w:p>
    <w:p w14:paraId="3EAF792B" w14:textId="6A73EF72" w:rsidR="00722B52" w:rsidRDefault="00722B5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_Toc174396303 \h </w:instrText>
      </w:r>
      <w:r>
        <w:fldChar w:fldCharType="separate"/>
      </w:r>
      <w:r>
        <w:t>289</w:t>
      </w:r>
      <w:r>
        <w:fldChar w:fldCharType="end"/>
      </w:r>
    </w:p>
    <w:p w14:paraId="6CC82BC7" w14:textId="5ACC06BC" w:rsidR="00722B52" w:rsidRDefault="00722B5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_Toc174396304 \h </w:instrText>
      </w:r>
      <w:r>
        <w:fldChar w:fldCharType="separate"/>
      </w:r>
      <w:r>
        <w:t>289</w:t>
      </w:r>
      <w:r>
        <w:fldChar w:fldCharType="end"/>
      </w:r>
    </w:p>
    <w:p w14:paraId="5644643B" w14:textId="79BB64CE" w:rsidR="00722B52" w:rsidRDefault="00722B5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_Toc174396305 \h </w:instrText>
      </w:r>
      <w:r>
        <w:fldChar w:fldCharType="separate"/>
      </w:r>
      <w:r>
        <w:t>289</w:t>
      </w:r>
      <w:r>
        <w:fldChar w:fldCharType="end"/>
      </w:r>
    </w:p>
    <w:p w14:paraId="18C61DDA" w14:textId="38FDEF98" w:rsidR="00722B52" w:rsidRDefault="00722B5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_Toc174396306 \h </w:instrText>
      </w:r>
      <w:r>
        <w:fldChar w:fldCharType="separate"/>
      </w:r>
      <w:r>
        <w:t>289</w:t>
      </w:r>
      <w:r>
        <w:fldChar w:fldCharType="end"/>
      </w:r>
    </w:p>
    <w:p w14:paraId="0373F5B0" w14:textId="4B9CF09C" w:rsidR="00722B52" w:rsidRDefault="00722B52">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_Toc174396307 \h </w:instrText>
      </w:r>
      <w:r>
        <w:fldChar w:fldCharType="separate"/>
      </w:r>
      <w:r>
        <w:t>289</w:t>
      </w:r>
      <w:r>
        <w:fldChar w:fldCharType="end"/>
      </w:r>
    </w:p>
    <w:p w14:paraId="12A50AFA" w14:textId="4DDE5DC9" w:rsidR="00722B52" w:rsidRDefault="00722B52">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_Toc174396308 \h </w:instrText>
      </w:r>
      <w:r>
        <w:fldChar w:fldCharType="separate"/>
      </w:r>
      <w:r>
        <w:t>290</w:t>
      </w:r>
      <w:r>
        <w:fldChar w:fldCharType="end"/>
      </w:r>
    </w:p>
    <w:p w14:paraId="60A2C879" w14:textId="17EAFEE1" w:rsidR="00722B52" w:rsidRDefault="00722B52">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_Toc174396309 \h </w:instrText>
      </w:r>
      <w:r>
        <w:fldChar w:fldCharType="separate"/>
      </w:r>
      <w:r>
        <w:t>291</w:t>
      </w:r>
      <w:r>
        <w:fldChar w:fldCharType="end"/>
      </w:r>
    </w:p>
    <w:p w14:paraId="5FF1B7E0" w14:textId="57424059" w:rsidR="00722B52" w:rsidRDefault="00722B5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_Toc174396310 \h </w:instrText>
      </w:r>
      <w:r>
        <w:fldChar w:fldCharType="separate"/>
      </w:r>
      <w:r>
        <w:t>291</w:t>
      </w:r>
      <w:r>
        <w:fldChar w:fldCharType="end"/>
      </w:r>
    </w:p>
    <w:p w14:paraId="5727F81F" w14:textId="329E33CB" w:rsidR="00722B52" w:rsidRDefault="00722B52">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_Toc174396311 \h </w:instrText>
      </w:r>
      <w:r>
        <w:fldChar w:fldCharType="separate"/>
      </w:r>
      <w:r>
        <w:t>291</w:t>
      </w:r>
      <w:r>
        <w:fldChar w:fldCharType="end"/>
      </w:r>
    </w:p>
    <w:p w14:paraId="33669EBF" w14:textId="579BF188" w:rsidR="00722B52" w:rsidRDefault="00722B52">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_Toc174396312 \h </w:instrText>
      </w:r>
      <w:r>
        <w:fldChar w:fldCharType="separate"/>
      </w:r>
      <w:r>
        <w:t>291</w:t>
      </w:r>
      <w:r>
        <w:fldChar w:fldCharType="end"/>
      </w:r>
    </w:p>
    <w:p w14:paraId="02E4C4EE" w14:textId="1603BD9B" w:rsidR="00722B52" w:rsidRDefault="00722B52">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_Toc174396313 \h </w:instrText>
      </w:r>
      <w:r>
        <w:fldChar w:fldCharType="separate"/>
      </w:r>
      <w:r>
        <w:t>292</w:t>
      </w:r>
      <w:r>
        <w:fldChar w:fldCharType="end"/>
      </w:r>
    </w:p>
    <w:p w14:paraId="1D639323" w14:textId="3D4725E8" w:rsidR="00722B52" w:rsidRDefault="00722B52">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_Toc174396314 \h </w:instrText>
      </w:r>
      <w:r>
        <w:fldChar w:fldCharType="separate"/>
      </w:r>
      <w:r>
        <w:t>292</w:t>
      </w:r>
      <w:r>
        <w:fldChar w:fldCharType="end"/>
      </w:r>
    </w:p>
    <w:p w14:paraId="101073CC" w14:textId="4C38EB2D" w:rsidR="00722B52" w:rsidRDefault="00722B5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_Toc174396315 \h </w:instrText>
      </w:r>
      <w:r>
        <w:fldChar w:fldCharType="separate"/>
      </w:r>
      <w:r>
        <w:t>293</w:t>
      </w:r>
      <w:r>
        <w:fldChar w:fldCharType="end"/>
      </w:r>
    </w:p>
    <w:p w14:paraId="62370790" w14:textId="1152905E" w:rsidR="00722B52" w:rsidRDefault="00722B52">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_Toc174396316 \h </w:instrText>
      </w:r>
      <w:r>
        <w:fldChar w:fldCharType="separate"/>
      </w:r>
      <w:r>
        <w:t>293</w:t>
      </w:r>
      <w:r>
        <w:fldChar w:fldCharType="end"/>
      </w:r>
    </w:p>
    <w:p w14:paraId="742A10D3" w14:textId="09E86071" w:rsidR="00722B52" w:rsidRDefault="00722B52">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_Toc174396317 \h </w:instrText>
      </w:r>
      <w:r>
        <w:fldChar w:fldCharType="separate"/>
      </w:r>
      <w:r>
        <w:t>293</w:t>
      </w:r>
      <w:r>
        <w:fldChar w:fldCharType="end"/>
      </w:r>
    </w:p>
    <w:p w14:paraId="0CD475FA" w14:textId="3B7FE967" w:rsidR="00722B52" w:rsidRDefault="00722B52">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_Toc174396318 \h </w:instrText>
      </w:r>
      <w:r>
        <w:fldChar w:fldCharType="separate"/>
      </w:r>
      <w:r>
        <w:t>294</w:t>
      </w:r>
      <w:r>
        <w:fldChar w:fldCharType="end"/>
      </w:r>
    </w:p>
    <w:p w14:paraId="4DBEAD18" w14:textId="2A02474C" w:rsidR="00722B52" w:rsidRDefault="00722B52">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_Toc174396319 \h </w:instrText>
      </w:r>
      <w:r>
        <w:fldChar w:fldCharType="separate"/>
      </w:r>
      <w:r>
        <w:t>295</w:t>
      </w:r>
      <w:r>
        <w:fldChar w:fldCharType="end"/>
      </w:r>
    </w:p>
    <w:p w14:paraId="2703512E" w14:textId="71213228" w:rsidR="00722B52" w:rsidRDefault="00722B5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_Toc174396320 \h </w:instrText>
      </w:r>
      <w:r>
        <w:fldChar w:fldCharType="separate"/>
      </w:r>
      <w:r>
        <w:t>296</w:t>
      </w:r>
      <w:r>
        <w:fldChar w:fldCharType="end"/>
      </w:r>
    </w:p>
    <w:p w14:paraId="454E14EC" w14:textId="27BD536C" w:rsidR="00722B52" w:rsidRDefault="00722B52">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_Toc174396321 \h </w:instrText>
      </w:r>
      <w:r>
        <w:fldChar w:fldCharType="separate"/>
      </w:r>
      <w:r>
        <w:t>296</w:t>
      </w:r>
      <w:r>
        <w:fldChar w:fldCharType="end"/>
      </w:r>
    </w:p>
    <w:p w14:paraId="5F8578F3" w14:textId="037C5082" w:rsidR="00722B52" w:rsidRDefault="00722B52">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_Toc174396322 \h </w:instrText>
      </w:r>
      <w:r>
        <w:fldChar w:fldCharType="separate"/>
      </w:r>
      <w:r>
        <w:t>296</w:t>
      </w:r>
      <w:r>
        <w:fldChar w:fldCharType="end"/>
      </w:r>
    </w:p>
    <w:p w14:paraId="1E7DEC9A" w14:textId="4B0813C0" w:rsidR="00722B52" w:rsidRDefault="00722B52">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_Toc174396323 \h </w:instrText>
      </w:r>
      <w:r>
        <w:fldChar w:fldCharType="separate"/>
      </w:r>
      <w:r>
        <w:t>296</w:t>
      </w:r>
      <w:r>
        <w:fldChar w:fldCharType="end"/>
      </w:r>
    </w:p>
    <w:p w14:paraId="5FEAA01E" w14:textId="26809D21" w:rsidR="00722B52" w:rsidRDefault="00722B52">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_Toc174396324 \h </w:instrText>
      </w:r>
      <w:r>
        <w:fldChar w:fldCharType="separate"/>
      </w:r>
      <w:r>
        <w:t>297</w:t>
      </w:r>
      <w:r>
        <w:fldChar w:fldCharType="end"/>
      </w:r>
    </w:p>
    <w:p w14:paraId="470D8660" w14:textId="3DE009B3" w:rsidR="00722B52" w:rsidRDefault="00722B52">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_Toc174396325 \h </w:instrText>
      </w:r>
      <w:r>
        <w:fldChar w:fldCharType="separate"/>
      </w:r>
      <w:r>
        <w:t>298</w:t>
      </w:r>
      <w:r>
        <w:fldChar w:fldCharType="end"/>
      </w:r>
    </w:p>
    <w:p w14:paraId="6CE8E4CB" w14:textId="38657D16" w:rsidR="00722B52" w:rsidRDefault="00722B52">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_Toc174396326 \h </w:instrText>
      </w:r>
      <w:r>
        <w:fldChar w:fldCharType="separate"/>
      </w:r>
      <w:r>
        <w:t>299</w:t>
      </w:r>
      <w:r>
        <w:fldChar w:fldCharType="end"/>
      </w:r>
    </w:p>
    <w:p w14:paraId="3D9E2A5F" w14:textId="141D8498" w:rsidR="00722B52" w:rsidRDefault="00722B52">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_Toc174396327 \h </w:instrText>
      </w:r>
      <w:r>
        <w:fldChar w:fldCharType="separate"/>
      </w:r>
      <w:r>
        <w:t>300</w:t>
      </w:r>
      <w:r>
        <w:fldChar w:fldCharType="end"/>
      </w:r>
    </w:p>
    <w:p w14:paraId="77CC4444" w14:textId="49652B05" w:rsidR="00722B52" w:rsidRDefault="00722B5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_Toc174396328 \h </w:instrText>
      </w:r>
      <w:r>
        <w:fldChar w:fldCharType="separate"/>
      </w:r>
      <w:r>
        <w:t>300</w:t>
      </w:r>
      <w:r>
        <w:fldChar w:fldCharType="end"/>
      </w:r>
    </w:p>
    <w:p w14:paraId="7263E906" w14:textId="71D70F9B" w:rsidR="00722B52" w:rsidRDefault="00722B52">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_Toc174396329 \h </w:instrText>
      </w:r>
      <w:r>
        <w:fldChar w:fldCharType="separate"/>
      </w:r>
      <w:r>
        <w:t>300</w:t>
      </w:r>
      <w:r>
        <w:fldChar w:fldCharType="end"/>
      </w:r>
    </w:p>
    <w:p w14:paraId="7DEF82FD" w14:textId="66643CB1" w:rsidR="00722B52" w:rsidRDefault="00722B52">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_Toc174396330 \h </w:instrText>
      </w:r>
      <w:r>
        <w:fldChar w:fldCharType="separate"/>
      </w:r>
      <w:r>
        <w:t>300</w:t>
      </w:r>
      <w:r>
        <w:fldChar w:fldCharType="end"/>
      </w:r>
    </w:p>
    <w:p w14:paraId="68810ED5" w14:textId="78BB0595" w:rsidR="00722B52" w:rsidRDefault="00722B52">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_Toc174396331 \h </w:instrText>
      </w:r>
      <w:r>
        <w:fldChar w:fldCharType="separate"/>
      </w:r>
      <w:r>
        <w:t>302</w:t>
      </w:r>
      <w:r>
        <w:fldChar w:fldCharType="end"/>
      </w:r>
    </w:p>
    <w:p w14:paraId="3A22E303" w14:textId="375F6885" w:rsidR="00722B52" w:rsidRDefault="00722B52">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_Toc174396332 \h </w:instrText>
      </w:r>
      <w:r>
        <w:fldChar w:fldCharType="separate"/>
      </w:r>
      <w:r>
        <w:t>303</w:t>
      </w:r>
      <w:r>
        <w:fldChar w:fldCharType="end"/>
      </w:r>
    </w:p>
    <w:p w14:paraId="676BB790" w14:textId="647B3664" w:rsidR="00722B52" w:rsidRDefault="00722B5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_Toc174396333 \h </w:instrText>
      </w:r>
      <w:r>
        <w:fldChar w:fldCharType="separate"/>
      </w:r>
      <w:r>
        <w:t>303</w:t>
      </w:r>
      <w:r>
        <w:fldChar w:fldCharType="end"/>
      </w:r>
    </w:p>
    <w:p w14:paraId="2A6E0879" w14:textId="79123F39" w:rsidR="00722B52" w:rsidRDefault="00722B52">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_Toc174396334 \h </w:instrText>
      </w:r>
      <w:r>
        <w:fldChar w:fldCharType="separate"/>
      </w:r>
      <w:r>
        <w:t>303</w:t>
      </w:r>
      <w:r>
        <w:fldChar w:fldCharType="end"/>
      </w:r>
    </w:p>
    <w:p w14:paraId="5A47D8C8" w14:textId="0A92FC88" w:rsidR="00722B52" w:rsidRDefault="00722B52">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_Toc174396335 \h </w:instrText>
      </w:r>
      <w:r>
        <w:fldChar w:fldCharType="separate"/>
      </w:r>
      <w:r>
        <w:t>303</w:t>
      </w:r>
      <w:r>
        <w:fldChar w:fldCharType="end"/>
      </w:r>
    </w:p>
    <w:p w14:paraId="11544DCC" w14:textId="62E4DD83" w:rsidR="00722B52" w:rsidRDefault="00722B52">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_Toc174396336 \h </w:instrText>
      </w:r>
      <w:r>
        <w:fldChar w:fldCharType="separate"/>
      </w:r>
      <w:r>
        <w:t>304</w:t>
      </w:r>
      <w:r>
        <w:fldChar w:fldCharType="end"/>
      </w:r>
    </w:p>
    <w:p w14:paraId="6A39361E" w14:textId="5FBDD223" w:rsidR="00722B52" w:rsidRDefault="00722B5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_Toc174396337 \h </w:instrText>
      </w:r>
      <w:r>
        <w:fldChar w:fldCharType="separate"/>
      </w:r>
      <w:r>
        <w:t>305</w:t>
      </w:r>
      <w:r>
        <w:fldChar w:fldCharType="end"/>
      </w:r>
    </w:p>
    <w:p w14:paraId="2FDE00C7" w14:textId="11EE510F" w:rsidR="00722B52" w:rsidRDefault="00722B52">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_Toc174396338 \h </w:instrText>
      </w:r>
      <w:r>
        <w:fldChar w:fldCharType="separate"/>
      </w:r>
      <w:r>
        <w:t>305</w:t>
      </w:r>
      <w:r>
        <w:fldChar w:fldCharType="end"/>
      </w:r>
    </w:p>
    <w:p w14:paraId="72D0B100" w14:textId="2FFA596C" w:rsidR="00722B52" w:rsidRDefault="00722B52">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_Toc174396339 \h </w:instrText>
      </w:r>
      <w:r>
        <w:fldChar w:fldCharType="separate"/>
      </w:r>
      <w:r>
        <w:t>305</w:t>
      </w:r>
      <w:r>
        <w:fldChar w:fldCharType="end"/>
      </w:r>
    </w:p>
    <w:p w14:paraId="4B233D9E" w14:textId="612306F4" w:rsidR="00722B52" w:rsidRDefault="00722B52">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_Toc174396340 \h </w:instrText>
      </w:r>
      <w:r>
        <w:fldChar w:fldCharType="separate"/>
      </w:r>
      <w:r>
        <w:t>305</w:t>
      </w:r>
      <w:r>
        <w:fldChar w:fldCharType="end"/>
      </w:r>
    </w:p>
    <w:p w14:paraId="21FFB08A" w14:textId="1C4C3E46" w:rsidR="00722B52" w:rsidRDefault="00722B52">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_Toc174396341 \h </w:instrText>
      </w:r>
      <w:r>
        <w:fldChar w:fldCharType="separate"/>
      </w:r>
      <w:r>
        <w:t>307</w:t>
      </w:r>
      <w:r>
        <w:fldChar w:fldCharType="end"/>
      </w:r>
    </w:p>
    <w:p w14:paraId="69246550" w14:textId="7AB9FEF1" w:rsidR="00722B52" w:rsidRDefault="00722B52">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_Toc174396342 \h </w:instrText>
      </w:r>
      <w:r>
        <w:fldChar w:fldCharType="separate"/>
      </w:r>
      <w:r>
        <w:t>309</w:t>
      </w:r>
      <w:r>
        <w:fldChar w:fldCharType="end"/>
      </w:r>
    </w:p>
    <w:p w14:paraId="344F9D55" w14:textId="2BF734A1" w:rsidR="00722B52" w:rsidRDefault="00722B52">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_Toc174396343 \h </w:instrText>
      </w:r>
      <w:r>
        <w:fldChar w:fldCharType="separate"/>
      </w:r>
      <w:r>
        <w:t>310</w:t>
      </w:r>
      <w:r>
        <w:fldChar w:fldCharType="end"/>
      </w:r>
    </w:p>
    <w:p w14:paraId="6D53959A" w14:textId="04B26204" w:rsidR="00722B52" w:rsidRDefault="00722B52">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_Toc174396344 \h </w:instrText>
      </w:r>
      <w:r>
        <w:fldChar w:fldCharType="separate"/>
      </w:r>
      <w:r>
        <w:t>310</w:t>
      </w:r>
      <w:r>
        <w:fldChar w:fldCharType="end"/>
      </w:r>
    </w:p>
    <w:p w14:paraId="3A9F18FA" w14:textId="075B84A2" w:rsidR="00722B52" w:rsidRDefault="00722B52">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_Toc174396345 \h </w:instrText>
      </w:r>
      <w:r>
        <w:fldChar w:fldCharType="separate"/>
      </w:r>
      <w:r>
        <w:t>311</w:t>
      </w:r>
      <w:r>
        <w:fldChar w:fldCharType="end"/>
      </w:r>
    </w:p>
    <w:p w14:paraId="048DF52F" w14:textId="62D0103C" w:rsidR="00722B52" w:rsidRDefault="00722B52">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_Toc174396346 \h </w:instrText>
      </w:r>
      <w:r>
        <w:fldChar w:fldCharType="separate"/>
      </w:r>
      <w:r>
        <w:t>312</w:t>
      </w:r>
      <w:r>
        <w:fldChar w:fldCharType="end"/>
      </w:r>
    </w:p>
    <w:p w14:paraId="5503AEB1" w14:textId="277C42D8" w:rsidR="00722B52" w:rsidRDefault="00722B52">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_Toc174396347 \h </w:instrText>
      </w:r>
      <w:r>
        <w:fldChar w:fldCharType="separate"/>
      </w:r>
      <w:r>
        <w:t>313</w:t>
      </w:r>
      <w:r>
        <w:fldChar w:fldCharType="end"/>
      </w:r>
    </w:p>
    <w:p w14:paraId="095192FF" w14:textId="00043AC4" w:rsidR="00722B52" w:rsidRDefault="00722B52">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_Toc174396348 \h </w:instrText>
      </w:r>
      <w:r>
        <w:fldChar w:fldCharType="separate"/>
      </w:r>
      <w:r>
        <w:t>314</w:t>
      </w:r>
      <w:r>
        <w:fldChar w:fldCharType="end"/>
      </w:r>
    </w:p>
    <w:p w14:paraId="1980FA2F" w14:textId="4E7126AE" w:rsidR="00722B52" w:rsidRDefault="00722B52">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_Toc174396349 \h </w:instrText>
      </w:r>
      <w:r>
        <w:fldChar w:fldCharType="separate"/>
      </w:r>
      <w:r>
        <w:t>315</w:t>
      </w:r>
      <w:r>
        <w:fldChar w:fldCharType="end"/>
      </w:r>
    </w:p>
    <w:p w14:paraId="040AA3BC" w14:textId="4A3724DF" w:rsidR="00722B52" w:rsidRDefault="00722B5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_Toc174396350 \h </w:instrText>
      </w:r>
      <w:r>
        <w:fldChar w:fldCharType="separate"/>
      </w:r>
      <w:r>
        <w:t>316</w:t>
      </w:r>
      <w:r>
        <w:fldChar w:fldCharType="end"/>
      </w:r>
    </w:p>
    <w:p w14:paraId="273821CA" w14:textId="27F05DFA" w:rsidR="00722B52" w:rsidRDefault="00722B52">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_Toc174396351 \h </w:instrText>
      </w:r>
      <w:r>
        <w:fldChar w:fldCharType="separate"/>
      </w:r>
      <w:r>
        <w:t>316</w:t>
      </w:r>
      <w:r>
        <w:fldChar w:fldCharType="end"/>
      </w:r>
    </w:p>
    <w:p w14:paraId="2F750898" w14:textId="3A2EE632" w:rsidR="00722B52" w:rsidRDefault="00722B52">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_Toc174396352 \h </w:instrText>
      </w:r>
      <w:r>
        <w:fldChar w:fldCharType="separate"/>
      </w:r>
      <w:r>
        <w:t>316</w:t>
      </w:r>
      <w:r>
        <w:fldChar w:fldCharType="end"/>
      </w:r>
    </w:p>
    <w:p w14:paraId="37D76A43" w14:textId="7F4244CD" w:rsidR="00722B52" w:rsidRDefault="00722B52">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_Toc174396353 \h </w:instrText>
      </w:r>
      <w:r>
        <w:fldChar w:fldCharType="separate"/>
      </w:r>
      <w:r>
        <w:t>318</w:t>
      </w:r>
      <w:r>
        <w:fldChar w:fldCharType="end"/>
      </w:r>
    </w:p>
    <w:p w14:paraId="5E146B46" w14:textId="1389892E" w:rsidR="00722B52" w:rsidRDefault="00722B52">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_Toc174396354 \h </w:instrText>
      </w:r>
      <w:r>
        <w:fldChar w:fldCharType="separate"/>
      </w:r>
      <w:r>
        <w:t>320</w:t>
      </w:r>
      <w:r>
        <w:fldChar w:fldCharType="end"/>
      </w:r>
    </w:p>
    <w:p w14:paraId="50643B97" w14:textId="0D78093C" w:rsidR="00722B52" w:rsidRDefault="00722B52">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_Toc174396355 \h </w:instrText>
      </w:r>
      <w:r>
        <w:fldChar w:fldCharType="separate"/>
      </w:r>
      <w:r>
        <w:t>321</w:t>
      </w:r>
      <w:r>
        <w:fldChar w:fldCharType="end"/>
      </w:r>
    </w:p>
    <w:p w14:paraId="304EDD8F" w14:textId="0355F4F6" w:rsidR="00722B52" w:rsidRDefault="00722B52">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_Toc174396356 \h </w:instrText>
      </w:r>
      <w:r>
        <w:fldChar w:fldCharType="separate"/>
      </w:r>
      <w:r>
        <w:t>321</w:t>
      </w:r>
      <w:r>
        <w:fldChar w:fldCharType="end"/>
      </w:r>
    </w:p>
    <w:p w14:paraId="5C967849" w14:textId="374DFF0A" w:rsidR="00722B52" w:rsidRDefault="00722B52">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_Toc174396357 \h </w:instrText>
      </w:r>
      <w:r>
        <w:fldChar w:fldCharType="separate"/>
      </w:r>
      <w:r>
        <w:t>321</w:t>
      </w:r>
      <w:r>
        <w:fldChar w:fldCharType="end"/>
      </w:r>
    </w:p>
    <w:p w14:paraId="13917159" w14:textId="4C8DD27D" w:rsidR="00722B52" w:rsidRDefault="00722B52">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_Toc174396358 \h </w:instrText>
      </w:r>
      <w:r>
        <w:fldChar w:fldCharType="separate"/>
      </w:r>
      <w:r>
        <w:t>321</w:t>
      </w:r>
      <w:r>
        <w:fldChar w:fldCharType="end"/>
      </w:r>
    </w:p>
    <w:p w14:paraId="4DB61B3A" w14:textId="73FBA548" w:rsidR="00722B52" w:rsidRDefault="00722B52">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_Toc174396359 \h </w:instrText>
      </w:r>
      <w:r>
        <w:fldChar w:fldCharType="separate"/>
      </w:r>
      <w:r>
        <w:t>321</w:t>
      </w:r>
      <w:r>
        <w:fldChar w:fldCharType="end"/>
      </w:r>
    </w:p>
    <w:p w14:paraId="5E3F6D3D" w14:textId="1B9AEA04" w:rsidR="00722B52" w:rsidRDefault="00722B52">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_Toc174396360 \h </w:instrText>
      </w:r>
      <w:r>
        <w:fldChar w:fldCharType="separate"/>
      </w:r>
      <w:r>
        <w:t>321</w:t>
      </w:r>
      <w:r>
        <w:fldChar w:fldCharType="end"/>
      </w:r>
    </w:p>
    <w:p w14:paraId="424EAFF3" w14:textId="3DAFB95F" w:rsidR="00722B52" w:rsidRDefault="00722B52">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_Toc174396361 \h </w:instrText>
      </w:r>
      <w:r>
        <w:fldChar w:fldCharType="separate"/>
      </w:r>
      <w:r>
        <w:t>322</w:t>
      </w:r>
      <w:r>
        <w:fldChar w:fldCharType="end"/>
      </w:r>
    </w:p>
    <w:p w14:paraId="5FC0E19B" w14:textId="0A4BB7A0" w:rsidR="00722B52" w:rsidRDefault="00722B52">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_Toc174396362 \h </w:instrText>
      </w:r>
      <w:r>
        <w:fldChar w:fldCharType="separate"/>
      </w:r>
      <w:r>
        <w:t>323</w:t>
      </w:r>
      <w:r>
        <w:fldChar w:fldCharType="end"/>
      </w:r>
    </w:p>
    <w:p w14:paraId="059BD978" w14:textId="3B9A0624" w:rsidR="00722B52" w:rsidRDefault="00722B52">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_Toc174396363 \h </w:instrText>
      </w:r>
      <w:r>
        <w:fldChar w:fldCharType="separate"/>
      </w:r>
      <w:r>
        <w:t>324</w:t>
      </w:r>
      <w:r>
        <w:fldChar w:fldCharType="end"/>
      </w:r>
    </w:p>
    <w:p w14:paraId="46F2821F" w14:textId="0CECCCF2" w:rsidR="00722B52" w:rsidRDefault="00722B52">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_Toc174396364 \h </w:instrText>
      </w:r>
      <w:r>
        <w:fldChar w:fldCharType="separate"/>
      </w:r>
      <w:r>
        <w:t>324</w:t>
      </w:r>
      <w:r>
        <w:fldChar w:fldCharType="end"/>
      </w:r>
    </w:p>
    <w:p w14:paraId="6076BB92" w14:textId="2C003C3B" w:rsidR="00722B52" w:rsidRDefault="00722B52">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_Toc174396365 \h </w:instrText>
      </w:r>
      <w:r>
        <w:fldChar w:fldCharType="separate"/>
      </w:r>
      <w:r>
        <w:t>324</w:t>
      </w:r>
      <w:r>
        <w:fldChar w:fldCharType="end"/>
      </w:r>
    </w:p>
    <w:p w14:paraId="4606C7D9" w14:textId="0B6C8453" w:rsidR="00722B52" w:rsidRDefault="00722B52">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_Toc174396366 \h </w:instrText>
      </w:r>
      <w:r>
        <w:fldChar w:fldCharType="separate"/>
      </w:r>
      <w:r>
        <w:t>325</w:t>
      </w:r>
      <w:r>
        <w:fldChar w:fldCharType="end"/>
      </w:r>
    </w:p>
    <w:p w14:paraId="0D2DBAAF" w14:textId="24CD9DBB" w:rsidR="00722B52" w:rsidRDefault="00722B5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_Toc174396367 \h </w:instrText>
      </w:r>
      <w:r>
        <w:fldChar w:fldCharType="separate"/>
      </w:r>
      <w:r>
        <w:t>326</w:t>
      </w:r>
      <w:r>
        <w:fldChar w:fldCharType="end"/>
      </w:r>
    </w:p>
    <w:p w14:paraId="2E5F7FCD" w14:textId="7C60318C" w:rsidR="00722B52" w:rsidRDefault="00722B5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_Toc174396368 \h </w:instrText>
      </w:r>
      <w:r>
        <w:fldChar w:fldCharType="separate"/>
      </w:r>
      <w:r>
        <w:t>326</w:t>
      </w:r>
      <w:r>
        <w:fldChar w:fldCharType="end"/>
      </w:r>
    </w:p>
    <w:p w14:paraId="20B6A61A" w14:textId="73695C39" w:rsidR="00722B52" w:rsidRDefault="00722B5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_Toc174396369 \h </w:instrText>
      </w:r>
      <w:r>
        <w:fldChar w:fldCharType="separate"/>
      </w:r>
      <w:r>
        <w:t>326</w:t>
      </w:r>
      <w:r>
        <w:fldChar w:fldCharType="end"/>
      </w:r>
    </w:p>
    <w:p w14:paraId="1A0F09FD" w14:textId="175388E7" w:rsidR="00722B52" w:rsidRDefault="00722B5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_Toc174396370 \h </w:instrText>
      </w:r>
      <w:r>
        <w:fldChar w:fldCharType="separate"/>
      </w:r>
      <w:r>
        <w:t>328</w:t>
      </w:r>
      <w:r>
        <w:fldChar w:fldCharType="end"/>
      </w:r>
    </w:p>
    <w:p w14:paraId="4DFF00E2" w14:textId="446B8465" w:rsidR="00722B52" w:rsidRDefault="00722B5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_Toc174396371 \h </w:instrText>
      </w:r>
      <w:r>
        <w:fldChar w:fldCharType="separate"/>
      </w:r>
      <w:r>
        <w:t>329</w:t>
      </w:r>
      <w:r>
        <w:fldChar w:fldCharType="end"/>
      </w:r>
    </w:p>
    <w:p w14:paraId="4AD1AD00" w14:textId="63A0AA9C" w:rsidR="00722B52" w:rsidRDefault="00722B5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_Toc174396372 \h </w:instrText>
      </w:r>
      <w:r>
        <w:fldChar w:fldCharType="separate"/>
      </w:r>
      <w:r>
        <w:t>330</w:t>
      </w:r>
      <w:r>
        <w:fldChar w:fldCharType="end"/>
      </w:r>
    </w:p>
    <w:p w14:paraId="68E6BD1A" w14:textId="2FCC2F69" w:rsidR="00722B52" w:rsidRDefault="00722B5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_Toc174396373 \h </w:instrText>
      </w:r>
      <w:r>
        <w:fldChar w:fldCharType="separate"/>
      </w:r>
      <w:r>
        <w:t>330</w:t>
      </w:r>
      <w:r>
        <w:fldChar w:fldCharType="end"/>
      </w:r>
    </w:p>
    <w:p w14:paraId="76F1820E" w14:textId="5D9DE509" w:rsidR="00722B52" w:rsidRDefault="00722B52">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_Toc174396374 \h </w:instrText>
      </w:r>
      <w:r>
        <w:fldChar w:fldCharType="separate"/>
      </w:r>
      <w:r>
        <w:t>330</w:t>
      </w:r>
      <w:r>
        <w:fldChar w:fldCharType="end"/>
      </w:r>
    </w:p>
    <w:p w14:paraId="2A175DB4" w14:textId="2CE32564" w:rsidR="00722B52" w:rsidRDefault="00722B52">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_Toc174396375 \h </w:instrText>
      </w:r>
      <w:r>
        <w:fldChar w:fldCharType="separate"/>
      </w:r>
      <w:r>
        <w:t>330</w:t>
      </w:r>
      <w:r>
        <w:fldChar w:fldCharType="end"/>
      </w:r>
    </w:p>
    <w:p w14:paraId="5D729DBA" w14:textId="0C4E5FF0" w:rsidR="00722B52" w:rsidRDefault="00722B52">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_Toc174396376 \h </w:instrText>
      </w:r>
      <w:r>
        <w:fldChar w:fldCharType="separate"/>
      </w:r>
      <w:r>
        <w:t>330</w:t>
      </w:r>
      <w:r>
        <w:fldChar w:fldCharType="end"/>
      </w:r>
    </w:p>
    <w:p w14:paraId="1119D286" w14:textId="0EB1ECDE" w:rsidR="00722B52" w:rsidRDefault="00722B52">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_Toc174396377 \h </w:instrText>
      </w:r>
      <w:r>
        <w:fldChar w:fldCharType="separate"/>
      </w:r>
      <w:r>
        <w:t>331</w:t>
      </w:r>
      <w:r>
        <w:fldChar w:fldCharType="end"/>
      </w:r>
    </w:p>
    <w:p w14:paraId="26AE0C03" w14:textId="11615688" w:rsidR="00722B52" w:rsidRDefault="00722B52">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_Toc174396378 \h </w:instrText>
      </w:r>
      <w:r>
        <w:fldChar w:fldCharType="separate"/>
      </w:r>
      <w:r>
        <w:t>333</w:t>
      </w:r>
      <w:r>
        <w:fldChar w:fldCharType="end"/>
      </w:r>
    </w:p>
    <w:p w14:paraId="7E0FA4CE" w14:textId="1AD9D3EE" w:rsidR="00722B52" w:rsidRDefault="00722B52">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_Toc174396379 \h </w:instrText>
      </w:r>
      <w:r>
        <w:fldChar w:fldCharType="separate"/>
      </w:r>
      <w:r>
        <w:t>334</w:t>
      </w:r>
      <w:r>
        <w:fldChar w:fldCharType="end"/>
      </w:r>
    </w:p>
    <w:p w14:paraId="39326B3F" w14:textId="7B210851" w:rsidR="00722B52" w:rsidRDefault="00722B52">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_Toc174396380 \h </w:instrText>
      </w:r>
      <w:r>
        <w:fldChar w:fldCharType="separate"/>
      </w:r>
      <w:r>
        <w:t>334</w:t>
      </w:r>
      <w:r>
        <w:fldChar w:fldCharType="end"/>
      </w:r>
    </w:p>
    <w:p w14:paraId="5E4925D4" w14:textId="4BF03EFD" w:rsidR="00722B52" w:rsidRDefault="00722B5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_Toc174396381 \h </w:instrText>
      </w:r>
      <w:r>
        <w:fldChar w:fldCharType="separate"/>
      </w:r>
      <w:r>
        <w:t>334</w:t>
      </w:r>
      <w:r>
        <w:fldChar w:fldCharType="end"/>
      </w:r>
    </w:p>
    <w:p w14:paraId="373D1CF8" w14:textId="667FD2D1" w:rsidR="00722B52" w:rsidRDefault="00722B5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_Toc174396382 \h </w:instrText>
      </w:r>
      <w:r>
        <w:fldChar w:fldCharType="separate"/>
      </w:r>
      <w:r>
        <w:t>334</w:t>
      </w:r>
      <w:r>
        <w:fldChar w:fldCharType="end"/>
      </w:r>
    </w:p>
    <w:p w14:paraId="3E8D1F99" w14:textId="30B7E9AD" w:rsidR="00722B52" w:rsidRDefault="00722B5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_Toc174396383 \h </w:instrText>
      </w:r>
      <w:r>
        <w:fldChar w:fldCharType="separate"/>
      </w:r>
      <w:r>
        <w:t>335</w:t>
      </w:r>
      <w:r>
        <w:fldChar w:fldCharType="end"/>
      </w:r>
    </w:p>
    <w:p w14:paraId="470211B0" w14:textId="04A3FE77" w:rsidR="00722B52" w:rsidRDefault="00722B52">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_Toc174396384 \h </w:instrText>
      </w:r>
      <w:r>
        <w:fldChar w:fldCharType="separate"/>
      </w:r>
      <w:r>
        <w:t>335</w:t>
      </w:r>
      <w:r>
        <w:fldChar w:fldCharType="end"/>
      </w:r>
    </w:p>
    <w:p w14:paraId="356D765D" w14:textId="0625B2FB" w:rsidR="00722B52" w:rsidRDefault="00722B5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_Toc174396385 \h </w:instrText>
      </w:r>
      <w:r>
        <w:fldChar w:fldCharType="separate"/>
      </w:r>
      <w:r>
        <w:t>335</w:t>
      </w:r>
      <w:r>
        <w:fldChar w:fldCharType="end"/>
      </w:r>
    </w:p>
    <w:p w14:paraId="43629711" w14:textId="14F85897" w:rsidR="00722B52" w:rsidRDefault="00722B5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_Toc174396386 \h </w:instrText>
      </w:r>
      <w:r>
        <w:fldChar w:fldCharType="separate"/>
      </w:r>
      <w:r>
        <w:t>335</w:t>
      </w:r>
      <w:r>
        <w:fldChar w:fldCharType="end"/>
      </w:r>
    </w:p>
    <w:p w14:paraId="384A3361" w14:textId="182EEE9B" w:rsidR="00722B52" w:rsidRDefault="00722B5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_Toc174396387 \h </w:instrText>
      </w:r>
      <w:r>
        <w:fldChar w:fldCharType="separate"/>
      </w:r>
      <w:r>
        <w:t>336</w:t>
      </w:r>
      <w:r>
        <w:fldChar w:fldCharType="end"/>
      </w:r>
    </w:p>
    <w:p w14:paraId="11A1DFAA" w14:textId="229FDF94" w:rsidR="00722B52" w:rsidRDefault="00722B5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_Toc174396388 \h </w:instrText>
      </w:r>
      <w:r>
        <w:fldChar w:fldCharType="separate"/>
      </w:r>
      <w:r>
        <w:t>338</w:t>
      </w:r>
      <w:r>
        <w:fldChar w:fldCharType="end"/>
      </w:r>
    </w:p>
    <w:p w14:paraId="0A0E44EB" w14:textId="4EE2C2E2" w:rsidR="00722B52" w:rsidRDefault="00722B5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_Toc174396389 \h </w:instrText>
      </w:r>
      <w:r>
        <w:fldChar w:fldCharType="separate"/>
      </w:r>
      <w:r>
        <w:t>338</w:t>
      </w:r>
      <w:r>
        <w:fldChar w:fldCharType="end"/>
      </w:r>
    </w:p>
    <w:p w14:paraId="60769BC6" w14:textId="525EBBB2" w:rsidR="00722B52" w:rsidRDefault="00722B5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_Toc174396390 \h </w:instrText>
      </w:r>
      <w:r>
        <w:fldChar w:fldCharType="separate"/>
      </w:r>
      <w:r>
        <w:t>338</w:t>
      </w:r>
      <w:r>
        <w:fldChar w:fldCharType="end"/>
      </w:r>
    </w:p>
    <w:p w14:paraId="4142E1CE" w14:textId="38A1D962" w:rsidR="00722B52" w:rsidRDefault="00722B5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_Toc174396391 \h </w:instrText>
      </w:r>
      <w:r>
        <w:fldChar w:fldCharType="separate"/>
      </w:r>
      <w:r>
        <w:t>338</w:t>
      </w:r>
      <w:r>
        <w:fldChar w:fldCharType="end"/>
      </w:r>
    </w:p>
    <w:p w14:paraId="3DDD84BC" w14:textId="38E8DAD7" w:rsidR="00722B52" w:rsidRDefault="00722B5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_Toc174396392 \h </w:instrText>
      </w:r>
      <w:r>
        <w:fldChar w:fldCharType="separate"/>
      </w:r>
      <w:r>
        <w:t>338</w:t>
      </w:r>
      <w:r>
        <w:fldChar w:fldCharType="end"/>
      </w:r>
    </w:p>
    <w:p w14:paraId="763A0586" w14:textId="2FD6A613" w:rsidR="00722B52" w:rsidRDefault="00722B5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_Toc174396393 \h </w:instrText>
      </w:r>
      <w:r>
        <w:fldChar w:fldCharType="separate"/>
      </w:r>
      <w:r>
        <w:t>340</w:t>
      </w:r>
      <w:r>
        <w:fldChar w:fldCharType="end"/>
      </w:r>
    </w:p>
    <w:p w14:paraId="2AF2CEBB" w14:textId="29641203" w:rsidR="00722B52" w:rsidRDefault="00722B5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_Toc174396394 \h </w:instrText>
      </w:r>
      <w:r>
        <w:fldChar w:fldCharType="separate"/>
      </w:r>
      <w:r>
        <w:t>342</w:t>
      </w:r>
      <w:r>
        <w:fldChar w:fldCharType="end"/>
      </w:r>
    </w:p>
    <w:p w14:paraId="3FF1A8E3" w14:textId="00AE909E" w:rsidR="00722B52" w:rsidRDefault="00722B5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_Toc174396395 \h </w:instrText>
      </w:r>
      <w:r>
        <w:fldChar w:fldCharType="separate"/>
      </w:r>
      <w:r>
        <w:t>343</w:t>
      </w:r>
      <w:r>
        <w:fldChar w:fldCharType="end"/>
      </w:r>
    </w:p>
    <w:p w14:paraId="34E8D4D9" w14:textId="3805F2FB" w:rsidR="00722B52" w:rsidRDefault="00722B5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_Toc174396396 \h </w:instrText>
      </w:r>
      <w:r>
        <w:fldChar w:fldCharType="separate"/>
      </w:r>
      <w:r>
        <w:t>344</w:t>
      </w:r>
      <w:r>
        <w:fldChar w:fldCharType="end"/>
      </w:r>
    </w:p>
    <w:p w14:paraId="633A4E24" w14:textId="214A4F0F" w:rsidR="00722B52" w:rsidRDefault="00722B5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_Toc174396397 \h </w:instrText>
      </w:r>
      <w:r>
        <w:fldChar w:fldCharType="separate"/>
      </w:r>
      <w:r>
        <w:t>344</w:t>
      </w:r>
      <w:r>
        <w:fldChar w:fldCharType="end"/>
      </w:r>
    </w:p>
    <w:p w14:paraId="4ED49597" w14:textId="0F21905A" w:rsidR="00722B52" w:rsidRDefault="00722B5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_Toc174396398 \h </w:instrText>
      </w:r>
      <w:r>
        <w:fldChar w:fldCharType="separate"/>
      </w:r>
      <w:r>
        <w:t>344</w:t>
      </w:r>
      <w:r>
        <w:fldChar w:fldCharType="end"/>
      </w:r>
    </w:p>
    <w:p w14:paraId="4C7BABE1" w14:textId="3D1B3F3E" w:rsidR="00722B52" w:rsidRDefault="00722B5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_Toc174396399 \h </w:instrText>
      </w:r>
      <w:r>
        <w:fldChar w:fldCharType="separate"/>
      </w:r>
      <w:r>
        <w:t>345</w:t>
      </w:r>
      <w:r>
        <w:fldChar w:fldCharType="end"/>
      </w:r>
    </w:p>
    <w:p w14:paraId="3F7DB167" w14:textId="6C9A27C5" w:rsidR="00722B52" w:rsidRDefault="00722B5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_Toc174396400 \h </w:instrText>
      </w:r>
      <w:r>
        <w:fldChar w:fldCharType="separate"/>
      </w:r>
      <w:r>
        <w:t>347</w:t>
      </w:r>
      <w:r>
        <w:fldChar w:fldCharType="end"/>
      </w:r>
    </w:p>
    <w:p w14:paraId="540B8E04" w14:textId="33FDB4F0" w:rsidR="00722B52" w:rsidRDefault="00722B5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_Toc174396401 \h </w:instrText>
      </w:r>
      <w:r>
        <w:fldChar w:fldCharType="separate"/>
      </w:r>
      <w:r>
        <w:t>347</w:t>
      </w:r>
      <w:r>
        <w:fldChar w:fldCharType="end"/>
      </w:r>
    </w:p>
    <w:p w14:paraId="5A5401DF" w14:textId="4B95DCAF" w:rsidR="00722B52" w:rsidRDefault="00722B52">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_Toc174396402 \h </w:instrText>
      </w:r>
      <w:r>
        <w:fldChar w:fldCharType="separate"/>
      </w:r>
      <w:r>
        <w:t>347</w:t>
      </w:r>
      <w:r>
        <w:fldChar w:fldCharType="end"/>
      </w:r>
    </w:p>
    <w:p w14:paraId="63D8C0B8" w14:textId="2B9CC79F" w:rsidR="00722B52" w:rsidRDefault="00722B52">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_Toc174396403 \h </w:instrText>
      </w:r>
      <w:r>
        <w:fldChar w:fldCharType="separate"/>
      </w:r>
      <w:r>
        <w:t>348</w:t>
      </w:r>
      <w:r>
        <w:fldChar w:fldCharType="end"/>
      </w:r>
    </w:p>
    <w:p w14:paraId="0D664497" w14:textId="712AB350" w:rsidR="00722B52" w:rsidRDefault="00722B52">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_Toc174396404 \h </w:instrText>
      </w:r>
      <w:r>
        <w:fldChar w:fldCharType="separate"/>
      </w:r>
      <w:r>
        <w:t>351</w:t>
      </w:r>
      <w:r>
        <w:fldChar w:fldCharType="end"/>
      </w:r>
    </w:p>
    <w:p w14:paraId="2761FDFE" w14:textId="64C5D69A" w:rsidR="00722B52" w:rsidRDefault="00722B52">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_Toc174396405 \h </w:instrText>
      </w:r>
      <w:r>
        <w:fldChar w:fldCharType="separate"/>
      </w:r>
      <w:r>
        <w:t>352</w:t>
      </w:r>
      <w:r>
        <w:fldChar w:fldCharType="end"/>
      </w:r>
    </w:p>
    <w:p w14:paraId="7559C865" w14:textId="2B8F44B9" w:rsidR="00722B52" w:rsidRDefault="00722B52">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_Toc174396406 \h </w:instrText>
      </w:r>
      <w:r>
        <w:fldChar w:fldCharType="separate"/>
      </w:r>
      <w:r>
        <w:t>354</w:t>
      </w:r>
      <w:r>
        <w:fldChar w:fldCharType="end"/>
      </w:r>
    </w:p>
    <w:p w14:paraId="1069C3B4" w14:textId="623F4E67" w:rsidR="00722B52" w:rsidRDefault="00722B5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_Toc174396407 \h </w:instrText>
      </w:r>
      <w:r>
        <w:fldChar w:fldCharType="separate"/>
      </w:r>
      <w:r>
        <w:t>354</w:t>
      </w:r>
      <w:r>
        <w:fldChar w:fldCharType="end"/>
      </w:r>
    </w:p>
    <w:p w14:paraId="4485915A" w14:textId="66578E31" w:rsidR="00722B52" w:rsidRDefault="00722B5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_Toc174396408 \h </w:instrText>
      </w:r>
      <w:r>
        <w:fldChar w:fldCharType="separate"/>
      </w:r>
      <w:r>
        <w:t>354</w:t>
      </w:r>
      <w:r>
        <w:fldChar w:fldCharType="end"/>
      </w:r>
    </w:p>
    <w:p w14:paraId="5326160A" w14:textId="638B3A1C" w:rsidR="00722B52" w:rsidRDefault="00722B5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_Toc174396409 \h </w:instrText>
      </w:r>
      <w:r>
        <w:fldChar w:fldCharType="separate"/>
      </w:r>
      <w:r>
        <w:t>355</w:t>
      </w:r>
      <w:r>
        <w:fldChar w:fldCharType="end"/>
      </w:r>
    </w:p>
    <w:p w14:paraId="7728707F" w14:textId="436C5676" w:rsidR="00722B52" w:rsidRDefault="00722B52">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_Toc174396410 \h </w:instrText>
      </w:r>
      <w:r>
        <w:fldChar w:fldCharType="separate"/>
      </w:r>
      <w:r>
        <w:t>356</w:t>
      </w:r>
      <w:r>
        <w:fldChar w:fldCharType="end"/>
      </w:r>
    </w:p>
    <w:p w14:paraId="6570A36F" w14:textId="6050C80A" w:rsidR="00722B52" w:rsidRDefault="00722B52">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_Toc174396411 \h </w:instrText>
      </w:r>
      <w:r>
        <w:fldChar w:fldCharType="separate"/>
      </w:r>
      <w:r>
        <w:t>357</w:t>
      </w:r>
      <w:r>
        <w:fldChar w:fldCharType="end"/>
      </w:r>
    </w:p>
    <w:p w14:paraId="2D3AB75C" w14:textId="7DFB1314" w:rsidR="00722B52" w:rsidRDefault="00722B5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_Toc174396412 \h </w:instrText>
      </w:r>
      <w:r>
        <w:fldChar w:fldCharType="separate"/>
      </w:r>
      <w:r>
        <w:t>357</w:t>
      </w:r>
      <w:r>
        <w:fldChar w:fldCharType="end"/>
      </w:r>
    </w:p>
    <w:p w14:paraId="40991CB0" w14:textId="79F309FA" w:rsidR="00722B52" w:rsidRDefault="00722B5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_Toc174396413 \h </w:instrText>
      </w:r>
      <w:r>
        <w:fldChar w:fldCharType="separate"/>
      </w:r>
      <w:r>
        <w:t>357</w:t>
      </w:r>
      <w:r>
        <w:fldChar w:fldCharType="end"/>
      </w:r>
    </w:p>
    <w:p w14:paraId="4CEE64BA" w14:textId="2124DAF1" w:rsidR="00722B52" w:rsidRDefault="00722B52">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_Toc174396414 \h </w:instrText>
      </w:r>
      <w:r>
        <w:fldChar w:fldCharType="separate"/>
      </w:r>
      <w:r>
        <w:t>359</w:t>
      </w:r>
      <w:r>
        <w:fldChar w:fldCharType="end"/>
      </w:r>
    </w:p>
    <w:p w14:paraId="709B16C6" w14:textId="7E509033" w:rsidR="00722B52" w:rsidRDefault="00722B52">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_Toc174396415 \h </w:instrText>
      </w:r>
      <w:r>
        <w:fldChar w:fldCharType="separate"/>
      </w:r>
      <w:r>
        <w:t>359</w:t>
      </w:r>
      <w:r>
        <w:fldChar w:fldCharType="end"/>
      </w:r>
    </w:p>
    <w:p w14:paraId="08C596A8" w14:textId="79B314BA" w:rsidR="00722B52" w:rsidRDefault="00722B52">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_Toc174396416 \h </w:instrText>
      </w:r>
      <w:r>
        <w:fldChar w:fldCharType="separate"/>
      </w:r>
      <w:r>
        <w:t>360</w:t>
      </w:r>
      <w:r>
        <w:fldChar w:fldCharType="end"/>
      </w:r>
    </w:p>
    <w:p w14:paraId="1F314DBA" w14:textId="0EA6369A" w:rsidR="00722B52" w:rsidRDefault="00722B52">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_Toc174396417 \h </w:instrText>
      </w:r>
      <w:r>
        <w:fldChar w:fldCharType="separate"/>
      </w:r>
      <w:r>
        <w:t>361</w:t>
      </w:r>
      <w:r>
        <w:fldChar w:fldCharType="end"/>
      </w:r>
    </w:p>
    <w:p w14:paraId="417F8FDE" w14:textId="0AB48FF3" w:rsidR="00722B52" w:rsidRDefault="00722B52">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_Toc174396418 \h </w:instrText>
      </w:r>
      <w:r>
        <w:fldChar w:fldCharType="separate"/>
      </w:r>
      <w:r>
        <w:t>363</w:t>
      </w:r>
      <w:r>
        <w:fldChar w:fldCharType="end"/>
      </w:r>
    </w:p>
    <w:p w14:paraId="55BF136F" w14:textId="1454DEC6" w:rsidR="00722B52" w:rsidRDefault="00722B52">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_Toc174396419 \h </w:instrText>
      </w:r>
      <w:r>
        <w:fldChar w:fldCharType="separate"/>
      </w:r>
      <w:r>
        <w:t>364</w:t>
      </w:r>
      <w:r>
        <w:fldChar w:fldCharType="end"/>
      </w:r>
    </w:p>
    <w:p w14:paraId="1E5976B9" w14:textId="383CD94A" w:rsidR="00722B52" w:rsidRDefault="00722B52">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_Toc174396420 \h </w:instrText>
      </w:r>
      <w:r>
        <w:fldChar w:fldCharType="separate"/>
      </w:r>
      <w:r>
        <w:t>365</w:t>
      </w:r>
      <w:r>
        <w:fldChar w:fldCharType="end"/>
      </w:r>
    </w:p>
    <w:p w14:paraId="692C522C" w14:textId="08DF0FD6" w:rsidR="00722B52" w:rsidRDefault="00722B52">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_Toc174396421 \h </w:instrText>
      </w:r>
      <w:r>
        <w:fldChar w:fldCharType="separate"/>
      </w:r>
      <w:r>
        <w:t>365</w:t>
      </w:r>
      <w:r>
        <w:fldChar w:fldCharType="end"/>
      </w:r>
    </w:p>
    <w:p w14:paraId="64596050" w14:textId="163D2E3E" w:rsidR="00722B52" w:rsidRDefault="00722B52">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_Toc174396422 \h </w:instrText>
      </w:r>
      <w:r>
        <w:fldChar w:fldCharType="separate"/>
      </w:r>
      <w:r>
        <w:t>365</w:t>
      </w:r>
      <w:r>
        <w:fldChar w:fldCharType="end"/>
      </w:r>
    </w:p>
    <w:p w14:paraId="53D0C057" w14:textId="715E9FA2" w:rsidR="00722B52" w:rsidRDefault="00722B52">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_Toc174396423 \h </w:instrText>
      </w:r>
      <w:r>
        <w:fldChar w:fldCharType="separate"/>
      </w:r>
      <w:r>
        <w:t>366</w:t>
      </w:r>
      <w:r>
        <w:fldChar w:fldCharType="end"/>
      </w:r>
    </w:p>
    <w:p w14:paraId="0A6FBD4C" w14:textId="7C090C8F" w:rsidR="00722B52" w:rsidRDefault="00722B52">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_Toc174396424 \h </w:instrText>
      </w:r>
      <w:r>
        <w:fldChar w:fldCharType="separate"/>
      </w:r>
      <w:r>
        <w:t>367</w:t>
      </w:r>
      <w:r>
        <w:fldChar w:fldCharType="end"/>
      </w:r>
    </w:p>
    <w:p w14:paraId="7BBDD177" w14:textId="473F8E9E" w:rsidR="00722B52" w:rsidRDefault="00722B52">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_Toc174396425 \h </w:instrText>
      </w:r>
      <w:r>
        <w:fldChar w:fldCharType="separate"/>
      </w:r>
      <w:r>
        <w:t>369</w:t>
      </w:r>
      <w:r>
        <w:fldChar w:fldCharType="end"/>
      </w:r>
    </w:p>
    <w:p w14:paraId="3C19BFA9" w14:textId="08BAC17F" w:rsidR="00722B52" w:rsidRDefault="00722B52">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_Toc174396426 \h </w:instrText>
      </w:r>
      <w:r>
        <w:fldChar w:fldCharType="separate"/>
      </w:r>
      <w:r>
        <w:t>369</w:t>
      </w:r>
      <w:r>
        <w:fldChar w:fldCharType="end"/>
      </w:r>
    </w:p>
    <w:p w14:paraId="42DA92EE" w14:textId="2A896532" w:rsidR="00722B52" w:rsidRDefault="00722B52">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_Toc174396427 \h </w:instrText>
      </w:r>
      <w:r>
        <w:fldChar w:fldCharType="separate"/>
      </w:r>
      <w:r>
        <w:t>369</w:t>
      </w:r>
      <w:r>
        <w:fldChar w:fldCharType="end"/>
      </w:r>
    </w:p>
    <w:p w14:paraId="56439AD0" w14:textId="30489270" w:rsidR="00722B52" w:rsidRDefault="00722B52">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_Toc174396428 \h </w:instrText>
      </w:r>
      <w:r>
        <w:fldChar w:fldCharType="separate"/>
      </w:r>
      <w:r>
        <w:t>371</w:t>
      </w:r>
      <w:r>
        <w:fldChar w:fldCharType="end"/>
      </w:r>
    </w:p>
    <w:p w14:paraId="7A96FC0B" w14:textId="0E1A1A3C" w:rsidR="00722B52" w:rsidRDefault="00722B52">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_Toc174396429 \h </w:instrText>
      </w:r>
      <w:r>
        <w:fldChar w:fldCharType="separate"/>
      </w:r>
      <w:r>
        <w:t>371</w:t>
      </w:r>
      <w:r>
        <w:fldChar w:fldCharType="end"/>
      </w:r>
    </w:p>
    <w:p w14:paraId="0D503413" w14:textId="2E44BD1B" w:rsidR="00722B52" w:rsidRDefault="00722B5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_Toc174396430 \h </w:instrText>
      </w:r>
      <w:r>
        <w:fldChar w:fldCharType="separate"/>
      </w:r>
      <w:r>
        <w:t>372</w:t>
      </w:r>
      <w:r>
        <w:fldChar w:fldCharType="end"/>
      </w:r>
    </w:p>
    <w:p w14:paraId="58EA7CF7" w14:textId="656E477B" w:rsidR="00722B52" w:rsidRDefault="00722B5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_Toc174396431 \h </w:instrText>
      </w:r>
      <w:r>
        <w:fldChar w:fldCharType="separate"/>
      </w:r>
      <w:r>
        <w:t>372</w:t>
      </w:r>
      <w:r>
        <w:fldChar w:fldCharType="end"/>
      </w:r>
    </w:p>
    <w:p w14:paraId="36C8F52F" w14:textId="5812E774" w:rsidR="00722B52" w:rsidRDefault="00722B52">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_Toc174396432 \h </w:instrText>
      </w:r>
      <w:r>
        <w:fldChar w:fldCharType="separate"/>
      </w:r>
      <w:r>
        <w:t>372</w:t>
      </w:r>
      <w:r>
        <w:fldChar w:fldCharType="end"/>
      </w:r>
    </w:p>
    <w:p w14:paraId="5672E3AA" w14:textId="4C5E43B4" w:rsidR="00722B52" w:rsidRDefault="00722B52">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_Toc174396433 \h </w:instrText>
      </w:r>
      <w:r>
        <w:fldChar w:fldCharType="separate"/>
      </w:r>
      <w:r>
        <w:t>374</w:t>
      </w:r>
      <w:r>
        <w:fldChar w:fldCharType="end"/>
      </w:r>
    </w:p>
    <w:p w14:paraId="1094D790" w14:textId="6AD65EE8" w:rsidR="00722B52" w:rsidRDefault="00722B5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_Toc174396434 \h </w:instrText>
      </w:r>
      <w:r>
        <w:fldChar w:fldCharType="separate"/>
      </w:r>
      <w:r>
        <w:t>374</w:t>
      </w:r>
      <w:r>
        <w:fldChar w:fldCharType="end"/>
      </w:r>
    </w:p>
    <w:p w14:paraId="391E6AE2" w14:textId="41BDC05A" w:rsidR="00722B52" w:rsidRDefault="00722B5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_Toc174396435 \h </w:instrText>
      </w:r>
      <w:r>
        <w:fldChar w:fldCharType="separate"/>
      </w:r>
      <w:r>
        <w:t>374</w:t>
      </w:r>
      <w:r>
        <w:fldChar w:fldCharType="end"/>
      </w:r>
    </w:p>
    <w:p w14:paraId="5EF72316" w14:textId="705AABA6" w:rsidR="00722B52" w:rsidRDefault="00722B52">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_Toc174396436 \h </w:instrText>
      </w:r>
      <w:r>
        <w:fldChar w:fldCharType="separate"/>
      </w:r>
      <w:r>
        <w:t>375</w:t>
      </w:r>
      <w:r>
        <w:fldChar w:fldCharType="end"/>
      </w:r>
    </w:p>
    <w:p w14:paraId="4A09EBAB" w14:textId="46E6BFB7" w:rsidR="00722B52" w:rsidRDefault="00722B52">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_Toc174396437 \h </w:instrText>
      </w:r>
      <w:r>
        <w:fldChar w:fldCharType="separate"/>
      </w:r>
      <w:r>
        <w:t>375</w:t>
      </w:r>
      <w:r>
        <w:fldChar w:fldCharType="end"/>
      </w:r>
    </w:p>
    <w:p w14:paraId="79A2CF71" w14:textId="62889F7B" w:rsidR="00722B52" w:rsidRDefault="00722B52">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_Toc174396438 \h </w:instrText>
      </w:r>
      <w:r>
        <w:fldChar w:fldCharType="separate"/>
      </w:r>
      <w:r>
        <w:t>376</w:t>
      </w:r>
      <w:r>
        <w:fldChar w:fldCharType="end"/>
      </w:r>
    </w:p>
    <w:p w14:paraId="75FD1776" w14:textId="7FEA0008" w:rsidR="00722B52" w:rsidRDefault="00722B52">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_Toc174396439 \h </w:instrText>
      </w:r>
      <w:r>
        <w:fldChar w:fldCharType="separate"/>
      </w:r>
      <w:r>
        <w:t>377</w:t>
      </w:r>
      <w:r>
        <w:fldChar w:fldCharType="end"/>
      </w:r>
    </w:p>
    <w:p w14:paraId="0979FBFD" w14:textId="3EEB8B40" w:rsidR="00722B52" w:rsidRDefault="00722B52">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_Toc174396440 \h </w:instrText>
      </w:r>
      <w:r>
        <w:fldChar w:fldCharType="separate"/>
      </w:r>
      <w:r>
        <w:t>378</w:t>
      </w:r>
      <w:r>
        <w:fldChar w:fldCharType="end"/>
      </w:r>
    </w:p>
    <w:p w14:paraId="27C4BE9A" w14:textId="78B21CB4" w:rsidR="00722B52" w:rsidRDefault="00722B52">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_Toc174396441 \h </w:instrText>
      </w:r>
      <w:r>
        <w:fldChar w:fldCharType="separate"/>
      </w:r>
      <w:r>
        <w:t>378</w:t>
      </w:r>
      <w:r>
        <w:fldChar w:fldCharType="end"/>
      </w:r>
    </w:p>
    <w:p w14:paraId="41D0DB6F" w14:textId="1ACA38B1" w:rsidR="00722B52" w:rsidRDefault="00722B52">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_Toc174396442 \h </w:instrText>
      </w:r>
      <w:r>
        <w:fldChar w:fldCharType="separate"/>
      </w:r>
      <w:r>
        <w:t>379</w:t>
      </w:r>
      <w:r>
        <w:fldChar w:fldCharType="end"/>
      </w:r>
    </w:p>
    <w:p w14:paraId="047F01BA" w14:textId="07D2CECB" w:rsidR="00722B52" w:rsidRDefault="00722B52">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_Toc174396443 \h </w:instrText>
      </w:r>
      <w:r>
        <w:fldChar w:fldCharType="separate"/>
      </w:r>
      <w:r>
        <w:t>379</w:t>
      </w:r>
      <w:r>
        <w:fldChar w:fldCharType="end"/>
      </w:r>
    </w:p>
    <w:p w14:paraId="1771EC3A" w14:textId="6C0A1EDB" w:rsidR="00722B52" w:rsidRDefault="00722B52">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_Toc174396444 \h </w:instrText>
      </w:r>
      <w:r>
        <w:fldChar w:fldCharType="separate"/>
      </w:r>
      <w:r>
        <w:t>380</w:t>
      </w:r>
      <w:r>
        <w:fldChar w:fldCharType="end"/>
      </w:r>
    </w:p>
    <w:p w14:paraId="088034A1" w14:textId="399716F7" w:rsidR="00722B52" w:rsidRDefault="00722B52">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_Toc174396445 \h </w:instrText>
      </w:r>
      <w:r>
        <w:fldChar w:fldCharType="separate"/>
      </w:r>
      <w:r>
        <w:t>382</w:t>
      </w:r>
      <w:r>
        <w:fldChar w:fldCharType="end"/>
      </w:r>
    </w:p>
    <w:p w14:paraId="396FC9DF" w14:textId="5DD62309" w:rsidR="00722B52" w:rsidRDefault="00722B52">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_Toc174396446 \h </w:instrText>
      </w:r>
      <w:r>
        <w:fldChar w:fldCharType="separate"/>
      </w:r>
      <w:r>
        <w:t>383</w:t>
      </w:r>
      <w:r>
        <w:fldChar w:fldCharType="end"/>
      </w:r>
    </w:p>
    <w:p w14:paraId="10A0517F" w14:textId="0DDA136B" w:rsidR="00722B52" w:rsidRDefault="00722B5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_Toc174396447 \h </w:instrText>
      </w:r>
      <w:r>
        <w:fldChar w:fldCharType="separate"/>
      </w:r>
      <w:r>
        <w:t>383</w:t>
      </w:r>
      <w:r>
        <w:fldChar w:fldCharType="end"/>
      </w:r>
    </w:p>
    <w:p w14:paraId="716334AC" w14:textId="5E9D43DB" w:rsidR="00722B52" w:rsidRDefault="00722B52">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_Toc174396448 \h </w:instrText>
      </w:r>
      <w:r>
        <w:fldChar w:fldCharType="separate"/>
      </w:r>
      <w:r>
        <w:t>383</w:t>
      </w:r>
      <w:r>
        <w:fldChar w:fldCharType="end"/>
      </w:r>
    </w:p>
    <w:p w14:paraId="05E8ABE4" w14:textId="6836D1D1" w:rsidR="00722B52" w:rsidRDefault="00722B52">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_Toc174396449 \h </w:instrText>
      </w:r>
      <w:r>
        <w:fldChar w:fldCharType="separate"/>
      </w:r>
      <w:r>
        <w:t>385</w:t>
      </w:r>
      <w:r>
        <w:fldChar w:fldCharType="end"/>
      </w:r>
    </w:p>
    <w:p w14:paraId="4A16F19D" w14:textId="07A3A5F2" w:rsidR="00722B52" w:rsidRDefault="00722B5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_Toc174396450 \h </w:instrText>
      </w:r>
      <w:r>
        <w:fldChar w:fldCharType="separate"/>
      </w:r>
      <w:r>
        <w:t>385</w:t>
      </w:r>
      <w:r>
        <w:fldChar w:fldCharType="end"/>
      </w:r>
    </w:p>
    <w:p w14:paraId="6D3FFF2E" w14:textId="4452B232" w:rsidR="00722B52" w:rsidRDefault="00722B52">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_Toc174396451 \h </w:instrText>
      </w:r>
      <w:r>
        <w:fldChar w:fldCharType="separate"/>
      </w:r>
      <w:r>
        <w:t>385</w:t>
      </w:r>
      <w:r>
        <w:fldChar w:fldCharType="end"/>
      </w:r>
    </w:p>
    <w:p w14:paraId="4B2D7E2C" w14:textId="52AC95AD" w:rsidR="00722B52" w:rsidRDefault="00722B52">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_Toc174396452 \h </w:instrText>
      </w:r>
      <w:r>
        <w:fldChar w:fldCharType="separate"/>
      </w:r>
      <w:r>
        <w:t>385</w:t>
      </w:r>
      <w:r>
        <w:fldChar w:fldCharType="end"/>
      </w:r>
    </w:p>
    <w:p w14:paraId="2B4E3E92" w14:textId="3058B9DF" w:rsidR="00722B52" w:rsidRDefault="00722B52">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_Toc174396453 \h </w:instrText>
      </w:r>
      <w:r>
        <w:fldChar w:fldCharType="separate"/>
      </w:r>
      <w:r>
        <w:t>387</w:t>
      </w:r>
      <w:r>
        <w:fldChar w:fldCharType="end"/>
      </w:r>
    </w:p>
    <w:p w14:paraId="73C31FAF" w14:textId="5F91790C" w:rsidR="00722B52" w:rsidRDefault="00722B5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_Toc174396454 \h </w:instrText>
      </w:r>
      <w:r>
        <w:fldChar w:fldCharType="separate"/>
      </w:r>
      <w:r>
        <w:t>387</w:t>
      </w:r>
      <w:r>
        <w:fldChar w:fldCharType="end"/>
      </w:r>
    </w:p>
    <w:p w14:paraId="1FA362B4" w14:textId="52CE07F2" w:rsidR="00722B52" w:rsidRDefault="00722B5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_Toc174396455 \h </w:instrText>
      </w:r>
      <w:r>
        <w:fldChar w:fldCharType="separate"/>
      </w:r>
      <w:r>
        <w:t>387</w:t>
      </w:r>
      <w:r>
        <w:fldChar w:fldCharType="end"/>
      </w:r>
    </w:p>
    <w:p w14:paraId="5A0E5D0B" w14:textId="77C81185" w:rsidR="00722B52" w:rsidRDefault="00722B52">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_Toc174396456 \h </w:instrText>
      </w:r>
      <w:r>
        <w:fldChar w:fldCharType="separate"/>
      </w:r>
      <w:r>
        <w:t>388</w:t>
      </w:r>
      <w:r>
        <w:fldChar w:fldCharType="end"/>
      </w:r>
    </w:p>
    <w:p w14:paraId="74145E09" w14:textId="5F68FCAB" w:rsidR="00722B52" w:rsidRDefault="00722B52">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_Toc174396457 \h </w:instrText>
      </w:r>
      <w:r>
        <w:fldChar w:fldCharType="separate"/>
      </w:r>
      <w:r>
        <w:t>388</w:t>
      </w:r>
      <w:r>
        <w:fldChar w:fldCharType="end"/>
      </w:r>
    </w:p>
    <w:p w14:paraId="4C6886D0" w14:textId="1C9A9580" w:rsidR="00722B52" w:rsidRDefault="00722B52">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_Toc174396458 \h </w:instrText>
      </w:r>
      <w:r>
        <w:fldChar w:fldCharType="separate"/>
      </w:r>
      <w:r>
        <w:t>389</w:t>
      </w:r>
      <w:r>
        <w:fldChar w:fldCharType="end"/>
      </w:r>
    </w:p>
    <w:p w14:paraId="6108CA07" w14:textId="4F793E89" w:rsidR="00722B52" w:rsidRDefault="00722B52">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_Toc174396459 \h </w:instrText>
      </w:r>
      <w:r>
        <w:fldChar w:fldCharType="separate"/>
      </w:r>
      <w:r>
        <w:t>390</w:t>
      </w:r>
      <w:r>
        <w:fldChar w:fldCharType="end"/>
      </w:r>
    </w:p>
    <w:p w14:paraId="293B6109" w14:textId="5DA84585" w:rsidR="00722B52" w:rsidRDefault="00722B52">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_Toc174396460 \h </w:instrText>
      </w:r>
      <w:r>
        <w:fldChar w:fldCharType="separate"/>
      </w:r>
      <w:r>
        <w:t>390</w:t>
      </w:r>
      <w:r>
        <w:fldChar w:fldCharType="end"/>
      </w:r>
    </w:p>
    <w:p w14:paraId="66065EB9" w14:textId="7BB53004" w:rsidR="00722B52" w:rsidRDefault="00722B52">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_Toc174396461 \h </w:instrText>
      </w:r>
      <w:r>
        <w:fldChar w:fldCharType="separate"/>
      </w:r>
      <w:r>
        <w:t>392</w:t>
      </w:r>
      <w:r>
        <w:fldChar w:fldCharType="end"/>
      </w:r>
    </w:p>
    <w:p w14:paraId="1D6CD1DA" w14:textId="18892A59" w:rsidR="00722B52" w:rsidRDefault="00722B5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_Toc174396462 \h </w:instrText>
      </w:r>
      <w:r>
        <w:fldChar w:fldCharType="separate"/>
      </w:r>
      <w:r>
        <w:t>393</w:t>
      </w:r>
      <w:r>
        <w:fldChar w:fldCharType="end"/>
      </w:r>
    </w:p>
    <w:p w14:paraId="72BB4839" w14:textId="46E1B354" w:rsidR="00722B52" w:rsidRDefault="00722B5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_Toc174396463 \h </w:instrText>
      </w:r>
      <w:r>
        <w:fldChar w:fldCharType="separate"/>
      </w:r>
      <w:r>
        <w:t>393</w:t>
      </w:r>
      <w:r>
        <w:fldChar w:fldCharType="end"/>
      </w:r>
    </w:p>
    <w:p w14:paraId="15CE9D1C" w14:textId="099A92E4" w:rsidR="00722B52" w:rsidRDefault="00722B5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_Toc174396464 \h </w:instrText>
      </w:r>
      <w:r>
        <w:fldChar w:fldCharType="separate"/>
      </w:r>
      <w:r>
        <w:t>393</w:t>
      </w:r>
      <w:r>
        <w:fldChar w:fldCharType="end"/>
      </w:r>
    </w:p>
    <w:p w14:paraId="326DEBF4" w14:textId="22EA0DE4" w:rsidR="00722B52" w:rsidRDefault="00722B5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_Toc174396465 \h </w:instrText>
      </w:r>
      <w:r>
        <w:fldChar w:fldCharType="separate"/>
      </w:r>
      <w:r>
        <w:t>393</w:t>
      </w:r>
      <w:r>
        <w:fldChar w:fldCharType="end"/>
      </w:r>
    </w:p>
    <w:p w14:paraId="3E01ACA2" w14:textId="0CA3A6E9" w:rsidR="00722B52" w:rsidRDefault="00722B52">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_Toc174396466 \h </w:instrText>
      </w:r>
      <w:r>
        <w:fldChar w:fldCharType="separate"/>
      </w:r>
      <w:r>
        <w:t>395</w:t>
      </w:r>
      <w:r>
        <w:fldChar w:fldCharType="end"/>
      </w:r>
    </w:p>
    <w:p w14:paraId="61489725" w14:textId="257FBE27" w:rsidR="00722B52" w:rsidRDefault="00722B5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_Toc174396467 \h </w:instrText>
      </w:r>
      <w:r>
        <w:fldChar w:fldCharType="separate"/>
      </w:r>
      <w:r>
        <w:t>395</w:t>
      </w:r>
      <w:r>
        <w:fldChar w:fldCharType="end"/>
      </w:r>
    </w:p>
    <w:p w14:paraId="38DB4D8B" w14:textId="3120A486" w:rsidR="00722B52" w:rsidRDefault="00722B5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_Toc174396468 \h </w:instrText>
      </w:r>
      <w:r>
        <w:fldChar w:fldCharType="separate"/>
      </w:r>
      <w:r>
        <w:t>395</w:t>
      </w:r>
      <w:r>
        <w:fldChar w:fldCharType="end"/>
      </w:r>
    </w:p>
    <w:p w14:paraId="503AA4F0" w14:textId="7202CFA2" w:rsidR="00722B52" w:rsidRDefault="00722B5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_Toc174396469 \h </w:instrText>
      </w:r>
      <w:r>
        <w:fldChar w:fldCharType="separate"/>
      </w:r>
      <w:r>
        <w:t>395</w:t>
      </w:r>
      <w:r>
        <w:fldChar w:fldCharType="end"/>
      </w:r>
    </w:p>
    <w:p w14:paraId="74D6640D" w14:textId="5F00DF57" w:rsidR="00722B52" w:rsidRDefault="00722B5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_Toc174396470 \h </w:instrText>
      </w:r>
      <w:r>
        <w:fldChar w:fldCharType="separate"/>
      </w:r>
      <w:r>
        <w:t>395</w:t>
      </w:r>
      <w:r>
        <w:fldChar w:fldCharType="end"/>
      </w:r>
    </w:p>
    <w:p w14:paraId="5FC930E5" w14:textId="7E63A78D" w:rsidR="00722B52" w:rsidRDefault="00722B5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_Toc174396471 \h </w:instrText>
      </w:r>
      <w:r>
        <w:fldChar w:fldCharType="separate"/>
      </w:r>
      <w:r>
        <w:t>396</w:t>
      </w:r>
      <w:r>
        <w:fldChar w:fldCharType="end"/>
      </w:r>
    </w:p>
    <w:p w14:paraId="4465A9DE" w14:textId="248A5021" w:rsidR="00722B52" w:rsidRDefault="00722B5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_Toc174396472 \h </w:instrText>
      </w:r>
      <w:r>
        <w:fldChar w:fldCharType="separate"/>
      </w:r>
      <w:r>
        <w:t>396</w:t>
      </w:r>
      <w:r>
        <w:fldChar w:fldCharType="end"/>
      </w:r>
    </w:p>
    <w:p w14:paraId="0B3279FA" w14:textId="0F598523" w:rsidR="00722B52" w:rsidRDefault="00722B52">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_Toc174396473 \h </w:instrText>
      </w:r>
      <w:r>
        <w:fldChar w:fldCharType="separate"/>
      </w:r>
      <w:r>
        <w:t>396</w:t>
      </w:r>
      <w:r>
        <w:fldChar w:fldCharType="end"/>
      </w:r>
    </w:p>
    <w:p w14:paraId="2A7E1482" w14:textId="3A6A3470" w:rsidR="00722B52" w:rsidRDefault="00722B52">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_Toc174396474 \h </w:instrText>
      </w:r>
      <w:r>
        <w:fldChar w:fldCharType="separate"/>
      </w:r>
      <w:r>
        <w:t>397</w:t>
      </w:r>
      <w:r>
        <w:fldChar w:fldCharType="end"/>
      </w:r>
    </w:p>
    <w:p w14:paraId="41E58AE8" w14:textId="7B1C399E" w:rsidR="00722B52" w:rsidRDefault="00722B52">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_Toc174396475 \h </w:instrText>
      </w:r>
      <w:r>
        <w:fldChar w:fldCharType="separate"/>
      </w:r>
      <w:r>
        <w:t>398</w:t>
      </w:r>
      <w:r>
        <w:fldChar w:fldCharType="end"/>
      </w:r>
    </w:p>
    <w:p w14:paraId="1E0EAB4B" w14:textId="646CBF3E" w:rsidR="00722B52" w:rsidRDefault="00722B52">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_Toc174396476 \h </w:instrText>
      </w:r>
      <w:r>
        <w:fldChar w:fldCharType="separate"/>
      </w:r>
      <w:r>
        <w:t>398</w:t>
      </w:r>
      <w:r>
        <w:fldChar w:fldCharType="end"/>
      </w:r>
    </w:p>
    <w:p w14:paraId="33CE1AE3" w14:textId="70B304D6" w:rsidR="00722B52" w:rsidRDefault="00722B52">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_Toc174396477 \h </w:instrText>
      </w:r>
      <w:r>
        <w:fldChar w:fldCharType="separate"/>
      </w:r>
      <w:r>
        <w:t>399</w:t>
      </w:r>
      <w:r>
        <w:fldChar w:fldCharType="end"/>
      </w:r>
    </w:p>
    <w:p w14:paraId="04EA4A9D" w14:textId="0AE55783" w:rsidR="00722B52" w:rsidRDefault="00722B52">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_Toc174396478 \h </w:instrText>
      </w:r>
      <w:r>
        <w:fldChar w:fldCharType="separate"/>
      </w:r>
      <w:r>
        <w:t>399</w:t>
      </w:r>
      <w:r>
        <w:fldChar w:fldCharType="end"/>
      </w:r>
    </w:p>
    <w:p w14:paraId="2B3D1BD7" w14:textId="7518665F" w:rsidR="00722B52" w:rsidRDefault="00722B52">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_Toc174396479 \h </w:instrText>
      </w:r>
      <w:r>
        <w:fldChar w:fldCharType="separate"/>
      </w:r>
      <w:r>
        <w:t>400</w:t>
      </w:r>
      <w:r>
        <w:fldChar w:fldCharType="end"/>
      </w:r>
    </w:p>
    <w:p w14:paraId="6261C06D" w14:textId="1CADC808" w:rsidR="00722B52" w:rsidRDefault="00722B5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_Toc174396480 \h </w:instrText>
      </w:r>
      <w:r>
        <w:fldChar w:fldCharType="separate"/>
      </w:r>
      <w:r>
        <w:t>402</w:t>
      </w:r>
      <w:r>
        <w:fldChar w:fldCharType="end"/>
      </w:r>
    </w:p>
    <w:p w14:paraId="5B1FEDB6" w14:textId="39F1367A" w:rsidR="00722B52" w:rsidRDefault="00722B5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_Toc174396481 \h </w:instrText>
      </w:r>
      <w:r>
        <w:fldChar w:fldCharType="separate"/>
      </w:r>
      <w:r>
        <w:t>405</w:t>
      </w:r>
      <w:r>
        <w:fldChar w:fldCharType="end"/>
      </w:r>
    </w:p>
    <w:p w14:paraId="72EF5055" w14:textId="4C192C5E" w:rsidR="00722B52" w:rsidRDefault="00722B5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_Toc174396482 \h </w:instrText>
      </w:r>
      <w:r>
        <w:fldChar w:fldCharType="separate"/>
      </w:r>
      <w:r>
        <w:t>408</w:t>
      </w:r>
      <w:r>
        <w:fldChar w:fldCharType="end"/>
      </w:r>
    </w:p>
    <w:p w14:paraId="61E9B853" w14:textId="493D575D" w:rsidR="00722B52" w:rsidRDefault="00722B5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_Toc174396483 \h </w:instrText>
      </w:r>
      <w:r>
        <w:fldChar w:fldCharType="separate"/>
      </w:r>
      <w:r>
        <w:t>408</w:t>
      </w:r>
      <w:r>
        <w:fldChar w:fldCharType="end"/>
      </w:r>
    </w:p>
    <w:p w14:paraId="053D6143" w14:textId="5E513446" w:rsidR="00722B52" w:rsidRDefault="00722B52" w:rsidP="00722B52">
      <w:r>
        <w:fldChar w:fldCharType="end"/>
      </w:r>
    </w:p>
    <w:p w14:paraId="4A85EDF7" w14:textId="77777777" w:rsidR="00722B52" w:rsidRDefault="00722B52" w:rsidP="00722B52">
      <w:pPr>
        <w:pStyle w:val="Heading2"/>
      </w:pPr>
      <w:r>
        <w:br w:type="page"/>
      </w:r>
      <w:bookmarkStart w:id="0" w:name="_Toc174396001"/>
      <w:r>
        <w:lastRenderedPageBreak/>
        <w:t>1</w:t>
      </w:r>
      <w:r>
        <w:tab/>
        <w:t>Opening of the meeting</w:t>
      </w:r>
      <w:bookmarkEnd w:id="0"/>
    </w:p>
    <w:p w14:paraId="77845300" w14:textId="1BFDDCCA" w:rsidR="0005332F" w:rsidRPr="0005332F" w:rsidRDefault="0005332F" w:rsidP="0005332F">
      <w:r w:rsidRPr="0005332F">
        <w:t>The Chair Xizeng Dai (Huawei) opened the meeting at RAN4#11</w:t>
      </w:r>
      <w:r>
        <w:t>2</w:t>
      </w:r>
      <w:r w:rsidRPr="0005332F">
        <w:t xml:space="preserve"> on </w:t>
      </w:r>
      <w:r>
        <w:t>19</w:t>
      </w:r>
      <w:r w:rsidRPr="0005332F">
        <w:t>/0</w:t>
      </w:r>
      <w:r>
        <w:t>8</w:t>
      </w:r>
      <w:r w:rsidRPr="0005332F">
        <w:t>/2024 at 09:00.</w:t>
      </w:r>
    </w:p>
    <w:p w14:paraId="532A79EE" w14:textId="77777777" w:rsidR="0005332F" w:rsidRPr="0005332F" w:rsidRDefault="0005332F" w:rsidP="0005332F">
      <w:pPr>
        <w:rPr>
          <w:b/>
          <w:bCs/>
          <w:u w:val="single"/>
        </w:rPr>
      </w:pPr>
      <w:r w:rsidRPr="0005332F">
        <w:rPr>
          <w:b/>
          <w:bCs/>
          <w:u w:val="single"/>
        </w:rPr>
        <w:t>Intellectual Property Rights Declaration Policy</w:t>
      </w:r>
    </w:p>
    <w:p w14:paraId="1F9470FC" w14:textId="77777777" w:rsidR="0005332F" w:rsidRPr="0005332F" w:rsidRDefault="0005332F" w:rsidP="0005332F">
      <w:r w:rsidRPr="0005332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CBF3F01" w14:textId="77777777" w:rsidR="0005332F" w:rsidRPr="0005332F" w:rsidRDefault="0005332F" w:rsidP="0005332F">
      <w:r w:rsidRPr="0005332F">
        <w:t>The delegates were asked to take note that they were thereby invited:</w:t>
      </w:r>
    </w:p>
    <w:p w14:paraId="6FE0B977" w14:textId="77777777" w:rsidR="0005332F" w:rsidRPr="0005332F" w:rsidRDefault="0005332F" w:rsidP="0005332F">
      <w:pPr>
        <w:ind w:left="568" w:hanging="284"/>
      </w:pPr>
      <w:r w:rsidRPr="0005332F">
        <w:t>-</w:t>
      </w:r>
      <w:r w:rsidRPr="0005332F">
        <w:tab/>
        <w:t>to investigate whether their organization or any other organization owns IPRs which were, or were likely to become Essential in respect of the work of 3GPP.</w:t>
      </w:r>
    </w:p>
    <w:p w14:paraId="1B37FB99" w14:textId="77777777" w:rsidR="0005332F" w:rsidRPr="0005332F" w:rsidRDefault="0005332F" w:rsidP="0005332F">
      <w:pPr>
        <w:ind w:left="568" w:hanging="284"/>
      </w:pPr>
      <w:r w:rsidRPr="0005332F">
        <w:t>-</w:t>
      </w:r>
      <w:r w:rsidRPr="0005332F">
        <w:tab/>
        <w:t>to notify their respective Organizational Partners of all potential IPRs, e.g., for ETSI, by means of the IPR Information Statement and the Licensing declaration forms.</w:t>
      </w:r>
    </w:p>
    <w:p w14:paraId="4DBBEFAD" w14:textId="77777777" w:rsidR="0005332F" w:rsidRPr="0005332F" w:rsidRDefault="0005332F" w:rsidP="0005332F">
      <w:pPr>
        <w:rPr>
          <w:b/>
          <w:bCs/>
          <w:u w:val="single"/>
        </w:rPr>
      </w:pPr>
      <w:r w:rsidRPr="0005332F">
        <w:rPr>
          <w:b/>
          <w:bCs/>
          <w:u w:val="single"/>
        </w:rPr>
        <w:t>Statement regarding competition law</w:t>
      </w:r>
    </w:p>
    <w:p w14:paraId="3DE6AA8C" w14:textId="77777777" w:rsidR="0005332F" w:rsidRPr="0005332F" w:rsidRDefault="0005332F" w:rsidP="0005332F">
      <w:r w:rsidRPr="0005332F">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5298983" w14:textId="77777777" w:rsidR="0005332F" w:rsidRPr="0005332F" w:rsidRDefault="0005332F" w:rsidP="0005332F">
      <w:pPr>
        <w:rPr>
          <w:b/>
          <w:bCs/>
          <w:u w:val="single"/>
        </w:rPr>
      </w:pPr>
      <w:r w:rsidRPr="0005332F">
        <w:rPr>
          <w:b/>
          <w:bCs/>
          <w:u w:val="single"/>
        </w:rPr>
        <w:t>Meeting arrangements</w:t>
      </w:r>
    </w:p>
    <w:p w14:paraId="358D3976" w14:textId="77777777" w:rsidR="0005332F" w:rsidRPr="0005332F" w:rsidRDefault="0005332F" w:rsidP="0005332F">
      <w:r w:rsidRPr="0005332F">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5332F">
        <w:t>RAN4 Vice Chair</w:t>
      </w:r>
      <w:bookmarkEnd w:id="1"/>
      <w:r w:rsidRPr="0005332F">
        <w:t xml:space="preserve"> Gene Fong (Qualcomm). The sessions were further broken down into separate GTW sessions (separate meeting rooms in F2F meeting). Webinar sessions were made available for online particpants.</w:t>
      </w:r>
    </w:p>
    <w:p w14:paraId="05E239AA" w14:textId="77777777" w:rsidR="0005332F" w:rsidRPr="0005332F" w:rsidRDefault="0005332F" w:rsidP="0005332F">
      <w:r w:rsidRPr="0005332F">
        <w:t>Note: One or two additional offline(s) / adhoc session(s) may be scheduled according to RAN conclusion. Total three parallel GTW sessions would be scheduled. Plus, any additonal Offline(s) / ad hoc sesion(s) = ad hoc room or breakout room in F2F meeting.</w:t>
      </w:r>
    </w:p>
    <w:p w14:paraId="52CAE169" w14:textId="77777777" w:rsidR="0005332F" w:rsidRPr="0005332F" w:rsidRDefault="0005332F" w:rsidP="0005332F">
      <w:pPr>
        <w:rPr>
          <w:b/>
          <w:bCs/>
          <w:u w:val="single"/>
        </w:rPr>
      </w:pPr>
      <w:r w:rsidRPr="0005332F">
        <w:rPr>
          <w:b/>
          <w:bCs/>
          <w:u w:val="single"/>
        </w:rPr>
        <w:t>Check-in for Registered Delegates</w:t>
      </w:r>
    </w:p>
    <w:p w14:paraId="4C364AE4" w14:textId="77777777" w:rsidR="0005332F" w:rsidRPr="0005332F" w:rsidRDefault="0005332F" w:rsidP="0005332F">
      <w:r w:rsidRPr="0005332F">
        <w:t>The attention of the delegates to this meeting was drawn to the fact that it is not permitted to check in other delegates on their behalf. In the even of technical difficulties preventing check in, delegates are encouraged to contact in person MCC.</w:t>
      </w:r>
    </w:p>
    <w:p w14:paraId="59E3ED2F" w14:textId="77777777" w:rsidR="0005332F" w:rsidRPr="0005332F" w:rsidRDefault="0005332F" w:rsidP="0005332F">
      <w:pPr>
        <w:rPr>
          <w:b/>
          <w:bCs/>
          <w:u w:val="single"/>
        </w:rPr>
      </w:pPr>
      <w:r w:rsidRPr="0005332F">
        <w:rPr>
          <w:b/>
          <w:bCs/>
          <w:u w:val="single"/>
        </w:rPr>
        <w:t>Ordinary E-meeting participation</w:t>
      </w:r>
    </w:p>
    <w:p w14:paraId="180F148B" w14:textId="77777777" w:rsidR="0005332F" w:rsidRPr="0005332F" w:rsidRDefault="0005332F" w:rsidP="0005332F">
      <w:r w:rsidRPr="0005332F">
        <w:t>Attendance at ordinary e-meetings now counts towards accrual and maintenance of voting rights.</w:t>
      </w:r>
    </w:p>
    <w:p w14:paraId="1593E4A0" w14:textId="77777777" w:rsidR="0005332F" w:rsidRPr="0005332F" w:rsidRDefault="0005332F" w:rsidP="0005332F">
      <w:pPr>
        <w:ind w:left="568" w:hanging="284"/>
      </w:pPr>
      <w:r w:rsidRPr="0005332F">
        <w:t>-</w:t>
      </w:r>
      <w:r w:rsidRPr="0005332F">
        <w:tab/>
        <w:t>A delegate is deemed to have attended a given meeting if they confirm their participation by check in. If a delegate does not check in during the meeting, it shall be assumed that the individual did not attend.</w:t>
      </w:r>
    </w:p>
    <w:p w14:paraId="65B69694" w14:textId="77777777" w:rsidR="0005332F" w:rsidRPr="0005332F" w:rsidRDefault="0005332F" w:rsidP="0005332F">
      <w:pPr>
        <w:rPr>
          <w:b/>
          <w:bCs/>
          <w:u w:val="single"/>
        </w:rPr>
      </w:pPr>
      <w:r w:rsidRPr="0005332F">
        <w:rPr>
          <w:b/>
          <w:bCs/>
          <w:u w:val="single"/>
        </w:rPr>
        <w:t>Face-to-Face meeting with one-way remote participation (going forward there is no longer two-way remote)</w:t>
      </w:r>
    </w:p>
    <w:p w14:paraId="28BB9E68" w14:textId="77777777" w:rsidR="0005332F" w:rsidRPr="0005332F" w:rsidRDefault="0005332F" w:rsidP="0005332F">
      <w:r w:rsidRPr="0005332F">
        <w:t>When it is a face-to-face (ordinary) meeting with one-way remote participation.</w:t>
      </w:r>
    </w:p>
    <w:p w14:paraId="40B8D22D" w14:textId="77777777" w:rsidR="0005332F" w:rsidRPr="0005332F" w:rsidRDefault="0005332F" w:rsidP="0005332F">
      <w:r w:rsidRPr="0005332F">
        <w:t>-</w:t>
      </w:r>
      <w:r w:rsidRPr="0005332F">
        <w:tab/>
        <w:t>In a meeting designated as face to face (ordinary), those participating remotely are not to be counted toward quorum or attendance, and are not allowed to vote</w:t>
      </w:r>
    </w:p>
    <w:p w14:paraId="0D63CC63" w14:textId="77777777" w:rsidR="0005332F" w:rsidRPr="0005332F" w:rsidRDefault="0005332F" w:rsidP="0005332F">
      <w:pPr>
        <w:rPr>
          <w:b/>
          <w:bCs/>
          <w:u w:val="single"/>
        </w:rPr>
      </w:pPr>
      <w:r w:rsidRPr="0005332F">
        <w:rPr>
          <w:b/>
          <w:bCs/>
          <w:u w:val="single"/>
        </w:rPr>
        <w:t>F2F network usage conditions</w:t>
      </w:r>
    </w:p>
    <w:p w14:paraId="48A4A2BE" w14:textId="77777777" w:rsidR="0005332F" w:rsidRPr="0005332F" w:rsidRDefault="0005332F" w:rsidP="0005332F">
      <w:r w:rsidRPr="0005332F">
        <w:t>The PCG has laid down the following network usage conditions as provided below:</w:t>
      </w:r>
    </w:p>
    <w:p w14:paraId="6F043660" w14:textId="77777777" w:rsidR="0005332F" w:rsidRPr="0005332F" w:rsidRDefault="0005332F" w:rsidP="0005332F">
      <w:pPr>
        <w:widowControl w:val="0"/>
        <w:ind w:left="34"/>
      </w:pPr>
      <w:r w:rsidRPr="0005332F">
        <w:rPr>
          <w:b/>
        </w:rPr>
        <w:t>Users shall not use the network to engage in illegal activities. This includes activities such as copyright violation, hacking, espionage or any other activity that may be prohibited by local laws</w:t>
      </w:r>
      <w:r w:rsidRPr="0005332F">
        <w:t>.</w:t>
      </w:r>
    </w:p>
    <w:p w14:paraId="0FA6FB89" w14:textId="77777777" w:rsidR="0005332F" w:rsidRPr="0005332F" w:rsidRDefault="0005332F" w:rsidP="0005332F">
      <w:pPr>
        <w:widowControl w:val="0"/>
        <w:ind w:left="34"/>
      </w:pPr>
      <w:r w:rsidRPr="0005332F">
        <w:rPr>
          <w:b/>
        </w:rPr>
        <w:lastRenderedPageBreak/>
        <w:t xml:space="preserve">Users shall not engage in non-work related activities that consume excessive bandwidth </w:t>
      </w:r>
      <w:r w:rsidRPr="0005332F">
        <w:t>or cause significant degradation of the performance of the network.</w:t>
      </w:r>
    </w:p>
    <w:p w14:paraId="140C7796" w14:textId="77777777" w:rsidR="0005332F" w:rsidRPr="0005332F" w:rsidRDefault="0005332F" w:rsidP="0005332F">
      <w:pPr>
        <w:widowControl w:val="0"/>
        <w:ind w:left="34"/>
      </w:pPr>
      <w:r w:rsidRPr="0005332F">
        <w:t xml:space="preserve">Since the </w:t>
      </w:r>
      <w:r w:rsidRPr="0005332F">
        <w:rPr>
          <w:b/>
        </w:rPr>
        <w:t>network is a shared resource</w:t>
      </w:r>
      <w:r w:rsidRPr="0005332F">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546D8A" w14:textId="77777777" w:rsidR="0005332F" w:rsidRPr="0005332F" w:rsidRDefault="0005332F" w:rsidP="0005332F">
      <w:pPr>
        <w:widowControl w:val="0"/>
        <w:ind w:left="34"/>
        <w:rPr>
          <w:b/>
        </w:rPr>
      </w:pPr>
      <w:r w:rsidRPr="0005332F">
        <w:rPr>
          <w:b/>
        </w:rPr>
        <w:t xml:space="preserve">1. DON’T place your WiFi device in ad-hoc mode </w:t>
      </w:r>
    </w:p>
    <w:p w14:paraId="6AFB1BE0" w14:textId="77777777" w:rsidR="0005332F" w:rsidRPr="0005332F" w:rsidRDefault="0005332F" w:rsidP="0005332F">
      <w:pPr>
        <w:widowControl w:val="0"/>
        <w:ind w:left="34"/>
        <w:rPr>
          <w:b/>
        </w:rPr>
      </w:pPr>
      <w:r w:rsidRPr="0005332F">
        <w:rPr>
          <w:b/>
        </w:rPr>
        <w:t xml:space="preserve">2. DON’T set up a personal hotspot in the meeting room </w:t>
      </w:r>
    </w:p>
    <w:p w14:paraId="3E694AEC" w14:textId="77777777" w:rsidR="0005332F" w:rsidRPr="0005332F" w:rsidRDefault="0005332F" w:rsidP="0005332F">
      <w:pPr>
        <w:widowControl w:val="0"/>
        <w:ind w:left="34"/>
        <w:rPr>
          <w:b/>
        </w:rPr>
      </w:pPr>
      <w:r w:rsidRPr="0005332F">
        <w:rPr>
          <w:b/>
        </w:rPr>
        <w:t xml:space="preserve">3. DO try 802.11a if your WiFi device supports it </w:t>
      </w:r>
    </w:p>
    <w:p w14:paraId="686C24F6" w14:textId="77777777" w:rsidR="0005332F" w:rsidRPr="0005332F" w:rsidRDefault="0005332F" w:rsidP="0005332F">
      <w:pPr>
        <w:widowControl w:val="0"/>
        <w:ind w:left="34"/>
        <w:rPr>
          <w:b/>
        </w:rPr>
      </w:pPr>
      <w:r w:rsidRPr="0005332F">
        <w:rPr>
          <w:b/>
        </w:rPr>
        <w:t xml:space="preserve">4. DON’T manually allocate an IP address </w:t>
      </w:r>
    </w:p>
    <w:p w14:paraId="17D2DA6B" w14:textId="77777777" w:rsidR="0005332F" w:rsidRPr="0005332F" w:rsidRDefault="0005332F" w:rsidP="0005332F">
      <w:pPr>
        <w:widowControl w:val="0"/>
        <w:ind w:left="34"/>
        <w:rPr>
          <w:b/>
        </w:rPr>
      </w:pPr>
      <w:r w:rsidRPr="0005332F">
        <w:rPr>
          <w:b/>
        </w:rPr>
        <w:t xml:space="preserve">5. DON’T be a bandwidth hog by streaming video, playing online games, or downloading huge files </w:t>
      </w:r>
    </w:p>
    <w:p w14:paraId="0F1207AD" w14:textId="77777777" w:rsidR="0005332F" w:rsidRPr="0005332F" w:rsidRDefault="0005332F" w:rsidP="0005332F">
      <w:r w:rsidRPr="0005332F">
        <w:rPr>
          <w:b/>
        </w:rPr>
        <w:t>6. DON’T use packet probing software which clogs the local network (e.g., packet sniffers or port scanners)</w:t>
      </w:r>
    </w:p>
    <w:p w14:paraId="41BD324B" w14:textId="77777777" w:rsidR="0005332F" w:rsidRPr="0005332F" w:rsidRDefault="0005332F" w:rsidP="0005332F">
      <w:pPr>
        <w:rPr>
          <w:b/>
          <w:bCs/>
          <w:u w:val="single"/>
        </w:rPr>
      </w:pPr>
      <w:r w:rsidRPr="0005332F">
        <w:rPr>
          <w:b/>
          <w:bCs/>
          <w:u w:val="single"/>
        </w:rPr>
        <w:t>Recording of RAN4 Meeting</w:t>
      </w:r>
    </w:p>
    <w:p w14:paraId="123F34CD" w14:textId="77777777" w:rsidR="0005332F" w:rsidRPr="0005332F" w:rsidRDefault="0005332F" w:rsidP="0005332F">
      <w:r w:rsidRPr="0005332F">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DD94FE0" w14:textId="77777777" w:rsidR="0005332F" w:rsidRPr="0005332F" w:rsidRDefault="0005332F" w:rsidP="0005332F"/>
    <w:p w14:paraId="2B0F86BE" w14:textId="54A459D4" w:rsidR="0005332F" w:rsidRPr="0005332F" w:rsidRDefault="0005332F" w:rsidP="0005332F">
      <w:pPr>
        <w:keepNext/>
        <w:keepLines/>
        <w:spacing w:before="60"/>
        <w:jc w:val="center"/>
        <w:rPr>
          <w:rFonts w:ascii="Arial" w:hAnsi="Arial"/>
          <w:b/>
        </w:rPr>
      </w:pPr>
      <w:r w:rsidRPr="0005332F">
        <w:rPr>
          <w:rFonts w:ascii="Arial" w:hAnsi="Arial"/>
          <w:b/>
        </w:rPr>
        <w:t xml:space="preserve">Snapshot of contributions type areas submitted in 3GU before the start of the meeting: Total: </w:t>
      </w:r>
      <w:r w:rsidR="00AF1268" w:rsidRPr="00AF1268">
        <w:rPr>
          <w:rFonts w:ascii="Arial" w:hAnsi="Arial"/>
          <w:b/>
        </w:rPr>
        <w:t>2465</w:t>
      </w:r>
    </w:p>
    <w:p w14:paraId="0DB0E930" w14:textId="77777777" w:rsidR="0005332F" w:rsidRPr="0005332F" w:rsidRDefault="0005332F" w:rsidP="0005332F">
      <w:pPr>
        <w:keepNext/>
        <w:keepLines/>
        <w:spacing w:before="60"/>
        <w:jc w:val="center"/>
        <w:rPr>
          <w:rFonts w:ascii="Arial" w:hAnsi="Arial"/>
          <w:b/>
        </w:rPr>
      </w:pPr>
      <w:r w:rsidRPr="0005332F">
        <w:rPr>
          <w:rFonts w:ascii="Arial" w:hAnsi="Arial"/>
          <w:b/>
          <w:noProof/>
        </w:rPr>
        <w:drawing>
          <wp:inline distT="0" distB="0" distL="0" distR="0" wp14:anchorId="240182C7" wp14:editId="57E7918E">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EE98D3" w14:textId="0D7338F0" w:rsidR="0005332F" w:rsidRPr="0005332F" w:rsidRDefault="0005332F" w:rsidP="0005332F">
      <w:pPr>
        <w:keepLines/>
        <w:spacing w:after="240"/>
        <w:jc w:val="center"/>
        <w:rPr>
          <w:rFonts w:ascii="Arial" w:hAnsi="Arial"/>
          <w:b/>
        </w:rPr>
      </w:pPr>
      <w:r w:rsidRPr="0005332F">
        <w:rPr>
          <w:rFonts w:ascii="Arial" w:hAnsi="Arial"/>
          <w:b/>
        </w:rPr>
        <w:t>Figure 1: Breakdown of contributions type areas for RAN4#11</w:t>
      </w:r>
      <w:r w:rsidR="00AF1268">
        <w:rPr>
          <w:rFonts w:ascii="Arial" w:hAnsi="Arial"/>
          <w:b/>
        </w:rPr>
        <w:t>2</w:t>
      </w:r>
      <w:r w:rsidRPr="0005332F">
        <w:rPr>
          <w:rFonts w:ascii="Arial" w:hAnsi="Arial"/>
          <w:b/>
        </w:rPr>
        <w:t xml:space="preserve"> pre-meeting</w:t>
      </w:r>
    </w:p>
    <w:p w14:paraId="1A69ADF2" w14:textId="77777777" w:rsidR="0005332F" w:rsidRPr="0005332F" w:rsidRDefault="0005332F" w:rsidP="0005332F"/>
    <w:p w14:paraId="233F0C70" w14:textId="77777777" w:rsidR="00AF1268" w:rsidRDefault="0005332F" w:rsidP="00AF1268">
      <w:r w:rsidRPr="0005332F">
        <w:t xml:space="preserve">At the beginning of the meeting, there are </w:t>
      </w:r>
      <w:r w:rsidR="00AF1268">
        <w:t>805</w:t>
      </w:r>
      <w:r w:rsidRPr="0005332F">
        <w:t xml:space="preserve"> CRs (</w:t>
      </w:r>
      <w:r w:rsidR="00AF1268">
        <w:t xml:space="preserve">60 </w:t>
      </w:r>
      <w:r w:rsidRPr="0005332F">
        <w:t>was either withdrawn/revised) that have been submitted to the meeting</w:t>
      </w:r>
      <w:r w:rsidR="00AF1268">
        <w:t>.</w:t>
      </w:r>
    </w:p>
    <w:p w14:paraId="019AE01C" w14:textId="3D59D6FE" w:rsidR="00AF1268" w:rsidRDefault="00AF1268" w:rsidP="00AF1268">
      <w:pPr>
        <w:pStyle w:val="B1"/>
        <w:spacing w:after="0"/>
      </w:pPr>
      <w:r w:rsidRPr="00AF1268">
        <w:t>1.</w:t>
      </w:r>
      <w:r w:rsidRPr="00AF1268">
        <w:tab/>
        <w:t>There are 545 CRs that are marked as available in 3GU</w:t>
      </w:r>
    </w:p>
    <w:p w14:paraId="5BE84F8A" w14:textId="5E767607" w:rsidR="00AF1268" w:rsidRDefault="00AF1268" w:rsidP="00AF1268">
      <w:pPr>
        <w:pStyle w:val="B1"/>
        <w:spacing w:after="0"/>
      </w:pPr>
      <w:r>
        <w:lastRenderedPageBreak/>
        <w:t>2.</w:t>
      </w:r>
      <w:r>
        <w:tab/>
        <w:t>There are 40 CRs with parsing failure issues (note: the list of tdocs have already been submitted on RAN4 reflector)</w:t>
      </w:r>
    </w:p>
    <w:p w14:paraId="4C00D304" w14:textId="77777777" w:rsidR="00AB1C7F" w:rsidRDefault="00AB1C7F" w:rsidP="00AB1C7F">
      <w:pPr>
        <w:pStyle w:val="B2"/>
        <w:spacing w:after="0"/>
      </w:pPr>
      <w:r>
        <w:tab/>
        <w:t>R4-2411050</w:t>
      </w:r>
    </w:p>
    <w:p w14:paraId="56AC1F50" w14:textId="77777777" w:rsidR="00AB1C7F" w:rsidRDefault="00AB1C7F" w:rsidP="00AB1C7F">
      <w:pPr>
        <w:pStyle w:val="B2"/>
        <w:spacing w:after="0"/>
      </w:pPr>
      <w:r>
        <w:tab/>
        <w:t>R4-2411051</w:t>
      </w:r>
    </w:p>
    <w:p w14:paraId="243A1841" w14:textId="77777777" w:rsidR="00AB1C7F" w:rsidRDefault="00AB1C7F" w:rsidP="00AB1C7F">
      <w:pPr>
        <w:pStyle w:val="B2"/>
        <w:spacing w:after="0"/>
      </w:pPr>
      <w:r>
        <w:tab/>
        <w:t>R4-2411345</w:t>
      </w:r>
    </w:p>
    <w:p w14:paraId="63C1476F" w14:textId="77777777" w:rsidR="00AB1C7F" w:rsidRDefault="00AB1C7F" w:rsidP="00AB1C7F">
      <w:pPr>
        <w:pStyle w:val="B2"/>
        <w:spacing w:after="0"/>
      </w:pPr>
      <w:r>
        <w:tab/>
        <w:t>R4-2411346</w:t>
      </w:r>
    </w:p>
    <w:p w14:paraId="08DE54A7" w14:textId="77777777" w:rsidR="00AB1C7F" w:rsidRDefault="00AB1C7F" w:rsidP="00AB1C7F">
      <w:pPr>
        <w:pStyle w:val="B2"/>
        <w:spacing w:after="0"/>
      </w:pPr>
      <w:r>
        <w:tab/>
        <w:t>R4-2411351</w:t>
      </w:r>
    </w:p>
    <w:p w14:paraId="546250A6" w14:textId="77777777" w:rsidR="00AB1C7F" w:rsidRDefault="00AB1C7F" w:rsidP="00AB1C7F">
      <w:pPr>
        <w:pStyle w:val="B2"/>
        <w:spacing w:after="0"/>
      </w:pPr>
      <w:r>
        <w:tab/>
        <w:t>R4-2411363</w:t>
      </w:r>
    </w:p>
    <w:p w14:paraId="5ABCE32B" w14:textId="77777777" w:rsidR="00AB1C7F" w:rsidRDefault="00AB1C7F" w:rsidP="00AB1C7F">
      <w:pPr>
        <w:pStyle w:val="B2"/>
        <w:spacing w:after="0"/>
      </w:pPr>
      <w:r>
        <w:tab/>
        <w:t>R4-2411364</w:t>
      </w:r>
    </w:p>
    <w:p w14:paraId="1B63D3EC" w14:textId="77777777" w:rsidR="00AB1C7F" w:rsidRDefault="00AB1C7F" w:rsidP="00AB1C7F">
      <w:pPr>
        <w:pStyle w:val="B2"/>
        <w:spacing w:after="0"/>
      </w:pPr>
      <w:r>
        <w:tab/>
        <w:t>R4-2411366</w:t>
      </w:r>
    </w:p>
    <w:p w14:paraId="5FC5BC68" w14:textId="77777777" w:rsidR="00AB1C7F" w:rsidRDefault="00AB1C7F" w:rsidP="00AB1C7F">
      <w:pPr>
        <w:pStyle w:val="B2"/>
        <w:spacing w:after="0"/>
      </w:pPr>
      <w:r>
        <w:tab/>
        <w:t>R4-2411369</w:t>
      </w:r>
    </w:p>
    <w:p w14:paraId="3FD9BA0C" w14:textId="77777777" w:rsidR="00AB1C7F" w:rsidRDefault="00AB1C7F" w:rsidP="00AB1C7F">
      <w:pPr>
        <w:pStyle w:val="B2"/>
        <w:spacing w:after="0"/>
      </w:pPr>
      <w:r>
        <w:tab/>
        <w:t>R4-2411371</w:t>
      </w:r>
    </w:p>
    <w:p w14:paraId="1EC33727" w14:textId="77777777" w:rsidR="00AB1C7F" w:rsidRDefault="00AB1C7F" w:rsidP="00AB1C7F">
      <w:pPr>
        <w:pStyle w:val="B2"/>
        <w:spacing w:after="0"/>
      </w:pPr>
      <w:r>
        <w:tab/>
        <w:t>R4-2411373</w:t>
      </w:r>
    </w:p>
    <w:p w14:paraId="42279003" w14:textId="77777777" w:rsidR="00AB1C7F" w:rsidRDefault="00AB1C7F" w:rsidP="00AB1C7F">
      <w:pPr>
        <w:pStyle w:val="B2"/>
        <w:spacing w:after="0"/>
      </w:pPr>
      <w:r>
        <w:tab/>
        <w:t>R4-2411375</w:t>
      </w:r>
    </w:p>
    <w:p w14:paraId="02CC8974" w14:textId="77777777" w:rsidR="00AB1C7F" w:rsidRDefault="00AB1C7F" w:rsidP="00AB1C7F">
      <w:pPr>
        <w:pStyle w:val="B2"/>
        <w:spacing w:after="0"/>
      </w:pPr>
      <w:r>
        <w:tab/>
        <w:t>R4-2411377</w:t>
      </w:r>
    </w:p>
    <w:p w14:paraId="7BC1C9C1" w14:textId="77777777" w:rsidR="00AB1C7F" w:rsidRDefault="00AB1C7F" w:rsidP="00AB1C7F">
      <w:pPr>
        <w:pStyle w:val="B2"/>
        <w:spacing w:after="0"/>
      </w:pPr>
      <w:r>
        <w:tab/>
        <w:t>R4-2411378</w:t>
      </w:r>
    </w:p>
    <w:p w14:paraId="5465EE2C" w14:textId="77777777" w:rsidR="00AB1C7F" w:rsidRDefault="00AB1C7F" w:rsidP="00AB1C7F">
      <w:pPr>
        <w:pStyle w:val="B2"/>
        <w:spacing w:after="0"/>
      </w:pPr>
      <w:r>
        <w:tab/>
        <w:t>R4-2411611</w:t>
      </w:r>
    </w:p>
    <w:p w14:paraId="656EDE88" w14:textId="77777777" w:rsidR="00AB1C7F" w:rsidRDefault="00AB1C7F" w:rsidP="00AB1C7F">
      <w:pPr>
        <w:pStyle w:val="B2"/>
        <w:spacing w:after="0"/>
      </w:pPr>
      <w:r>
        <w:tab/>
        <w:t>R4-2411612</w:t>
      </w:r>
    </w:p>
    <w:p w14:paraId="695BEB5C" w14:textId="77777777" w:rsidR="00AB1C7F" w:rsidRDefault="00AB1C7F" w:rsidP="00AB1C7F">
      <w:pPr>
        <w:pStyle w:val="B2"/>
        <w:spacing w:after="0"/>
      </w:pPr>
      <w:r>
        <w:tab/>
        <w:t>R4-2412002</w:t>
      </w:r>
    </w:p>
    <w:p w14:paraId="06610E1A" w14:textId="77777777" w:rsidR="00AB1C7F" w:rsidRDefault="00AB1C7F" w:rsidP="00AB1C7F">
      <w:pPr>
        <w:pStyle w:val="B2"/>
        <w:spacing w:after="0"/>
      </w:pPr>
      <w:r>
        <w:tab/>
        <w:t>R4-2412155</w:t>
      </w:r>
    </w:p>
    <w:p w14:paraId="5466C194" w14:textId="77777777" w:rsidR="00AB1C7F" w:rsidRDefault="00AB1C7F" w:rsidP="00AB1C7F">
      <w:pPr>
        <w:pStyle w:val="B2"/>
        <w:spacing w:after="0"/>
      </w:pPr>
      <w:r>
        <w:tab/>
        <w:t>R4-2412162</w:t>
      </w:r>
    </w:p>
    <w:p w14:paraId="051D2535" w14:textId="77777777" w:rsidR="00AB1C7F" w:rsidRDefault="00AB1C7F" w:rsidP="00AB1C7F">
      <w:pPr>
        <w:pStyle w:val="B2"/>
        <w:spacing w:after="0"/>
      </w:pPr>
      <w:r>
        <w:tab/>
        <w:t>R4-2412178</w:t>
      </w:r>
    </w:p>
    <w:p w14:paraId="4A291EF2" w14:textId="77777777" w:rsidR="00AB1C7F" w:rsidRDefault="00AB1C7F" w:rsidP="00AB1C7F">
      <w:pPr>
        <w:pStyle w:val="B2"/>
        <w:spacing w:after="0"/>
      </w:pPr>
      <w:r>
        <w:tab/>
        <w:t>R4-2412285</w:t>
      </w:r>
    </w:p>
    <w:p w14:paraId="269508B3" w14:textId="77777777" w:rsidR="00AB1C7F" w:rsidRDefault="00AB1C7F" w:rsidP="00AB1C7F">
      <w:pPr>
        <w:pStyle w:val="B2"/>
        <w:spacing w:after="0"/>
      </w:pPr>
      <w:r>
        <w:tab/>
        <w:t>R4-2412287</w:t>
      </w:r>
    </w:p>
    <w:p w14:paraId="3E7B8C40" w14:textId="77777777" w:rsidR="00AB1C7F" w:rsidRDefault="00AB1C7F" w:rsidP="00AB1C7F">
      <w:pPr>
        <w:pStyle w:val="B2"/>
        <w:spacing w:after="0"/>
      </w:pPr>
      <w:r>
        <w:tab/>
        <w:t>R4-2412288</w:t>
      </w:r>
    </w:p>
    <w:p w14:paraId="24C04932" w14:textId="77777777" w:rsidR="00AB1C7F" w:rsidRDefault="00AB1C7F" w:rsidP="00AB1C7F">
      <w:pPr>
        <w:pStyle w:val="B2"/>
        <w:spacing w:after="0"/>
      </w:pPr>
      <w:r>
        <w:tab/>
        <w:t>R4-2412445</w:t>
      </w:r>
    </w:p>
    <w:p w14:paraId="7FC4C3C0" w14:textId="77777777" w:rsidR="00AB1C7F" w:rsidRDefault="00AB1C7F" w:rsidP="00AB1C7F">
      <w:pPr>
        <w:pStyle w:val="B2"/>
        <w:spacing w:after="0"/>
      </w:pPr>
      <w:r>
        <w:tab/>
        <w:t>R4-2412513</w:t>
      </w:r>
    </w:p>
    <w:p w14:paraId="3A968C9E" w14:textId="77777777" w:rsidR="00AB1C7F" w:rsidRDefault="00AB1C7F" w:rsidP="00AB1C7F">
      <w:pPr>
        <w:pStyle w:val="B2"/>
        <w:spacing w:after="0"/>
      </w:pPr>
      <w:r>
        <w:tab/>
        <w:t>R4-2412516</w:t>
      </w:r>
    </w:p>
    <w:p w14:paraId="3C9D6A95" w14:textId="77777777" w:rsidR="00AB1C7F" w:rsidRDefault="00AB1C7F" w:rsidP="00AB1C7F">
      <w:pPr>
        <w:pStyle w:val="B2"/>
        <w:spacing w:after="0"/>
      </w:pPr>
      <w:r>
        <w:tab/>
        <w:t>R4-2412870</w:t>
      </w:r>
    </w:p>
    <w:p w14:paraId="7E0EA028" w14:textId="77777777" w:rsidR="00AB1C7F" w:rsidRDefault="00AB1C7F" w:rsidP="00AB1C7F">
      <w:pPr>
        <w:pStyle w:val="B2"/>
        <w:spacing w:after="0"/>
      </w:pPr>
      <w:r>
        <w:tab/>
        <w:t>R4-2412874</w:t>
      </w:r>
    </w:p>
    <w:p w14:paraId="12230A0E" w14:textId="77777777" w:rsidR="00AB1C7F" w:rsidRDefault="00AB1C7F" w:rsidP="00AB1C7F">
      <w:pPr>
        <w:pStyle w:val="B2"/>
        <w:spacing w:after="0"/>
      </w:pPr>
      <w:r>
        <w:tab/>
        <w:t>R4-2412875</w:t>
      </w:r>
    </w:p>
    <w:p w14:paraId="654587BC" w14:textId="77777777" w:rsidR="00AB1C7F" w:rsidRDefault="00AB1C7F" w:rsidP="00AB1C7F">
      <w:pPr>
        <w:pStyle w:val="B2"/>
        <w:spacing w:after="0"/>
      </w:pPr>
      <w:r>
        <w:tab/>
        <w:t>R4-2412876</w:t>
      </w:r>
    </w:p>
    <w:p w14:paraId="37753088" w14:textId="77777777" w:rsidR="00AB1C7F" w:rsidRDefault="00AB1C7F" w:rsidP="00AB1C7F">
      <w:pPr>
        <w:pStyle w:val="B2"/>
        <w:spacing w:after="0"/>
      </w:pPr>
      <w:r>
        <w:tab/>
        <w:t>R4-2413083</w:t>
      </w:r>
    </w:p>
    <w:p w14:paraId="25D3A733" w14:textId="77777777" w:rsidR="00AB1C7F" w:rsidRDefault="00AB1C7F" w:rsidP="00AB1C7F">
      <w:pPr>
        <w:pStyle w:val="B2"/>
        <w:spacing w:after="0"/>
      </w:pPr>
      <w:r>
        <w:tab/>
        <w:t>R4-2413084</w:t>
      </w:r>
    </w:p>
    <w:p w14:paraId="43C2288B" w14:textId="77777777" w:rsidR="00AB1C7F" w:rsidRDefault="00AB1C7F" w:rsidP="00AB1C7F">
      <w:pPr>
        <w:pStyle w:val="B2"/>
        <w:spacing w:after="0"/>
      </w:pPr>
      <w:r>
        <w:tab/>
        <w:t>R4-2413085</w:t>
      </w:r>
    </w:p>
    <w:p w14:paraId="0A9A2E3F" w14:textId="77777777" w:rsidR="00AB1C7F" w:rsidRDefault="00AB1C7F" w:rsidP="00AB1C7F">
      <w:pPr>
        <w:pStyle w:val="B2"/>
        <w:spacing w:after="0"/>
      </w:pPr>
      <w:r>
        <w:tab/>
        <w:t>R4-2413086</w:t>
      </w:r>
    </w:p>
    <w:p w14:paraId="57ECE0E1" w14:textId="77777777" w:rsidR="00AB1C7F" w:rsidRDefault="00AB1C7F" w:rsidP="00AB1C7F">
      <w:pPr>
        <w:pStyle w:val="B2"/>
        <w:spacing w:after="0"/>
      </w:pPr>
      <w:r>
        <w:tab/>
        <w:t>R4-2413087</w:t>
      </w:r>
    </w:p>
    <w:p w14:paraId="357C0835" w14:textId="77777777" w:rsidR="00AB1C7F" w:rsidRDefault="00AB1C7F" w:rsidP="00AB1C7F">
      <w:pPr>
        <w:pStyle w:val="B2"/>
        <w:spacing w:after="0"/>
      </w:pPr>
      <w:r>
        <w:tab/>
        <w:t>R4-2413088</w:t>
      </w:r>
    </w:p>
    <w:p w14:paraId="7253A561" w14:textId="77777777" w:rsidR="00AB1C7F" w:rsidRDefault="00AB1C7F" w:rsidP="00AB1C7F">
      <w:pPr>
        <w:pStyle w:val="B2"/>
        <w:spacing w:after="0"/>
      </w:pPr>
      <w:r>
        <w:tab/>
        <w:t>R4-2413089</w:t>
      </w:r>
    </w:p>
    <w:p w14:paraId="0DFC6910" w14:textId="77777777" w:rsidR="00AB1C7F" w:rsidRDefault="00AB1C7F" w:rsidP="00AB1C7F">
      <w:pPr>
        <w:pStyle w:val="B2"/>
        <w:spacing w:after="0"/>
      </w:pPr>
      <w:r>
        <w:tab/>
        <w:t>R4-2413090</w:t>
      </w:r>
    </w:p>
    <w:p w14:paraId="275730CE" w14:textId="77777777" w:rsidR="00AB1C7F" w:rsidRDefault="00AB1C7F" w:rsidP="00AB1C7F">
      <w:pPr>
        <w:pStyle w:val="B2"/>
        <w:spacing w:after="0"/>
      </w:pPr>
      <w:r>
        <w:tab/>
        <w:t>R4-2413091</w:t>
      </w:r>
    </w:p>
    <w:p w14:paraId="56F805D5" w14:textId="77777777" w:rsidR="00AB1C7F" w:rsidRDefault="00AB1C7F" w:rsidP="00AB1C7F">
      <w:pPr>
        <w:pStyle w:val="B2"/>
        <w:spacing w:after="0"/>
      </w:pPr>
      <w:r>
        <w:tab/>
        <w:t>R4-2413092</w:t>
      </w:r>
    </w:p>
    <w:p w14:paraId="7A404B15" w14:textId="77777777" w:rsidR="00AF1268" w:rsidRDefault="00AF1268" w:rsidP="00AF1268">
      <w:pPr>
        <w:pStyle w:val="B1"/>
        <w:spacing w:after="0"/>
      </w:pPr>
      <w:r>
        <w:t>3.</w:t>
      </w:r>
      <w:r>
        <w:tab/>
        <w:t>There are 195 CAT A CRs reserved in 3GU (note: if any CAT A CRs are missing, please notify chair or session chairs)</w:t>
      </w:r>
    </w:p>
    <w:p w14:paraId="0F8D4F54" w14:textId="77777777" w:rsidR="00AF1268" w:rsidRDefault="00AF1268" w:rsidP="00AF1268">
      <w:pPr>
        <w:pStyle w:val="B1"/>
        <w:spacing w:after="0"/>
      </w:pPr>
      <w:r>
        <w:t>4.</w:t>
      </w:r>
      <w:r>
        <w:tab/>
        <w:t>There are 60 CRs that are marked as withdrawn in 3GU</w:t>
      </w:r>
    </w:p>
    <w:p w14:paraId="3B29162B" w14:textId="77777777" w:rsidR="00AF1268" w:rsidRDefault="00AF1268" w:rsidP="00AF1268">
      <w:pPr>
        <w:pStyle w:val="B1"/>
        <w:spacing w:after="0"/>
      </w:pPr>
      <w:r>
        <w:t>5.</w:t>
      </w:r>
      <w:r>
        <w:tab/>
        <w:t>There are 5 CAT F CRs not made available by Huawei, HiSilicon. The tdoc numbers are:</w:t>
      </w:r>
    </w:p>
    <w:p w14:paraId="3244427E" w14:textId="77777777" w:rsidR="00AF1268" w:rsidRDefault="00AF1268" w:rsidP="00AF1268">
      <w:pPr>
        <w:pStyle w:val="B2"/>
        <w:spacing w:after="0"/>
      </w:pPr>
      <w:r>
        <w:t>a.</w:t>
      </w:r>
      <w:r>
        <w:tab/>
        <w:t>R4-2312782</w:t>
      </w:r>
    </w:p>
    <w:p w14:paraId="7FB7B190" w14:textId="77777777" w:rsidR="00AF1268" w:rsidRDefault="00AF1268" w:rsidP="00AF1268">
      <w:pPr>
        <w:pStyle w:val="B2"/>
        <w:spacing w:after="0"/>
      </w:pPr>
      <w:r>
        <w:t>b.</w:t>
      </w:r>
      <w:r>
        <w:tab/>
        <w:t>R4-2412781</w:t>
      </w:r>
    </w:p>
    <w:p w14:paraId="4523E0B1" w14:textId="77777777" w:rsidR="00AF1268" w:rsidRDefault="00AF1268" w:rsidP="00AF1268">
      <w:pPr>
        <w:pStyle w:val="B2"/>
        <w:spacing w:after="0"/>
      </w:pPr>
      <w:r>
        <w:t>c.</w:t>
      </w:r>
      <w:r>
        <w:tab/>
        <w:t>R4-2412779</w:t>
      </w:r>
    </w:p>
    <w:p w14:paraId="0C6FB80D" w14:textId="77777777" w:rsidR="00AF1268" w:rsidRDefault="00AF1268" w:rsidP="00AF1268">
      <w:pPr>
        <w:pStyle w:val="B2"/>
        <w:spacing w:after="0"/>
      </w:pPr>
      <w:r>
        <w:t>d.</w:t>
      </w:r>
      <w:r>
        <w:tab/>
        <w:t>R4-2412778</w:t>
      </w:r>
    </w:p>
    <w:p w14:paraId="6342E7D7" w14:textId="34F484B8" w:rsidR="0005332F" w:rsidRPr="0005332F" w:rsidRDefault="00AF1268" w:rsidP="00AF1268">
      <w:pPr>
        <w:pStyle w:val="B2"/>
        <w:spacing w:after="0"/>
      </w:pPr>
      <w:r>
        <w:t>e.</w:t>
      </w:r>
      <w:r>
        <w:tab/>
        <w:t>R4-2412777</w:t>
      </w:r>
    </w:p>
    <w:p w14:paraId="343771AB" w14:textId="77777777" w:rsidR="00AF1268" w:rsidRDefault="00AF1268" w:rsidP="0005332F"/>
    <w:p w14:paraId="18C51586" w14:textId="3A99AABA" w:rsidR="0005332F" w:rsidRPr="0005332F" w:rsidRDefault="0005332F" w:rsidP="00AF1268">
      <w:pPr>
        <w:spacing w:after="0"/>
      </w:pPr>
      <w:r w:rsidRPr="0005332F">
        <w:t>Breakdown of available CRs at start of the meeting:</w:t>
      </w:r>
    </w:p>
    <w:p w14:paraId="5BD7772A" w14:textId="1927571F" w:rsidR="0005332F" w:rsidRPr="0005332F" w:rsidRDefault="0005332F" w:rsidP="00AF1268">
      <w:pPr>
        <w:spacing w:after="0"/>
        <w:ind w:left="568" w:hanging="284"/>
      </w:pPr>
      <w:r w:rsidRPr="0005332F">
        <w:t>-</w:t>
      </w:r>
      <w:r w:rsidRPr="0005332F">
        <w:tab/>
        <w:t>Rel-1</w:t>
      </w:r>
      <w:r w:rsidR="00AF1268">
        <w:t>3</w:t>
      </w:r>
      <w:r w:rsidRPr="0005332F">
        <w:t xml:space="preserve"> CR (1)</w:t>
      </w:r>
    </w:p>
    <w:p w14:paraId="74037D04" w14:textId="20E19643" w:rsidR="0005332F" w:rsidRPr="0005332F" w:rsidRDefault="0005332F" w:rsidP="00AF1268">
      <w:pPr>
        <w:spacing w:after="0"/>
        <w:ind w:left="851" w:hanging="284"/>
      </w:pPr>
      <w:r w:rsidRPr="0005332F">
        <w:t>-</w:t>
      </w:r>
      <w:r w:rsidRPr="0005332F">
        <w:tab/>
        <w:t xml:space="preserve">MCC: This is for a </w:t>
      </w:r>
      <w:r w:rsidR="00AF1268" w:rsidRPr="00AF1268">
        <w:t>(NB_IOT-Perf) CR on RSRP-ThresholdsNPRACH-InfoList for NB-IoT (Cat-F Rel-13)</w:t>
      </w:r>
    </w:p>
    <w:p w14:paraId="1BDD75A2" w14:textId="6E62D7AA" w:rsidR="00AF1268" w:rsidRDefault="00AF1268" w:rsidP="00AF1268">
      <w:pPr>
        <w:spacing w:after="0"/>
        <w:ind w:left="568" w:hanging="284"/>
      </w:pPr>
      <w:bookmarkStart w:id="2" w:name="_Hlk166757084"/>
      <w:r w:rsidRPr="0005332F">
        <w:t>-</w:t>
      </w:r>
      <w:r w:rsidRPr="0005332F">
        <w:tab/>
        <w:t>Rel-1</w:t>
      </w:r>
      <w:r>
        <w:t>4</w:t>
      </w:r>
      <w:r w:rsidRPr="0005332F">
        <w:t xml:space="preserve"> CR (</w:t>
      </w:r>
      <w:r>
        <w:t>3</w:t>
      </w:r>
      <w:r w:rsidRPr="0005332F">
        <w:t>)</w:t>
      </w:r>
    </w:p>
    <w:p w14:paraId="44DFFED6" w14:textId="7FF0E51D" w:rsidR="0005332F" w:rsidRPr="0005332F" w:rsidRDefault="0005332F" w:rsidP="00AF1268">
      <w:pPr>
        <w:spacing w:after="0"/>
        <w:ind w:left="568" w:hanging="284"/>
      </w:pPr>
      <w:r w:rsidRPr="0005332F">
        <w:t>-</w:t>
      </w:r>
      <w:r w:rsidRPr="0005332F">
        <w:tab/>
      </w:r>
      <w:bookmarkEnd w:id="2"/>
      <w:r w:rsidRPr="0005332F">
        <w:t>Rel-15 CRs (2</w:t>
      </w:r>
      <w:r w:rsidR="00645CC2">
        <w:t>8</w:t>
      </w:r>
      <w:r w:rsidRPr="0005332F">
        <w:t>)</w:t>
      </w:r>
    </w:p>
    <w:p w14:paraId="60401F4C" w14:textId="428C018B" w:rsidR="0005332F" w:rsidRPr="0005332F" w:rsidRDefault="0005332F" w:rsidP="00AF1268">
      <w:pPr>
        <w:spacing w:after="0"/>
        <w:ind w:left="568" w:hanging="284"/>
      </w:pPr>
      <w:r w:rsidRPr="0005332F">
        <w:t>-</w:t>
      </w:r>
      <w:r w:rsidRPr="0005332F">
        <w:tab/>
        <w:t>Rel-16 CRs (</w:t>
      </w:r>
      <w:r w:rsidR="00645CC2">
        <w:t>56</w:t>
      </w:r>
      <w:r w:rsidRPr="0005332F">
        <w:t>)</w:t>
      </w:r>
    </w:p>
    <w:p w14:paraId="16FD925C" w14:textId="53FB9B15" w:rsidR="0005332F" w:rsidRPr="0005332F" w:rsidRDefault="0005332F" w:rsidP="00AF1268">
      <w:pPr>
        <w:spacing w:after="0"/>
        <w:ind w:left="568" w:hanging="284"/>
      </w:pPr>
      <w:r w:rsidRPr="0005332F">
        <w:t>-</w:t>
      </w:r>
      <w:r w:rsidRPr="0005332F">
        <w:tab/>
        <w:t>Rel-17 CRs (16</w:t>
      </w:r>
      <w:r w:rsidR="00645CC2">
        <w:t>2</w:t>
      </w:r>
      <w:r w:rsidRPr="0005332F">
        <w:t>)</w:t>
      </w:r>
    </w:p>
    <w:p w14:paraId="18E48E8B" w14:textId="1E33C9A9" w:rsidR="0005332F" w:rsidRPr="0005332F" w:rsidRDefault="0005332F" w:rsidP="00AF1268">
      <w:pPr>
        <w:spacing w:after="0"/>
        <w:ind w:left="568" w:hanging="284"/>
      </w:pPr>
      <w:r w:rsidRPr="0005332F">
        <w:t>-</w:t>
      </w:r>
      <w:r w:rsidRPr="0005332F">
        <w:tab/>
        <w:t>Rel-18 CRs (</w:t>
      </w:r>
      <w:r w:rsidR="00645CC2">
        <w:t>495</w:t>
      </w:r>
      <w:r w:rsidRPr="0005332F">
        <w:t>)</w:t>
      </w:r>
    </w:p>
    <w:p w14:paraId="133D2A0A" w14:textId="08FD9F4D" w:rsidR="0005332F" w:rsidRPr="0005332F" w:rsidRDefault="0005332F" w:rsidP="00AF1268">
      <w:pPr>
        <w:spacing w:after="0"/>
        <w:ind w:left="568" w:hanging="284"/>
      </w:pPr>
      <w:r w:rsidRPr="0005332F">
        <w:t>-</w:t>
      </w:r>
      <w:r w:rsidRPr="0005332F">
        <w:tab/>
        <w:t>Rel-19 CR (</w:t>
      </w:r>
      <w:r w:rsidR="00AF1268">
        <w:t>14</w:t>
      </w:r>
      <w:r w:rsidRPr="0005332F">
        <w:t>)</w:t>
      </w:r>
    </w:p>
    <w:p w14:paraId="2C82764F" w14:textId="4640DB3B" w:rsidR="0005332F" w:rsidRPr="0005332F" w:rsidRDefault="0005332F" w:rsidP="00AF1268">
      <w:pPr>
        <w:spacing w:after="0"/>
        <w:ind w:left="851" w:hanging="284"/>
      </w:pPr>
      <w:r w:rsidRPr="0005332F">
        <w:lastRenderedPageBreak/>
        <w:t>-</w:t>
      </w:r>
      <w:r w:rsidRPr="0005332F">
        <w:tab/>
        <w:t>MCC: There should not be any Rel-19 CRs for agreement at this stage. The</w:t>
      </w:r>
      <w:r w:rsidR="00AF1268">
        <w:t>ywere all withdrawn.</w:t>
      </w:r>
    </w:p>
    <w:p w14:paraId="243B8196" w14:textId="77777777" w:rsidR="0005332F" w:rsidRPr="0005332F" w:rsidRDefault="0005332F" w:rsidP="0005332F"/>
    <w:p w14:paraId="17484692" w14:textId="77777777" w:rsidR="00722B52" w:rsidRDefault="00722B52" w:rsidP="00722B52">
      <w:pPr>
        <w:pStyle w:val="Heading2"/>
      </w:pPr>
      <w:bookmarkStart w:id="3" w:name="_Toc174396002"/>
      <w:r>
        <w:t>2</w:t>
      </w:r>
      <w:r>
        <w:tab/>
        <w:t>Meeting agenda, arrangement and meeting report</w:t>
      </w:r>
      <w:bookmarkEnd w:id="3"/>
    </w:p>
    <w:p w14:paraId="0E43A8AF" w14:textId="76E72A2E" w:rsidR="00722B52" w:rsidRDefault="00722B52" w:rsidP="00722B52">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197DF2E5" w14:textId="77777777" w:rsidR="00722B52" w:rsidRDefault="00722B52" w:rsidP="00722B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5683064" w14:textId="77777777" w:rsidR="00722B52" w:rsidRDefault="00722B52" w:rsidP="00722B52">
      <w:pPr>
        <w:rPr>
          <w:rFonts w:ascii="Arial" w:hAnsi="Arial" w:cs="Arial"/>
          <w:b/>
        </w:rPr>
      </w:pPr>
      <w:r>
        <w:rPr>
          <w:rFonts w:ascii="Arial" w:hAnsi="Arial" w:cs="Arial"/>
          <w:b/>
        </w:rPr>
        <w:t xml:space="preserve">Abstract: </w:t>
      </w:r>
    </w:p>
    <w:p w14:paraId="07D431A5" w14:textId="77777777" w:rsidR="00722B52" w:rsidRDefault="00722B52" w:rsidP="00722B52">
      <w:r>
        <w:t>[RAN4#112][100] Main Session</w:t>
      </w:r>
    </w:p>
    <w:p w14:paraId="4F240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B4721" w14:textId="51DB4574" w:rsidR="00722B52" w:rsidRDefault="00722B52" w:rsidP="00722B52">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37E36E26" w14:textId="77777777" w:rsidR="00722B52" w:rsidRDefault="00722B52" w:rsidP="00722B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A37CC0D" w14:textId="77777777" w:rsidR="00722B52" w:rsidRDefault="00722B52" w:rsidP="00722B52">
      <w:pPr>
        <w:rPr>
          <w:rFonts w:ascii="Arial" w:hAnsi="Arial" w:cs="Arial"/>
          <w:b/>
        </w:rPr>
      </w:pPr>
      <w:r>
        <w:rPr>
          <w:rFonts w:ascii="Arial" w:hAnsi="Arial" w:cs="Arial"/>
          <w:b/>
        </w:rPr>
        <w:t xml:space="preserve">Abstract: </w:t>
      </w:r>
    </w:p>
    <w:p w14:paraId="09E2D445" w14:textId="77777777" w:rsidR="00722B52" w:rsidRDefault="00722B52" w:rsidP="00722B52">
      <w:r>
        <w:t>[RAN4#112][100] Main Session</w:t>
      </w:r>
    </w:p>
    <w:p w14:paraId="1BD390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9E0E" w14:textId="1087867C" w:rsidR="00722B52" w:rsidRDefault="00722B52" w:rsidP="00722B52">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1EDC37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C09007" w14:textId="77777777" w:rsidR="00722B52" w:rsidRDefault="00722B52" w:rsidP="00722B52">
      <w:pPr>
        <w:rPr>
          <w:rFonts w:ascii="Arial" w:hAnsi="Arial" w:cs="Arial"/>
          <w:b/>
        </w:rPr>
      </w:pPr>
      <w:r>
        <w:rPr>
          <w:rFonts w:ascii="Arial" w:hAnsi="Arial" w:cs="Arial"/>
          <w:b/>
        </w:rPr>
        <w:t xml:space="preserve">Abstract: </w:t>
      </w:r>
    </w:p>
    <w:p w14:paraId="5EDB3312" w14:textId="77777777" w:rsidR="00722B52" w:rsidRDefault="00722B52" w:rsidP="00722B52">
      <w:r>
        <w:t>[RAN4#112][100] Main Session</w:t>
      </w:r>
    </w:p>
    <w:p w14:paraId="5D775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464B" w14:textId="77777777" w:rsidR="00722B52" w:rsidRDefault="00722B52" w:rsidP="00722B52">
      <w:pPr>
        <w:pStyle w:val="Heading2"/>
      </w:pPr>
      <w:bookmarkStart w:id="4" w:name="_Toc17439600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DD3A14" w14:paraId="5869FB9A" w14:textId="77777777" w:rsidTr="00DD3A14">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731056F3" w14:textId="77777777" w:rsidR="00DD3A14" w:rsidRPr="006C4001" w:rsidRDefault="00DD3A14" w:rsidP="000C050E">
            <w:pPr>
              <w:jc w:val="center"/>
              <w:rPr>
                <w:rFonts w:ascii="Arial" w:hAnsi="Arial" w:cs="Arial"/>
                <w:b/>
                <w:bCs/>
                <w:sz w:val="14"/>
                <w:szCs w:val="14"/>
              </w:rPr>
            </w:pPr>
            <w:bookmarkStart w:id="5" w:name="_Hlk125960918"/>
            <w:bookmarkStart w:id="6" w:name="_Hlk87892412"/>
            <w:r w:rsidRPr="006C4001">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54E490E0"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F96D117"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37E058E4"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34BEEE2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BC256E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98BEF5A"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Decision</w:t>
            </w:r>
          </w:p>
        </w:tc>
      </w:tr>
      <w:tr w:rsidR="00DD3A14" w14:paraId="68FB9284" w14:textId="77777777" w:rsidTr="00DD3A14">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E62DB7" w14:textId="77777777" w:rsidR="00DD3A14" w:rsidRPr="00A66DB9" w:rsidRDefault="00DD3A14" w:rsidP="000C050E">
            <w:pPr>
              <w:rPr>
                <w:rFonts w:ascii="Arial" w:hAnsi="Arial" w:cs="Arial"/>
                <w:sz w:val="16"/>
                <w:szCs w:val="16"/>
              </w:rPr>
            </w:pPr>
            <w:r w:rsidRPr="00DA6F8F">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74BF77" w14:textId="77777777" w:rsidR="00DD3A14" w:rsidRPr="00DE2F9E" w:rsidRDefault="00DD3A14" w:rsidP="000C050E">
            <w:pPr>
              <w:rPr>
                <w:rFonts w:ascii="Arial" w:hAnsi="Arial" w:cs="Arial"/>
                <w:sz w:val="16"/>
                <w:szCs w:val="16"/>
              </w:rPr>
            </w:pPr>
            <w:r w:rsidRPr="00DA291C">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42E206F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432A159" w14:textId="77777777" w:rsidR="00DD3A14" w:rsidRPr="00DE2F9E" w:rsidRDefault="00DD3A14" w:rsidP="000C050E">
            <w:pPr>
              <w:rPr>
                <w:rFonts w:ascii="Arial" w:hAnsi="Arial" w:cs="Arial"/>
                <w:sz w:val="16"/>
                <w:szCs w:val="16"/>
              </w:rPr>
            </w:pPr>
            <w:r w:rsidRPr="00DA291C">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64CF30"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76D4805" w14:textId="77777777" w:rsidR="00DD3A14" w:rsidRDefault="00DD3A14" w:rsidP="000C050E">
            <w:pPr>
              <w:rPr>
                <w:rFonts w:ascii="Arial" w:hAnsi="Arial" w:cs="Arial"/>
                <w:sz w:val="14"/>
                <w:szCs w:val="14"/>
              </w:rPr>
            </w:pPr>
            <w:r w:rsidRPr="005426BD">
              <w:rPr>
                <w:rFonts w:ascii="Arial" w:hAnsi="Arial" w:cs="Arial"/>
                <w:sz w:val="14"/>
                <w:szCs w:val="14"/>
              </w:rPr>
              <w:t>RAN1 confirms requesting and/or reporting only SL PRS-RSRP or SL PRS-RSRPP without any other SL positioning measurements is not supported.</w:t>
            </w:r>
          </w:p>
          <w:p w14:paraId="5670AAA7" w14:textId="77777777" w:rsidR="00DD3A14" w:rsidRDefault="00DD3A14" w:rsidP="000C050E">
            <w:pPr>
              <w:rPr>
                <w:rFonts w:ascii="Arial" w:hAnsi="Arial" w:cs="Arial"/>
                <w:sz w:val="14"/>
                <w:szCs w:val="14"/>
              </w:rPr>
            </w:pPr>
            <w:r w:rsidRPr="005426BD">
              <w:rPr>
                <w:rFonts w:ascii="Arial" w:hAnsi="Arial" w:cs="Arial"/>
                <w:sz w:val="14"/>
                <w:szCs w:val="14"/>
              </w:rPr>
              <w:t>RAN1 would like to inform RAN4 and RAN2 of the following with regards to the mapping between the mandatory measurement and the targeted SL positioning method,</w:t>
            </w:r>
          </w:p>
          <w:p w14:paraId="3B4FA36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SL-RSTD is mandatory for SL-TDOA</w:t>
            </w:r>
          </w:p>
          <w:p w14:paraId="793CA55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RTOA is mandatory for SL-TOA</w:t>
            </w:r>
          </w:p>
          <w:p w14:paraId="26A015A2"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UE Rx - Tx time difference is mandatory for SL-RTT</w:t>
            </w:r>
          </w:p>
          <w:p w14:paraId="666ABAA5" w14:textId="77777777" w:rsidR="00DD3A14"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at least one of SL AoA/ZoA should be reported for SL-AoA</w:t>
            </w:r>
          </w:p>
          <w:p w14:paraId="27874122" w14:textId="77777777" w:rsidR="00DD3A14" w:rsidRPr="005426BD" w:rsidRDefault="00DD3A14" w:rsidP="000C050E">
            <w:pPr>
              <w:rPr>
                <w:rFonts w:ascii="Arial" w:hAnsi="Arial" w:cs="Arial"/>
                <w:b/>
                <w:bCs/>
                <w:sz w:val="14"/>
                <w:szCs w:val="14"/>
                <w:u w:val="single"/>
              </w:rPr>
            </w:pPr>
            <w:r w:rsidRPr="005426BD">
              <w:rPr>
                <w:rFonts w:ascii="Arial" w:hAnsi="Arial" w:cs="Arial"/>
                <w:b/>
                <w:bCs/>
                <w:sz w:val="14"/>
                <w:szCs w:val="14"/>
                <w:u w:val="single"/>
              </w:rPr>
              <w:t>ACTION:</w:t>
            </w:r>
          </w:p>
          <w:p w14:paraId="0ADA6C21" w14:textId="77777777" w:rsidR="00DD3A14" w:rsidRPr="00DF7140" w:rsidRDefault="00DD3A14" w:rsidP="000C050E">
            <w:pPr>
              <w:rPr>
                <w:rFonts w:ascii="Arial" w:hAnsi="Arial" w:cs="Arial"/>
                <w:sz w:val="14"/>
                <w:szCs w:val="14"/>
              </w:rPr>
            </w:pPr>
            <w:r w:rsidRPr="005426BD">
              <w:rPr>
                <w:rFonts w:ascii="Arial" w:hAnsi="Arial" w:cs="Arial"/>
                <w:sz w:val="14"/>
                <w:szCs w:val="14"/>
              </w:rPr>
              <w:t>RAN1 respectfully requests RAN WG4 and WG2 to take account the</w:t>
            </w:r>
            <w:r>
              <w:rPr>
                <w:rFonts w:ascii="Arial" w:hAnsi="Arial" w:cs="Arial"/>
                <w:sz w:val="14"/>
                <w:szCs w:val="14"/>
              </w:rPr>
              <w:t xml:space="preserve"> above</w:t>
            </w:r>
            <w:r w:rsidRPr="005426BD">
              <w:rPr>
                <w:rFonts w:ascii="Arial" w:hAnsi="Arial" w:cs="Arial"/>
                <w:sz w:val="14"/>
                <w:szCs w:val="14"/>
              </w:rPr>
              <w:t xml:space="preserve"> information.</w:t>
            </w:r>
          </w:p>
        </w:tc>
        <w:tc>
          <w:tcPr>
            <w:tcW w:w="437" w:type="pct"/>
            <w:tcBorders>
              <w:top w:val="nil"/>
              <w:left w:val="single" w:sz="8" w:space="0" w:color="auto"/>
              <w:bottom w:val="single" w:sz="8" w:space="0" w:color="auto"/>
              <w:right w:val="single" w:sz="8" w:space="0" w:color="auto"/>
            </w:tcBorders>
          </w:tcPr>
          <w:p w14:paraId="7872D8FE" w14:textId="77777777" w:rsidR="00DD3A14" w:rsidRPr="005426BD" w:rsidRDefault="00DD3A14" w:rsidP="000C050E">
            <w:pPr>
              <w:rPr>
                <w:rFonts w:ascii="Arial" w:hAnsi="Arial" w:cs="Arial"/>
                <w:sz w:val="14"/>
                <w:szCs w:val="14"/>
              </w:rPr>
            </w:pPr>
          </w:p>
        </w:tc>
      </w:tr>
      <w:tr w:rsidR="00DD3A14" w14:paraId="737C7EF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B0BE" w14:textId="77777777" w:rsidR="00DD3A14" w:rsidRPr="00A66DB9" w:rsidRDefault="00DD3A14" w:rsidP="000C050E">
            <w:pPr>
              <w:rPr>
                <w:rFonts w:ascii="Arial" w:hAnsi="Arial" w:cs="Arial"/>
                <w:sz w:val="16"/>
                <w:szCs w:val="16"/>
              </w:rPr>
            </w:pPr>
            <w:r w:rsidRPr="00DA6F8F">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4F913E1"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427C9B0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154DBF3" w14:textId="77777777" w:rsidR="00DD3A14" w:rsidRPr="00DE2F9E" w:rsidRDefault="00DD3A14" w:rsidP="000C050E">
            <w:pPr>
              <w:rPr>
                <w:rFonts w:ascii="Arial" w:hAnsi="Arial" w:cs="Arial"/>
                <w:sz w:val="16"/>
                <w:szCs w:val="16"/>
              </w:rPr>
            </w:pPr>
            <w:r w:rsidRPr="000F02E1">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86C2C8"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1FEB53C4" w14:textId="77777777" w:rsidR="00DD3A14" w:rsidRPr="00DF7140" w:rsidRDefault="00DD3A14" w:rsidP="000C050E">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21F94944" w14:textId="77777777" w:rsidR="00DD3A14" w:rsidRPr="00DF7140" w:rsidRDefault="00DD3A14" w:rsidP="000C050E">
            <w:pPr>
              <w:rPr>
                <w:rFonts w:ascii="Arial" w:hAnsi="Arial" w:cs="Arial"/>
                <w:sz w:val="14"/>
                <w:szCs w:val="14"/>
              </w:rPr>
            </w:pPr>
          </w:p>
        </w:tc>
      </w:tr>
      <w:tr w:rsidR="00DD3A14" w14:paraId="34408575"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055C1" w14:textId="77777777" w:rsidR="00DD3A14" w:rsidRPr="00A66DB9" w:rsidRDefault="00DD3A14" w:rsidP="000C050E">
            <w:pPr>
              <w:rPr>
                <w:rFonts w:ascii="Arial" w:hAnsi="Arial" w:cs="Arial"/>
                <w:sz w:val="16"/>
                <w:szCs w:val="16"/>
              </w:rPr>
            </w:pPr>
            <w:r w:rsidRPr="00DA6F8F">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867640"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6273445F"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7B12E985" w14:textId="77777777" w:rsidR="00DD3A14" w:rsidRPr="00DE2F9E" w:rsidRDefault="00DD3A14" w:rsidP="000C050E">
            <w:pPr>
              <w:rPr>
                <w:rFonts w:ascii="Arial" w:hAnsi="Arial" w:cs="Arial"/>
                <w:sz w:val="16"/>
                <w:szCs w:val="16"/>
              </w:rPr>
            </w:pPr>
            <w:r w:rsidRPr="000F02E1">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957A92"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448BF234" w14:textId="77777777" w:rsidR="00DD3A14" w:rsidRPr="001D6B2E" w:rsidRDefault="00DD3A14" w:rsidP="000C050E">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7D79373" w14:textId="77777777" w:rsidR="00DD3A14" w:rsidRPr="001D6B2E" w:rsidRDefault="00DD3A14" w:rsidP="000C050E">
            <w:pPr>
              <w:rPr>
                <w:rFonts w:ascii="Arial" w:hAnsi="Arial" w:cs="Arial"/>
                <w:sz w:val="14"/>
                <w:szCs w:val="14"/>
              </w:rPr>
            </w:pPr>
          </w:p>
        </w:tc>
      </w:tr>
      <w:tr w:rsidR="00DD3A14" w14:paraId="637E5FEF"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4CBBD0" w14:textId="77777777" w:rsidR="00DD3A14" w:rsidRPr="00A66DB9" w:rsidRDefault="00DD3A14" w:rsidP="000C050E">
            <w:pPr>
              <w:rPr>
                <w:rFonts w:ascii="Arial" w:hAnsi="Arial" w:cs="Arial"/>
                <w:sz w:val="16"/>
                <w:szCs w:val="16"/>
              </w:rPr>
            </w:pPr>
            <w:r w:rsidRPr="00DA6F8F">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DA06" w14:textId="77777777" w:rsidR="00DD3A14" w:rsidRPr="00DE2F9E" w:rsidRDefault="00DD3A14" w:rsidP="000C050E">
            <w:pPr>
              <w:rPr>
                <w:rFonts w:ascii="Arial" w:hAnsi="Arial" w:cs="Arial"/>
                <w:sz w:val="16"/>
                <w:szCs w:val="16"/>
              </w:rPr>
            </w:pPr>
            <w:r w:rsidRPr="006E29B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6032129C"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C00E33A" w14:textId="77777777" w:rsidR="00DD3A14" w:rsidRPr="00DE2F9E" w:rsidRDefault="00DD3A14" w:rsidP="000C050E">
            <w:pPr>
              <w:rPr>
                <w:rFonts w:ascii="Arial" w:hAnsi="Arial" w:cs="Arial"/>
                <w:sz w:val="16"/>
                <w:szCs w:val="16"/>
              </w:rPr>
            </w:pPr>
            <w:r w:rsidRPr="006E29B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323D"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0D0625E8" w14:textId="77777777" w:rsidR="00DD3A14" w:rsidRPr="008F09E9"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3FE8DD4B" w14:textId="77777777" w:rsidR="00DD3A14" w:rsidRPr="008F09E9" w:rsidRDefault="00DD3A14" w:rsidP="000C050E">
            <w:pPr>
              <w:rPr>
                <w:rFonts w:ascii="Arial" w:hAnsi="Arial" w:cs="Arial"/>
                <w:sz w:val="14"/>
                <w:szCs w:val="14"/>
              </w:rPr>
            </w:pPr>
          </w:p>
        </w:tc>
      </w:tr>
      <w:tr w:rsidR="00DD3A14" w14:paraId="54D50E52" w14:textId="77777777" w:rsidTr="00DD3A14">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333DED" w14:textId="77777777" w:rsidR="00DD3A14" w:rsidRPr="00A66DB9" w:rsidRDefault="00DD3A14" w:rsidP="000C050E">
            <w:pPr>
              <w:rPr>
                <w:rFonts w:ascii="Arial" w:hAnsi="Arial" w:cs="Arial"/>
                <w:sz w:val="16"/>
                <w:szCs w:val="16"/>
              </w:rPr>
            </w:pPr>
            <w:bookmarkStart w:id="7" w:name="_Hlk146529608"/>
            <w:r w:rsidRPr="00DA6F8F">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DB685F" w14:textId="77777777" w:rsidR="00DD3A14" w:rsidRPr="00DE2F9E" w:rsidRDefault="00DD3A14" w:rsidP="000C050E">
            <w:pPr>
              <w:rPr>
                <w:rFonts w:ascii="Arial" w:hAnsi="Arial" w:cs="Arial"/>
                <w:sz w:val="16"/>
                <w:szCs w:val="16"/>
              </w:rPr>
            </w:pPr>
            <w:r w:rsidRPr="006E29B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363FABA1"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3A802EB" w14:textId="77777777" w:rsidR="00DD3A14" w:rsidRPr="00DE2F9E" w:rsidRDefault="00DD3A14" w:rsidP="000C050E">
            <w:pPr>
              <w:rPr>
                <w:rFonts w:ascii="Arial" w:hAnsi="Arial" w:cs="Arial"/>
                <w:sz w:val="16"/>
                <w:szCs w:val="16"/>
              </w:rPr>
            </w:pPr>
            <w:r w:rsidRPr="006E29B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84D5DA"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460CD5ED" w14:textId="77777777" w:rsidR="00DD3A14" w:rsidRDefault="00DD3A14" w:rsidP="000C050E">
            <w:pPr>
              <w:rPr>
                <w:rFonts w:ascii="Arial" w:hAnsi="Arial" w:cs="Arial"/>
                <w:sz w:val="14"/>
                <w:szCs w:val="14"/>
              </w:rPr>
            </w:pPr>
            <w:r w:rsidRPr="0016408B">
              <w:rPr>
                <w:rFonts w:ascii="Arial" w:hAnsi="Arial" w:cs="Arial"/>
                <w:sz w:val="14"/>
                <w:szCs w:val="14"/>
              </w:rPr>
              <w:t>Particularly, it was discussed whether impact on RRM performance from skipping measurement occasions may be reduced if UE sends additional information:</w:t>
            </w:r>
          </w:p>
          <w:p w14:paraId="7577B4BE" w14:textId="77777777" w:rsidR="00DD3A14" w:rsidRPr="0016408B"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 xml:space="preserve">Information about the maximum number of MGs/SMTC with restrictions that can be skipped within a time period. </w:t>
            </w:r>
          </w:p>
          <w:p w14:paraId="0C5DE073" w14:textId="77777777" w:rsidR="00DD3A14"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Information about the patterns of gap(s)/restriction(s) where skipping is feasible or acceptable.</w:t>
            </w:r>
          </w:p>
          <w:p w14:paraId="08786656" w14:textId="77777777" w:rsidR="00DD3A14" w:rsidRPr="0016408B" w:rsidRDefault="00DD3A14" w:rsidP="000C050E">
            <w:pPr>
              <w:rPr>
                <w:rFonts w:ascii="Arial" w:hAnsi="Arial" w:cs="Arial"/>
                <w:b/>
                <w:bCs/>
                <w:sz w:val="14"/>
                <w:szCs w:val="14"/>
                <w:u w:val="single"/>
              </w:rPr>
            </w:pPr>
            <w:r w:rsidRPr="0016408B">
              <w:rPr>
                <w:rFonts w:ascii="Arial" w:hAnsi="Arial" w:cs="Arial"/>
                <w:b/>
                <w:bCs/>
                <w:sz w:val="14"/>
                <w:szCs w:val="14"/>
                <w:u w:val="single"/>
              </w:rPr>
              <w:t>ACTION:</w:t>
            </w:r>
          </w:p>
          <w:p w14:paraId="0DFA9A75" w14:textId="77777777" w:rsidR="00DD3A14" w:rsidRPr="001C72C5" w:rsidRDefault="00DD3A14" w:rsidP="000C050E">
            <w:pPr>
              <w:rPr>
                <w:rFonts w:ascii="Arial" w:hAnsi="Arial" w:cs="Arial"/>
                <w:sz w:val="14"/>
                <w:szCs w:val="14"/>
              </w:rPr>
            </w:pPr>
            <w:r w:rsidRPr="0016408B">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62042A3B" w14:textId="77777777" w:rsidR="00DD3A14" w:rsidRPr="0016408B" w:rsidRDefault="00DD3A14" w:rsidP="000C050E">
            <w:pPr>
              <w:rPr>
                <w:rFonts w:ascii="Arial" w:hAnsi="Arial" w:cs="Arial"/>
                <w:sz w:val="14"/>
                <w:szCs w:val="14"/>
              </w:rPr>
            </w:pPr>
          </w:p>
        </w:tc>
      </w:tr>
      <w:tr w:rsidR="00DD3A14" w14:paraId="77C2349A"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93476B" w14:textId="77777777" w:rsidR="00DD3A14" w:rsidRPr="00A66DB9" w:rsidRDefault="00DD3A14" w:rsidP="000C050E">
            <w:pPr>
              <w:rPr>
                <w:rFonts w:ascii="Arial" w:hAnsi="Arial" w:cs="Arial"/>
                <w:sz w:val="16"/>
                <w:szCs w:val="16"/>
              </w:rPr>
            </w:pPr>
            <w:bookmarkStart w:id="8" w:name="_Hlk146529793"/>
            <w:bookmarkEnd w:id="7"/>
            <w:r w:rsidRPr="00DA6F8F">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278F5E" w14:textId="77777777" w:rsidR="00DD3A14" w:rsidRPr="00DE2F9E" w:rsidRDefault="00DD3A14" w:rsidP="000C050E">
            <w:pPr>
              <w:rPr>
                <w:rFonts w:ascii="Arial" w:hAnsi="Arial" w:cs="Arial"/>
                <w:sz w:val="16"/>
                <w:szCs w:val="16"/>
              </w:rPr>
            </w:pPr>
            <w:r w:rsidRPr="0085317A">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4DB3C52A"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49FC90F" w14:textId="77777777" w:rsidR="00DD3A14" w:rsidRPr="00DE2F9E" w:rsidRDefault="00DD3A14" w:rsidP="000C050E">
            <w:pPr>
              <w:rPr>
                <w:rFonts w:ascii="Arial" w:hAnsi="Arial" w:cs="Arial"/>
                <w:sz w:val="16"/>
                <w:szCs w:val="16"/>
              </w:rPr>
            </w:pPr>
            <w:r w:rsidRPr="0085317A">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F0EE0A"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5E8A1D7" w14:textId="77777777" w:rsidR="00DD3A14" w:rsidRDefault="00DD3A14" w:rsidP="000C050E">
            <w:pPr>
              <w:rPr>
                <w:rFonts w:ascii="Arial" w:hAnsi="Arial" w:cs="Arial"/>
                <w:sz w:val="14"/>
                <w:szCs w:val="14"/>
              </w:rPr>
            </w:pPr>
            <w:r w:rsidRPr="000D453A">
              <w:rPr>
                <w:rFonts w:ascii="Arial" w:hAnsi="Arial" w:cs="Arial"/>
                <w:sz w:val="14"/>
                <w:szCs w:val="14"/>
              </w:rPr>
              <w:t>Based on the above agreements, RAN2 kindly asks RAN4 and RAN1:</w:t>
            </w:r>
          </w:p>
          <w:p w14:paraId="38959564" w14:textId="77777777" w:rsidR="00DD3A14" w:rsidRPr="000D453A" w:rsidRDefault="00DD3A14" w:rsidP="000C050E">
            <w:pPr>
              <w:rPr>
                <w:rFonts w:ascii="Arial" w:hAnsi="Arial" w:cs="Arial"/>
                <w:sz w:val="14"/>
                <w:szCs w:val="14"/>
              </w:rPr>
            </w:pPr>
            <w:r w:rsidRPr="000D453A">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5D90EBED" w14:textId="77777777" w:rsidR="00DD3A14" w:rsidRDefault="00DD3A14" w:rsidP="000C050E">
            <w:pPr>
              <w:rPr>
                <w:rFonts w:ascii="Arial" w:hAnsi="Arial" w:cs="Arial"/>
                <w:sz w:val="14"/>
                <w:szCs w:val="14"/>
              </w:rPr>
            </w:pPr>
            <w:r w:rsidRPr="000D453A">
              <w:rPr>
                <w:rFonts w:ascii="Arial" w:hAnsi="Arial" w:cs="Arial"/>
                <w:sz w:val="14"/>
                <w:szCs w:val="14"/>
              </w:rPr>
              <w:t>Q2: If the answer for Q1 is no, from RAN4 and RAN1 perspective, how the required timing accuracy for Msg3 transmission can be satisfied in this case?</w:t>
            </w:r>
          </w:p>
          <w:p w14:paraId="1BB7D1B2" w14:textId="77777777" w:rsidR="00DD3A14" w:rsidRPr="000D453A" w:rsidRDefault="00DD3A14" w:rsidP="000C050E">
            <w:pPr>
              <w:rPr>
                <w:rFonts w:ascii="Arial" w:hAnsi="Arial" w:cs="Arial"/>
                <w:b/>
                <w:bCs/>
                <w:sz w:val="14"/>
                <w:szCs w:val="14"/>
                <w:u w:val="single"/>
              </w:rPr>
            </w:pPr>
            <w:r w:rsidRPr="000D453A">
              <w:rPr>
                <w:rFonts w:ascii="Arial" w:hAnsi="Arial" w:cs="Arial"/>
                <w:b/>
                <w:bCs/>
                <w:sz w:val="14"/>
                <w:szCs w:val="14"/>
                <w:u w:val="single"/>
              </w:rPr>
              <w:t>ACTION:</w:t>
            </w:r>
          </w:p>
          <w:p w14:paraId="75F45108" w14:textId="77777777" w:rsidR="00DD3A14" w:rsidRPr="000D453A" w:rsidRDefault="00DD3A14" w:rsidP="000C050E">
            <w:pPr>
              <w:rPr>
                <w:rFonts w:ascii="Arial" w:hAnsi="Arial" w:cs="Arial"/>
                <w:sz w:val="14"/>
                <w:szCs w:val="14"/>
              </w:rPr>
            </w:pPr>
            <w:r w:rsidRPr="000D453A">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38D5A907" w14:textId="77777777" w:rsidR="00DD3A14" w:rsidRPr="000D453A" w:rsidRDefault="00DD3A14" w:rsidP="000C050E">
            <w:pPr>
              <w:rPr>
                <w:rFonts w:ascii="Arial" w:hAnsi="Arial" w:cs="Arial"/>
                <w:sz w:val="14"/>
                <w:szCs w:val="14"/>
              </w:rPr>
            </w:pPr>
          </w:p>
        </w:tc>
      </w:tr>
      <w:bookmarkEnd w:id="8"/>
      <w:tr w:rsidR="00DD3A14" w14:paraId="1227BDB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8E796" w14:textId="77777777" w:rsidR="00DD3A14" w:rsidRPr="00A66DB9" w:rsidRDefault="00DD3A14" w:rsidP="000C050E">
            <w:pPr>
              <w:rPr>
                <w:rFonts w:ascii="Arial" w:hAnsi="Arial" w:cs="Arial"/>
                <w:sz w:val="16"/>
                <w:szCs w:val="16"/>
              </w:rPr>
            </w:pPr>
            <w:r w:rsidRPr="00DA6F8F">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895836" w14:textId="77777777" w:rsidR="00DD3A14" w:rsidRPr="00DE2F9E" w:rsidRDefault="00DD3A14" w:rsidP="000C050E">
            <w:pPr>
              <w:rPr>
                <w:rFonts w:ascii="Arial" w:hAnsi="Arial" w:cs="Arial"/>
                <w:sz w:val="16"/>
                <w:szCs w:val="16"/>
              </w:rPr>
            </w:pPr>
            <w:r w:rsidRPr="000D453A">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4709C6B0"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5D183B2E" w14:textId="77777777" w:rsidR="00DD3A14" w:rsidRPr="00DE2F9E" w:rsidRDefault="00DD3A14" w:rsidP="000C050E">
            <w:pPr>
              <w:rPr>
                <w:rFonts w:ascii="Arial" w:hAnsi="Arial" w:cs="Arial"/>
                <w:sz w:val="16"/>
                <w:szCs w:val="16"/>
              </w:rPr>
            </w:pPr>
            <w:r w:rsidRPr="000D453A">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A34D7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64DFD4CD" w14:textId="77777777" w:rsidR="00DD3A14" w:rsidRPr="00826A8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79F39F00" w14:textId="77777777" w:rsidR="00DD3A14" w:rsidRPr="00826A88" w:rsidRDefault="00DD3A14" w:rsidP="000C050E">
            <w:pPr>
              <w:rPr>
                <w:rFonts w:ascii="Arial" w:hAnsi="Arial" w:cs="Arial"/>
                <w:sz w:val="14"/>
                <w:szCs w:val="14"/>
              </w:rPr>
            </w:pPr>
          </w:p>
        </w:tc>
      </w:tr>
      <w:tr w:rsidR="00DD3A14" w14:paraId="335D5BD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69D28" w14:textId="77777777" w:rsidR="00DD3A14" w:rsidRPr="00A66DB9" w:rsidRDefault="00DD3A14" w:rsidP="000C050E">
            <w:pPr>
              <w:rPr>
                <w:rFonts w:ascii="Arial" w:hAnsi="Arial" w:cs="Arial"/>
                <w:sz w:val="16"/>
                <w:szCs w:val="16"/>
              </w:rPr>
            </w:pPr>
            <w:r w:rsidRPr="00DA6F8F">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C26D" w14:textId="77777777" w:rsidR="00DD3A14" w:rsidRPr="00DE2F9E" w:rsidRDefault="00DD3A14" w:rsidP="000C050E">
            <w:pPr>
              <w:rPr>
                <w:rFonts w:ascii="Arial" w:hAnsi="Arial" w:cs="Arial"/>
                <w:sz w:val="16"/>
                <w:szCs w:val="16"/>
              </w:rPr>
            </w:pPr>
            <w:r w:rsidRPr="000D453A">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011AA099"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58FCE9E" w14:textId="77777777" w:rsidR="00DD3A14" w:rsidRPr="00DE2F9E" w:rsidRDefault="00DD3A14" w:rsidP="000C050E">
            <w:pPr>
              <w:rPr>
                <w:rFonts w:ascii="Arial" w:hAnsi="Arial" w:cs="Arial"/>
                <w:sz w:val="16"/>
                <w:szCs w:val="16"/>
              </w:rPr>
            </w:pPr>
            <w:r w:rsidRPr="000D453A">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676B7"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12351E7A" w14:textId="77777777" w:rsidR="00DD3A14" w:rsidRDefault="00DD3A14" w:rsidP="000C050E">
            <w:pPr>
              <w:rPr>
                <w:rFonts w:ascii="Arial" w:hAnsi="Arial" w:cs="Arial"/>
                <w:sz w:val="14"/>
                <w:szCs w:val="14"/>
              </w:rPr>
            </w:pPr>
            <w:r w:rsidRPr="00FD0A64">
              <w:rPr>
                <w:rFonts w:ascii="Arial" w:hAnsi="Arial" w:cs="Arial"/>
                <w:sz w:val="14"/>
                <w:szCs w:val="14"/>
              </w:rPr>
              <w:t>RAN4 respectfully asks RAN2 to clarify:</w:t>
            </w:r>
          </w:p>
          <w:p w14:paraId="1ADEF98D" w14:textId="77777777" w:rsidR="00DD3A14" w:rsidRDefault="00DD3A14" w:rsidP="000C050E">
            <w:pPr>
              <w:rPr>
                <w:rFonts w:ascii="Arial" w:hAnsi="Arial" w:cs="Arial"/>
                <w:sz w:val="14"/>
                <w:szCs w:val="14"/>
              </w:rPr>
            </w:pPr>
            <w:r>
              <w:rPr>
                <w:rFonts w:ascii="Arial" w:hAnsi="Arial" w:cs="Arial"/>
                <w:sz w:val="14"/>
                <w:szCs w:val="14"/>
              </w:rPr>
              <w:t xml:space="preserve">- </w:t>
            </w:r>
            <w:r w:rsidRPr="00FD0A64">
              <w:rPr>
                <w:rFonts w:ascii="Arial" w:hAnsi="Arial" w:cs="Arial"/>
                <w:sz w:val="14"/>
                <w:szCs w:val="14"/>
              </w:rPr>
              <w:t>whether SL PRS-RSRP or SL PRS-RSRPP can be requested and/or reported standalone specifically for SL-AoA positioning.</w:t>
            </w:r>
          </w:p>
          <w:p w14:paraId="771857C8" w14:textId="77777777" w:rsidR="00DD3A14" w:rsidRDefault="00DD3A14" w:rsidP="000C050E">
            <w:pPr>
              <w:rPr>
                <w:rFonts w:ascii="Arial" w:hAnsi="Arial" w:cs="Arial"/>
                <w:sz w:val="14"/>
                <w:szCs w:val="14"/>
              </w:rPr>
            </w:pPr>
            <w:r w:rsidRPr="00FD0A64">
              <w:rPr>
                <w:rFonts w:ascii="Arial" w:hAnsi="Arial" w:cs="Arial"/>
                <w:sz w:val="14"/>
                <w:szCs w:val="14"/>
              </w:rPr>
              <w:lastRenderedPageBreak/>
              <w:t>RAN2 agreed that SL PRS-RSRP or SL PRS-RSRPP cannot be requested and/or reported standalone for SL-AoA positioning.</w:t>
            </w:r>
          </w:p>
          <w:p w14:paraId="7BEC9162" w14:textId="77777777" w:rsidR="00DD3A14" w:rsidRPr="00FD0A64" w:rsidRDefault="00DD3A14" w:rsidP="000C050E">
            <w:pPr>
              <w:rPr>
                <w:rFonts w:ascii="Arial" w:hAnsi="Arial" w:cs="Arial"/>
                <w:b/>
                <w:bCs/>
                <w:sz w:val="14"/>
                <w:szCs w:val="14"/>
                <w:u w:val="single"/>
              </w:rPr>
            </w:pPr>
            <w:r w:rsidRPr="00FD0A64">
              <w:rPr>
                <w:rFonts w:ascii="Arial" w:hAnsi="Arial" w:cs="Arial"/>
                <w:b/>
                <w:bCs/>
                <w:sz w:val="14"/>
                <w:szCs w:val="14"/>
                <w:u w:val="single"/>
              </w:rPr>
              <w:t>ACTION:</w:t>
            </w:r>
          </w:p>
          <w:p w14:paraId="3D925503" w14:textId="77777777" w:rsidR="00DD3A14" w:rsidRPr="006849BE" w:rsidRDefault="00DD3A14" w:rsidP="000C050E">
            <w:pPr>
              <w:rPr>
                <w:rFonts w:ascii="Arial" w:hAnsi="Arial" w:cs="Arial"/>
                <w:sz w:val="14"/>
                <w:szCs w:val="14"/>
              </w:rPr>
            </w:pPr>
            <w:r w:rsidRPr="00FD0A64">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31D42A09" w14:textId="77777777" w:rsidR="00DD3A14" w:rsidRPr="00FD0A64" w:rsidRDefault="00DD3A14" w:rsidP="000C050E">
            <w:pPr>
              <w:rPr>
                <w:rFonts w:ascii="Arial" w:hAnsi="Arial" w:cs="Arial"/>
                <w:sz w:val="14"/>
                <w:szCs w:val="14"/>
              </w:rPr>
            </w:pPr>
          </w:p>
        </w:tc>
      </w:tr>
      <w:tr w:rsidR="00DD3A14" w14:paraId="158A6AF2"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9D06E" w14:textId="77777777" w:rsidR="00DD3A14" w:rsidRPr="00A66DB9" w:rsidRDefault="00DD3A14" w:rsidP="000C050E">
            <w:pPr>
              <w:rPr>
                <w:rFonts w:ascii="Arial" w:hAnsi="Arial" w:cs="Arial"/>
                <w:sz w:val="16"/>
                <w:szCs w:val="16"/>
              </w:rPr>
            </w:pPr>
            <w:r w:rsidRPr="00DA6F8F">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C6B4" w14:textId="77777777" w:rsidR="00DD3A14" w:rsidRPr="00DE2F9E" w:rsidRDefault="00DD3A14" w:rsidP="000C050E">
            <w:pPr>
              <w:rPr>
                <w:rFonts w:ascii="Arial" w:hAnsi="Arial" w:cs="Arial"/>
                <w:sz w:val="16"/>
                <w:szCs w:val="16"/>
              </w:rPr>
            </w:pPr>
            <w:r w:rsidRPr="006B7D0E">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591CD0D0"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183AB48" w14:textId="77777777" w:rsidR="00DD3A14" w:rsidRPr="00DE2F9E" w:rsidRDefault="00DD3A14" w:rsidP="000C050E">
            <w:pPr>
              <w:rPr>
                <w:rFonts w:ascii="Arial" w:hAnsi="Arial" w:cs="Arial"/>
                <w:sz w:val="16"/>
                <w:szCs w:val="16"/>
              </w:rPr>
            </w:pPr>
            <w:r w:rsidRPr="006B7D0E">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4EBC53"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E9BADD2" w14:textId="77777777" w:rsidR="00DD3A14" w:rsidRPr="006B7D0E" w:rsidRDefault="00DD3A14" w:rsidP="000C050E">
            <w:pPr>
              <w:rPr>
                <w:rFonts w:ascii="Arial" w:hAnsi="Arial" w:cs="Arial"/>
                <w:sz w:val="14"/>
                <w:szCs w:val="14"/>
              </w:rPr>
            </w:pPr>
            <w:r w:rsidRPr="006B7D0E">
              <w:rPr>
                <w:rFonts w:ascii="Arial" w:hAnsi="Arial" w:cs="Arial"/>
                <w:sz w:val="14"/>
                <w:szCs w:val="14"/>
              </w:rPr>
              <w:t>RAN2 would like to thank RAN4 on the LS R4-2406579.</w:t>
            </w:r>
          </w:p>
          <w:p w14:paraId="256819E6" w14:textId="77777777" w:rsidR="00DD3A14" w:rsidRPr="006B7D0E" w:rsidRDefault="00DD3A14" w:rsidP="000C050E">
            <w:pPr>
              <w:rPr>
                <w:rFonts w:ascii="Arial" w:hAnsi="Arial" w:cs="Arial"/>
                <w:sz w:val="14"/>
                <w:szCs w:val="14"/>
              </w:rPr>
            </w:pPr>
            <w:r w:rsidRPr="006B7D0E">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25B64068" w14:textId="77777777" w:rsidR="00DD3A14" w:rsidRDefault="00DD3A14" w:rsidP="000C050E">
            <w:pPr>
              <w:rPr>
                <w:rFonts w:ascii="Arial" w:hAnsi="Arial" w:cs="Arial"/>
                <w:sz w:val="14"/>
                <w:szCs w:val="14"/>
              </w:rPr>
            </w:pPr>
            <w:r w:rsidRPr="006B7D0E">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5BD1A3EE" w14:textId="77777777" w:rsidR="00DD3A14" w:rsidRPr="006B7D0E" w:rsidRDefault="00DD3A14" w:rsidP="000C050E">
            <w:pPr>
              <w:rPr>
                <w:rFonts w:ascii="Arial" w:hAnsi="Arial" w:cs="Arial"/>
                <w:b/>
                <w:bCs/>
                <w:sz w:val="14"/>
                <w:szCs w:val="14"/>
                <w:u w:val="single"/>
              </w:rPr>
            </w:pPr>
            <w:r w:rsidRPr="006B7D0E">
              <w:rPr>
                <w:rFonts w:ascii="Arial" w:hAnsi="Arial" w:cs="Arial"/>
                <w:b/>
                <w:bCs/>
                <w:sz w:val="14"/>
                <w:szCs w:val="14"/>
                <w:u w:val="single"/>
              </w:rPr>
              <w:t>ACTION:</w:t>
            </w:r>
          </w:p>
          <w:p w14:paraId="148ACC9D" w14:textId="77777777" w:rsidR="00DD3A14" w:rsidRDefault="00DD3A14" w:rsidP="000C050E">
            <w:pPr>
              <w:rPr>
                <w:rFonts w:ascii="Arial" w:hAnsi="Arial" w:cs="Arial"/>
                <w:sz w:val="14"/>
                <w:szCs w:val="14"/>
              </w:rPr>
            </w:pPr>
            <w:r w:rsidRPr="006B7D0E">
              <w:rPr>
                <w:rFonts w:ascii="Arial" w:hAnsi="Arial" w:cs="Arial"/>
                <w:sz w:val="14"/>
                <w:szCs w:val="14"/>
              </w:rPr>
              <w:t>RAN2 respectfully asks RAN4 to take the above feedback information into account.</w:t>
            </w:r>
          </w:p>
          <w:p w14:paraId="2BD84CC6" w14:textId="77777777" w:rsidR="00DD3A14" w:rsidRPr="00DD244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4060213" w14:textId="77777777" w:rsidR="00DD3A14" w:rsidRPr="006B7D0E" w:rsidRDefault="00DD3A14" w:rsidP="000C050E">
            <w:pPr>
              <w:rPr>
                <w:rFonts w:ascii="Arial" w:hAnsi="Arial" w:cs="Arial"/>
                <w:sz w:val="14"/>
                <w:szCs w:val="14"/>
              </w:rPr>
            </w:pPr>
          </w:p>
        </w:tc>
      </w:tr>
      <w:tr w:rsidR="00DD3A14" w14:paraId="3A85B7E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589CC" w14:textId="77777777" w:rsidR="00DD3A14" w:rsidRPr="00A66DB9" w:rsidRDefault="00DD3A14" w:rsidP="000C050E">
            <w:pPr>
              <w:rPr>
                <w:rFonts w:ascii="Arial" w:hAnsi="Arial" w:cs="Arial"/>
                <w:sz w:val="16"/>
                <w:szCs w:val="16"/>
              </w:rPr>
            </w:pPr>
            <w:r w:rsidRPr="00DA6F8F">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F446AD" w14:textId="77777777" w:rsidR="00DD3A14" w:rsidRPr="00DE2F9E" w:rsidRDefault="00DD3A14" w:rsidP="000C050E">
            <w:pPr>
              <w:rPr>
                <w:rFonts w:ascii="Arial" w:hAnsi="Arial" w:cs="Arial"/>
                <w:sz w:val="16"/>
                <w:szCs w:val="16"/>
              </w:rPr>
            </w:pPr>
            <w:r w:rsidRPr="005B42D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20484686" w14:textId="77777777" w:rsidR="00DD3A14" w:rsidRPr="00DE2F9E" w:rsidRDefault="00DD3A14" w:rsidP="000C050E">
            <w:pPr>
              <w:rPr>
                <w:rFonts w:ascii="Arial" w:hAnsi="Arial" w:cs="Arial"/>
                <w:sz w:val="16"/>
                <w:szCs w:val="16"/>
              </w:rPr>
            </w:pPr>
            <w:r>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0FC636E8" w14:textId="77777777" w:rsidR="00DD3A14" w:rsidRPr="00DE2F9E" w:rsidRDefault="00DD3A14" w:rsidP="000C050E">
            <w:pPr>
              <w:rPr>
                <w:rFonts w:ascii="Arial" w:hAnsi="Arial" w:cs="Arial"/>
                <w:sz w:val="16"/>
                <w:szCs w:val="16"/>
              </w:rPr>
            </w:pPr>
            <w:r>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52CE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D08BD31" w14:textId="77777777" w:rsidR="00DD3A14" w:rsidRDefault="00DD3A14" w:rsidP="000C050E">
            <w:pPr>
              <w:rPr>
                <w:rFonts w:ascii="Arial" w:hAnsi="Arial" w:cs="Arial"/>
                <w:sz w:val="14"/>
                <w:szCs w:val="14"/>
              </w:rPr>
            </w:pPr>
            <w:r w:rsidRPr="005B42D7">
              <w:rPr>
                <w:rFonts w:ascii="Arial" w:hAnsi="Arial" w:cs="Arial"/>
                <w:sz w:val="14"/>
                <w:szCs w:val="14"/>
              </w:rPr>
              <w:t>RAN2 has discussed and agreed to introduce new capabilities to support an inter-band (NG)EN-DC band combination with multiple intra-band (NG)EN-DC components.</w:t>
            </w:r>
          </w:p>
          <w:p w14:paraId="234EAC69" w14:textId="77777777" w:rsidR="00DD3A14" w:rsidRDefault="00DD3A14" w:rsidP="000C050E">
            <w:pPr>
              <w:rPr>
                <w:rFonts w:ascii="Arial" w:hAnsi="Arial" w:cs="Arial"/>
                <w:sz w:val="14"/>
                <w:szCs w:val="14"/>
              </w:rPr>
            </w:pPr>
            <w:r w:rsidRPr="005B42D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1C39070C" w14:textId="77777777" w:rsidR="00DD3A14" w:rsidRPr="005B42D7" w:rsidRDefault="00DD3A14" w:rsidP="000C050E">
            <w:pPr>
              <w:rPr>
                <w:rFonts w:ascii="Arial" w:hAnsi="Arial" w:cs="Arial"/>
                <w:b/>
                <w:bCs/>
                <w:sz w:val="14"/>
                <w:szCs w:val="14"/>
                <w:u w:val="single"/>
              </w:rPr>
            </w:pPr>
            <w:r w:rsidRPr="005B42D7">
              <w:rPr>
                <w:rFonts w:ascii="Arial" w:hAnsi="Arial" w:cs="Arial"/>
                <w:b/>
                <w:bCs/>
                <w:sz w:val="14"/>
                <w:szCs w:val="14"/>
                <w:u w:val="single"/>
              </w:rPr>
              <w:t>ACTION:</w:t>
            </w:r>
          </w:p>
          <w:p w14:paraId="52D01519" w14:textId="77777777" w:rsidR="00DD3A14" w:rsidRPr="00DD2448" w:rsidRDefault="00DD3A14" w:rsidP="000C050E">
            <w:pPr>
              <w:rPr>
                <w:rFonts w:ascii="Arial" w:hAnsi="Arial" w:cs="Arial"/>
                <w:sz w:val="14"/>
                <w:szCs w:val="14"/>
              </w:rPr>
            </w:pPr>
            <w:r w:rsidRPr="005B42D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13C653B3" w14:textId="77777777" w:rsidR="00DD3A14" w:rsidRPr="005B42D7" w:rsidRDefault="00DD3A14" w:rsidP="000C050E">
            <w:pPr>
              <w:rPr>
                <w:rFonts w:ascii="Arial" w:hAnsi="Arial" w:cs="Arial"/>
                <w:sz w:val="14"/>
                <w:szCs w:val="14"/>
              </w:rPr>
            </w:pPr>
          </w:p>
        </w:tc>
      </w:tr>
      <w:tr w:rsidR="00DD3A14" w14:paraId="31CB8074"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8D8F" w14:textId="77777777" w:rsidR="00DD3A14" w:rsidRPr="00A66DB9" w:rsidRDefault="00DD3A14" w:rsidP="000C050E">
            <w:pPr>
              <w:rPr>
                <w:rFonts w:ascii="Arial" w:hAnsi="Arial" w:cs="Arial"/>
                <w:sz w:val="16"/>
                <w:szCs w:val="16"/>
              </w:rPr>
            </w:pPr>
            <w:r w:rsidRPr="00DA6F8F">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25C82F6" w14:textId="77777777" w:rsidR="00DD3A14" w:rsidRPr="00DE2F9E" w:rsidRDefault="00DD3A14" w:rsidP="000C050E">
            <w:pPr>
              <w:rPr>
                <w:rFonts w:ascii="Arial" w:hAnsi="Arial" w:cs="Arial"/>
                <w:sz w:val="16"/>
                <w:szCs w:val="16"/>
              </w:rPr>
            </w:pPr>
            <w:r w:rsidRPr="00F9358A">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4218F34E"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523ACC4E" w14:textId="77777777" w:rsidR="00DD3A14" w:rsidRPr="00DE2F9E" w:rsidRDefault="00DD3A14" w:rsidP="000C050E">
            <w:pPr>
              <w:rPr>
                <w:rFonts w:ascii="Arial" w:hAnsi="Arial" w:cs="Arial"/>
                <w:sz w:val="16"/>
                <w:szCs w:val="16"/>
              </w:rPr>
            </w:pPr>
            <w:r w:rsidRPr="00F9358A">
              <w:rPr>
                <w:rFonts w:ascii="Arial" w:hAnsi="Arial" w:cs="Arial"/>
                <w:sz w:val="16"/>
                <w:szCs w:val="16"/>
              </w:rPr>
              <w:t>NR_MC_enh-Core, NR_MIMO_evo_DL_UL-Core, NR_pos_enh2-Core, Netw_Energy_NR, NR_cov_enh2, NR_XR_enh-Core, NR_Mob_enh2, NR_BWP_wor-Core, NR_NTN_enh, IoT_NTN_enh-Core, NR_SL_enh2-Core, NR_</w:t>
            </w:r>
            <w:r>
              <w:rPr>
                <w:rFonts w:ascii="Arial" w:hAnsi="Arial" w:cs="Arial"/>
                <w:sz w:val="16"/>
                <w:szCs w:val="16"/>
              </w:rPr>
              <w:t>netcon_repeater</w:t>
            </w:r>
            <w:r w:rsidRPr="00F9358A">
              <w:rPr>
                <w:rFonts w:ascii="Arial" w:hAnsi="Arial" w:cs="Arial"/>
                <w:sz w:val="16"/>
                <w:szCs w:val="16"/>
              </w:rPr>
              <w:t>, NR_DSS_enh, NR_redcap_enh-Core</w:t>
            </w:r>
            <w:r>
              <w:rPr>
                <w:rFonts w:ascii="Arial" w:hAnsi="Arial" w:cs="Arial"/>
                <w:sz w:val="16"/>
                <w:szCs w:val="16"/>
              </w:rPr>
              <w:t>,</w:t>
            </w:r>
            <w:r w:rsidRPr="00F9358A">
              <w:rPr>
                <w:rFonts w:ascii="Arial" w:hAnsi="Arial" w:cs="Arial"/>
                <w:sz w:val="16"/>
                <w:szCs w:val="16"/>
              </w:rPr>
              <w:t xml:space="preserv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CA56D"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44231F50"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2751C4D" w14:textId="77777777" w:rsidR="00DD3A14" w:rsidRPr="00654DC7" w:rsidRDefault="00DD3A14" w:rsidP="000C050E">
            <w:pPr>
              <w:rPr>
                <w:rFonts w:ascii="Arial" w:hAnsi="Arial" w:cs="Arial"/>
                <w:sz w:val="14"/>
                <w:szCs w:val="14"/>
              </w:rPr>
            </w:pPr>
          </w:p>
        </w:tc>
      </w:tr>
      <w:tr w:rsidR="00DD3A14" w14:paraId="64F5BA8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BAABE" w14:textId="77777777" w:rsidR="00DD3A14" w:rsidRPr="00A66DB9" w:rsidRDefault="00DD3A14" w:rsidP="000C050E">
            <w:pPr>
              <w:rPr>
                <w:rFonts w:ascii="Arial" w:hAnsi="Arial" w:cs="Arial"/>
                <w:sz w:val="16"/>
                <w:szCs w:val="16"/>
              </w:rPr>
            </w:pPr>
            <w:r w:rsidRPr="00DA6F8F">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5A23B9A" w14:textId="77777777" w:rsidR="00DD3A14" w:rsidRPr="00DE2F9E" w:rsidRDefault="00DD3A14" w:rsidP="000C050E">
            <w:pPr>
              <w:rPr>
                <w:rFonts w:ascii="Arial" w:hAnsi="Arial" w:cs="Arial"/>
                <w:sz w:val="16"/>
                <w:szCs w:val="16"/>
              </w:rPr>
            </w:pPr>
            <w:r w:rsidRPr="000B5EC3">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7BD55118"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194F0DE" w14:textId="77777777" w:rsidR="00DD3A14" w:rsidRPr="00DE2F9E" w:rsidRDefault="00DD3A14" w:rsidP="000C050E">
            <w:pPr>
              <w:rPr>
                <w:rFonts w:ascii="Arial" w:hAnsi="Arial" w:cs="Arial"/>
                <w:sz w:val="16"/>
                <w:szCs w:val="16"/>
              </w:rPr>
            </w:pPr>
            <w:r>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944E6"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5504F3A2" w14:textId="77777777" w:rsidR="00DD3A14" w:rsidRPr="000B5EC3" w:rsidRDefault="00DD3A14" w:rsidP="000C050E">
            <w:pPr>
              <w:rPr>
                <w:rFonts w:ascii="Arial" w:hAnsi="Arial" w:cs="Arial"/>
                <w:sz w:val="14"/>
                <w:szCs w:val="14"/>
              </w:rPr>
            </w:pPr>
            <w:r w:rsidRPr="000B5EC3">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3A038404" w14:textId="77777777" w:rsidR="00DD3A14" w:rsidRPr="000B5EC3" w:rsidRDefault="00DD3A14" w:rsidP="000C050E">
            <w:pPr>
              <w:rPr>
                <w:rFonts w:ascii="Arial" w:hAnsi="Arial" w:cs="Arial"/>
                <w:sz w:val="14"/>
                <w:szCs w:val="14"/>
              </w:rPr>
            </w:pPr>
            <w:r w:rsidRPr="000B5EC3">
              <w:rPr>
                <w:rFonts w:ascii="Arial" w:hAnsi="Arial" w:cs="Arial"/>
                <w:sz w:val="14"/>
                <w:szCs w:val="14"/>
              </w:rPr>
              <w:lastRenderedPageBreak/>
              <w:t xml:space="preserve">RAN2 would like to confirm that the challenge is accepted and RAN2 will put together a team for the match! </w:t>
            </w:r>
          </w:p>
          <w:p w14:paraId="33EC5217" w14:textId="77777777" w:rsidR="00DD3A14" w:rsidRDefault="00DD3A14" w:rsidP="000C050E">
            <w:pPr>
              <w:rPr>
                <w:rFonts w:ascii="Arial" w:hAnsi="Arial" w:cs="Arial"/>
                <w:sz w:val="14"/>
                <w:szCs w:val="14"/>
              </w:rPr>
            </w:pPr>
            <w:r w:rsidRPr="000B5EC3">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0C15FE85" w14:textId="77777777" w:rsidR="00DD3A14" w:rsidRPr="000B5EC3" w:rsidRDefault="00DD3A14" w:rsidP="000C050E">
            <w:pPr>
              <w:rPr>
                <w:rFonts w:ascii="Arial" w:hAnsi="Arial" w:cs="Arial"/>
                <w:b/>
                <w:bCs/>
                <w:sz w:val="14"/>
                <w:szCs w:val="14"/>
                <w:u w:val="single"/>
              </w:rPr>
            </w:pPr>
            <w:r w:rsidRPr="000B5EC3">
              <w:rPr>
                <w:rFonts w:ascii="Arial" w:hAnsi="Arial" w:cs="Arial"/>
                <w:b/>
                <w:bCs/>
                <w:sz w:val="14"/>
                <w:szCs w:val="14"/>
                <w:u w:val="single"/>
              </w:rPr>
              <w:t>ACITON:</w:t>
            </w:r>
          </w:p>
          <w:p w14:paraId="42D1F6B4" w14:textId="77777777" w:rsidR="00DD3A14" w:rsidRPr="00654DC7" w:rsidRDefault="00DD3A14" w:rsidP="000C050E">
            <w:pPr>
              <w:rPr>
                <w:rFonts w:ascii="Arial" w:hAnsi="Arial" w:cs="Arial"/>
                <w:sz w:val="14"/>
                <w:szCs w:val="14"/>
              </w:rPr>
            </w:pPr>
            <w:r w:rsidRPr="000B5EC3">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0BF22EB0" w14:textId="77777777" w:rsidR="00DD3A14" w:rsidRPr="000B5EC3" w:rsidRDefault="00DD3A14" w:rsidP="000C050E">
            <w:pPr>
              <w:rPr>
                <w:rFonts w:ascii="Arial" w:hAnsi="Arial" w:cs="Arial"/>
                <w:sz w:val="14"/>
                <w:szCs w:val="14"/>
              </w:rPr>
            </w:pPr>
          </w:p>
        </w:tc>
      </w:tr>
      <w:tr w:rsidR="00DD3A14" w14:paraId="3A333E52"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0B2EA" w14:textId="77777777" w:rsidR="00DD3A14" w:rsidRPr="00A66DB9" w:rsidRDefault="00DD3A14" w:rsidP="000C050E">
            <w:pPr>
              <w:rPr>
                <w:rFonts w:ascii="Arial" w:hAnsi="Arial" w:cs="Arial"/>
                <w:sz w:val="16"/>
                <w:szCs w:val="16"/>
              </w:rPr>
            </w:pPr>
            <w:r w:rsidRPr="00DA6F8F">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DCA2DC" w14:textId="77777777" w:rsidR="00DD3A14" w:rsidRPr="00DE2F9E" w:rsidRDefault="00DD3A14" w:rsidP="000C050E">
            <w:pPr>
              <w:rPr>
                <w:rFonts w:ascii="Arial" w:hAnsi="Arial" w:cs="Arial"/>
                <w:sz w:val="16"/>
                <w:szCs w:val="16"/>
              </w:rPr>
            </w:pPr>
            <w:r w:rsidRPr="008D5D3C">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3E60A252" w14:textId="77777777" w:rsidR="00DD3A14" w:rsidRPr="00DE2F9E" w:rsidRDefault="00DD3A14" w:rsidP="000C050E">
            <w:pPr>
              <w:rPr>
                <w:rFonts w:ascii="Arial" w:hAnsi="Arial" w:cs="Arial"/>
                <w:sz w:val="16"/>
                <w:szCs w:val="16"/>
              </w:rPr>
            </w:pPr>
            <w:r>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1C3FF9CF" w14:textId="77777777" w:rsidR="00DD3A14" w:rsidRPr="00DE2F9E" w:rsidRDefault="00DD3A14" w:rsidP="000C050E">
            <w:pPr>
              <w:rPr>
                <w:rFonts w:ascii="Arial" w:hAnsi="Arial" w:cs="Arial"/>
                <w:sz w:val="16"/>
                <w:szCs w:val="16"/>
              </w:rPr>
            </w:pPr>
            <w:r w:rsidRPr="008D5D3C">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41C1" w14:textId="77777777" w:rsidR="00DD3A14" w:rsidRPr="00DE2F9E" w:rsidRDefault="00DD3A14" w:rsidP="000C050E">
            <w:pPr>
              <w:rPr>
                <w:rFonts w:ascii="Arial" w:hAnsi="Arial" w:cs="Arial"/>
                <w:sz w:val="16"/>
                <w:szCs w:val="16"/>
              </w:rPr>
            </w:pPr>
            <w:r>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A6A74DD"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111FD67" w14:textId="77777777" w:rsidR="00DD3A14" w:rsidRPr="00654DC7" w:rsidRDefault="00DD3A14" w:rsidP="000C050E">
            <w:pPr>
              <w:rPr>
                <w:rFonts w:ascii="Arial" w:hAnsi="Arial" w:cs="Arial"/>
                <w:sz w:val="14"/>
                <w:szCs w:val="14"/>
              </w:rPr>
            </w:pPr>
          </w:p>
        </w:tc>
      </w:tr>
      <w:tr w:rsidR="00DD3A14" w14:paraId="0E16E52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AAD3" w14:textId="77777777" w:rsidR="00DD3A14" w:rsidRPr="00A66DB9" w:rsidRDefault="00DD3A14" w:rsidP="000C050E">
            <w:pPr>
              <w:rPr>
                <w:rFonts w:ascii="Arial" w:hAnsi="Arial" w:cs="Arial"/>
                <w:sz w:val="16"/>
                <w:szCs w:val="16"/>
              </w:rPr>
            </w:pPr>
            <w:r w:rsidRPr="00DA6F8F">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7A85516" w14:textId="77777777" w:rsidR="00DD3A14" w:rsidRPr="00DE2F9E" w:rsidRDefault="00DD3A14" w:rsidP="000C050E">
            <w:pPr>
              <w:rPr>
                <w:rFonts w:ascii="Arial" w:hAnsi="Arial" w:cs="Arial"/>
                <w:sz w:val="16"/>
                <w:szCs w:val="16"/>
              </w:rPr>
            </w:pPr>
            <w:r w:rsidRPr="00C233E0">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0FD5378A" w14:textId="77777777" w:rsidR="00DD3A14" w:rsidRPr="00DE2F9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01C05711" w14:textId="77777777" w:rsidR="00DD3A14" w:rsidRPr="00DE2F9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E7EA" w14:textId="77777777" w:rsidR="00DD3A14" w:rsidRPr="00DE2F9E" w:rsidRDefault="00DD3A14" w:rsidP="000C050E">
            <w:pPr>
              <w:rPr>
                <w:rFonts w:ascii="Arial" w:hAnsi="Arial" w:cs="Arial"/>
                <w:sz w:val="16"/>
                <w:szCs w:val="16"/>
              </w:rPr>
            </w:pPr>
            <w:r>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7E45D373"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7CDD2A5" w14:textId="77777777" w:rsidR="00DD3A14" w:rsidRPr="00654DC7" w:rsidRDefault="00DD3A14" w:rsidP="000C050E">
            <w:pPr>
              <w:rPr>
                <w:rFonts w:ascii="Arial" w:hAnsi="Arial" w:cs="Arial"/>
                <w:sz w:val="14"/>
                <w:szCs w:val="14"/>
              </w:rPr>
            </w:pPr>
          </w:p>
        </w:tc>
      </w:tr>
      <w:tr w:rsidR="00DD3A14" w14:paraId="7182B483"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0C6A8" w14:textId="77777777" w:rsidR="00DD3A14" w:rsidRPr="00314CAE" w:rsidRDefault="00DD3A14" w:rsidP="000C050E">
            <w:pPr>
              <w:rPr>
                <w:rFonts w:ascii="Arial" w:hAnsi="Arial" w:cs="Arial"/>
                <w:sz w:val="16"/>
                <w:szCs w:val="16"/>
              </w:rPr>
            </w:pPr>
            <w:bookmarkStart w:id="9" w:name="_Hlk173504611"/>
            <w:r w:rsidRPr="00314CAE">
              <w:rPr>
                <w:rFonts w:ascii="Arial" w:hAnsi="Arial" w:cs="Arial"/>
                <w:sz w:val="16"/>
                <w:szCs w:val="16"/>
              </w:rPr>
              <w:t>R4-2411017</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EB1E030" w14:textId="77777777" w:rsidR="00DD3A14" w:rsidRPr="00314CAE" w:rsidRDefault="00DD3A14" w:rsidP="000C050E">
            <w:pPr>
              <w:rPr>
                <w:rFonts w:ascii="Arial" w:hAnsi="Arial" w:cs="Arial"/>
                <w:sz w:val="16"/>
                <w:szCs w:val="16"/>
              </w:rPr>
            </w:pPr>
            <w:r w:rsidRPr="00314CAE">
              <w:rPr>
                <w:rFonts w:ascii="Arial" w:hAnsi="Arial" w:cs="Arial"/>
                <w:sz w:val="16"/>
                <w:szCs w:val="16"/>
              </w:rPr>
              <w:t>Blocking requirements for extended L band</w:t>
            </w:r>
          </w:p>
        </w:tc>
        <w:tc>
          <w:tcPr>
            <w:tcW w:w="333" w:type="pct"/>
            <w:tcBorders>
              <w:top w:val="single" w:sz="8" w:space="0" w:color="auto"/>
              <w:left w:val="nil"/>
              <w:bottom w:val="single" w:sz="8" w:space="0" w:color="auto"/>
              <w:right w:val="single" w:sz="8" w:space="0" w:color="auto"/>
            </w:tcBorders>
          </w:tcPr>
          <w:p w14:paraId="68F28460" w14:textId="77777777" w:rsidR="00DD3A14" w:rsidRPr="00314CA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3ACD4924" w14:textId="77777777" w:rsidR="00DD3A14" w:rsidRPr="00314CA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BC3FD" w14:textId="77777777" w:rsidR="00DD3A14" w:rsidRPr="00314CAE" w:rsidRDefault="00DD3A14" w:rsidP="000C050E">
            <w:pPr>
              <w:rPr>
                <w:rFonts w:ascii="Arial" w:hAnsi="Arial" w:cs="Arial"/>
                <w:sz w:val="16"/>
                <w:szCs w:val="16"/>
              </w:rPr>
            </w:pPr>
            <w:r w:rsidRPr="00314CAE">
              <w:rPr>
                <w:rFonts w:ascii="Arial" w:hAnsi="Arial" w:cs="Arial"/>
                <w:sz w:val="16"/>
                <w:szCs w:val="16"/>
              </w:rPr>
              <w:t>ETSI TC SES</w:t>
            </w:r>
          </w:p>
        </w:tc>
        <w:tc>
          <w:tcPr>
            <w:tcW w:w="1430" w:type="pct"/>
            <w:tcBorders>
              <w:top w:val="nil"/>
              <w:left w:val="single" w:sz="8" w:space="0" w:color="auto"/>
              <w:bottom w:val="single" w:sz="8" w:space="0" w:color="auto"/>
              <w:right w:val="single" w:sz="8" w:space="0" w:color="auto"/>
            </w:tcBorders>
          </w:tcPr>
          <w:p w14:paraId="571ABFEA" w14:textId="77777777" w:rsidR="00DD3A14" w:rsidRPr="00314CAE" w:rsidRDefault="00DD3A14" w:rsidP="000C050E">
            <w:pPr>
              <w:rPr>
                <w:rFonts w:ascii="Arial" w:hAnsi="Arial" w:cs="Arial"/>
                <w:sz w:val="14"/>
                <w:szCs w:val="14"/>
              </w:rPr>
            </w:pPr>
            <w:r w:rsidRPr="00314CAE">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841495A" w14:textId="77777777" w:rsidR="00DD3A14" w:rsidRPr="00314CAE" w:rsidRDefault="00DD3A14" w:rsidP="000C050E">
            <w:pPr>
              <w:rPr>
                <w:rFonts w:ascii="Arial" w:hAnsi="Arial" w:cs="Arial"/>
                <w:sz w:val="14"/>
                <w:szCs w:val="14"/>
              </w:rPr>
            </w:pPr>
            <w:r w:rsidRPr="00314CAE">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3BA7D744" w14:textId="77777777" w:rsidR="00DD3A14" w:rsidRPr="00314CAE" w:rsidRDefault="00DD3A14" w:rsidP="000C050E">
            <w:pPr>
              <w:rPr>
                <w:rFonts w:ascii="Arial" w:hAnsi="Arial" w:cs="Arial"/>
                <w:sz w:val="14"/>
                <w:szCs w:val="14"/>
              </w:rPr>
            </w:pPr>
            <w:r w:rsidRPr="00314CAE">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30FA0FD0" w14:textId="77777777" w:rsidR="00DD3A14" w:rsidRPr="00314CAE" w:rsidRDefault="00DD3A14" w:rsidP="000C050E">
            <w:pPr>
              <w:rPr>
                <w:rFonts w:ascii="Arial" w:hAnsi="Arial" w:cs="Arial"/>
                <w:b/>
                <w:bCs/>
                <w:sz w:val="14"/>
                <w:szCs w:val="14"/>
                <w:u w:val="single"/>
              </w:rPr>
            </w:pPr>
            <w:r w:rsidRPr="00314CAE">
              <w:rPr>
                <w:rFonts w:ascii="Arial" w:hAnsi="Arial" w:cs="Arial"/>
                <w:b/>
                <w:bCs/>
                <w:sz w:val="14"/>
                <w:szCs w:val="14"/>
                <w:u w:val="single"/>
              </w:rPr>
              <w:t>ACTION:</w:t>
            </w:r>
          </w:p>
          <w:p w14:paraId="043D7CAD" w14:textId="77777777" w:rsidR="00DD3A14" w:rsidRPr="00314CAE" w:rsidRDefault="00DD3A14" w:rsidP="000C050E">
            <w:pPr>
              <w:rPr>
                <w:rFonts w:ascii="Arial" w:hAnsi="Arial" w:cs="Arial"/>
                <w:sz w:val="14"/>
                <w:szCs w:val="14"/>
              </w:rPr>
            </w:pPr>
            <w:r w:rsidRPr="00314CAE">
              <w:rPr>
                <w:rFonts w:ascii="Arial" w:hAnsi="Arial" w:cs="Arial"/>
                <w:sz w:val="14"/>
                <w:szCs w:val="14"/>
              </w:rPr>
              <w:t>None</w:t>
            </w:r>
          </w:p>
        </w:tc>
        <w:tc>
          <w:tcPr>
            <w:tcW w:w="437" w:type="pct"/>
            <w:tcBorders>
              <w:top w:val="nil"/>
              <w:left w:val="single" w:sz="8" w:space="0" w:color="auto"/>
              <w:bottom w:val="single" w:sz="8" w:space="0" w:color="auto"/>
              <w:right w:val="single" w:sz="8" w:space="0" w:color="auto"/>
            </w:tcBorders>
          </w:tcPr>
          <w:p w14:paraId="45E4B1B8" w14:textId="77777777" w:rsidR="00DD3A14" w:rsidRPr="00314CAE" w:rsidRDefault="00DD3A14" w:rsidP="000C050E">
            <w:pPr>
              <w:rPr>
                <w:rFonts w:ascii="Arial" w:hAnsi="Arial" w:cs="Arial"/>
                <w:sz w:val="14"/>
                <w:szCs w:val="14"/>
              </w:rPr>
            </w:pPr>
          </w:p>
        </w:tc>
      </w:tr>
      <w:bookmarkEnd w:id="5"/>
      <w:bookmarkEnd w:id="6"/>
    </w:tbl>
    <w:p w14:paraId="73FB0FD8" w14:textId="77777777" w:rsidR="00DD3A14" w:rsidRPr="00DD3A14" w:rsidRDefault="00DD3A14" w:rsidP="00DD3A14"/>
    <w:p w14:paraId="1E057306" w14:textId="6CCC73E4" w:rsidR="00722B52" w:rsidRDefault="00722B52" w:rsidP="00722B52">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0809058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6351F9BC" w14:textId="77777777" w:rsidR="00722B52" w:rsidRDefault="00722B52" w:rsidP="00722B52">
      <w:pPr>
        <w:rPr>
          <w:rFonts w:ascii="Arial" w:hAnsi="Arial" w:cs="Arial"/>
          <w:b/>
        </w:rPr>
      </w:pPr>
      <w:r>
        <w:rPr>
          <w:rFonts w:ascii="Arial" w:hAnsi="Arial" w:cs="Arial"/>
          <w:b/>
        </w:rPr>
        <w:t xml:space="preserve">Abstract: </w:t>
      </w:r>
    </w:p>
    <w:p w14:paraId="57147F20" w14:textId="77777777" w:rsidR="00722B52" w:rsidRDefault="00722B52" w:rsidP="00722B52">
      <w:r>
        <w:t>[RAN4#112][100] Main Session</w:t>
      </w:r>
    </w:p>
    <w:p w14:paraId="23B9F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DF01" w14:textId="4DCB68E7" w:rsidR="00722B52" w:rsidRDefault="00722B52" w:rsidP="00722B52">
      <w:pPr>
        <w:rPr>
          <w:rFonts w:ascii="Arial" w:hAnsi="Arial" w:cs="Arial"/>
          <w:b/>
          <w:sz w:val="24"/>
        </w:rPr>
      </w:pPr>
      <w:r>
        <w:rPr>
          <w:rFonts w:ascii="Arial" w:hAnsi="Arial" w:cs="Arial"/>
          <w:b/>
          <w:color w:val="0000FF"/>
          <w:sz w:val="24"/>
        </w:rPr>
        <w:lastRenderedPageBreak/>
        <w:t>R4-2411004</w:t>
      </w:r>
      <w:r>
        <w:rPr>
          <w:rFonts w:ascii="Arial" w:hAnsi="Arial" w:cs="Arial"/>
          <w:b/>
          <w:color w:val="0000FF"/>
          <w:sz w:val="24"/>
        </w:rPr>
        <w:tab/>
      </w:r>
      <w:r>
        <w:rPr>
          <w:rFonts w:ascii="Arial" w:hAnsi="Arial" w:cs="Arial"/>
          <w:b/>
          <w:sz w:val="24"/>
        </w:rPr>
        <w:t>LS on Rel-18 RAN1 UE features list for NR after RAN1#117</w:t>
      </w:r>
    </w:p>
    <w:p w14:paraId="60ACEDCB"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4C56EC79" w14:textId="77777777" w:rsidR="00722B52" w:rsidRDefault="00722B52" w:rsidP="00722B52">
      <w:pPr>
        <w:rPr>
          <w:rFonts w:ascii="Arial" w:hAnsi="Arial" w:cs="Arial"/>
          <w:b/>
        </w:rPr>
      </w:pPr>
      <w:r>
        <w:rPr>
          <w:rFonts w:ascii="Arial" w:hAnsi="Arial" w:cs="Arial"/>
          <w:b/>
        </w:rPr>
        <w:t xml:space="preserve">Abstract: </w:t>
      </w:r>
    </w:p>
    <w:p w14:paraId="40AB0D74" w14:textId="77777777" w:rsidR="00722B52" w:rsidRDefault="00722B52" w:rsidP="00722B52">
      <w:r>
        <w:t>[RAN4#112][100] Main Session</w:t>
      </w:r>
    </w:p>
    <w:p w14:paraId="3ECA23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90768" w14:textId="335A735F" w:rsidR="00722B52" w:rsidRDefault="00722B52" w:rsidP="00722B52">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2D7FA8F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20FAD6E7" w14:textId="77777777" w:rsidR="00722B52" w:rsidRDefault="00722B52" w:rsidP="00722B52">
      <w:pPr>
        <w:rPr>
          <w:rFonts w:ascii="Arial" w:hAnsi="Arial" w:cs="Arial"/>
          <w:b/>
        </w:rPr>
      </w:pPr>
      <w:r>
        <w:rPr>
          <w:rFonts w:ascii="Arial" w:hAnsi="Arial" w:cs="Arial"/>
          <w:b/>
        </w:rPr>
        <w:t xml:space="preserve">Abstract: </w:t>
      </w:r>
    </w:p>
    <w:p w14:paraId="429B2C56" w14:textId="77777777" w:rsidR="00722B52" w:rsidRDefault="00722B52" w:rsidP="00722B52">
      <w:r>
        <w:t>[RAN4#112][100] Main Session</w:t>
      </w:r>
    </w:p>
    <w:p w14:paraId="239B7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4882" w14:textId="19F946B1" w:rsidR="00722B52" w:rsidRDefault="00722B52" w:rsidP="00722B52">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3CE08F7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2307BFE1" w14:textId="77777777" w:rsidR="00722B52" w:rsidRDefault="00722B52" w:rsidP="00722B52">
      <w:pPr>
        <w:rPr>
          <w:rFonts w:ascii="Arial" w:hAnsi="Arial" w:cs="Arial"/>
          <w:b/>
        </w:rPr>
      </w:pPr>
      <w:r>
        <w:rPr>
          <w:rFonts w:ascii="Arial" w:hAnsi="Arial" w:cs="Arial"/>
          <w:b/>
        </w:rPr>
        <w:t xml:space="preserve">Abstract: </w:t>
      </w:r>
    </w:p>
    <w:p w14:paraId="1BC324EF" w14:textId="77777777" w:rsidR="00722B52" w:rsidRDefault="00722B52" w:rsidP="00722B52">
      <w:r>
        <w:t>[RAN4#112][100] Main Session</w:t>
      </w:r>
    </w:p>
    <w:p w14:paraId="7FC47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248B" w14:textId="5B32084C" w:rsidR="00722B52" w:rsidRDefault="00722B52" w:rsidP="00722B52">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6845E8D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190B572D" w14:textId="77777777" w:rsidR="00722B52" w:rsidRDefault="00722B52" w:rsidP="00722B52">
      <w:pPr>
        <w:rPr>
          <w:rFonts w:ascii="Arial" w:hAnsi="Arial" w:cs="Arial"/>
          <w:b/>
        </w:rPr>
      </w:pPr>
      <w:r>
        <w:rPr>
          <w:rFonts w:ascii="Arial" w:hAnsi="Arial" w:cs="Arial"/>
          <w:b/>
        </w:rPr>
        <w:t xml:space="preserve">Abstract: </w:t>
      </w:r>
    </w:p>
    <w:p w14:paraId="460DCD5C" w14:textId="77777777" w:rsidR="00722B52" w:rsidRDefault="00722B52" w:rsidP="00722B52">
      <w:r>
        <w:t>[RAN4#112][100] Main Session</w:t>
      </w:r>
    </w:p>
    <w:p w14:paraId="18F4B7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9D8C" w14:textId="2CF4AEBE" w:rsidR="00722B52" w:rsidRDefault="00722B52" w:rsidP="00722B52">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3D3E01C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5ED5D5A6" w14:textId="77777777" w:rsidR="00722B52" w:rsidRDefault="00722B52" w:rsidP="00722B52">
      <w:pPr>
        <w:rPr>
          <w:rFonts w:ascii="Arial" w:hAnsi="Arial" w:cs="Arial"/>
          <w:b/>
        </w:rPr>
      </w:pPr>
      <w:r>
        <w:rPr>
          <w:rFonts w:ascii="Arial" w:hAnsi="Arial" w:cs="Arial"/>
          <w:b/>
        </w:rPr>
        <w:t xml:space="preserve">Abstract: </w:t>
      </w:r>
    </w:p>
    <w:p w14:paraId="5536D62F" w14:textId="77777777" w:rsidR="00722B52" w:rsidRDefault="00722B52" w:rsidP="00722B52">
      <w:r>
        <w:t>[RAN4#112][100] Main Session</w:t>
      </w:r>
    </w:p>
    <w:p w14:paraId="6C0BB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EE33" w14:textId="62E46076" w:rsidR="00722B52" w:rsidRDefault="00722B52" w:rsidP="00722B52">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4213E2F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A5A054A" w14:textId="77777777" w:rsidR="00722B52" w:rsidRDefault="00722B52" w:rsidP="00722B52">
      <w:pPr>
        <w:rPr>
          <w:rFonts w:ascii="Arial" w:hAnsi="Arial" w:cs="Arial"/>
          <w:b/>
        </w:rPr>
      </w:pPr>
      <w:r>
        <w:rPr>
          <w:rFonts w:ascii="Arial" w:hAnsi="Arial" w:cs="Arial"/>
          <w:b/>
        </w:rPr>
        <w:lastRenderedPageBreak/>
        <w:t xml:space="preserve">Abstract: </w:t>
      </w:r>
    </w:p>
    <w:p w14:paraId="32834040" w14:textId="77777777" w:rsidR="00722B52" w:rsidRDefault="00722B52" w:rsidP="00722B52">
      <w:r>
        <w:t>[RAN4#112][100] Main Session</w:t>
      </w:r>
    </w:p>
    <w:p w14:paraId="0DD8F6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6F176" w14:textId="3E7F5F15" w:rsidR="00722B52" w:rsidRDefault="00722B52" w:rsidP="00722B52">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5AA0C2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0F1A9A7D" w14:textId="77777777" w:rsidR="00722B52" w:rsidRDefault="00722B52" w:rsidP="00722B52">
      <w:pPr>
        <w:rPr>
          <w:rFonts w:ascii="Arial" w:hAnsi="Arial" w:cs="Arial"/>
          <w:b/>
        </w:rPr>
      </w:pPr>
      <w:r>
        <w:rPr>
          <w:rFonts w:ascii="Arial" w:hAnsi="Arial" w:cs="Arial"/>
          <w:b/>
        </w:rPr>
        <w:t xml:space="preserve">Abstract: </w:t>
      </w:r>
    </w:p>
    <w:p w14:paraId="0709A48D" w14:textId="77777777" w:rsidR="00722B52" w:rsidRDefault="00722B52" w:rsidP="00722B52">
      <w:r>
        <w:t>[RAN4#112][100] Main Session</w:t>
      </w:r>
    </w:p>
    <w:p w14:paraId="31A9E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EE6F" w14:textId="4A5D9FE5" w:rsidR="00722B52" w:rsidRDefault="00722B52" w:rsidP="00722B52">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4A789B83"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7001F2FE" w14:textId="77777777" w:rsidR="00722B52" w:rsidRDefault="00722B52" w:rsidP="00722B52">
      <w:pPr>
        <w:rPr>
          <w:rFonts w:ascii="Arial" w:hAnsi="Arial" w:cs="Arial"/>
          <w:b/>
        </w:rPr>
      </w:pPr>
      <w:r>
        <w:rPr>
          <w:rFonts w:ascii="Arial" w:hAnsi="Arial" w:cs="Arial"/>
          <w:b/>
        </w:rPr>
        <w:t xml:space="preserve">Abstract: </w:t>
      </w:r>
    </w:p>
    <w:p w14:paraId="7EFAFA8C" w14:textId="77777777" w:rsidR="00722B52" w:rsidRDefault="00722B52" w:rsidP="00722B52">
      <w:r>
        <w:t>[RAN4#112][100] Main Session</w:t>
      </w:r>
    </w:p>
    <w:p w14:paraId="469CDA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0CB0" w14:textId="17F4BBE7" w:rsidR="00722B52" w:rsidRDefault="00722B52" w:rsidP="00722B52">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B62587E"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DB949ED" w14:textId="77777777" w:rsidR="00722B52" w:rsidRDefault="00722B52" w:rsidP="00722B52">
      <w:pPr>
        <w:rPr>
          <w:rFonts w:ascii="Arial" w:hAnsi="Arial" w:cs="Arial"/>
          <w:b/>
        </w:rPr>
      </w:pPr>
      <w:r>
        <w:rPr>
          <w:rFonts w:ascii="Arial" w:hAnsi="Arial" w:cs="Arial"/>
          <w:b/>
        </w:rPr>
        <w:t xml:space="preserve">Abstract: </w:t>
      </w:r>
    </w:p>
    <w:p w14:paraId="3EEAA5A6" w14:textId="77777777" w:rsidR="00722B52" w:rsidRDefault="00722B52" w:rsidP="00722B52">
      <w:r>
        <w:t>[RAN4#112][100] Main Session</w:t>
      </w:r>
    </w:p>
    <w:p w14:paraId="767B48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CAAB" w14:textId="5F5B85D2" w:rsidR="00722B52" w:rsidRDefault="00722B52" w:rsidP="00722B52">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23B2F092"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4D1CF931" w14:textId="77777777" w:rsidR="00722B52" w:rsidRDefault="00722B52" w:rsidP="00722B52">
      <w:pPr>
        <w:rPr>
          <w:rFonts w:ascii="Arial" w:hAnsi="Arial" w:cs="Arial"/>
          <w:b/>
        </w:rPr>
      </w:pPr>
      <w:r>
        <w:rPr>
          <w:rFonts w:ascii="Arial" w:hAnsi="Arial" w:cs="Arial"/>
          <w:b/>
        </w:rPr>
        <w:t xml:space="preserve">Abstract: </w:t>
      </w:r>
    </w:p>
    <w:p w14:paraId="276CB238" w14:textId="77777777" w:rsidR="00722B52" w:rsidRDefault="00722B52" w:rsidP="00722B52">
      <w:r>
        <w:t>[RAN4#112][100] Main Session</w:t>
      </w:r>
    </w:p>
    <w:p w14:paraId="5D743E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F262" w14:textId="24B2A042" w:rsidR="00722B52" w:rsidRDefault="00722B52" w:rsidP="00722B52">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751A5371"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30A8384C" w14:textId="77777777" w:rsidR="00722B52" w:rsidRDefault="00722B52" w:rsidP="00722B52">
      <w:pPr>
        <w:rPr>
          <w:rFonts w:ascii="Arial" w:hAnsi="Arial" w:cs="Arial"/>
          <w:b/>
        </w:rPr>
      </w:pPr>
      <w:r>
        <w:rPr>
          <w:rFonts w:ascii="Arial" w:hAnsi="Arial" w:cs="Arial"/>
          <w:b/>
        </w:rPr>
        <w:t xml:space="preserve">Abstract: </w:t>
      </w:r>
    </w:p>
    <w:p w14:paraId="3871D971" w14:textId="77777777" w:rsidR="00722B52" w:rsidRDefault="00722B52" w:rsidP="00722B52">
      <w:r>
        <w:t>[RAN4#112][100] Main Session</w:t>
      </w:r>
    </w:p>
    <w:p w14:paraId="2080B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E3BF" w14:textId="1F2CAB2F" w:rsidR="00722B52" w:rsidRDefault="00722B52" w:rsidP="00722B52">
      <w:pPr>
        <w:rPr>
          <w:rFonts w:ascii="Arial" w:hAnsi="Arial" w:cs="Arial"/>
          <w:b/>
          <w:sz w:val="24"/>
        </w:rPr>
      </w:pPr>
      <w:r>
        <w:rPr>
          <w:rFonts w:ascii="Arial" w:hAnsi="Arial" w:cs="Arial"/>
          <w:b/>
          <w:color w:val="0000FF"/>
          <w:sz w:val="24"/>
        </w:rPr>
        <w:lastRenderedPageBreak/>
        <w:t>R4-2411015</w:t>
      </w:r>
      <w:r>
        <w:rPr>
          <w:rFonts w:ascii="Arial" w:hAnsi="Arial" w:cs="Arial"/>
          <w:b/>
          <w:color w:val="0000FF"/>
          <w:sz w:val="24"/>
        </w:rPr>
        <w:tab/>
      </w:r>
      <w:r>
        <w:rPr>
          <w:rFonts w:ascii="Arial" w:hAnsi="Arial" w:cs="Arial"/>
          <w:b/>
          <w:sz w:val="24"/>
        </w:rPr>
        <w:t>LS on Development of NB-IoT test cases for Release 15 and Release 16</w:t>
      </w:r>
    </w:p>
    <w:p w14:paraId="7CABA6AA"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25DC49E0" w14:textId="77777777" w:rsidR="00722B52" w:rsidRDefault="00722B52" w:rsidP="00722B52">
      <w:pPr>
        <w:rPr>
          <w:rFonts w:ascii="Arial" w:hAnsi="Arial" w:cs="Arial"/>
          <w:b/>
        </w:rPr>
      </w:pPr>
      <w:r>
        <w:rPr>
          <w:rFonts w:ascii="Arial" w:hAnsi="Arial" w:cs="Arial"/>
          <w:b/>
        </w:rPr>
        <w:t xml:space="preserve">Abstract: </w:t>
      </w:r>
    </w:p>
    <w:p w14:paraId="2F277CC1" w14:textId="77777777" w:rsidR="00722B52" w:rsidRDefault="00722B52" w:rsidP="00722B52">
      <w:r>
        <w:t>[RAN4#112][100] Main Session</w:t>
      </w:r>
    </w:p>
    <w:p w14:paraId="7A674A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6EC2" w14:textId="61134693" w:rsidR="00722B52" w:rsidRDefault="00722B52" w:rsidP="00722B52">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3AEBA0F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6EA0EC4B" w14:textId="77777777" w:rsidR="00722B52" w:rsidRDefault="00722B52" w:rsidP="00722B52">
      <w:pPr>
        <w:rPr>
          <w:rFonts w:ascii="Arial" w:hAnsi="Arial" w:cs="Arial"/>
          <w:b/>
        </w:rPr>
      </w:pPr>
      <w:r>
        <w:rPr>
          <w:rFonts w:ascii="Arial" w:hAnsi="Arial" w:cs="Arial"/>
          <w:b/>
        </w:rPr>
        <w:t xml:space="preserve">Abstract: </w:t>
      </w:r>
    </w:p>
    <w:p w14:paraId="4B0DFCD5" w14:textId="77777777" w:rsidR="00722B52" w:rsidRDefault="00722B52" w:rsidP="00722B52">
      <w:r>
        <w:t>[RAN4#112][100] Main Session</w:t>
      </w:r>
    </w:p>
    <w:p w14:paraId="2E2288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35E7" w14:textId="6C78B125" w:rsidR="00722B52" w:rsidRDefault="00722B52" w:rsidP="00722B52">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02EA90D6"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05F7F830" w14:textId="77777777" w:rsidR="00722B52" w:rsidRDefault="00722B52" w:rsidP="00722B52">
      <w:pPr>
        <w:rPr>
          <w:rFonts w:ascii="Arial" w:hAnsi="Arial" w:cs="Arial"/>
          <w:b/>
        </w:rPr>
      </w:pPr>
      <w:r>
        <w:rPr>
          <w:rFonts w:ascii="Arial" w:hAnsi="Arial" w:cs="Arial"/>
          <w:b/>
        </w:rPr>
        <w:t xml:space="preserve">Abstract: </w:t>
      </w:r>
    </w:p>
    <w:p w14:paraId="2C7C0C2B" w14:textId="77777777" w:rsidR="00722B52" w:rsidRDefault="00722B52" w:rsidP="00722B52">
      <w:r>
        <w:t>[RAN4#112][100] Main Session</w:t>
      </w:r>
    </w:p>
    <w:p w14:paraId="44B8B7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71372" w14:textId="77777777" w:rsidR="0026190E" w:rsidRDefault="0026190E" w:rsidP="0026190E"/>
    <w:p w14:paraId="5BDD0A63" w14:textId="77777777" w:rsidR="0026190E" w:rsidRPr="0026190E" w:rsidRDefault="0026190E" w:rsidP="0026190E">
      <w:pPr>
        <w:keepNext/>
        <w:keepLines/>
        <w:spacing w:before="180"/>
        <w:ind w:left="1134" w:hanging="1134"/>
        <w:outlineLvl w:val="1"/>
        <w:rPr>
          <w:rFonts w:ascii="Arial" w:hAnsi="Arial"/>
          <w:sz w:val="32"/>
        </w:rPr>
      </w:pPr>
      <w:r w:rsidRPr="0026190E">
        <w:rPr>
          <w:rFonts w:ascii="Arial" w:hAnsi="Arial"/>
          <w:sz w:val="32"/>
        </w:rPr>
        <w:t>3A</w:t>
      </w:r>
      <w:r w:rsidRPr="0026190E">
        <w:rPr>
          <w:rFonts w:ascii="Arial" w:hAnsi="Arial"/>
          <w:sz w:val="32"/>
        </w:rPr>
        <w:tab/>
        <w:t>Topic Summary (pre-meeting)</w:t>
      </w:r>
    </w:p>
    <w:p w14:paraId="49E4504E" w14:textId="77777777" w:rsidR="0026190E" w:rsidRPr="0026190E" w:rsidRDefault="0026190E" w:rsidP="0026190E">
      <w:r w:rsidRPr="0026190E">
        <w:t>This agenda item is only for at-meeting-generated content related to topic summary.</w:t>
      </w:r>
    </w:p>
    <w:p w14:paraId="56E9A018"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3A.1</w:t>
      </w:r>
      <w:r w:rsidRPr="0026190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26190E" w:rsidRPr="0026190E" w14:paraId="0CBDC624"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BAF97CD"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F8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CD4268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1D5BEA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000422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4F65CB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A50634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8FE53F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FE91B0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A62963" w:rsidRPr="0026190E" w14:paraId="68DE318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766FF35" w14:textId="61F6BB4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55993EE" w14:textId="517AB5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088CFF16" w14:textId="6B86911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422989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4385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321B86" w14:textId="1F46D4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F56CD2D" w14:textId="0938C00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700A2DF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91FE86" w14:textId="029F6300"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43FD8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F1EA92A" w14:textId="2479DDB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464C6EAC" w14:textId="723BFA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7D3EA215" w14:textId="020495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66DD0B8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90FCBF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1012EC" w14:textId="3B51E55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B2EC48" w14:textId="612BAC73"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01F6C6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FB5D8" w14:textId="37A5AD2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03F70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072553E" w14:textId="04E91D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7D3CF9A2" w14:textId="7E2D1A2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2741B6BC" w14:textId="23516F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F0C1FF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322BA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C0997A" w14:textId="5DCC96C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CCBCEE" w14:textId="6383A4C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678C79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E7AA6" w14:textId="69F1575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3B594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6281D95" w14:textId="0627B4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2C03C1C2" w14:textId="3C46DF1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272D0725" w14:textId="05EA3D7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577DDD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286ABA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739C4D" w14:textId="6E4E346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401B20" w14:textId="4C560AF6"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75D7C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5FCAE" w14:textId="6AB073B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DD8C4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ADCF03A" w14:textId="0644E79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8F8CF70" w14:textId="1C75017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2C3AEAE2" w14:textId="4FC51C6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B51A8D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C7C1B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5F292D" w14:textId="5B12558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BB76D1" w14:textId="1BEF6BF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3CA171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E51EDB" w14:textId="0E549F95"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741B4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5C5086" w14:textId="57DE5DE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7889E364" w14:textId="08C618C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5CE574CE" w14:textId="32B14F4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9BED7E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6CB2C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1410B4" w14:textId="5647BA2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D1A601" w14:textId="4B0CB79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BDA3B5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229327" w14:textId="5F7AD80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632E0D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4466F85" w14:textId="573C21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R4-2412809</w:t>
            </w:r>
          </w:p>
        </w:tc>
        <w:tc>
          <w:tcPr>
            <w:tcW w:w="1843" w:type="dxa"/>
            <w:tcBorders>
              <w:top w:val="single" w:sz="4" w:space="0" w:color="auto"/>
              <w:left w:val="single" w:sz="4" w:space="0" w:color="auto"/>
              <w:bottom w:val="single" w:sz="4" w:space="0" w:color="auto"/>
              <w:right w:val="single" w:sz="4" w:space="0" w:color="auto"/>
            </w:tcBorders>
          </w:tcPr>
          <w:p w14:paraId="0D31122B" w14:textId="38F047F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2E92AEB9" w14:textId="7505A7E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C45C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C6B0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F39E13" w14:textId="1FBE6C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041C43" w14:textId="41EC21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5BD1C9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B0EA" w14:textId="06BDF6D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06B298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8E87E28" w14:textId="7506DBD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A3CAD82" w14:textId="232DF8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44D91A0F" w14:textId="35A5A49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7C9966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9AD46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DD3C3CC" w14:textId="4AB04BD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0B2222" w14:textId="1AC0B45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292E9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ED588E" w14:textId="40B31A01"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C103FC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A254077" w14:textId="2EA7635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7226EAF2" w14:textId="669A9C1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5A1049D3" w14:textId="546384A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ED084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6389D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AB2B10" w14:textId="070F4C7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9FBC42" w14:textId="6DD2C8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20619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14CD2E" w14:textId="31F95CE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3B04F33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6C36AC" w14:textId="08E6155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07A3BD9" w14:textId="7DCDE7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1C56EC18" w14:textId="5F2890C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4DAC1CB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D6D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9F3C2C" w14:textId="2F565B3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D44C22" w14:textId="4A57CDA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879A0C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99F66" w14:textId="466EAB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B3582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F3FCD8" w14:textId="324676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7637BF36" w14:textId="543B5CB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53AF652A" w14:textId="0461B0A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0AC8E17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7F3B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0AFAE2" w14:textId="72003968"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4790EA" w14:textId="257A750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8F083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3A3FEE" w14:textId="1EAE22C2"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57A852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54A20C4" w14:textId="32C1CE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17D7F36B" w14:textId="501CFA2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52A21F25" w14:textId="02B6176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91AF0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F4583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E80F91" w14:textId="61DE265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9F741" w14:textId="65E8B88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37F60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AD253D" w14:textId="19781D0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543687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853FE64" w14:textId="1EAC340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9532383" w14:textId="4F544B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7586229E" w14:textId="6FDCB57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35EAF2E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76146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9F8ECD5" w14:textId="287EF29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DA2A389" w14:textId="2BFC00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36897D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6ABA4" w14:textId="2FFE8A5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FE290C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60AF49E" w14:textId="012B297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R4-2412816</w:t>
            </w:r>
          </w:p>
        </w:tc>
        <w:tc>
          <w:tcPr>
            <w:tcW w:w="1843" w:type="dxa"/>
            <w:tcBorders>
              <w:top w:val="single" w:sz="4" w:space="0" w:color="auto"/>
              <w:left w:val="single" w:sz="4" w:space="0" w:color="auto"/>
              <w:bottom w:val="single" w:sz="4" w:space="0" w:color="auto"/>
              <w:right w:val="single" w:sz="4" w:space="0" w:color="auto"/>
            </w:tcBorders>
          </w:tcPr>
          <w:p w14:paraId="7D57405D" w14:textId="6FE1B45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174D305D" w14:textId="40D00A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07452DF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014F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31648F" w14:textId="64CF25B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EB7C19" w14:textId="7DA10A6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4047CC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3308BA" w14:textId="530EA5B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B9909F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1D8E788" w14:textId="082B070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7936F996" w14:textId="75B95E9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4D11DDA3" w14:textId="636E0E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70A79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D9D22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5FDF89" w14:textId="3397F83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D0F5B8A" w14:textId="26191C1D"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137B5F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4DAAA9" w14:textId="73F8437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C0B6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920D44D" w14:textId="10381A5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3B7D5A07" w14:textId="53573F7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52F38008" w14:textId="552B8D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3834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511D5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DFF39D" w14:textId="5B009A5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E91B9C8" w14:textId="2C58406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7910F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FE979E" w14:textId="1640C183" w:rsidR="00A62963" w:rsidRPr="0026190E" w:rsidRDefault="00A62963" w:rsidP="00A62963">
            <w:pPr>
              <w:overflowPunct/>
              <w:autoSpaceDE/>
              <w:adjustRightInd/>
              <w:spacing w:after="0"/>
              <w:rPr>
                <w:rFonts w:ascii="Arial" w:hAnsi="Arial" w:cs="Arial"/>
                <w:sz w:val="14"/>
                <w:szCs w:val="14"/>
              </w:rPr>
            </w:pPr>
          </w:p>
        </w:tc>
      </w:tr>
      <w:tr w:rsidR="00A62963" w:rsidRPr="0026190E" w14:paraId="04DF58D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BF28DC4" w14:textId="02F29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7335562B" w14:textId="30412B6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603791C7" w14:textId="4F2B6FA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4EE0575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83422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8CB532" w14:textId="1936A7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100465" w14:textId="50AB8E4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0F85909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092BBB" w14:textId="4D4C888B" w:rsidR="00A62963" w:rsidRPr="0026190E" w:rsidRDefault="00A62963" w:rsidP="00A62963">
            <w:pPr>
              <w:overflowPunct/>
              <w:autoSpaceDE/>
              <w:adjustRightInd/>
              <w:spacing w:after="0"/>
              <w:rPr>
                <w:rFonts w:ascii="Arial" w:hAnsi="Arial" w:cs="Arial"/>
                <w:sz w:val="14"/>
                <w:szCs w:val="14"/>
              </w:rPr>
            </w:pPr>
          </w:p>
        </w:tc>
      </w:tr>
      <w:tr w:rsidR="00A62963" w:rsidRPr="0026190E" w14:paraId="55B92EE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760C50B" w14:textId="50674AF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2673F7A9" w14:textId="25B38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49F0DEDE" w14:textId="73F86FB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38A2C7A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17BA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817B6E" w14:textId="6EE869E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68E28E" w14:textId="607E11F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6C8593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4A2DF" w14:textId="0C1F210E" w:rsidR="00A62963" w:rsidRPr="0026190E" w:rsidRDefault="00A62963" w:rsidP="00A62963">
            <w:pPr>
              <w:overflowPunct/>
              <w:autoSpaceDE/>
              <w:adjustRightInd/>
              <w:spacing w:after="0"/>
              <w:rPr>
                <w:rFonts w:ascii="Arial" w:hAnsi="Arial" w:cs="Arial"/>
                <w:sz w:val="14"/>
                <w:szCs w:val="14"/>
              </w:rPr>
            </w:pPr>
          </w:p>
        </w:tc>
      </w:tr>
      <w:tr w:rsidR="00A62963" w:rsidRPr="0026190E" w14:paraId="5EDE99D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C488744" w14:textId="1CE2DC9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457A1C83" w14:textId="4635FC6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78A49B23" w14:textId="2020C9F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DE08D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AE625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FECF3C" w14:textId="27B0240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0611CC4" w14:textId="5F84C25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58998197"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0D5766" w14:textId="2143C06C" w:rsidR="00A62963" w:rsidRPr="0026190E" w:rsidRDefault="00A62963" w:rsidP="00A62963">
            <w:pPr>
              <w:overflowPunct/>
              <w:autoSpaceDE/>
              <w:adjustRightInd/>
              <w:spacing w:after="0"/>
              <w:rPr>
                <w:rFonts w:ascii="Arial" w:hAnsi="Arial" w:cs="Arial"/>
                <w:sz w:val="14"/>
                <w:szCs w:val="14"/>
              </w:rPr>
            </w:pPr>
          </w:p>
        </w:tc>
      </w:tr>
      <w:tr w:rsidR="00A62963" w:rsidRPr="0026190E" w14:paraId="7FC3108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CC12A12" w14:textId="24F00A2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R4-2412822</w:t>
            </w:r>
          </w:p>
        </w:tc>
        <w:tc>
          <w:tcPr>
            <w:tcW w:w="1843" w:type="dxa"/>
            <w:tcBorders>
              <w:top w:val="single" w:sz="4" w:space="0" w:color="auto"/>
              <w:left w:val="single" w:sz="4" w:space="0" w:color="auto"/>
              <w:bottom w:val="single" w:sz="4" w:space="0" w:color="auto"/>
              <w:right w:val="single" w:sz="4" w:space="0" w:color="auto"/>
            </w:tcBorders>
          </w:tcPr>
          <w:p w14:paraId="3977C144" w14:textId="27C342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423E278B" w14:textId="08CFA74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57FD12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380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D99951" w14:textId="24458046"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5DB842D" w14:textId="0321777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016AA4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3CD4F8" w14:textId="3F39BAC3" w:rsidR="00A62963" w:rsidRPr="0026190E" w:rsidRDefault="00A62963" w:rsidP="00A62963">
            <w:pPr>
              <w:overflowPunct/>
              <w:autoSpaceDE/>
              <w:adjustRightInd/>
              <w:spacing w:after="0"/>
              <w:rPr>
                <w:rFonts w:ascii="Arial" w:hAnsi="Arial" w:cs="Arial"/>
                <w:sz w:val="14"/>
                <w:szCs w:val="14"/>
              </w:rPr>
            </w:pPr>
          </w:p>
        </w:tc>
      </w:tr>
      <w:tr w:rsidR="00A62963" w:rsidRPr="0026190E" w14:paraId="04C7F88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95ECA29" w14:textId="2150EED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447E781C" w14:textId="38E864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42D2B5B2" w14:textId="465A245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8913A3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74286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3FB784" w14:textId="2E9F5C8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46FF53B" w14:textId="35F1494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61FADB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57A0FD" w14:textId="24BEA847" w:rsidR="00A62963" w:rsidRPr="0026190E" w:rsidRDefault="00A62963" w:rsidP="00A62963">
            <w:pPr>
              <w:overflowPunct/>
              <w:autoSpaceDE/>
              <w:adjustRightInd/>
              <w:spacing w:after="0"/>
              <w:rPr>
                <w:rFonts w:ascii="Arial" w:hAnsi="Arial" w:cs="Arial"/>
                <w:sz w:val="14"/>
                <w:szCs w:val="14"/>
              </w:rPr>
            </w:pPr>
          </w:p>
        </w:tc>
      </w:tr>
      <w:tr w:rsidR="00A62963" w:rsidRPr="0026190E" w14:paraId="7E4B6AD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6954A9A" w14:textId="0B320A6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285BB257" w14:textId="19C707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60D57684" w14:textId="03760A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783087A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D132D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9830DC" w14:textId="2F0ECEE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59717CD" w14:textId="049601D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5078EFE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998335" w14:textId="414A72AD" w:rsidR="00A62963" w:rsidRPr="0026190E" w:rsidRDefault="00A62963" w:rsidP="00A62963">
            <w:pPr>
              <w:overflowPunct/>
              <w:autoSpaceDE/>
              <w:adjustRightInd/>
              <w:spacing w:after="0"/>
              <w:rPr>
                <w:rFonts w:ascii="Arial" w:hAnsi="Arial" w:cs="Arial"/>
                <w:sz w:val="14"/>
                <w:szCs w:val="14"/>
              </w:rPr>
            </w:pPr>
          </w:p>
        </w:tc>
      </w:tr>
      <w:tr w:rsidR="00A62963" w:rsidRPr="0026190E" w14:paraId="20C2C21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4F5543" w14:textId="626EE8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486AF00" w14:textId="53ECB4F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2DF46DAA" w14:textId="3AE7EC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51FE45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849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7C608" w14:textId="47612FF5"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F4EC48" w14:textId="09D1710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16197C0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B79B03" w14:textId="601E2A3E"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D46F1A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A9BE94E" w14:textId="6E5C89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7A523B16" w14:textId="6F09AB8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FB1AE75" w14:textId="6106F1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1E7E94E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FF9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B41AFF" w14:textId="321C97D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7C8C10" w14:textId="42EA87F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3B164370"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2602D1" w14:textId="00476CB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299C8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5B26D51" w14:textId="6263EF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79186C60" w14:textId="2EF7AEC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3902A8AB" w14:textId="6EF9397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360D837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79097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6C7AD6" w14:textId="3024A48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9B13975" w14:textId="3A6EE7D2"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7EF635E9"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7F27E0" w14:textId="4F23247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E97D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26602CA" w14:textId="6A1FAD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0E85D7E0" w14:textId="5C45801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3FB773B5" w14:textId="714F82B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EBD9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1C5E1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5170BD" w14:textId="1CDFDD3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5EF634" w14:textId="4BC03C0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5317DFF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F7CD9D" w14:textId="123ABD9B" w:rsidR="00A62963" w:rsidRPr="0026190E" w:rsidRDefault="00A62963" w:rsidP="00A62963">
            <w:pPr>
              <w:overflowPunct/>
              <w:autoSpaceDE/>
              <w:adjustRightInd/>
              <w:spacing w:after="0"/>
              <w:rPr>
                <w:rFonts w:ascii="Arial" w:hAnsi="Arial" w:cs="Arial"/>
                <w:sz w:val="14"/>
                <w:szCs w:val="14"/>
              </w:rPr>
            </w:pPr>
          </w:p>
        </w:tc>
      </w:tr>
      <w:tr w:rsidR="00A62963" w:rsidRPr="0026190E" w14:paraId="5E7B612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197032B" w14:textId="12558AB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59616B27" w14:textId="76B703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09588B8A" w14:textId="660CD1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4EDF4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6AF6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14C1D6" w14:textId="14FA65F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5D1565" w14:textId="28CACE9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7B0A97A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6A062A" w14:textId="72889309" w:rsidR="00A62963" w:rsidRPr="0026190E" w:rsidRDefault="00A62963" w:rsidP="00A62963">
            <w:pPr>
              <w:overflowPunct/>
              <w:autoSpaceDE/>
              <w:adjustRightInd/>
              <w:spacing w:after="0"/>
              <w:rPr>
                <w:rFonts w:ascii="Arial" w:hAnsi="Arial" w:cs="Arial"/>
                <w:sz w:val="14"/>
                <w:szCs w:val="14"/>
              </w:rPr>
            </w:pPr>
          </w:p>
        </w:tc>
      </w:tr>
      <w:tr w:rsidR="00A62963" w:rsidRPr="0026190E" w14:paraId="2CA6783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E4C1F71" w14:textId="14CF3E6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095F03F3" w14:textId="6D9AA44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1D274936" w14:textId="609D18F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7305E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A5618F"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9C92BA" w14:textId="7E6138B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5B5B300" w14:textId="0764B46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6A0E1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4E9E942" w14:textId="7C7DB528" w:rsidR="00A62963" w:rsidRPr="0026190E" w:rsidRDefault="00A62963" w:rsidP="00A62963">
            <w:pPr>
              <w:overflowPunct/>
              <w:autoSpaceDE/>
              <w:adjustRightInd/>
              <w:spacing w:after="0"/>
              <w:rPr>
                <w:rFonts w:ascii="Arial" w:hAnsi="Arial" w:cs="Arial"/>
                <w:sz w:val="14"/>
                <w:szCs w:val="14"/>
              </w:rPr>
            </w:pPr>
          </w:p>
        </w:tc>
      </w:tr>
      <w:tr w:rsidR="00A62963" w:rsidRPr="0026190E" w14:paraId="1A5C237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95FD89D" w14:textId="05D3F8E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3D05BCB4" w14:textId="300168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20250BAD" w14:textId="410841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483DADD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43ABB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C202AD5" w14:textId="60609C31"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917F790" w14:textId="3D6A823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4781078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0B58D8" w14:textId="7D9BA72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B8BC13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BCA8E7C" w14:textId="74C6A45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04C9129A" w14:textId="039AB4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30DB5279" w14:textId="60FF33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8F7AC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92012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42958B" w14:textId="54E1619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70030A" w14:textId="3A11DF1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61315A4B"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61C9E9" w14:textId="57688B76" w:rsidR="00A62963" w:rsidRPr="0026190E" w:rsidRDefault="00A62963" w:rsidP="00A62963">
            <w:pPr>
              <w:overflowPunct/>
              <w:autoSpaceDE/>
              <w:adjustRightInd/>
              <w:spacing w:after="0"/>
              <w:rPr>
                <w:rFonts w:ascii="Arial" w:hAnsi="Arial" w:cs="Arial"/>
                <w:sz w:val="14"/>
                <w:szCs w:val="14"/>
              </w:rPr>
            </w:pPr>
          </w:p>
        </w:tc>
      </w:tr>
      <w:tr w:rsidR="00A62963" w:rsidRPr="0026190E" w14:paraId="61D910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8139F1" w14:textId="395B70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5798CB42" w14:textId="03EB9A5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1BBA94CC" w14:textId="008B9D5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FEB063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5A36F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FC3491" w14:textId="0F6063AD"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798268" w14:textId="5AA8DCF5"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638CA08D"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F83A15" w14:textId="60BB17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D5F57E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F6BDB2B" w14:textId="072102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47C3F6DC" w14:textId="187282C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43E22186" w14:textId="7C0FA5C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52CF61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E96CC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FDFBE1" w14:textId="504F32A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3B4E9CA" w14:textId="1B318E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E79B86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A364CF" w14:textId="0479618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B3D6AC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DBC18C1" w14:textId="7F58B70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R4-2412835</w:t>
            </w:r>
          </w:p>
        </w:tc>
        <w:tc>
          <w:tcPr>
            <w:tcW w:w="1843" w:type="dxa"/>
            <w:tcBorders>
              <w:top w:val="single" w:sz="4" w:space="0" w:color="auto"/>
              <w:left w:val="single" w:sz="4" w:space="0" w:color="auto"/>
              <w:bottom w:val="single" w:sz="4" w:space="0" w:color="auto"/>
              <w:right w:val="single" w:sz="4" w:space="0" w:color="auto"/>
            </w:tcBorders>
          </w:tcPr>
          <w:p w14:paraId="540E63CD" w14:textId="09733C7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47179872" w14:textId="24E3C43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F40399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EEFA9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0B333" w14:textId="7C4C2A52"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B7696B" w14:textId="57273E4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A54090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EC6075" w14:textId="3F9F443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54DAE4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3735E1" w14:textId="50EAB4F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571AD8CC" w14:textId="572E2D4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3BFBDEDB" w14:textId="218C78D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48A13BB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7DCD1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32398F" w14:textId="5B58346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D6F7FE" w14:textId="178C97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47F4AB5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DB0A0" w14:textId="5C09F44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C8BA59D" w14:textId="77777777" w:rsidTr="00E85492">
        <w:trPr>
          <w:trHeight w:val="316"/>
        </w:trPr>
        <w:tc>
          <w:tcPr>
            <w:tcW w:w="987" w:type="dxa"/>
            <w:tcBorders>
              <w:top w:val="single" w:sz="4" w:space="0" w:color="auto"/>
              <w:left w:val="single" w:sz="4" w:space="0" w:color="auto"/>
              <w:bottom w:val="single" w:sz="4" w:space="0" w:color="auto"/>
              <w:right w:val="single" w:sz="4" w:space="0" w:color="auto"/>
            </w:tcBorders>
          </w:tcPr>
          <w:p w14:paraId="2E5E6853" w14:textId="25051E89"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76D51057" w14:textId="5071315B"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6E0D1CA" w14:textId="217F43C1"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59DD19B5" w14:textId="32F702A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1230211A" w14:textId="492EBB5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851" w:type="dxa"/>
            <w:tcBorders>
              <w:top w:val="single" w:sz="4" w:space="0" w:color="auto"/>
              <w:left w:val="nil"/>
              <w:bottom w:val="single" w:sz="4" w:space="0" w:color="auto"/>
              <w:right w:val="single" w:sz="4" w:space="0" w:color="auto"/>
            </w:tcBorders>
          </w:tcPr>
          <w:p w14:paraId="5B72AEF2" w14:textId="20D66C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59AE6536" w14:textId="0791CAA9" w:rsidR="00A62963" w:rsidRPr="00A62963"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126DA6A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39F2CF0" w14:textId="77777777" w:rsidR="00A62963" w:rsidRPr="0026190E" w:rsidRDefault="00A62963" w:rsidP="00A62963">
            <w:pPr>
              <w:overflowPunct/>
              <w:autoSpaceDE/>
              <w:adjustRightInd/>
              <w:spacing w:after="0"/>
              <w:rPr>
                <w:rFonts w:ascii="Arial" w:hAnsi="Arial" w:cs="Arial"/>
                <w:color w:val="000000"/>
                <w:sz w:val="14"/>
                <w:szCs w:val="14"/>
              </w:rPr>
            </w:pPr>
          </w:p>
        </w:tc>
      </w:tr>
    </w:tbl>
    <w:p w14:paraId="6B8F41A8" w14:textId="77777777" w:rsidR="0026190E" w:rsidRPr="0026190E" w:rsidRDefault="0026190E" w:rsidP="0026190E"/>
    <w:p w14:paraId="71D6C1FD"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3A.2</w:t>
      </w:r>
      <w:r w:rsidRPr="0026190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26190E" w:rsidRPr="0026190E" w14:paraId="4B7BA50B"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DCFFC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74D01F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050E23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A03BD3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C7DA66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66116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5B5FDD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8437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0A16A67"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FC5C16" w:rsidRPr="0026190E" w14:paraId="2F642C5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177769B" w14:textId="31487CD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3F0DF4EC" w14:textId="44E948B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1579C8B2" w14:textId="4496CE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508A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FA3DD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236A74" w14:textId="47B0CD3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B79598" w14:textId="01E06D1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76F2BD8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95F12E1" w14:textId="776CA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F4460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F8CAB25" w14:textId="6882850D"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R4-2411797</w:t>
            </w:r>
          </w:p>
        </w:tc>
        <w:tc>
          <w:tcPr>
            <w:tcW w:w="1984" w:type="dxa"/>
            <w:tcBorders>
              <w:top w:val="single" w:sz="4" w:space="0" w:color="auto"/>
              <w:left w:val="single" w:sz="4" w:space="0" w:color="auto"/>
              <w:bottom w:val="single" w:sz="4" w:space="0" w:color="auto"/>
              <w:right w:val="single" w:sz="4" w:space="0" w:color="auto"/>
            </w:tcBorders>
          </w:tcPr>
          <w:p w14:paraId="728E7E6F" w14:textId="72374040"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5F9559EA" w14:textId="4CA8D31B"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7FA74DEE" w14:textId="271EDB1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065A131" w14:textId="65C808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5E5A6D8" w14:textId="4601B056"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63EA8B3" w14:textId="19C5F9E1" w:rsidR="00FC5C16" w:rsidRPr="00FC5C16"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1CDABB03"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E452FB8" w14:textId="77777777"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E2875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106B178" w14:textId="03B7966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68D31F95" w14:textId="35113D2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066F92EA" w14:textId="71644EF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0163D12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5CB80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0E1C4D" w14:textId="66D8E5F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6076EF" w14:textId="5B0FDD25"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08BF9B2D"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9B0B37D" w14:textId="1D73073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10F7A39"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F6F1900" w14:textId="30376534" w:rsidR="00FC5C16" w:rsidRPr="0026190E" w:rsidRDefault="00FC5C16" w:rsidP="00FC5C16">
            <w:pPr>
              <w:overflowPunct/>
              <w:autoSpaceDE/>
              <w:adjustRightInd/>
              <w:spacing w:after="0"/>
              <w:rPr>
                <w:rFonts w:ascii="Arial" w:hAnsi="Arial" w:cs="Arial"/>
                <w:color w:val="000000"/>
                <w:sz w:val="14"/>
                <w:szCs w:val="14"/>
              </w:rPr>
            </w:pPr>
            <w:r w:rsidRPr="00E76A5F">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141F13A2" w14:textId="58324A5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0740E06F" w14:textId="1C5ACC4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EEEA6B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F852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237FCF" w14:textId="78156DB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BEAF7DA" w14:textId="0AA3ABF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50331CE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3E84798" w14:textId="60E7AEDA" w:rsidR="00FC5C16" w:rsidRPr="0026190E" w:rsidRDefault="00FC5C16" w:rsidP="00FC5C16">
            <w:pPr>
              <w:overflowPunct/>
              <w:autoSpaceDE/>
              <w:adjustRightInd/>
              <w:spacing w:after="0"/>
              <w:rPr>
                <w:rFonts w:ascii="Arial" w:hAnsi="Arial" w:cs="Arial"/>
                <w:sz w:val="14"/>
                <w:szCs w:val="14"/>
              </w:rPr>
            </w:pPr>
          </w:p>
        </w:tc>
      </w:tr>
      <w:tr w:rsidR="00FC5C16" w:rsidRPr="0026190E" w14:paraId="15D493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9D094AE" w14:textId="625B0C5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1E4A4FC" w14:textId="59F4616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6B9A4637" w14:textId="0F4AA94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8490C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0B2482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286ECAA" w14:textId="048F1E51"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321032" w14:textId="4408B5D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14A4313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A011020" w14:textId="332BC90C" w:rsidR="00FC5C16" w:rsidRPr="0026190E" w:rsidRDefault="00FC5C16" w:rsidP="00FC5C16">
            <w:pPr>
              <w:overflowPunct/>
              <w:autoSpaceDE/>
              <w:adjustRightInd/>
              <w:spacing w:after="0"/>
              <w:rPr>
                <w:rFonts w:ascii="Arial" w:hAnsi="Arial" w:cs="Arial"/>
                <w:sz w:val="14"/>
                <w:szCs w:val="14"/>
              </w:rPr>
            </w:pPr>
          </w:p>
        </w:tc>
      </w:tr>
      <w:tr w:rsidR="00FC5C16" w:rsidRPr="0026190E" w14:paraId="1D29159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205490" w14:textId="3E4CED5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4E58D8E6" w14:textId="283A40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4185DF6C" w14:textId="5DB73E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47D9135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C7DA0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042E30" w14:textId="3FF6F8B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6CB3CA" w14:textId="1D34B8CC"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733A29B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60444E" w14:textId="31CCA1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3EBA1D9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C2D1C1D" w14:textId="59E305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799C6677" w14:textId="7560D0B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0013CC95" w14:textId="1E341C9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29C329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D4DA91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5DB85C" w14:textId="61C9F1F4"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1768E9C" w14:textId="0AA22CB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1C49E1B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662584" w14:textId="1266657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935C1F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50DB4CD" w14:textId="503A203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79DDBD83" w14:textId="60F33A9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ABC4EC3" w14:textId="6E1AC3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526789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EC117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66E450" w14:textId="7FBD01A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51A1FD" w14:textId="0A9A7B0B"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32C020F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BE0E42" w14:textId="7D5080B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77E5E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5FA960" w14:textId="13C2B5F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R4-2411804</w:t>
            </w:r>
          </w:p>
        </w:tc>
        <w:tc>
          <w:tcPr>
            <w:tcW w:w="1984" w:type="dxa"/>
            <w:tcBorders>
              <w:top w:val="single" w:sz="4" w:space="0" w:color="auto"/>
              <w:left w:val="single" w:sz="4" w:space="0" w:color="auto"/>
              <w:bottom w:val="single" w:sz="4" w:space="0" w:color="auto"/>
              <w:right w:val="single" w:sz="4" w:space="0" w:color="auto"/>
            </w:tcBorders>
          </w:tcPr>
          <w:p w14:paraId="66F1B6FE" w14:textId="2FCB94A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6206167F" w14:textId="3013A9C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E99F96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400BFA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C53318" w14:textId="228BFA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62038" w14:textId="636F138F"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384EF1F7"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A5609B" w14:textId="1465F20D"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733F19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8BC000C" w14:textId="7D653DF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6F5AB57B" w14:textId="300609B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05F129D2" w14:textId="72AE752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DE13C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A8FB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CCF664" w14:textId="6718655E"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15378A" w14:textId="374E487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5100817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73DEB8" w14:textId="260397F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0FB64E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C70E69" w14:textId="29D27A8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580979B" w14:textId="0AB310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5144D765" w14:textId="1283D34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9081F7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AC405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E4711" w14:textId="48D0DAA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86926C1" w14:textId="513FC0B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50069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E951FF" w14:textId="72EAB8B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FFD9F4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5AAD69" w14:textId="664D04B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7CBB7786" w14:textId="33BAA39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3EE547F1" w14:textId="1A23B4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D05B08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E5326C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7038F6A" w14:textId="25EB4E5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EA1974C" w14:textId="15D04BF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3836048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827DA" w14:textId="31BE708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136080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FD337E9" w14:textId="66D60C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7514C16E" w14:textId="3CA601C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384D865B" w14:textId="479E80D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28326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21FE4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256688" w14:textId="6D78FE4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ADB165E" w14:textId="72FF6B1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41F5FF5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2B6A8" w14:textId="71F079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8B6A3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0DEA27A" w14:textId="26C17A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680BE30E" w14:textId="677C6B7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2B128DE4" w14:textId="2B3318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01DA3CB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573C7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B7D690" w14:textId="20018CA3"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AF0C4F" w14:textId="4BBC572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3277FC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2A36F7" w14:textId="317BEB95"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8B2294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5757FB7" w14:textId="623D254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7B165DF" w14:textId="5ECAFAA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6B9E0668" w14:textId="2BFF33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868C14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CBF0F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E7758B" w14:textId="338C88C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995121D" w14:textId="1369431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76E4BA5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DE40A" w14:textId="7A09806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7E541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5E653DF" w14:textId="786BB81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302C6C00" w14:textId="5781608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33381B9C" w14:textId="1962158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0A8800D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E94474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7EC06A" w14:textId="63E6BB6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EA86BA3" w14:textId="483EEEB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2E3630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FCA622" w14:textId="598EED7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8236D1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6E0725" w14:textId="62DFE1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7150721" w14:textId="41DEFF2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7CBF8461" w14:textId="22EF611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A46862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949A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0352CA" w14:textId="167685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88BB838" w14:textId="3157DE6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32715F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823B21" w14:textId="5B39D61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BBF431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21D720F" w14:textId="546BCA9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EAD8DB4" w14:textId="46475DD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73220D93" w14:textId="3AE7E5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C6FC2C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90283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64347A" w14:textId="44CDCB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63E0C60" w14:textId="12FB268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456DB9D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EFD11" w14:textId="54D7DA1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EABF7A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37E12B0" w14:textId="6D53F5BD"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769FC665" w14:textId="490733C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A8B1670" w14:textId="345ACE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4E8A95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B65D7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2C10F9" w14:textId="24D4EE7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493CE2B" w14:textId="4801C31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3558F37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808CF2" w14:textId="77D7AAF4"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BC31FD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48B668" w14:textId="1AAC65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1E8A8D79" w14:textId="62ADDA0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44621EB1" w14:textId="4291EF6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3404DF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FA974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8B37C6" w14:textId="076937A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3E76664" w14:textId="06A7009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0F5004C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D37F31" w14:textId="27C64EB9"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056FAA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A8646D" w14:textId="7399E00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322178B9" w14:textId="7133C9A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492123DA" w14:textId="6ACAE6C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769497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337F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BA5F5E" w14:textId="3824BE5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7E98412" w14:textId="4FCF28A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47C882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0CD77" w14:textId="7DC6E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EB89EF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3DB1A95" w14:textId="050335A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7797A343" w14:textId="672F3DA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0F5F3914" w14:textId="1A5C5F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31D71E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A8A41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AC882E" w14:textId="4CB0D4D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8F14DE4" w14:textId="5958640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7C45DCF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C132E" w14:textId="51BC507B"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63A51D0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B6EF46" w14:textId="64C8575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lastRenderedPageBreak/>
              <w:t>R4-2411818</w:t>
            </w:r>
          </w:p>
        </w:tc>
        <w:tc>
          <w:tcPr>
            <w:tcW w:w="1984" w:type="dxa"/>
            <w:tcBorders>
              <w:top w:val="single" w:sz="4" w:space="0" w:color="auto"/>
              <w:left w:val="single" w:sz="4" w:space="0" w:color="auto"/>
              <w:bottom w:val="single" w:sz="4" w:space="0" w:color="auto"/>
              <w:right w:val="single" w:sz="4" w:space="0" w:color="auto"/>
            </w:tcBorders>
          </w:tcPr>
          <w:p w14:paraId="64063B33" w14:textId="74CB740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5E1A0D96" w14:textId="3C2F1F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2888093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D62E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C905A1" w14:textId="259FB5C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E9AB1C" w14:textId="2F02C2C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55561EC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E858D7" w14:textId="40685ED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5A07D6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058599B" w14:textId="76C77FA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68728000" w14:textId="5E79178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BA56109" w14:textId="6687E18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6288525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2CC873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6B0844" w14:textId="4D1AC348"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428EBA5" w14:textId="17F627E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60E51C10"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728D38" w14:textId="7F0A537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F23A59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8F7AD04" w14:textId="05E378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0B528B4" w14:textId="029257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0E74859" w14:textId="4322B9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3CF58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48A80C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7A28A8" w14:textId="3F204CD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97685E1" w14:textId="59658ED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32FAE23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C4BA15" w14:textId="4A31BAE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2B5AD4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595B779" w14:textId="263D231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0BACA0AF" w14:textId="1279060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789D19A3" w14:textId="47E7E82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3DED67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AEE2D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4206A8" w14:textId="633E6FAB"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065B15" w14:textId="2825208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11E11E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8714" w14:textId="70DBF75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6F8FA6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EC49025" w14:textId="26C1AB7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35DACD1C" w14:textId="6EDC77E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25FB73B4" w14:textId="1AF1D5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9293A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436A67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F9DCDD1" w14:textId="0398455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3EDC4E9" w14:textId="335E8A4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13A7ED6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4B11DC" w14:textId="41AC08F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A3843A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AB9804" w14:textId="4A86593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59F38D52" w14:textId="1F196D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6F8161A5" w14:textId="2D8A64C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18BF57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155DB0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C0B033" w14:textId="10BCF51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C347CC1" w14:textId="4CEBA374"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64A2D074" w14:textId="6F603902" w:rsidR="00FC5C16" w:rsidRPr="0026190E" w:rsidRDefault="006A1934" w:rsidP="00FC5C16">
            <w:pPr>
              <w:overflowPunct/>
              <w:autoSpaceDE/>
              <w:adjustRightInd/>
              <w:spacing w:after="0"/>
              <w:rPr>
                <w:rFonts w:ascii="Arial" w:hAnsi="Arial" w:cs="Arial"/>
                <w:sz w:val="14"/>
                <w:szCs w:val="14"/>
              </w:rPr>
            </w:pPr>
            <w:r>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5523D1E6" w14:textId="1B9CC175" w:rsidR="00FC5C16" w:rsidRPr="0026190E" w:rsidRDefault="006A1934" w:rsidP="00FC5C16">
            <w:pPr>
              <w:overflowPunct/>
              <w:autoSpaceDE/>
              <w:adjustRightInd/>
              <w:spacing w:after="0"/>
              <w:rPr>
                <w:rFonts w:ascii="Arial" w:hAnsi="Arial" w:cs="Arial"/>
                <w:color w:val="000000"/>
                <w:sz w:val="14"/>
                <w:szCs w:val="14"/>
              </w:rPr>
            </w:pPr>
            <w:r w:rsidRPr="006A1934">
              <w:rPr>
                <w:rFonts w:ascii="Arial" w:hAnsi="Arial" w:cs="Arial"/>
                <w:color w:val="FF0000"/>
                <w:sz w:val="14"/>
                <w:szCs w:val="14"/>
              </w:rPr>
              <w:t>withdrawn</w:t>
            </w:r>
          </w:p>
        </w:tc>
      </w:tr>
      <w:tr w:rsidR="00FC5C16" w:rsidRPr="0026190E" w14:paraId="37F1232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B87B150" w14:textId="3149C0C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5FAA0F85" w14:textId="75753D8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1A2249C5" w14:textId="2DC6367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074C5F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DC2FF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28BAEC" w14:textId="2B347D0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197BF50" w14:textId="06EA74EE"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35930FC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D1AD45" w14:textId="69A9EA82" w:rsidR="00FC5C16" w:rsidRPr="0026190E" w:rsidRDefault="00FC5C16" w:rsidP="00FC5C16">
            <w:pPr>
              <w:overflowPunct/>
              <w:autoSpaceDE/>
              <w:adjustRightInd/>
              <w:spacing w:after="0"/>
              <w:rPr>
                <w:rFonts w:ascii="Arial" w:hAnsi="Arial" w:cs="Arial"/>
                <w:color w:val="000000"/>
                <w:sz w:val="14"/>
                <w:szCs w:val="14"/>
              </w:rPr>
            </w:pPr>
          </w:p>
        </w:tc>
      </w:tr>
    </w:tbl>
    <w:p w14:paraId="7333687A" w14:textId="77777777" w:rsidR="0026190E" w:rsidRPr="0026190E" w:rsidRDefault="0026190E" w:rsidP="0026190E"/>
    <w:p w14:paraId="163BFDA5"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3A.3</w:t>
      </w:r>
      <w:r w:rsidRPr="0026190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26190E" w:rsidRPr="0026190E" w14:paraId="25D572BA"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7E570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7DD178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7DBB50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2BC055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224A402"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2B4A15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69D69EF"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FF5B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F83941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106472" w:rsidRPr="0026190E" w14:paraId="50374C9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89F15ED" w14:textId="0788DA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18DC18" w14:textId="283A127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06C06B00" w14:textId="56E31D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ED5902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08080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27CE0E" w14:textId="2FA8000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718B1B3" w14:textId="74FD1BB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6965FCDA"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8A22A24" w14:textId="4B5C6EB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AFE12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483234F" w14:textId="61E109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65EE8CB3" w14:textId="11345CC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0B98AABD" w14:textId="20D88D5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DAC3D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98DFC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CCF3A9" w14:textId="1DC6E26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5AC809A" w14:textId="2D1E75C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5CE3E2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325BF2" w14:textId="341098B5" w:rsidR="00106472" w:rsidRPr="0026190E" w:rsidRDefault="00106472" w:rsidP="00106472">
            <w:pPr>
              <w:overflowPunct/>
              <w:autoSpaceDE/>
              <w:adjustRightInd/>
              <w:spacing w:after="0"/>
              <w:rPr>
                <w:rFonts w:ascii="Arial" w:hAnsi="Arial" w:cs="Arial"/>
                <w:sz w:val="14"/>
                <w:szCs w:val="14"/>
              </w:rPr>
            </w:pPr>
          </w:p>
        </w:tc>
      </w:tr>
      <w:tr w:rsidR="00106472" w:rsidRPr="0026190E" w14:paraId="348298C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00E2791" w14:textId="2EB257C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2A10C01E" w14:textId="0ADD869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FA6FB97" w14:textId="6F80416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40EAE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4E9AC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C958069" w14:textId="7AD5D0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6C4976" w14:textId="04995C31"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B4AFD8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ECC65C" w14:textId="7BBF28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EA3CE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12AFC15" w14:textId="265975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39156E8C" w14:textId="5100063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63EBE30" w14:textId="08FBD50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012FC4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65C6A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283B73C" w14:textId="17D5452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2195137" w14:textId="0A7271C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404D6B5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1BE9EE" w14:textId="6F6E767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F03368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7305ED7" w14:textId="402783D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R4-2413405</w:t>
            </w:r>
          </w:p>
        </w:tc>
        <w:tc>
          <w:tcPr>
            <w:tcW w:w="1984" w:type="dxa"/>
            <w:tcBorders>
              <w:top w:val="nil"/>
              <w:left w:val="nil"/>
              <w:bottom w:val="single" w:sz="4" w:space="0" w:color="A6A6A6"/>
              <w:right w:val="single" w:sz="4" w:space="0" w:color="A6A6A6"/>
            </w:tcBorders>
          </w:tcPr>
          <w:p w14:paraId="35B3128E" w14:textId="46F8DDD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31DBB11F" w14:textId="54625C3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426BC7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180E2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38C24" w14:textId="4FA74B2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A840DBC" w14:textId="6384D9E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70F91C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5961A0" w14:textId="7BC2C35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FC5BC9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4EC49D" w14:textId="5C777F4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4DD97507" w14:textId="6F5B42A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2A6B7E03" w14:textId="1B17E0E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78CE053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AAFD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D76DD3" w14:textId="40EFCFD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79D1504" w14:textId="7AA86C9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003BFA5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00BFAB" w14:textId="79CD996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9512B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FE0E147" w14:textId="7E1C8DA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412F268D" w14:textId="2874452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8E6CD2F" w14:textId="0F8D7CE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95A555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89FA6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58E411" w14:textId="1E11503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6322A22" w14:textId="2A5B293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1D87188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C55D31" w14:textId="5F83F84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A5F1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FAEDBD" w14:textId="41FC6E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A7F328B" w14:textId="0C25F9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0CC2D1E5" w14:textId="27EC5CD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8FAF8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0A53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3DB3D8" w14:textId="0DD7959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C292D2C" w14:textId="0647D6C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52B6EAA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557B5C" w14:textId="64D8F4F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06ED51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BCE2FE6" w14:textId="31B2DFF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401055C8" w14:textId="3646556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4DB7C195" w14:textId="434822D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D8A487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0C02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B6DB34" w14:textId="143FCE2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2041BC0" w14:textId="0D08517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2A987F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D2DCD6" w14:textId="723995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695ACBF"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F26511" w14:textId="416E8A8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2C1C2B79" w14:textId="48C5E5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4FBC82D2" w14:textId="6B121FA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0DF37F2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6256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8B60B3" w14:textId="4536B33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098D2B" w14:textId="1328FCC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37971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0FB4BD" w14:textId="2616C7F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9D7E2C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710FF6A" w14:textId="3155BE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72237227" w14:textId="4189B7C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54DF2A8B" w14:textId="5B5B290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06FF16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8C231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2B88DD" w14:textId="03C2530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2E801E" w14:textId="2676E00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7F5E613"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88454F" w14:textId="530339C2"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3B1D5A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A24E375" w14:textId="5342AB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36EB8E" w14:textId="3FBCBD5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49F75737" w14:textId="46B82F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0D9AE6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045B9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43A9636" w14:textId="3959518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6A14DBD" w14:textId="397E003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0530276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34DF1" w14:textId="3DCBA33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492B0AA" w14:textId="77777777" w:rsidTr="000C050E">
        <w:trPr>
          <w:trHeight w:val="316"/>
        </w:trPr>
        <w:tc>
          <w:tcPr>
            <w:tcW w:w="987" w:type="dxa"/>
            <w:tcBorders>
              <w:top w:val="nil"/>
              <w:left w:val="single" w:sz="4" w:space="0" w:color="A6A6A6"/>
              <w:bottom w:val="single" w:sz="4" w:space="0" w:color="auto"/>
              <w:right w:val="single" w:sz="4" w:space="0" w:color="A6A6A6"/>
            </w:tcBorders>
          </w:tcPr>
          <w:p w14:paraId="485DCC2B" w14:textId="230A23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516E746C" w14:textId="56F4E7B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1575352B" w14:textId="0C6B2EC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4C85759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FDA3F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88CADF" w14:textId="24189460"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9DB9C11" w14:textId="31DAAE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FEDD7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3EFC8" w14:textId="48404ED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2B86D7" w14:textId="77777777" w:rsidTr="000C050E">
        <w:trPr>
          <w:trHeight w:val="316"/>
        </w:trPr>
        <w:tc>
          <w:tcPr>
            <w:tcW w:w="987" w:type="dxa"/>
            <w:tcBorders>
              <w:top w:val="single" w:sz="4" w:space="0" w:color="auto"/>
              <w:left w:val="single" w:sz="4" w:space="0" w:color="A6A6A6"/>
              <w:bottom w:val="single" w:sz="4" w:space="0" w:color="A6A6A6"/>
              <w:right w:val="single" w:sz="4" w:space="0" w:color="A6A6A6"/>
            </w:tcBorders>
          </w:tcPr>
          <w:p w14:paraId="0A90178B" w14:textId="06EF52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54E3E24C" w14:textId="264E24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456D5D4B" w14:textId="1ED6202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0FA0DE5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7F60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AB38AA" w14:textId="6346AF0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1A9975E" w14:textId="2D66FAAA"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2220C12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9F8E86" w14:textId="661E59B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76AB9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E0CFFB" w14:textId="179CA1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60979CE9" w14:textId="6EFDFE6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336B707C" w14:textId="2115C3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3BC716B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F6A3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5B4E06" w14:textId="40E7CA8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2CD07EF" w14:textId="62AB226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EB627C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21C45B" w14:textId="35657F4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58E7BB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AA1226A" w14:textId="5B04ADF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62B1E139" w14:textId="5D93B7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5D1A21B2" w14:textId="06E2360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4E8B894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A1E13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1E3BD" w14:textId="2D3337C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AEAB4BB" w14:textId="5A5295D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2924596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878F39" w14:textId="11CFA10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14A1679"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2DC937" w14:textId="2F3F8F3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358D2EBA" w14:textId="346742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0446770E" w14:textId="786FD1F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E5213A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C7BC2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8A6556" w14:textId="3498607C"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25E5210" w14:textId="2D4A3DB5"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477EDDA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0AE041" w14:textId="656251A7" w:rsidR="00106472" w:rsidRPr="0026190E" w:rsidRDefault="00106472" w:rsidP="00106472">
            <w:pPr>
              <w:overflowPunct/>
              <w:autoSpaceDE/>
              <w:adjustRightInd/>
              <w:spacing w:after="0"/>
              <w:rPr>
                <w:rFonts w:ascii="Arial" w:hAnsi="Arial" w:cs="Arial"/>
                <w:sz w:val="14"/>
                <w:szCs w:val="14"/>
              </w:rPr>
            </w:pPr>
          </w:p>
        </w:tc>
      </w:tr>
      <w:tr w:rsidR="00106472" w:rsidRPr="0026190E" w14:paraId="02D682E2"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24CF945" w14:textId="74D6CE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R4-2413418</w:t>
            </w:r>
          </w:p>
        </w:tc>
        <w:tc>
          <w:tcPr>
            <w:tcW w:w="1984" w:type="dxa"/>
            <w:tcBorders>
              <w:top w:val="nil"/>
              <w:left w:val="nil"/>
              <w:bottom w:val="single" w:sz="4" w:space="0" w:color="A6A6A6"/>
              <w:right w:val="single" w:sz="4" w:space="0" w:color="A6A6A6"/>
            </w:tcBorders>
          </w:tcPr>
          <w:p w14:paraId="0E03B9B1" w14:textId="6FCCCD4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FF764E3" w14:textId="1EEC411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0E62B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DD88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3982B9" w14:textId="0A996A5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058C374" w14:textId="142E06D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484F2796"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AE754B" w14:textId="07E35D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441F5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A67DA43" w14:textId="688AB6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D2D2517" w14:textId="2C76D34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47F4D1BA" w14:textId="6593703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61E957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E59390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EE3F07" w14:textId="62B780D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1F4B5D3" w14:textId="44CA62B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3F0480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080F5B" w14:textId="38744B2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0346EA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61779265" w14:textId="644463F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3382626" w14:textId="2EBAE15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5C1C6A80" w14:textId="52641A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92EA38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43D1D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D56172" w14:textId="56A759D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082B6F" w14:textId="233AE2A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6A76ECB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63BC1C" w14:textId="6073014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DD0966"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8555C7" w14:textId="6559946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5438A914" w14:textId="389F80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1CBB52CA" w14:textId="5A08C8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963BFC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C168E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E20218" w14:textId="32EC27F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771195" w14:textId="2516BD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17EA6A2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F83384" w14:textId="3706291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B8F098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CBE5B9C" w14:textId="1DF29DD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4DCD2312" w14:textId="7F9EF5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51C75A9B" w14:textId="102F0EF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7EBC9D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BAA4B2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11735B" w14:textId="3AF98F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B832447" w14:textId="74726E4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011396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78D1C99" w14:textId="0264093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549BBE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6D4D39" w14:textId="785EE0A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61383AA1" w14:textId="6ADCE0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452E11CC" w14:textId="369E52B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36D9AC0"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D670D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B3F80B" w14:textId="53E1760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A3F954A" w14:textId="64FCE85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144F02D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2BB19E" w14:textId="52C247F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35C5A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8B9C3DD" w14:textId="72D80ED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R4-2413424</w:t>
            </w:r>
          </w:p>
        </w:tc>
        <w:tc>
          <w:tcPr>
            <w:tcW w:w="1984" w:type="dxa"/>
            <w:tcBorders>
              <w:top w:val="nil"/>
              <w:left w:val="nil"/>
              <w:bottom w:val="single" w:sz="4" w:space="0" w:color="A6A6A6"/>
              <w:right w:val="single" w:sz="4" w:space="0" w:color="A6A6A6"/>
            </w:tcBorders>
          </w:tcPr>
          <w:p w14:paraId="499BCB4D" w14:textId="65BD6E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78D336E4" w14:textId="2F33A19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9EDB4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354D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D91FC0" w14:textId="3AD9958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6A3B52F" w14:textId="556A2FF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116A9AE7"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C546B1" w14:textId="025099E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71E33FB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1ED3B5D" w14:textId="6ACB18E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150B3D7F" w14:textId="0C86A0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6B42FB63" w14:textId="23B6AF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3B3056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E2B40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522580C" w14:textId="0DBB392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198B1D4" w14:textId="65BDFE5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09EAFA5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91C946" w14:textId="692D912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310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6106603" w14:textId="326ECBC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2E2657C9" w14:textId="5F8C3F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10027391" w14:textId="2268148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918485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39BC9B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96F781" w14:textId="65CACE9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CA1F146" w14:textId="44D2A4D2"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0BB1C30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92B629" w14:textId="14267BA3"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B94F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3807EEC" w14:textId="0DE9346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6391E632" w14:textId="468CECD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F38EA6C" w14:textId="276723F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75861E6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49484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66DD87" w14:textId="0EBB84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04D690C" w14:textId="6009F0F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54C3C58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CBF06" w14:textId="2361C7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F10152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9213C42" w14:textId="3ADB7A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6B11A829" w14:textId="10E8C45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1F6D1439" w14:textId="4CC1FA1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36AD94C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30F6A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740BA9" w14:textId="1217A98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7F030CE" w14:textId="786F1EE8"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448D239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9ACF50" w14:textId="791C19F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1B792FB"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707E144" w14:textId="48A49AE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4459C9B7" w14:textId="6DD65EA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439C4D6B" w14:textId="53F976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E52D6D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B08CF3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0189E2" w14:textId="07E7174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1358FA" w14:textId="5A0193E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B49394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280794" w14:textId="461D508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E204A7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A8E7556" w14:textId="2438340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6382906" w14:textId="1B31D96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138AC1A5" w14:textId="626DEF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4D33911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E51D1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CD0A28" w14:textId="663AAC7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C0B69BC" w14:textId="0994EFC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CE43CE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00F0BD" w14:textId="6DA73A9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378CE9" w14:textId="77777777" w:rsidTr="000C050E">
        <w:trPr>
          <w:trHeight w:val="316"/>
        </w:trPr>
        <w:tc>
          <w:tcPr>
            <w:tcW w:w="987" w:type="dxa"/>
            <w:tcBorders>
              <w:top w:val="nil"/>
              <w:left w:val="single" w:sz="4" w:space="0" w:color="A6A6A6"/>
              <w:bottom w:val="single" w:sz="4" w:space="0" w:color="auto"/>
              <w:right w:val="single" w:sz="4" w:space="0" w:color="A6A6A6"/>
            </w:tcBorders>
          </w:tcPr>
          <w:p w14:paraId="5490B6FA" w14:textId="2E89EC59"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R4-2413431</w:t>
            </w:r>
          </w:p>
        </w:tc>
        <w:tc>
          <w:tcPr>
            <w:tcW w:w="1984" w:type="dxa"/>
            <w:tcBorders>
              <w:top w:val="nil"/>
              <w:left w:val="nil"/>
              <w:bottom w:val="single" w:sz="4" w:space="0" w:color="auto"/>
              <w:right w:val="single" w:sz="4" w:space="0" w:color="A6A6A6"/>
            </w:tcBorders>
          </w:tcPr>
          <w:p w14:paraId="4EC875ED" w14:textId="7C3CECEB"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7B60EE85" w14:textId="4859E45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0AB53F5" w14:textId="42B65582"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C0D0B8" w14:textId="67FB339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140035" w14:textId="2AF7201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58B12A" w14:textId="31C032E3"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0A91962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99C8D"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28AA94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525AF9F" w14:textId="3B9A9A54"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61CF2C98" w14:textId="351F5A7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63EEA825" w14:textId="0EDF3C50"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5B586FB" w14:textId="6597E6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0082878" w14:textId="0F7F3B3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40562E7" w14:textId="1F10866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DB0138F" w14:textId="356CF6C6"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06EB0E0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6A593"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97809B5" w14:textId="77777777" w:rsidTr="000C050E">
        <w:trPr>
          <w:trHeight w:val="316"/>
        </w:trPr>
        <w:tc>
          <w:tcPr>
            <w:tcW w:w="987" w:type="dxa"/>
            <w:tcBorders>
              <w:top w:val="nil"/>
              <w:left w:val="single" w:sz="4" w:space="0" w:color="A6A6A6"/>
              <w:bottom w:val="single" w:sz="4" w:space="0" w:color="auto"/>
              <w:right w:val="single" w:sz="4" w:space="0" w:color="A6A6A6"/>
            </w:tcBorders>
          </w:tcPr>
          <w:p w14:paraId="1C8C0CF1" w14:textId="251986C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3D93A5C" w14:textId="5F555A16"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7FA0B22F" w14:textId="686DE23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2E0C250" w14:textId="5800DE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38B600A" w14:textId="34715AC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4F02577" w14:textId="7BB5915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BDA2B28" w14:textId="3043C845"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2BB6911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E83CFA"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45FF0DB" w14:textId="77777777" w:rsidTr="000C050E">
        <w:trPr>
          <w:trHeight w:val="316"/>
        </w:trPr>
        <w:tc>
          <w:tcPr>
            <w:tcW w:w="987" w:type="dxa"/>
            <w:tcBorders>
              <w:top w:val="single" w:sz="4" w:space="0" w:color="auto"/>
              <w:left w:val="single" w:sz="4" w:space="0" w:color="A6A6A6"/>
              <w:bottom w:val="single" w:sz="4" w:space="0" w:color="auto"/>
              <w:right w:val="single" w:sz="4" w:space="0" w:color="A6A6A6"/>
            </w:tcBorders>
          </w:tcPr>
          <w:p w14:paraId="07D4AB58" w14:textId="5A8D661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04BDFDBA" w14:textId="7D91C2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07BB893D" w14:textId="5BEF66F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8C934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BFA9B0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1B2B86" w14:textId="61D65AF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5617971" w14:textId="3366DDB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577C9BA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6C009A" w14:textId="43805E45" w:rsidR="00106472" w:rsidRPr="0026190E" w:rsidRDefault="00106472" w:rsidP="00106472">
            <w:pPr>
              <w:overflowPunct/>
              <w:autoSpaceDE/>
              <w:adjustRightInd/>
              <w:spacing w:after="0"/>
              <w:rPr>
                <w:rFonts w:ascii="Arial" w:hAnsi="Arial" w:cs="Arial"/>
                <w:color w:val="000000"/>
                <w:sz w:val="14"/>
                <w:szCs w:val="14"/>
              </w:rPr>
            </w:pPr>
          </w:p>
        </w:tc>
      </w:tr>
    </w:tbl>
    <w:p w14:paraId="4FA7E463" w14:textId="77777777" w:rsidR="0026190E" w:rsidRPr="0026190E" w:rsidRDefault="0026190E" w:rsidP="0026190E"/>
    <w:p w14:paraId="76F19A34" w14:textId="77777777" w:rsidR="0026190E" w:rsidRPr="0026190E" w:rsidRDefault="0026190E" w:rsidP="0026190E">
      <w:pPr>
        <w:sectPr w:rsidR="0026190E" w:rsidRPr="0026190E" w:rsidSect="0026190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4A7798E" w14:textId="77777777" w:rsidR="00722B52" w:rsidRDefault="00722B52" w:rsidP="00722B52">
      <w:pPr>
        <w:pStyle w:val="Heading2"/>
      </w:pPr>
      <w:bookmarkStart w:id="10" w:name="_Toc174396004"/>
      <w:r>
        <w:lastRenderedPageBreak/>
        <w:t>4</w:t>
      </w:r>
      <w:r>
        <w:tab/>
        <w:t>Up to Rel-17 maintenance for LTE and NR</w:t>
      </w:r>
      <w:bookmarkEnd w:id="10"/>
    </w:p>
    <w:p w14:paraId="5BE8F90C" w14:textId="77777777" w:rsidR="00DF2771" w:rsidRDefault="00DF2771" w:rsidP="00DF2771">
      <w:r>
        <w:t>The following guidance are provided for maintenance work under AI 4 ~ AI 5:</w:t>
      </w:r>
    </w:p>
    <w:p w14:paraId="13A720AC"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9D1BC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5F3EC0EF"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57C7A67" w14:textId="77777777" w:rsidR="00DF2771" w:rsidRDefault="00DF2771" w:rsidP="00DF2771">
      <w:pPr>
        <w:pStyle w:val="B1"/>
      </w:pPr>
      <w:r>
        <w:t>‒</w:t>
      </w:r>
      <w:r>
        <w:tab/>
        <w:t>For all the endorsed draft CRs in this bis meeting, please re-submit them in the next ordinary meeting.</w:t>
      </w:r>
    </w:p>
    <w:p w14:paraId="13707246" w14:textId="77777777" w:rsidR="00DF2771" w:rsidRDefault="00DF2771" w:rsidP="00DF2771">
      <w:pPr>
        <w:pStyle w:val="B1"/>
      </w:pPr>
      <w:r>
        <w:t>‒</w:t>
      </w:r>
      <w:r>
        <w:tab/>
        <w:t xml:space="preserve">The contributions corresponding to incoming LS for Rel-15/16/17 are expected to be submitted in AI 9. </w:t>
      </w:r>
    </w:p>
    <w:p w14:paraId="5BDCAB6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BA7EB81" w14:textId="77777777" w:rsidR="00DF2771" w:rsidRPr="00E168DF" w:rsidRDefault="00DF2771" w:rsidP="00DF2771"/>
    <w:p w14:paraId="00FD7CDB" w14:textId="59562F9D" w:rsidR="00722B52" w:rsidRDefault="00722B52" w:rsidP="00722B52">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406AFB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2D8C0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C382" w14:textId="1B200DA0" w:rsidR="00722B52" w:rsidRDefault="00722B52" w:rsidP="00722B52">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11760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693F5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A1B0C" w14:textId="4C6060C4" w:rsidR="00722B52" w:rsidRDefault="00722B52" w:rsidP="00722B52">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5C401B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3DFED7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6446" w14:textId="77777777" w:rsidR="00722B52" w:rsidRDefault="00722B52" w:rsidP="00722B52">
      <w:pPr>
        <w:pStyle w:val="Heading3"/>
      </w:pPr>
      <w:bookmarkStart w:id="11" w:name="_Toc174396005"/>
      <w:r>
        <w:t>4.1</w:t>
      </w:r>
      <w:r>
        <w:tab/>
        <w:t>Moderator summary and conclusions (for Agenda 4)</w:t>
      </w:r>
      <w:bookmarkEnd w:id="11"/>
    </w:p>
    <w:p w14:paraId="7D386339" w14:textId="5C961838" w:rsidR="00722B52" w:rsidRDefault="00722B52" w:rsidP="00722B52">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46184D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10B557" w14:textId="77777777" w:rsidR="00722B52" w:rsidRDefault="00722B52" w:rsidP="00722B52">
      <w:pPr>
        <w:rPr>
          <w:rFonts w:ascii="Arial" w:hAnsi="Arial" w:cs="Arial"/>
          <w:b/>
        </w:rPr>
      </w:pPr>
      <w:r>
        <w:rPr>
          <w:rFonts w:ascii="Arial" w:hAnsi="Arial" w:cs="Arial"/>
          <w:b/>
        </w:rPr>
        <w:t xml:space="preserve">Abstract: </w:t>
      </w:r>
    </w:p>
    <w:p w14:paraId="2C68C7F3" w14:textId="77777777" w:rsidR="00722B52" w:rsidRDefault="00722B52" w:rsidP="00722B52">
      <w:r>
        <w:t>Topic summary in RRM session</w:t>
      </w:r>
    </w:p>
    <w:p w14:paraId="751A377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3076" w14:textId="4240850F" w:rsidR="00722B52" w:rsidRDefault="00722B52" w:rsidP="00722B52">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6141D6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6F438F3" w14:textId="77777777" w:rsidR="00722B52" w:rsidRDefault="00722B52" w:rsidP="00722B52">
      <w:pPr>
        <w:rPr>
          <w:rFonts w:ascii="Arial" w:hAnsi="Arial" w:cs="Arial"/>
          <w:b/>
        </w:rPr>
      </w:pPr>
      <w:r>
        <w:rPr>
          <w:rFonts w:ascii="Arial" w:hAnsi="Arial" w:cs="Arial"/>
          <w:b/>
        </w:rPr>
        <w:t xml:space="preserve">Abstract: </w:t>
      </w:r>
    </w:p>
    <w:p w14:paraId="613F0098" w14:textId="77777777" w:rsidR="00722B52" w:rsidRDefault="00722B52" w:rsidP="00722B52">
      <w:r>
        <w:t>Summary for AI 4.2, 4.8</w:t>
      </w:r>
    </w:p>
    <w:p w14:paraId="013ED5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FD865" w14:textId="798D19A2" w:rsidR="00722B52" w:rsidRDefault="00722B52" w:rsidP="00722B52">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7B495B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4C07C" w14:textId="77777777" w:rsidR="00722B52" w:rsidRDefault="00722B52" w:rsidP="00722B52">
      <w:pPr>
        <w:rPr>
          <w:rFonts w:ascii="Arial" w:hAnsi="Arial" w:cs="Arial"/>
          <w:b/>
        </w:rPr>
      </w:pPr>
      <w:r>
        <w:rPr>
          <w:rFonts w:ascii="Arial" w:hAnsi="Arial" w:cs="Arial"/>
          <w:b/>
        </w:rPr>
        <w:t xml:space="preserve">Abstract: </w:t>
      </w:r>
    </w:p>
    <w:p w14:paraId="005A98C3" w14:textId="77777777" w:rsidR="00722B52" w:rsidRDefault="00722B52" w:rsidP="00722B52">
      <w:r>
        <w:t>[112] BDaT Session AI 4.3, 4.4, 5.8.2, 5.11.2, 5.12.2, 5.30.1, 5.32.1, 5.32.2, 5.34.2</w:t>
      </w:r>
    </w:p>
    <w:p w14:paraId="12A954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B833" w14:textId="4EAE9F3E" w:rsidR="00722B52" w:rsidRDefault="00722B52" w:rsidP="00722B52">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2AB416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FEEFDD" w14:textId="77777777" w:rsidR="00722B52" w:rsidRDefault="00722B52" w:rsidP="00722B52">
      <w:pPr>
        <w:rPr>
          <w:rFonts w:ascii="Arial" w:hAnsi="Arial" w:cs="Arial"/>
          <w:b/>
        </w:rPr>
      </w:pPr>
      <w:r>
        <w:rPr>
          <w:rFonts w:ascii="Arial" w:hAnsi="Arial" w:cs="Arial"/>
          <w:b/>
        </w:rPr>
        <w:t xml:space="preserve">Abstract: </w:t>
      </w:r>
    </w:p>
    <w:p w14:paraId="72900C84" w14:textId="77777777" w:rsidR="00722B52" w:rsidRDefault="00722B52" w:rsidP="00722B52">
      <w:r>
        <w:t>[112] BDaT Session AI 4.6, 5.8.4, 5.10.2, 5.12.4, 5.13.3, 5.17.2, 5.22.3, 5.29.3, 5.30.3, 5.31.6, 5.34.4</w:t>
      </w:r>
    </w:p>
    <w:p w14:paraId="4564C1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0CD9" w14:textId="1A7D49CB" w:rsidR="00722B52" w:rsidRDefault="00722B52" w:rsidP="00722B52">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1DD2CF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B770556" w14:textId="77777777" w:rsidR="00722B52" w:rsidRDefault="00722B52" w:rsidP="00722B52">
      <w:pPr>
        <w:rPr>
          <w:rFonts w:ascii="Arial" w:hAnsi="Arial" w:cs="Arial"/>
          <w:b/>
        </w:rPr>
      </w:pPr>
      <w:r>
        <w:rPr>
          <w:rFonts w:ascii="Arial" w:hAnsi="Arial" w:cs="Arial"/>
          <w:b/>
        </w:rPr>
        <w:t xml:space="preserve">Abstract: </w:t>
      </w:r>
    </w:p>
    <w:p w14:paraId="414D99EC" w14:textId="77777777" w:rsidR="00722B52" w:rsidRDefault="00722B52" w:rsidP="00722B52">
      <w:r>
        <w:t>[112] BDaT Session AI 4.7</w:t>
      </w:r>
    </w:p>
    <w:p w14:paraId="6838D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26D6" w14:textId="77777777" w:rsidR="00722B52" w:rsidRDefault="00722B52" w:rsidP="00722B52">
      <w:pPr>
        <w:pStyle w:val="Heading3"/>
      </w:pPr>
      <w:bookmarkStart w:id="12" w:name="_Toc174396006"/>
      <w:r>
        <w:t>4.2</w:t>
      </w:r>
      <w:r>
        <w:tab/>
        <w:t>UE RF requirements</w:t>
      </w:r>
      <w:bookmarkEnd w:id="12"/>
    </w:p>
    <w:p w14:paraId="253212A3" w14:textId="050970B3" w:rsidR="00722B52" w:rsidRDefault="00722B52" w:rsidP="00722B52">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D6419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22B1FF03" w14:textId="77777777" w:rsidR="00722B52" w:rsidRDefault="00722B52" w:rsidP="00722B52">
      <w:pPr>
        <w:rPr>
          <w:rFonts w:ascii="Arial" w:hAnsi="Arial" w:cs="Arial"/>
          <w:b/>
        </w:rPr>
      </w:pPr>
      <w:r>
        <w:rPr>
          <w:rFonts w:ascii="Arial" w:hAnsi="Arial" w:cs="Arial"/>
          <w:b/>
        </w:rPr>
        <w:t xml:space="preserve">Abstract: </w:t>
      </w:r>
    </w:p>
    <w:p w14:paraId="4A63936B" w14:textId="77777777" w:rsidR="00722B52" w:rsidRDefault="00722B52" w:rsidP="00722B52">
      <w:r>
        <w:t>this CR add the 25MHz CBW to the NS_18 emissions requirement for which AMPR is defined</w:t>
      </w:r>
    </w:p>
    <w:p w14:paraId="29C585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C7B2" w14:textId="2D5357A2" w:rsidR="00722B52" w:rsidRDefault="00722B52" w:rsidP="00722B52">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390ED2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lastRenderedPageBreak/>
        <w:br/>
      </w:r>
      <w:r>
        <w:rPr>
          <w:i/>
        </w:rPr>
        <w:tab/>
      </w:r>
      <w:r>
        <w:rPr>
          <w:i/>
        </w:rPr>
        <w:tab/>
      </w:r>
      <w:r>
        <w:rPr>
          <w:i/>
        </w:rPr>
        <w:tab/>
      </w:r>
      <w:r>
        <w:rPr>
          <w:i/>
        </w:rPr>
        <w:tab/>
      </w:r>
      <w:r>
        <w:rPr>
          <w:i/>
        </w:rPr>
        <w:tab/>
        <w:t>Source: Skyworks Solutions Inc.</w:t>
      </w:r>
    </w:p>
    <w:p w14:paraId="5E35E200" w14:textId="77777777" w:rsidR="00722B52" w:rsidRDefault="00722B52" w:rsidP="00722B52">
      <w:pPr>
        <w:rPr>
          <w:rFonts w:ascii="Arial" w:hAnsi="Arial" w:cs="Arial"/>
          <w:b/>
        </w:rPr>
      </w:pPr>
      <w:r>
        <w:rPr>
          <w:rFonts w:ascii="Arial" w:hAnsi="Arial" w:cs="Arial"/>
          <w:b/>
        </w:rPr>
        <w:t xml:space="preserve">Abstract: </w:t>
      </w:r>
    </w:p>
    <w:p w14:paraId="38300E82" w14:textId="77777777" w:rsidR="00722B52" w:rsidRDefault="00722B52" w:rsidP="00722B52">
      <w:r>
        <w:t>this CR add he 25MHz CBW to the NS_18 emissions requirement for which AMPR is defined</w:t>
      </w:r>
    </w:p>
    <w:p w14:paraId="056A71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B8F2" w14:textId="689BD0F4" w:rsidR="00722B52" w:rsidRDefault="00722B52" w:rsidP="00722B52">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5BDBD0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31544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5D05" w14:textId="636C1505" w:rsidR="00722B52" w:rsidRDefault="00722B52" w:rsidP="00722B52">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E13A5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47FBD1E6" w14:textId="77777777" w:rsidR="00722B52" w:rsidRDefault="00722B52" w:rsidP="00722B52">
      <w:pPr>
        <w:rPr>
          <w:rFonts w:ascii="Arial" w:hAnsi="Arial" w:cs="Arial"/>
          <w:b/>
        </w:rPr>
      </w:pPr>
      <w:r>
        <w:rPr>
          <w:rFonts w:ascii="Arial" w:hAnsi="Arial" w:cs="Arial"/>
          <w:b/>
        </w:rPr>
        <w:t xml:space="preserve">Abstract: </w:t>
      </w:r>
    </w:p>
    <w:p w14:paraId="5EF1B361" w14:textId="77777777" w:rsidR="00722B52" w:rsidRDefault="00722B52" w:rsidP="00722B52">
      <w:r>
        <w:t>MCC: This is CAT A CR.</w:t>
      </w:r>
    </w:p>
    <w:p w14:paraId="7B218C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5B5C" w14:textId="107E61C5" w:rsidR="00722B52" w:rsidRDefault="00722B52" w:rsidP="00722B52">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46AA3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769FBA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07E7" w14:textId="23F59EC3" w:rsidR="00722B52" w:rsidRDefault="00722B52" w:rsidP="00722B52">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6E1F00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592B7723" w14:textId="77777777" w:rsidR="00722B52" w:rsidRDefault="00722B52" w:rsidP="00722B52">
      <w:pPr>
        <w:rPr>
          <w:rFonts w:ascii="Arial" w:hAnsi="Arial" w:cs="Arial"/>
          <w:b/>
        </w:rPr>
      </w:pPr>
      <w:r>
        <w:rPr>
          <w:rFonts w:ascii="Arial" w:hAnsi="Arial" w:cs="Arial"/>
          <w:b/>
        </w:rPr>
        <w:t xml:space="preserve">Abstract: </w:t>
      </w:r>
    </w:p>
    <w:p w14:paraId="0684BAA1" w14:textId="77777777" w:rsidR="00722B52" w:rsidRDefault="00722B52" w:rsidP="00722B52">
      <w:r>
        <w:t>MCC: This is CAT A CR.</w:t>
      </w:r>
    </w:p>
    <w:p w14:paraId="17D1D5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A75C" w14:textId="339DEBD6" w:rsidR="00722B52" w:rsidRDefault="00722B52" w:rsidP="00722B52">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2DD549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02BC2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1B68" w14:textId="1C02C1B6" w:rsidR="00722B52" w:rsidRDefault="00722B52" w:rsidP="00722B52">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1FD634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2FD9428D" w14:textId="77777777" w:rsidR="00722B52" w:rsidRDefault="00722B52" w:rsidP="00722B52">
      <w:pPr>
        <w:rPr>
          <w:rFonts w:ascii="Arial" w:hAnsi="Arial" w:cs="Arial"/>
          <w:b/>
        </w:rPr>
      </w:pPr>
      <w:r>
        <w:rPr>
          <w:rFonts w:ascii="Arial" w:hAnsi="Arial" w:cs="Arial"/>
          <w:b/>
        </w:rPr>
        <w:t xml:space="preserve">Abstract: </w:t>
      </w:r>
    </w:p>
    <w:p w14:paraId="32DC27D2" w14:textId="77777777" w:rsidR="00722B52" w:rsidRDefault="00722B52" w:rsidP="00722B52">
      <w:r>
        <w:t>MCC: This is CAT A CR.</w:t>
      </w:r>
    </w:p>
    <w:p w14:paraId="1DF73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C2AC" w14:textId="4043D97B" w:rsidR="00722B52" w:rsidRDefault="00722B52" w:rsidP="00722B52">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4A761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2EF17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6BE28" w14:textId="246E2E69" w:rsidR="00722B52" w:rsidRDefault="00722B52" w:rsidP="00722B52">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7A943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0656AB14" w14:textId="77777777" w:rsidR="00722B52" w:rsidRDefault="00722B52" w:rsidP="00722B52">
      <w:pPr>
        <w:rPr>
          <w:rFonts w:ascii="Arial" w:hAnsi="Arial" w:cs="Arial"/>
          <w:b/>
        </w:rPr>
      </w:pPr>
      <w:r>
        <w:rPr>
          <w:rFonts w:ascii="Arial" w:hAnsi="Arial" w:cs="Arial"/>
          <w:b/>
        </w:rPr>
        <w:t xml:space="preserve">Abstract: </w:t>
      </w:r>
    </w:p>
    <w:p w14:paraId="4E04A9AC" w14:textId="77777777" w:rsidR="00722B52" w:rsidRDefault="00722B52" w:rsidP="00722B52">
      <w:r>
        <w:t>Address a raised issue in R4-2407625.</w:t>
      </w:r>
    </w:p>
    <w:p w14:paraId="45E88E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6E80" w14:textId="44313705" w:rsidR="00722B52" w:rsidRDefault="00722B52" w:rsidP="00722B52">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00879F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1DC5A090" w14:textId="77777777" w:rsidR="00722B52" w:rsidRDefault="00722B52" w:rsidP="00722B52">
      <w:pPr>
        <w:rPr>
          <w:rFonts w:ascii="Arial" w:hAnsi="Arial" w:cs="Arial"/>
          <w:b/>
        </w:rPr>
      </w:pPr>
      <w:r>
        <w:rPr>
          <w:rFonts w:ascii="Arial" w:hAnsi="Arial" w:cs="Arial"/>
          <w:b/>
        </w:rPr>
        <w:t xml:space="preserve">Abstract: </w:t>
      </w:r>
    </w:p>
    <w:p w14:paraId="3702E492" w14:textId="77777777" w:rsidR="00722B52" w:rsidRDefault="00722B52" w:rsidP="00722B52">
      <w:r>
        <w:t>Address a raised issue in R4-2407625.</w:t>
      </w:r>
    </w:p>
    <w:p w14:paraId="7C836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57E9" w14:textId="49A2245E" w:rsidR="00722B52" w:rsidRDefault="00722B52" w:rsidP="00722B52">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4E1356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2B93E2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E016" w14:textId="5E8D9C87" w:rsidR="00722B52" w:rsidRDefault="00722B52" w:rsidP="00722B52">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E40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72EC0E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88B8" w14:textId="10D2B34A" w:rsidR="00722B52" w:rsidRDefault="00722B52" w:rsidP="00722B52">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6ABC73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3C0F9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65E5" w14:textId="7BC4B49C" w:rsidR="00722B52" w:rsidRDefault="00722B52" w:rsidP="00722B52">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1CF26B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1D424290" w14:textId="77777777" w:rsidR="00722B52" w:rsidRDefault="00722B52" w:rsidP="00722B52">
      <w:pPr>
        <w:rPr>
          <w:rFonts w:ascii="Arial" w:hAnsi="Arial" w:cs="Arial"/>
          <w:b/>
        </w:rPr>
      </w:pPr>
      <w:r>
        <w:rPr>
          <w:rFonts w:ascii="Arial" w:hAnsi="Arial" w:cs="Arial"/>
          <w:b/>
        </w:rPr>
        <w:t xml:space="preserve">Abstract: </w:t>
      </w:r>
    </w:p>
    <w:p w14:paraId="3161179B" w14:textId="77777777" w:rsidR="00722B52" w:rsidRDefault="00722B52" w:rsidP="00722B52">
      <w:r>
        <w:t>MCC: This is CAT A CR.</w:t>
      </w:r>
    </w:p>
    <w:p w14:paraId="0F14B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9C4C" w14:textId="3CC8EFDB" w:rsidR="00722B52" w:rsidRDefault="00722B52" w:rsidP="00722B52">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2882B4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2A4D20F8" w14:textId="77777777" w:rsidR="00722B52" w:rsidRDefault="00722B52" w:rsidP="00722B52">
      <w:pPr>
        <w:rPr>
          <w:rFonts w:ascii="Arial" w:hAnsi="Arial" w:cs="Arial"/>
          <w:b/>
        </w:rPr>
      </w:pPr>
      <w:r>
        <w:rPr>
          <w:rFonts w:ascii="Arial" w:hAnsi="Arial" w:cs="Arial"/>
          <w:b/>
        </w:rPr>
        <w:t xml:space="preserve">Abstract: </w:t>
      </w:r>
    </w:p>
    <w:p w14:paraId="6CDF9D51" w14:textId="77777777" w:rsidR="00722B52" w:rsidRDefault="00722B52" w:rsidP="00722B52">
      <w:r>
        <w:t>MCC: This is CAT A CR.</w:t>
      </w:r>
    </w:p>
    <w:p w14:paraId="17BF7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23E" w14:textId="4486E2CC" w:rsidR="00722B52" w:rsidRDefault="00722B52" w:rsidP="00722B52">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1396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05F7416D" w14:textId="77777777" w:rsidR="00722B52" w:rsidRDefault="00722B52" w:rsidP="00722B52">
      <w:pPr>
        <w:rPr>
          <w:rFonts w:ascii="Arial" w:hAnsi="Arial" w:cs="Arial"/>
          <w:b/>
        </w:rPr>
      </w:pPr>
      <w:r>
        <w:rPr>
          <w:rFonts w:ascii="Arial" w:hAnsi="Arial" w:cs="Arial"/>
          <w:b/>
        </w:rPr>
        <w:t xml:space="preserve">Abstract: </w:t>
      </w:r>
    </w:p>
    <w:p w14:paraId="7F70ED38" w14:textId="77777777" w:rsidR="00722B52" w:rsidRDefault="00722B52" w:rsidP="00722B52">
      <w:r>
        <w:t>MCC: This is CAT A CR.</w:t>
      </w:r>
    </w:p>
    <w:p w14:paraId="44802C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DA8E2" w14:textId="5993BB99" w:rsidR="00722B52" w:rsidRDefault="00722B52" w:rsidP="00722B52">
      <w:pPr>
        <w:rPr>
          <w:rFonts w:ascii="Arial" w:hAnsi="Arial" w:cs="Arial"/>
          <w:b/>
          <w:sz w:val="24"/>
        </w:rPr>
      </w:pPr>
      <w:r>
        <w:rPr>
          <w:rFonts w:ascii="Arial" w:hAnsi="Arial" w:cs="Arial"/>
          <w:b/>
          <w:color w:val="0000FF"/>
          <w:sz w:val="24"/>
        </w:rPr>
        <w:lastRenderedPageBreak/>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73C8E4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5DE59C6B" w14:textId="77777777" w:rsidR="00722B52" w:rsidRDefault="00722B52" w:rsidP="00722B52">
      <w:pPr>
        <w:rPr>
          <w:rFonts w:ascii="Arial" w:hAnsi="Arial" w:cs="Arial"/>
          <w:b/>
        </w:rPr>
      </w:pPr>
      <w:r>
        <w:rPr>
          <w:rFonts w:ascii="Arial" w:hAnsi="Arial" w:cs="Arial"/>
          <w:b/>
        </w:rPr>
        <w:t xml:space="preserve">Abstract: </w:t>
      </w:r>
    </w:p>
    <w:p w14:paraId="3C40A3E9" w14:textId="77777777" w:rsidR="00722B52" w:rsidRDefault="00722B52" w:rsidP="00722B52">
      <w:r>
        <w:t>CR to correct the a channel raster for RedCap by adding intermediary 10 kHz entries (consistent with the enhanced raster for Rel-18) to make sure all RedCap UEs are compliant with minimum requirements for any UE specific channel bandwidth and location con</w:t>
      </w:r>
    </w:p>
    <w:p w14:paraId="2F619B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9A40" w14:textId="66060F7A" w:rsidR="00722B52" w:rsidRDefault="00722B52" w:rsidP="00722B52">
      <w:pPr>
        <w:rPr>
          <w:rFonts w:ascii="Arial" w:hAnsi="Arial" w:cs="Arial"/>
          <w:b/>
          <w:sz w:val="24"/>
        </w:rPr>
      </w:pPr>
      <w:r>
        <w:rPr>
          <w:rFonts w:ascii="Arial" w:hAnsi="Arial" w:cs="Arial"/>
          <w:b/>
          <w:color w:val="0000FF"/>
          <w:sz w:val="24"/>
        </w:rPr>
        <w:t>R4-2411669</w:t>
      </w:r>
      <w:r>
        <w:rPr>
          <w:rFonts w:ascii="Arial" w:hAnsi="Arial" w:cs="Arial"/>
          <w:b/>
          <w:color w:val="0000FF"/>
          <w:sz w:val="24"/>
        </w:rPr>
        <w:tab/>
      </w:r>
      <w:r>
        <w:rPr>
          <w:rFonts w:ascii="Arial" w:hAnsi="Arial" w:cs="Arial"/>
          <w:b/>
          <w:sz w:val="24"/>
        </w:rPr>
        <w:t>(NR-redcap-Core) Correction of the channel raster for RedCap UEs by added entries</w:t>
      </w:r>
    </w:p>
    <w:p w14:paraId="609D8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C11D23F" w14:textId="77777777" w:rsidR="00722B52" w:rsidRDefault="00722B52" w:rsidP="00722B52">
      <w:pPr>
        <w:rPr>
          <w:rFonts w:ascii="Arial" w:hAnsi="Arial" w:cs="Arial"/>
          <w:b/>
        </w:rPr>
      </w:pPr>
      <w:r>
        <w:rPr>
          <w:rFonts w:ascii="Arial" w:hAnsi="Arial" w:cs="Arial"/>
          <w:b/>
        </w:rPr>
        <w:t xml:space="preserve">Abstract: </w:t>
      </w:r>
    </w:p>
    <w:p w14:paraId="25A0E871" w14:textId="77777777" w:rsidR="00722B52" w:rsidRDefault="00722B52" w:rsidP="00722B52">
      <w:r>
        <w:t>MCC: This is CAT A CR. CR to correct the a channel raster for RedCap by adding intermediary 10 kHz entries (consistent with the enhanced raster for Rel-18) to make sure all RedCap UEs are compliant with minimum requirements for any UE specific channel ban</w:t>
      </w:r>
    </w:p>
    <w:p w14:paraId="3A86D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C5B8" w14:textId="1996F7FE" w:rsidR="00722B52" w:rsidRDefault="00722B52" w:rsidP="00722B52">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7BFC8F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5D6EC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E52E" w14:textId="106BDBE1" w:rsidR="00722B52" w:rsidRDefault="00722B52" w:rsidP="00722B52">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3926A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741E3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7802" w14:textId="7FFD9741" w:rsidR="00722B52" w:rsidRDefault="00722B52" w:rsidP="00722B52">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54D4D8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3B557879" w14:textId="77777777" w:rsidR="00722B52" w:rsidRDefault="00722B52" w:rsidP="00722B52">
      <w:pPr>
        <w:rPr>
          <w:rFonts w:ascii="Arial" w:hAnsi="Arial" w:cs="Arial"/>
          <w:b/>
        </w:rPr>
      </w:pPr>
      <w:r>
        <w:rPr>
          <w:rFonts w:ascii="Arial" w:hAnsi="Arial" w:cs="Arial"/>
          <w:b/>
        </w:rPr>
        <w:t xml:space="preserve">Abstract: </w:t>
      </w:r>
    </w:p>
    <w:p w14:paraId="457BD521" w14:textId="77777777" w:rsidR="00722B52" w:rsidRDefault="00722B52" w:rsidP="00722B52">
      <w:r>
        <w:t>MCC: This is CAT A CR.</w:t>
      </w:r>
    </w:p>
    <w:p w14:paraId="26FD0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9CFC" w14:textId="136DC1FE" w:rsidR="00722B52" w:rsidRDefault="00722B52" w:rsidP="00722B52">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4BE9ECE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6D4495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D74B" w14:textId="4115803E" w:rsidR="00722B52" w:rsidRDefault="00722B52" w:rsidP="00722B52">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772E93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br/>
      </w:r>
      <w:r>
        <w:rPr>
          <w:i/>
        </w:rPr>
        <w:tab/>
      </w:r>
      <w:r>
        <w:rPr>
          <w:i/>
        </w:rPr>
        <w:tab/>
      </w:r>
      <w:r>
        <w:rPr>
          <w:i/>
        </w:rPr>
        <w:tab/>
      </w:r>
      <w:r>
        <w:rPr>
          <w:i/>
        </w:rPr>
        <w:tab/>
      </w:r>
      <w:r>
        <w:rPr>
          <w:i/>
        </w:rPr>
        <w:tab/>
        <w:t>Source: ZTE Corporation, Sanechips</w:t>
      </w:r>
    </w:p>
    <w:p w14:paraId="43407DA0" w14:textId="77777777" w:rsidR="00722B52" w:rsidRDefault="00722B52" w:rsidP="00722B52">
      <w:pPr>
        <w:rPr>
          <w:rFonts w:ascii="Arial" w:hAnsi="Arial" w:cs="Arial"/>
          <w:b/>
        </w:rPr>
      </w:pPr>
      <w:r>
        <w:rPr>
          <w:rFonts w:ascii="Arial" w:hAnsi="Arial" w:cs="Arial"/>
          <w:b/>
        </w:rPr>
        <w:t xml:space="preserve">Abstract: </w:t>
      </w:r>
    </w:p>
    <w:p w14:paraId="1D36F13D" w14:textId="77777777" w:rsidR="00722B52" w:rsidRDefault="00722B52" w:rsidP="00722B52">
      <w:r>
        <w:t>MCC: This is CAT A CR.</w:t>
      </w:r>
    </w:p>
    <w:p w14:paraId="35F696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7376" w14:textId="106DB4EE" w:rsidR="00722B52" w:rsidRDefault="00722B52" w:rsidP="00722B52">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51C3B3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6FFB2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7D31" w14:textId="7FEB44CB" w:rsidR="00722B52" w:rsidRDefault="00722B52" w:rsidP="00722B52">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E4106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3B09A4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4A21" w14:textId="7205CFCE" w:rsidR="00722B52" w:rsidRDefault="00722B52" w:rsidP="00722B52">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41385B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2F2D35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DC6A" w14:textId="2722159D" w:rsidR="00722B52" w:rsidRDefault="00722B52" w:rsidP="00722B52">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CR on 38.101-1 Remove the superscript NOTE 1 for intra-band contiguous CA</w:t>
      </w:r>
    </w:p>
    <w:p w14:paraId="30A40A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229B884B" w14:textId="77777777" w:rsidR="00722B52" w:rsidRDefault="00722B52" w:rsidP="00722B52">
      <w:pPr>
        <w:rPr>
          <w:rFonts w:ascii="Arial" w:hAnsi="Arial" w:cs="Arial"/>
          <w:b/>
        </w:rPr>
      </w:pPr>
      <w:r>
        <w:rPr>
          <w:rFonts w:ascii="Arial" w:hAnsi="Arial" w:cs="Arial"/>
          <w:b/>
        </w:rPr>
        <w:t xml:space="preserve">Abstract: </w:t>
      </w:r>
    </w:p>
    <w:p w14:paraId="7908F6FA" w14:textId="77777777" w:rsidR="00722B52" w:rsidRDefault="00722B52" w:rsidP="00722B52">
      <w:r>
        <w:t>MCC: This is CAT A CR.</w:t>
      </w:r>
    </w:p>
    <w:p w14:paraId="555860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DE0C" w14:textId="630640D1" w:rsidR="00722B52" w:rsidRDefault="00722B52" w:rsidP="00722B52">
      <w:pPr>
        <w:rPr>
          <w:rFonts w:ascii="Arial" w:hAnsi="Arial" w:cs="Arial"/>
          <w:b/>
          <w:sz w:val="24"/>
        </w:rPr>
      </w:pPr>
      <w:r>
        <w:rPr>
          <w:rFonts w:ascii="Arial" w:hAnsi="Arial" w:cs="Arial"/>
          <w:b/>
          <w:color w:val="0000FF"/>
          <w:sz w:val="24"/>
        </w:rPr>
        <w:lastRenderedPageBreak/>
        <w:t>R4-2411925</w:t>
      </w:r>
      <w:r>
        <w:rPr>
          <w:rFonts w:ascii="Arial" w:hAnsi="Arial" w:cs="Arial"/>
          <w:b/>
          <w:color w:val="0000FF"/>
          <w:sz w:val="24"/>
        </w:rPr>
        <w:tab/>
      </w:r>
      <w:r>
        <w:rPr>
          <w:rFonts w:ascii="Arial" w:hAnsi="Arial" w:cs="Arial"/>
          <w:b/>
          <w:sz w:val="24"/>
        </w:rPr>
        <w:t>(NR_n28_BW-Core) Apply ?MPR to the total MOP reduction</w:t>
      </w:r>
    </w:p>
    <w:p w14:paraId="67C3AE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br/>
      </w:r>
      <w:r>
        <w:rPr>
          <w:i/>
        </w:rPr>
        <w:tab/>
      </w:r>
      <w:r>
        <w:rPr>
          <w:i/>
        </w:rPr>
        <w:tab/>
      </w:r>
      <w:r>
        <w:rPr>
          <w:i/>
        </w:rPr>
        <w:tab/>
      </w:r>
      <w:r>
        <w:rPr>
          <w:i/>
        </w:rPr>
        <w:tab/>
      </w:r>
      <w:r>
        <w:rPr>
          <w:i/>
        </w:rPr>
        <w:tab/>
        <w:t>Source: ZTE Corporation, Sanechips</w:t>
      </w:r>
    </w:p>
    <w:p w14:paraId="23BD9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939C" w14:textId="2F0E713A" w:rsidR="00722B52" w:rsidRDefault="00722B52" w:rsidP="00722B52">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757496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02DF4B10" w14:textId="77777777" w:rsidR="00722B52" w:rsidRDefault="00722B52" w:rsidP="00722B52">
      <w:pPr>
        <w:rPr>
          <w:rFonts w:ascii="Arial" w:hAnsi="Arial" w:cs="Arial"/>
          <w:b/>
        </w:rPr>
      </w:pPr>
      <w:r>
        <w:rPr>
          <w:rFonts w:ascii="Arial" w:hAnsi="Arial" w:cs="Arial"/>
          <w:b/>
        </w:rPr>
        <w:t xml:space="preserve">Abstract: </w:t>
      </w:r>
    </w:p>
    <w:p w14:paraId="3E03802B" w14:textId="77777777" w:rsidR="00722B52" w:rsidRDefault="00722B52" w:rsidP="00722B52">
      <w:r>
        <w:t>MCC: This is CAT A CR.</w:t>
      </w:r>
    </w:p>
    <w:p w14:paraId="38E14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0D61" w14:textId="4825BBA5" w:rsidR="00722B52" w:rsidRDefault="00722B52" w:rsidP="00722B52">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07D492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762100D9" w14:textId="77777777" w:rsidR="00722B52" w:rsidRDefault="00722B52" w:rsidP="00722B52">
      <w:pPr>
        <w:rPr>
          <w:rFonts w:ascii="Arial" w:hAnsi="Arial" w:cs="Arial"/>
          <w:b/>
        </w:rPr>
      </w:pPr>
      <w:r>
        <w:rPr>
          <w:rFonts w:ascii="Arial" w:hAnsi="Arial" w:cs="Arial"/>
          <w:b/>
        </w:rPr>
        <w:t xml:space="preserve">Abstract: </w:t>
      </w:r>
    </w:p>
    <w:p w14:paraId="58868FD5" w14:textId="77777777" w:rsidR="00722B52" w:rsidRDefault="00722B52" w:rsidP="00722B52">
      <w:r>
        <w:t>MCC: This is CAT A CR.</w:t>
      </w:r>
    </w:p>
    <w:p w14:paraId="1019A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AE59" w14:textId="3E11BAE9" w:rsidR="00722B52" w:rsidRDefault="00722B52" w:rsidP="00722B52">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6DCA2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0CC527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D890" w14:textId="2C58C4AB" w:rsidR="00722B52" w:rsidRDefault="00722B52" w:rsidP="00722B52">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20B72F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3B67FEEB" w14:textId="77777777" w:rsidR="00722B52" w:rsidRDefault="00722B52" w:rsidP="00722B52">
      <w:pPr>
        <w:rPr>
          <w:rFonts w:ascii="Arial" w:hAnsi="Arial" w:cs="Arial"/>
          <w:b/>
        </w:rPr>
      </w:pPr>
      <w:r>
        <w:rPr>
          <w:rFonts w:ascii="Arial" w:hAnsi="Arial" w:cs="Arial"/>
          <w:b/>
        </w:rPr>
        <w:t xml:space="preserve">Abstract: </w:t>
      </w:r>
    </w:p>
    <w:p w14:paraId="0D290E2D" w14:textId="77777777" w:rsidR="00722B52" w:rsidRDefault="00722B52" w:rsidP="00722B52">
      <w:r>
        <w:t>MCC: This is CAT A CR.</w:t>
      </w:r>
    </w:p>
    <w:p w14:paraId="769E10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F3F0" w14:textId="1622D477" w:rsidR="00722B52" w:rsidRDefault="00722B52" w:rsidP="00722B52">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438B26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br/>
      </w:r>
      <w:r>
        <w:rPr>
          <w:i/>
        </w:rPr>
        <w:tab/>
      </w:r>
      <w:r>
        <w:rPr>
          <w:i/>
        </w:rPr>
        <w:tab/>
      </w:r>
      <w:r>
        <w:rPr>
          <w:i/>
        </w:rPr>
        <w:tab/>
      </w:r>
      <w:r>
        <w:rPr>
          <w:i/>
        </w:rPr>
        <w:tab/>
      </w:r>
      <w:r>
        <w:rPr>
          <w:i/>
        </w:rPr>
        <w:tab/>
        <w:t>Source: LG Electronics</w:t>
      </w:r>
    </w:p>
    <w:p w14:paraId="3F5830A4" w14:textId="77777777" w:rsidR="00722B52" w:rsidRDefault="00722B52" w:rsidP="00722B52">
      <w:pPr>
        <w:rPr>
          <w:rFonts w:ascii="Arial" w:hAnsi="Arial" w:cs="Arial"/>
          <w:b/>
        </w:rPr>
      </w:pPr>
      <w:r>
        <w:rPr>
          <w:rFonts w:ascii="Arial" w:hAnsi="Arial" w:cs="Arial"/>
          <w:b/>
        </w:rPr>
        <w:t xml:space="preserve">Abstract: </w:t>
      </w:r>
    </w:p>
    <w:p w14:paraId="2AC563BF" w14:textId="77777777" w:rsidR="00722B52" w:rsidRDefault="00722B52" w:rsidP="00722B52">
      <w:r>
        <w:lastRenderedPageBreak/>
        <w:t>It is CR on fixing of refered table number for NR unlicensed A-MPR in Rel-16</w:t>
      </w:r>
    </w:p>
    <w:p w14:paraId="4BAA2433" w14:textId="77777777" w:rsidR="00722B52" w:rsidRDefault="00722B52" w:rsidP="00722B52"/>
    <w:p w14:paraId="42EEA0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32FD" w14:textId="64D3DA59" w:rsidR="00722B52" w:rsidRDefault="00722B52" w:rsidP="00722B52">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 (R17)</w:t>
      </w:r>
    </w:p>
    <w:p w14:paraId="684DD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0E183EB3" w14:textId="77777777" w:rsidR="00722B52" w:rsidRDefault="00722B52" w:rsidP="00722B52">
      <w:pPr>
        <w:rPr>
          <w:rFonts w:ascii="Arial" w:hAnsi="Arial" w:cs="Arial"/>
          <w:b/>
        </w:rPr>
      </w:pPr>
      <w:r>
        <w:rPr>
          <w:rFonts w:ascii="Arial" w:hAnsi="Arial" w:cs="Arial"/>
          <w:b/>
        </w:rPr>
        <w:t xml:space="preserve">Abstract: </w:t>
      </w:r>
    </w:p>
    <w:p w14:paraId="1139AB00" w14:textId="77777777" w:rsidR="00722B52" w:rsidRDefault="00722B52" w:rsidP="00722B52">
      <w:r>
        <w:t>It is CR on fixing of reference table number for NR unlicensed A-MPR in Rel-17. MCC: This is CAT A CR.</w:t>
      </w:r>
    </w:p>
    <w:p w14:paraId="1D6997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5699" w14:textId="4BA083EE" w:rsidR="00722B52" w:rsidRDefault="00722B52" w:rsidP="00722B52">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 (R18)</w:t>
      </w:r>
    </w:p>
    <w:p w14:paraId="26069C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384806D9" w14:textId="77777777" w:rsidR="00722B52" w:rsidRDefault="00722B52" w:rsidP="00722B52">
      <w:pPr>
        <w:rPr>
          <w:rFonts w:ascii="Arial" w:hAnsi="Arial" w:cs="Arial"/>
          <w:b/>
        </w:rPr>
      </w:pPr>
      <w:r>
        <w:rPr>
          <w:rFonts w:ascii="Arial" w:hAnsi="Arial" w:cs="Arial"/>
          <w:b/>
        </w:rPr>
        <w:t xml:space="preserve">Abstract: </w:t>
      </w:r>
    </w:p>
    <w:p w14:paraId="0C12255C" w14:textId="77777777" w:rsidR="00722B52" w:rsidRDefault="00722B52" w:rsidP="00722B52">
      <w:r>
        <w:t>It is CR on fixing of reference table number for NR unlicensed A-MPR in Rel-18. MCC: This is CAT A CR.</w:t>
      </w:r>
    </w:p>
    <w:p w14:paraId="5E5BAFFD" w14:textId="77777777" w:rsidR="00722B52" w:rsidRDefault="00722B52" w:rsidP="00722B52"/>
    <w:p w14:paraId="51FE6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AC32" w14:textId="0CAADAF0" w:rsidR="00722B52" w:rsidRDefault="00722B52" w:rsidP="00722B52">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07BBD1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3CF2" w14:textId="77777777" w:rsidR="00722B52" w:rsidRDefault="00722B52" w:rsidP="00722B52">
      <w:pPr>
        <w:rPr>
          <w:rFonts w:ascii="Arial" w:hAnsi="Arial" w:cs="Arial"/>
          <w:b/>
        </w:rPr>
      </w:pPr>
      <w:r>
        <w:rPr>
          <w:rFonts w:ascii="Arial" w:hAnsi="Arial" w:cs="Arial"/>
          <w:b/>
        </w:rPr>
        <w:t xml:space="preserve">Abstract: </w:t>
      </w:r>
    </w:p>
    <w:p w14:paraId="07AB3332" w14:textId="77777777" w:rsidR="00722B52" w:rsidRDefault="00722B52" w:rsidP="00722B52">
      <w:r>
        <w:t>MCC: This was not made available at tdoc submission deadline.</w:t>
      </w:r>
    </w:p>
    <w:p w14:paraId="5B829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F631" w14:textId="203E74B7" w:rsidR="00722B52" w:rsidRDefault="00722B52" w:rsidP="00722B52">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5FB8C1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47B68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1BDA" w14:textId="46608484" w:rsidR="00722B52" w:rsidRDefault="00722B52" w:rsidP="00722B52">
      <w:pPr>
        <w:rPr>
          <w:rFonts w:ascii="Arial" w:hAnsi="Arial" w:cs="Arial"/>
          <w:b/>
          <w:sz w:val="24"/>
        </w:rPr>
      </w:pPr>
      <w:r>
        <w:rPr>
          <w:rFonts w:ascii="Arial" w:hAnsi="Arial" w:cs="Arial"/>
          <w:b/>
          <w:color w:val="0000FF"/>
          <w:sz w:val="24"/>
        </w:rPr>
        <w:t>R4-2412104</w:t>
      </w:r>
      <w:r>
        <w:rPr>
          <w:rFonts w:ascii="Arial" w:hAnsi="Arial" w:cs="Arial"/>
          <w:b/>
          <w:color w:val="0000FF"/>
          <w:sz w:val="24"/>
        </w:rPr>
        <w:tab/>
      </w:r>
      <w:r>
        <w:rPr>
          <w:rFonts w:ascii="Arial" w:hAnsi="Arial" w:cs="Arial"/>
          <w:b/>
          <w:sz w:val="24"/>
        </w:rPr>
        <w:t>(NB_IOT-Core)Correct the SEM requirements for NB-Iot</w:t>
      </w:r>
    </w:p>
    <w:p w14:paraId="691C7F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261F3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81B5" w14:textId="4B484BA7" w:rsidR="00722B52" w:rsidRDefault="00722B52" w:rsidP="00722B52">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46D7782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br/>
      </w:r>
      <w:r>
        <w:rPr>
          <w:i/>
        </w:rPr>
        <w:tab/>
      </w:r>
      <w:r>
        <w:rPr>
          <w:i/>
        </w:rPr>
        <w:tab/>
      </w:r>
      <w:r>
        <w:rPr>
          <w:i/>
        </w:rPr>
        <w:tab/>
      </w:r>
      <w:r>
        <w:rPr>
          <w:i/>
        </w:rPr>
        <w:tab/>
      </w:r>
      <w:r>
        <w:rPr>
          <w:i/>
        </w:rPr>
        <w:tab/>
        <w:t>Source: vivo</w:t>
      </w:r>
    </w:p>
    <w:p w14:paraId="2CE509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E4E9" w14:textId="30ADEE33" w:rsidR="00722B52" w:rsidRDefault="00722B52" w:rsidP="00722B52">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2F2467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3C99E1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AAAEB" w14:textId="1424DB4E" w:rsidR="00722B52" w:rsidRDefault="00722B52" w:rsidP="00722B52">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C7D8F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033FF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F5943" w14:textId="3F451DAB" w:rsidR="00722B52" w:rsidRDefault="00722B52" w:rsidP="00722B52">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4D528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7CCBD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D0AC" w14:textId="7E59ED5C" w:rsidR="00722B52" w:rsidRDefault="00722B52" w:rsidP="00722B52">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1B26BE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35548A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1ADE8" w14:textId="7CC9513B" w:rsidR="00722B52" w:rsidRDefault="00722B52" w:rsidP="00722B52">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01D42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594EEE33" w14:textId="77777777" w:rsidR="00722B52" w:rsidRDefault="00722B52" w:rsidP="00722B52">
      <w:pPr>
        <w:rPr>
          <w:rFonts w:ascii="Arial" w:hAnsi="Arial" w:cs="Arial"/>
          <w:b/>
        </w:rPr>
      </w:pPr>
      <w:r>
        <w:rPr>
          <w:rFonts w:ascii="Arial" w:hAnsi="Arial" w:cs="Arial"/>
          <w:b/>
        </w:rPr>
        <w:t xml:space="preserve">Abstract: </w:t>
      </w:r>
    </w:p>
    <w:p w14:paraId="73992430" w14:textId="77777777" w:rsidR="00722B52" w:rsidRDefault="00722B52" w:rsidP="00722B52">
      <w:r>
        <w:t>Formula B is modified for both MPR and A-MPR to take into account that unit of SCS is Hz and no kHz and shall be as follows: B =  (LCRB1* 12* SCS1 + LCRB2 * 12 * SCS2) / 1,000,000</w:t>
      </w:r>
    </w:p>
    <w:p w14:paraId="1D8FED67" w14:textId="77777777" w:rsidR="00722B52" w:rsidRDefault="00722B52" w:rsidP="00722B52"/>
    <w:p w14:paraId="617EB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93E9A" w14:textId="7FDC027E" w:rsidR="00722B52" w:rsidRDefault="00722B52" w:rsidP="00722B52">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499D5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67AD44CF" w14:textId="77777777" w:rsidR="00722B52" w:rsidRDefault="00722B52" w:rsidP="00722B52">
      <w:pPr>
        <w:rPr>
          <w:rFonts w:ascii="Arial" w:hAnsi="Arial" w:cs="Arial"/>
          <w:b/>
        </w:rPr>
      </w:pPr>
      <w:r>
        <w:rPr>
          <w:rFonts w:ascii="Arial" w:hAnsi="Arial" w:cs="Arial"/>
          <w:b/>
        </w:rPr>
        <w:lastRenderedPageBreak/>
        <w:t xml:space="preserve">Abstract: </w:t>
      </w:r>
    </w:p>
    <w:p w14:paraId="0C7ECAFD" w14:textId="77777777" w:rsidR="00722B52" w:rsidRDefault="00722B52" w:rsidP="00722B52">
      <w:r>
        <w:t>Formula B is modified for both MPR and A-MPR to take into account that unit of SCS is Hz and no kHz and shall be as follows: B =  (LCRB1* 12* SCS1 + LCRB2 * 12 * SCS2) / 1,000,000</w:t>
      </w:r>
    </w:p>
    <w:p w14:paraId="55B2A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9EB7B" w14:textId="7DBBE30A" w:rsidR="00722B52" w:rsidRDefault="00722B52" w:rsidP="00722B52">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1A115D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44C8A911" w14:textId="77777777" w:rsidR="00722B52" w:rsidRDefault="00722B52" w:rsidP="00722B52">
      <w:pPr>
        <w:rPr>
          <w:rFonts w:ascii="Arial" w:hAnsi="Arial" w:cs="Arial"/>
          <w:b/>
        </w:rPr>
      </w:pPr>
      <w:r>
        <w:rPr>
          <w:rFonts w:ascii="Arial" w:hAnsi="Arial" w:cs="Arial"/>
          <w:b/>
        </w:rPr>
        <w:t xml:space="preserve">Abstract: </w:t>
      </w:r>
    </w:p>
    <w:p w14:paraId="7471BD43" w14:textId="77777777" w:rsidR="00722B52" w:rsidRDefault="00722B52" w:rsidP="00722B52">
      <w:r>
        <w:t>Formula B is modified for both MPR and A-MPR to take into account that unit of SCS is Hz and no kHz and shall be as follows: B =  (LCRB1* 12* SCS1 + LCRB2 * 12 * SCS2) / 1,000,000</w:t>
      </w:r>
    </w:p>
    <w:p w14:paraId="6F355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CD84" w14:textId="54353AD7" w:rsidR="00722B52" w:rsidRDefault="00722B52" w:rsidP="00722B52">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D709D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37626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DD40" w14:textId="4C74C226" w:rsidR="00722B52" w:rsidRDefault="00722B52" w:rsidP="00722B52">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563623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4DFC9F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E04B" w14:textId="5A8D8C39" w:rsidR="00722B52" w:rsidRDefault="00722B52" w:rsidP="00722B52">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18415B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br/>
      </w:r>
      <w:r>
        <w:rPr>
          <w:i/>
        </w:rPr>
        <w:tab/>
      </w:r>
      <w:r>
        <w:rPr>
          <w:i/>
        </w:rPr>
        <w:tab/>
      </w:r>
      <w:r>
        <w:rPr>
          <w:i/>
        </w:rPr>
        <w:tab/>
      </w:r>
      <w:r>
        <w:rPr>
          <w:i/>
        </w:rPr>
        <w:tab/>
      </w:r>
      <w:r>
        <w:rPr>
          <w:i/>
        </w:rPr>
        <w:tab/>
        <w:t>Source: Spreadtrum Communications</w:t>
      </w:r>
    </w:p>
    <w:p w14:paraId="5B517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C823" w14:textId="2E222759" w:rsidR="00722B52" w:rsidRDefault="00722B52" w:rsidP="00722B52">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268BC2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5E87A0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130A" w14:textId="6DD866F6" w:rsidR="00722B52" w:rsidRDefault="00722B52" w:rsidP="00722B52">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2364B2A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br/>
      </w:r>
      <w:r>
        <w:rPr>
          <w:i/>
        </w:rPr>
        <w:tab/>
      </w:r>
      <w:r>
        <w:rPr>
          <w:i/>
        </w:rPr>
        <w:tab/>
      </w:r>
      <w:r>
        <w:rPr>
          <w:i/>
        </w:rPr>
        <w:tab/>
      </w:r>
      <w:r>
        <w:rPr>
          <w:i/>
        </w:rPr>
        <w:tab/>
      </w:r>
      <w:r>
        <w:rPr>
          <w:i/>
        </w:rPr>
        <w:tab/>
        <w:t>Source: Spreadtrum Communications</w:t>
      </w:r>
    </w:p>
    <w:p w14:paraId="4AAE64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5C63" w14:textId="7571ED55" w:rsidR="00722B52" w:rsidRDefault="00722B52" w:rsidP="00722B52">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46523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5B5C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203" w14:textId="2EF40D0A" w:rsidR="00722B52" w:rsidRDefault="00722B52" w:rsidP="00722B52">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58CA45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69F7D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81C4" w14:textId="62EE4F87" w:rsidR="00722B52" w:rsidRDefault="00722B52" w:rsidP="00722B52">
      <w:pPr>
        <w:rPr>
          <w:rFonts w:ascii="Arial" w:hAnsi="Arial" w:cs="Arial"/>
          <w:b/>
          <w:sz w:val="24"/>
        </w:rPr>
      </w:pPr>
      <w:r>
        <w:rPr>
          <w:rFonts w:ascii="Arial" w:hAnsi="Arial" w:cs="Arial"/>
          <w:b/>
          <w:color w:val="0000FF"/>
          <w:sz w:val="24"/>
        </w:rPr>
        <w:t>R4-2412470</w:t>
      </w:r>
      <w:r>
        <w:rPr>
          <w:rFonts w:ascii="Arial" w:hAnsi="Arial" w:cs="Arial"/>
          <w:b/>
          <w:color w:val="0000FF"/>
          <w:sz w:val="24"/>
        </w:rPr>
        <w:tab/>
      </w:r>
      <w:r>
        <w:rPr>
          <w:rFonts w:ascii="Arial" w:hAnsi="Arial" w:cs="Arial"/>
          <w:b/>
          <w:sz w:val="24"/>
        </w:rPr>
        <w:t>(TEI17) CR to correct the note 1 indication from NS_05 to NS_05U - TS38.101-1</w:t>
      </w:r>
    </w:p>
    <w:p w14:paraId="3C2645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223D1445" w14:textId="77777777" w:rsidR="00722B52" w:rsidRDefault="00722B52" w:rsidP="00722B52">
      <w:pPr>
        <w:rPr>
          <w:rFonts w:ascii="Arial" w:hAnsi="Arial" w:cs="Arial"/>
          <w:b/>
        </w:rPr>
      </w:pPr>
      <w:r>
        <w:rPr>
          <w:rFonts w:ascii="Arial" w:hAnsi="Arial" w:cs="Arial"/>
          <w:b/>
        </w:rPr>
        <w:t xml:space="preserve">Abstract: </w:t>
      </w:r>
    </w:p>
    <w:p w14:paraId="45D443BA" w14:textId="77777777" w:rsidR="00722B52" w:rsidRDefault="00722B52" w:rsidP="00722B52">
      <w:r>
        <w:t>MCC: This is CAT A CR.</w:t>
      </w:r>
    </w:p>
    <w:p w14:paraId="3CA1E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F06D" w14:textId="42A9F100" w:rsidR="00722B52" w:rsidRDefault="00722B52" w:rsidP="00722B52">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20D468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201C8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E929" w14:textId="32775B70" w:rsidR="00722B52" w:rsidRDefault="00722B52" w:rsidP="00722B52">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16958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67D28947" w14:textId="77777777" w:rsidR="00722B52" w:rsidRDefault="00722B52" w:rsidP="00722B52">
      <w:pPr>
        <w:rPr>
          <w:rFonts w:ascii="Arial" w:hAnsi="Arial" w:cs="Arial"/>
          <w:b/>
        </w:rPr>
      </w:pPr>
      <w:r>
        <w:rPr>
          <w:rFonts w:ascii="Arial" w:hAnsi="Arial" w:cs="Arial"/>
          <w:b/>
        </w:rPr>
        <w:t xml:space="preserve">Abstract: </w:t>
      </w:r>
    </w:p>
    <w:p w14:paraId="1AF2E3EA" w14:textId="77777777" w:rsidR="00722B52" w:rsidRDefault="00722B52" w:rsidP="00722B52">
      <w:r>
        <w:t>MCC: This is CAT A CR.</w:t>
      </w:r>
    </w:p>
    <w:p w14:paraId="035765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9816" w14:textId="32EAA2D5" w:rsidR="00722B52" w:rsidRDefault="00722B52" w:rsidP="00722B52">
      <w:pPr>
        <w:rPr>
          <w:rFonts w:ascii="Arial" w:hAnsi="Arial" w:cs="Arial"/>
          <w:b/>
          <w:sz w:val="24"/>
        </w:rPr>
      </w:pPr>
      <w:r>
        <w:rPr>
          <w:rFonts w:ascii="Arial" w:hAnsi="Arial" w:cs="Arial"/>
          <w:b/>
          <w:color w:val="0000FF"/>
          <w:sz w:val="24"/>
        </w:rPr>
        <w:lastRenderedPageBreak/>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66D8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50135DF1" w14:textId="77777777" w:rsidR="00722B52" w:rsidRDefault="00722B52" w:rsidP="00722B52">
      <w:pPr>
        <w:rPr>
          <w:rFonts w:ascii="Arial" w:hAnsi="Arial" w:cs="Arial"/>
          <w:b/>
        </w:rPr>
      </w:pPr>
      <w:r>
        <w:rPr>
          <w:rFonts w:ascii="Arial" w:hAnsi="Arial" w:cs="Arial"/>
          <w:b/>
        </w:rPr>
        <w:t xml:space="preserve">Abstract: </w:t>
      </w:r>
    </w:p>
    <w:p w14:paraId="4D025E4B" w14:textId="77777777" w:rsidR="00722B52" w:rsidRDefault="00722B52" w:rsidP="00722B52">
      <w:r>
        <w:t>MCC: This is CAT A CR.</w:t>
      </w:r>
    </w:p>
    <w:p w14:paraId="27305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6F22" w14:textId="5D8BB786" w:rsidR="00722B52" w:rsidRDefault="00722B52" w:rsidP="00722B52">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2CBE22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5D414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D162" w14:textId="0C7EEF5C" w:rsidR="00722B52" w:rsidRDefault="00722B52" w:rsidP="00722B52">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610505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18119D73" w14:textId="77777777" w:rsidR="00722B52" w:rsidRDefault="00722B52" w:rsidP="00722B52">
      <w:pPr>
        <w:rPr>
          <w:rFonts w:ascii="Arial" w:hAnsi="Arial" w:cs="Arial"/>
          <w:b/>
        </w:rPr>
      </w:pPr>
      <w:r>
        <w:rPr>
          <w:rFonts w:ascii="Arial" w:hAnsi="Arial" w:cs="Arial"/>
          <w:b/>
        </w:rPr>
        <w:t xml:space="preserve">Abstract: </w:t>
      </w:r>
    </w:p>
    <w:p w14:paraId="70CEA00A" w14:textId="77777777" w:rsidR="00722B52" w:rsidRDefault="00722B52" w:rsidP="00722B52">
      <w:r>
        <w:t>MCC: This is CAT A CR.</w:t>
      </w:r>
    </w:p>
    <w:p w14:paraId="22E61E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DE2B" w14:textId="1209C533" w:rsidR="00722B52" w:rsidRDefault="00722B52" w:rsidP="00722B52">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555889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67873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811A" w14:textId="097B686E" w:rsidR="00722B52" w:rsidRDefault="00722B52" w:rsidP="00722B52">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1C7CA2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2369DC2F" w14:textId="77777777" w:rsidR="00722B52" w:rsidRDefault="00722B52" w:rsidP="00722B52">
      <w:pPr>
        <w:rPr>
          <w:rFonts w:ascii="Arial" w:hAnsi="Arial" w:cs="Arial"/>
          <w:b/>
        </w:rPr>
      </w:pPr>
      <w:r>
        <w:rPr>
          <w:rFonts w:ascii="Arial" w:hAnsi="Arial" w:cs="Arial"/>
          <w:b/>
        </w:rPr>
        <w:t xml:space="preserve">Abstract: </w:t>
      </w:r>
    </w:p>
    <w:p w14:paraId="7C478FA5" w14:textId="77777777" w:rsidR="00722B52" w:rsidRDefault="00722B52" w:rsidP="00722B52">
      <w:r>
        <w:t>MCC: This is CAT A CR.</w:t>
      </w:r>
    </w:p>
    <w:p w14:paraId="440BBC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9ACA" w14:textId="3C3293FF" w:rsidR="00722B52" w:rsidRDefault="00722B52" w:rsidP="00722B52">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15B1ECE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7CC744C0" w14:textId="77777777" w:rsidR="00722B52" w:rsidRDefault="00722B52" w:rsidP="00722B52">
      <w:pPr>
        <w:rPr>
          <w:rFonts w:ascii="Arial" w:hAnsi="Arial" w:cs="Arial"/>
          <w:b/>
        </w:rPr>
      </w:pPr>
      <w:r>
        <w:rPr>
          <w:rFonts w:ascii="Arial" w:hAnsi="Arial" w:cs="Arial"/>
          <w:b/>
        </w:rPr>
        <w:t xml:space="preserve">Abstract: </w:t>
      </w:r>
    </w:p>
    <w:p w14:paraId="7FBFC650" w14:textId="77777777" w:rsidR="00722B52" w:rsidRDefault="00722B52" w:rsidP="00722B52">
      <w:r>
        <w:t>MCC: This is CAT A CR.</w:t>
      </w:r>
    </w:p>
    <w:p w14:paraId="79CE92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D362" w14:textId="3C39DE4C" w:rsidR="00722B52" w:rsidRDefault="00722B52" w:rsidP="00722B52">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26E241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br/>
      </w:r>
      <w:r>
        <w:rPr>
          <w:i/>
        </w:rPr>
        <w:tab/>
      </w:r>
      <w:r>
        <w:rPr>
          <w:i/>
        </w:rPr>
        <w:tab/>
      </w:r>
      <w:r>
        <w:rPr>
          <w:i/>
        </w:rPr>
        <w:tab/>
      </w:r>
      <w:r>
        <w:rPr>
          <w:i/>
        </w:rPr>
        <w:tab/>
      </w:r>
      <w:r>
        <w:rPr>
          <w:i/>
        </w:rPr>
        <w:tab/>
        <w:t>Source: Anritsu Limited</w:t>
      </w:r>
    </w:p>
    <w:p w14:paraId="4B6F76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B734" w14:textId="2764BBA6" w:rsidR="00722B52" w:rsidRDefault="00722B52" w:rsidP="00722B52">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33FE97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510DE3A4" w14:textId="77777777" w:rsidR="00722B52" w:rsidRDefault="00722B52" w:rsidP="00722B52">
      <w:pPr>
        <w:rPr>
          <w:rFonts w:ascii="Arial" w:hAnsi="Arial" w:cs="Arial"/>
          <w:b/>
        </w:rPr>
      </w:pPr>
      <w:r>
        <w:rPr>
          <w:rFonts w:ascii="Arial" w:hAnsi="Arial" w:cs="Arial"/>
          <w:b/>
        </w:rPr>
        <w:t xml:space="preserve">Abstract: </w:t>
      </w:r>
    </w:p>
    <w:p w14:paraId="460B9DEF" w14:textId="77777777" w:rsidR="00722B52" w:rsidRDefault="00722B52" w:rsidP="00722B52">
      <w:r>
        <w:t>Formula B is modified for both MPR and A-MPR to take into account that unit of SCS is Hz and no kHz and shall be as follows: B =  (LCRB1* 12* SCS1 + LCRB2 * 12 * SCS2) / 1,000,000</w:t>
      </w:r>
    </w:p>
    <w:p w14:paraId="1083F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B069" w14:textId="1480A185" w:rsidR="00722B52" w:rsidRDefault="00722B52" w:rsidP="00722B52">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2D5297F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175F58E2" w14:textId="77777777" w:rsidR="00722B52" w:rsidRDefault="00722B52" w:rsidP="00722B52">
      <w:pPr>
        <w:rPr>
          <w:rFonts w:ascii="Arial" w:hAnsi="Arial" w:cs="Arial"/>
          <w:b/>
        </w:rPr>
      </w:pPr>
      <w:r>
        <w:rPr>
          <w:rFonts w:ascii="Arial" w:hAnsi="Arial" w:cs="Arial"/>
          <w:b/>
        </w:rPr>
        <w:t xml:space="preserve">Abstract: </w:t>
      </w:r>
    </w:p>
    <w:p w14:paraId="4C590E10" w14:textId="77777777" w:rsidR="00722B52" w:rsidRDefault="00722B52" w:rsidP="00722B52">
      <w:r>
        <w:t>Formula B is modified for both MPR and A-MPR to take into account that unit of SCS is Hz and no kHz and shall be as follows: B =  (LCRB1* 12* SCS1 + LCRB2 * 12 * SCS2) / 1,000,000</w:t>
      </w:r>
    </w:p>
    <w:p w14:paraId="3F8B9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6CC65" w14:textId="1E327587" w:rsidR="00722B52" w:rsidRDefault="00722B52" w:rsidP="00722B52">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1A2DFE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0BB48D27" w14:textId="77777777" w:rsidR="00722B52" w:rsidRDefault="00722B52" w:rsidP="00722B52">
      <w:pPr>
        <w:rPr>
          <w:rFonts w:ascii="Arial" w:hAnsi="Arial" w:cs="Arial"/>
          <w:b/>
        </w:rPr>
      </w:pPr>
      <w:r>
        <w:rPr>
          <w:rFonts w:ascii="Arial" w:hAnsi="Arial" w:cs="Arial"/>
          <w:b/>
        </w:rPr>
        <w:t xml:space="preserve">Abstract: </w:t>
      </w:r>
    </w:p>
    <w:p w14:paraId="61544021" w14:textId="77777777" w:rsidR="00722B52" w:rsidRDefault="00722B52" w:rsidP="00722B52">
      <w:r>
        <w:t>Formula B is modified for both MPR and A-MPR to take into account that unit of SCS is Hz and no kHz and shall be as follows: B =  (LCRB1* 12* SCS1 + LCRB2 * 12 * SCS2) / 1,000,000</w:t>
      </w:r>
    </w:p>
    <w:p w14:paraId="2BD42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5A9B" w14:textId="7D9E6134" w:rsidR="00722B52" w:rsidRDefault="00722B52" w:rsidP="00722B52">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36F74A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79D1CF" w14:textId="77777777" w:rsidR="00722B52" w:rsidRDefault="00722B52" w:rsidP="00722B52">
      <w:pPr>
        <w:rPr>
          <w:rFonts w:ascii="Arial" w:hAnsi="Arial" w:cs="Arial"/>
          <w:b/>
        </w:rPr>
      </w:pPr>
      <w:r>
        <w:rPr>
          <w:rFonts w:ascii="Arial" w:hAnsi="Arial" w:cs="Arial"/>
          <w:b/>
        </w:rPr>
        <w:t xml:space="preserve">Abstract: </w:t>
      </w:r>
    </w:p>
    <w:p w14:paraId="1E0A6D4F" w14:textId="77777777" w:rsidR="00722B52" w:rsidRDefault="00722B52" w:rsidP="00722B52">
      <w:r>
        <w:t>This contribution discusses the current wording for n28/n83 30MHz channel confinement and proposes how to change it.</w:t>
      </w:r>
    </w:p>
    <w:p w14:paraId="1903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7077" w14:textId="32DF86B7" w:rsidR="00722B52" w:rsidRDefault="00722B52" w:rsidP="00722B52">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331C259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22E61BFF" w14:textId="77777777" w:rsidR="00722B52" w:rsidRDefault="00722B52" w:rsidP="00722B52">
      <w:pPr>
        <w:rPr>
          <w:rFonts w:ascii="Arial" w:hAnsi="Arial" w:cs="Arial"/>
          <w:b/>
        </w:rPr>
      </w:pPr>
      <w:r>
        <w:rPr>
          <w:rFonts w:ascii="Arial" w:hAnsi="Arial" w:cs="Arial"/>
          <w:b/>
        </w:rPr>
        <w:t xml:space="preserve">Abstract: </w:t>
      </w:r>
    </w:p>
    <w:p w14:paraId="7CC8F275" w14:textId="77777777" w:rsidR="00722B52" w:rsidRDefault="00722B52" w:rsidP="00722B52">
      <w:r>
        <w:t>Changing n28 channel confinement wording to be aligned with that specified for 20MHz and 25MHz channel</w:t>
      </w:r>
    </w:p>
    <w:p w14:paraId="2BA1B1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78F0" w14:textId="1D4BEA83" w:rsidR="00722B52" w:rsidRDefault="00722B52" w:rsidP="00722B52">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4A52D0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49946BE9" w14:textId="77777777" w:rsidR="00722B52" w:rsidRDefault="00722B52" w:rsidP="00722B52">
      <w:pPr>
        <w:rPr>
          <w:rFonts w:ascii="Arial" w:hAnsi="Arial" w:cs="Arial"/>
          <w:b/>
        </w:rPr>
      </w:pPr>
      <w:r>
        <w:rPr>
          <w:rFonts w:ascii="Arial" w:hAnsi="Arial" w:cs="Arial"/>
          <w:b/>
        </w:rPr>
        <w:t xml:space="preserve">Abstract: </w:t>
      </w:r>
    </w:p>
    <w:p w14:paraId="3FA882C3" w14:textId="77777777" w:rsidR="00722B52" w:rsidRDefault="00722B52" w:rsidP="00722B52">
      <w:r>
        <w:t>Changing n28 and n83 channel confinement wording to be aligned with that specified for 20MHz and 25MHz channel</w:t>
      </w:r>
    </w:p>
    <w:p w14:paraId="1D967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04" w14:textId="57D8F309" w:rsidR="00722B52" w:rsidRDefault="00722B52" w:rsidP="00722B52">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2C0001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6DB8D477" w14:textId="77777777" w:rsidR="00722B52" w:rsidRDefault="00722B52" w:rsidP="00722B52">
      <w:pPr>
        <w:rPr>
          <w:rFonts w:ascii="Arial" w:hAnsi="Arial" w:cs="Arial"/>
          <w:b/>
        </w:rPr>
      </w:pPr>
      <w:r>
        <w:rPr>
          <w:rFonts w:ascii="Arial" w:hAnsi="Arial" w:cs="Arial"/>
          <w:b/>
        </w:rPr>
        <w:t xml:space="preserve">Abstract: </w:t>
      </w:r>
    </w:p>
    <w:p w14:paraId="502F6208" w14:textId="77777777" w:rsidR="00722B52" w:rsidRDefault="00722B52" w:rsidP="00722B52">
      <w:r>
        <w:t>Changing n28 and n83 channel confinement wording to be aligned with that specified for 20MHz and 25MHz channel. MCC: This is CAT A CR.</w:t>
      </w:r>
    </w:p>
    <w:p w14:paraId="41C242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1DDC" w14:textId="644FEF6C" w:rsidR="00722B52" w:rsidRDefault="00722B52" w:rsidP="00722B52">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0BFB01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E25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D7EC" w14:textId="36A74329" w:rsidR="00722B52" w:rsidRDefault="00722B52" w:rsidP="00722B52">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5D56D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E3B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086" w14:textId="2CC59BB8" w:rsidR="00722B52" w:rsidRDefault="00722B52" w:rsidP="00722B52">
      <w:pPr>
        <w:rPr>
          <w:rFonts w:ascii="Arial" w:hAnsi="Arial" w:cs="Arial"/>
          <w:b/>
          <w:sz w:val="24"/>
        </w:rPr>
      </w:pPr>
      <w:r>
        <w:rPr>
          <w:rFonts w:ascii="Arial" w:hAnsi="Arial" w:cs="Arial"/>
          <w:b/>
          <w:color w:val="0000FF"/>
          <w:sz w:val="24"/>
        </w:rPr>
        <w:lastRenderedPageBreak/>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12D7B2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62DC7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C3430" w14:textId="5A253B64" w:rsidR="00722B52" w:rsidRDefault="00722B52" w:rsidP="00722B52">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0472A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30F2B10D" w14:textId="77777777" w:rsidR="00722B52" w:rsidRDefault="00722B52" w:rsidP="00722B52">
      <w:pPr>
        <w:rPr>
          <w:rFonts w:ascii="Arial" w:hAnsi="Arial" w:cs="Arial"/>
          <w:b/>
        </w:rPr>
      </w:pPr>
      <w:r>
        <w:rPr>
          <w:rFonts w:ascii="Arial" w:hAnsi="Arial" w:cs="Arial"/>
          <w:b/>
        </w:rPr>
        <w:t xml:space="preserve">Abstract: </w:t>
      </w:r>
    </w:p>
    <w:p w14:paraId="49C2B4FB" w14:textId="77777777" w:rsidR="00722B52" w:rsidRDefault="00722B52" w:rsidP="00722B52">
      <w:r>
        <w:t>MCC: This is CAT A CR.</w:t>
      </w:r>
    </w:p>
    <w:p w14:paraId="228C6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07AC" w14:textId="3D494AC5" w:rsidR="00722B52" w:rsidRDefault="00722B52" w:rsidP="00722B52">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5FDA3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39D4E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AA0" w14:textId="1DFC2391" w:rsidR="00722B52" w:rsidRDefault="00722B52" w:rsidP="00722B52">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6F8D1A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1F1C254B" w14:textId="77777777" w:rsidR="00722B52" w:rsidRDefault="00722B52" w:rsidP="00722B52">
      <w:pPr>
        <w:rPr>
          <w:rFonts w:ascii="Arial" w:hAnsi="Arial" w:cs="Arial"/>
          <w:b/>
        </w:rPr>
      </w:pPr>
      <w:r>
        <w:rPr>
          <w:rFonts w:ascii="Arial" w:hAnsi="Arial" w:cs="Arial"/>
          <w:b/>
        </w:rPr>
        <w:t xml:space="preserve">Abstract: </w:t>
      </w:r>
    </w:p>
    <w:p w14:paraId="5390BD97" w14:textId="77777777" w:rsidR="00722B52" w:rsidRDefault="00722B52" w:rsidP="00722B52">
      <w:r>
        <w:t>MCC: This is CAT A CR.</w:t>
      </w:r>
    </w:p>
    <w:p w14:paraId="235EBF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A8DD" w14:textId="2586B108" w:rsidR="00722B52" w:rsidRDefault="00722B52" w:rsidP="00722B52">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08B591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F9D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86BE0" w14:textId="61875175" w:rsidR="00722B52" w:rsidRDefault="00722B52" w:rsidP="00722B52">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707245A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5D88E1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DB9B" w14:textId="54DB006D" w:rsidR="00722B52" w:rsidRDefault="00722B52" w:rsidP="00722B52">
      <w:pPr>
        <w:rPr>
          <w:rFonts w:ascii="Arial" w:hAnsi="Arial" w:cs="Arial"/>
          <w:b/>
          <w:sz w:val="24"/>
        </w:rPr>
      </w:pPr>
      <w:r>
        <w:rPr>
          <w:rFonts w:ascii="Arial" w:hAnsi="Arial" w:cs="Arial"/>
          <w:b/>
          <w:color w:val="0000FF"/>
          <w:sz w:val="24"/>
        </w:rPr>
        <w:lastRenderedPageBreak/>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227AC1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7BAE32BF" w14:textId="77777777" w:rsidR="00722B52" w:rsidRDefault="00722B52" w:rsidP="00722B52">
      <w:pPr>
        <w:rPr>
          <w:rFonts w:ascii="Arial" w:hAnsi="Arial" w:cs="Arial"/>
          <w:b/>
        </w:rPr>
      </w:pPr>
      <w:r>
        <w:rPr>
          <w:rFonts w:ascii="Arial" w:hAnsi="Arial" w:cs="Arial"/>
          <w:b/>
        </w:rPr>
        <w:t xml:space="preserve">Abstract: </w:t>
      </w:r>
    </w:p>
    <w:p w14:paraId="2D4BE36E" w14:textId="77777777" w:rsidR="00722B52" w:rsidRDefault="00722B52" w:rsidP="00722B52">
      <w:r>
        <w:t xml:space="preserve">Current version of the TR does not address the issue of the missing Rx characteristics for PC1 cab-radio. </w:t>
      </w:r>
    </w:p>
    <w:p w14:paraId="403C6D12" w14:textId="77777777" w:rsidR="00722B52" w:rsidRDefault="00722B52" w:rsidP="00722B52">
      <w:r>
        <w:t>In this CR we provide updates to clarify handling of Rx characteristics for PC1 cab-radio, as per ECC Decision (20)02.</w:t>
      </w:r>
    </w:p>
    <w:p w14:paraId="1F4E1693" w14:textId="77777777" w:rsidR="00722B52" w:rsidRDefault="00722B52" w:rsidP="00722B52"/>
    <w:p w14:paraId="6BC358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FD41" w14:textId="02885782" w:rsidR="00722B52" w:rsidRDefault="00722B52" w:rsidP="00722B52">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1EBB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0CB14919" w14:textId="77777777" w:rsidR="00722B52" w:rsidRDefault="00722B52" w:rsidP="00722B52">
      <w:pPr>
        <w:rPr>
          <w:rFonts w:ascii="Arial" w:hAnsi="Arial" w:cs="Arial"/>
          <w:b/>
        </w:rPr>
      </w:pPr>
      <w:r>
        <w:rPr>
          <w:rFonts w:ascii="Arial" w:hAnsi="Arial" w:cs="Arial"/>
          <w:b/>
        </w:rPr>
        <w:t xml:space="preserve">Abstract: </w:t>
      </w:r>
    </w:p>
    <w:p w14:paraId="32023BEA" w14:textId="77777777" w:rsidR="00722B52" w:rsidRDefault="00722B52" w:rsidP="00722B52">
      <w:r>
        <w:t xml:space="preserve">Current version of the TR does not address the issue of the missing Rx characteristics for PC1 cab-radio. </w:t>
      </w:r>
    </w:p>
    <w:p w14:paraId="06FCA75F" w14:textId="77777777" w:rsidR="00722B52" w:rsidRDefault="00722B52" w:rsidP="00722B52">
      <w:r>
        <w:t>In this CR we provide updates to clarify handling of Rx characteristics for PC1 cab-radio, as per ECC Decision (20)02.</w:t>
      </w:r>
    </w:p>
    <w:p w14:paraId="0D8A8B55" w14:textId="77777777" w:rsidR="00722B52" w:rsidRDefault="00722B52" w:rsidP="00722B52"/>
    <w:p w14:paraId="748117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20EF" w14:textId="3C7D4030" w:rsidR="00722B52" w:rsidRDefault="00722B52" w:rsidP="00722B52">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73A204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53FD33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DFFA" w14:textId="14A4CA48" w:rsidR="00722B52" w:rsidRDefault="00722B52" w:rsidP="00722B52">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434C37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Incorporated</w:t>
      </w:r>
    </w:p>
    <w:p w14:paraId="411D22F5" w14:textId="77777777" w:rsidR="00722B52" w:rsidRDefault="00722B52" w:rsidP="00722B52">
      <w:pPr>
        <w:rPr>
          <w:rFonts w:ascii="Arial" w:hAnsi="Arial" w:cs="Arial"/>
          <w:b/>
        </w:rPr>
      </w:pPr>
      <w:r>
        <w:rPr>
          <w:rFonts w:ascii="Arial" w:hAnsi="Arial" w:cs="Arial"/>
          <w:b/>
        </w:rPr>
        <w:t xml:space="preserve">Abstract: </w:t>
      </w:r>
    </w:p>
    <w:p w14:paraId="561842B1" w14:textId="77777777" w:rsidR="00722B52" w:rsidRDefault="00722B52" w:rsidP="00722B52">
      <w:r>
        <w:t>MCC: This is CAT A CR.</w:t>
      </w:r>
    </w:p>
    <w:p w14:paraId="441363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CDD2" w14:textId="3C7BD026" w:rsidR="00722B52" w:rsidRDefault="00722B52" w:rsidP="00722B52">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625F11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8E1A8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24A5" w14:textId="49512F85" w:rsidR="00722B52" w:rsidRDefault="00722B52" w:rsidP="00722B52">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D1380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Incorporated</w:t>
      </w:r>
    </w:p>
    <w:p w14:paraId="2E7DC1A5" w14:textId="77777777" w:rsidR="00722B52" w:rsidRDefault="00722B52" w:rsidP="00722B52">
      <w:pPr>
        <w:rPr>
          <w:rFonts w:ascii="Arial" w:hAnsi="Arial" w:cs="Arial"/>
          <w:b/>
        </w:rPr>
      </w:pPr>
      <w:r>
        <w:rPr>
          <w:rFonts w:ascii="Arial" w:hAnsi="Arial" w:cs="Arial"/>
          <w:b/>
        </w:rPr>
        <w:t xml:space="preserve">Abstract: </w:t>
      </w:r>
    </w:p>
    <w:p w14:paraId="607875DF" w14:textId="77777777" w:rsidR="00722B52" w:rsidRDefault="00722B52" w:rsidP="00722B52">
      <w:r>
        <w:t>MCC: This is CAT A CR.</w:t>
      </w:r>
    </w:p>
    <w:p w14:paraId="3814EA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5A08D" w14:textId="71997F44" w:rsidR="00722B52" w:rsidRDefault="00722B52" w:rsidP="00722B52">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5EDC3A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703FC6FD" w14:textId="77777777" w:rsidR="00722B52" w:rsidRDefault="00722B52" w:rsidP="00722B52">
      <w:pPr>
        <w:rPr>
          <w:rFonts w:ascii="Arial" w:hAnsi="Arial" w:cs="Arial"/>
          <w:b/>
        </w:rPr>
      </w:pPr>
      <w:r>
        <w:rPr>
          <w:rFonts w:ascii="Arial" w:hAnsi="Arial" w:cs="Arial"/>
          <w:b/>
        </w:rPr>
        <w:t xml:space="preserve">Abstract: </w:t>
      </w:r>
    </w:p>
    <w:p w14:paraId="7B421114" w14:textId="77777777" w:rsidR="00722B52" w:rsidRDefault="00722B52" w:rsidP="00722B52">
      <w:r>
        <w:t>MCC: This is CAT A CR.</w:t>
      </w:r>
    </w:p>
    <w:p w14:paraId="460420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6A3" w14:textId="60FD7F04" w:rsidR="00722B52" w:rsidRDefault="00722B52" w:rsidP="00722B52">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2FA9674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62F052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EB3C" w14:textId="33658A91" w:rsidR="00722B52" w:rsidRDefault="00722B52" w:rsidP="00722B52">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08F6F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Incorporated</w:t>
      </w:r>
    </w:p>
    <w:p w14:paraId="547FD505" w14:textId="77777777" w:rsidR="00722B52" w:rsidRDefault="00722B52" w:rsidP="00722B52">
      <w:pPr>
        <w:rPr>
          <w:rFonts w:ascii="Arial" w:hAnsi="Arial" w:cs="Arial"/>
          <w:b/>
        </w:rPr>
      </w:pPr>
      <w:r>
        <w:rPr>
          <w:rFonts w:ascii="Arial" w:hAnsi="Arial" w:cs="Arial"/>
          <w:b/>
        </w:rPr>
        <w:t xml:space="preserve">Abstract: </w:t>
      </w:r>
    </w:p>
    <w:p w14:paraId="27F524A1" w14:textId="77777777" w:rsidR="00722B52" w:rsidRDefault="00722B52" w:rsidP="00722B52">
      <w:r>
        <w:t>MCC: This is CAT A CR.</w:t>
      </w:r>
    </w:p>
    <w:p w14:paraId="170A8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5940" w14:textId="543F47D2" w:rsidR="00722B52" w:rsidRDefault="00722B52" w:rsidP="00722B52">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7C2D1E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Incorporated</w:t>
      </w:r>
    </w:p>
    <w:p w14:paraId="09AB8ABD" w14:textId="77777777" w:rsidR="00722B52" w:rsidRDefault="00722B52" w:rsidP="00722B52">
      <w:pPr>
        <w:rPr>
          <w:rFonts w:ascii="Arial" w:hAnsi="Arial" w:cs="Arial"/>
          <w:b/>
        </w:rPr>
      </w:pPr>
      <w:r>
        <w:rPr>
          <w:rFonts w:ascii="Arial" w:hAnsi="Arial" w:cs="Arial"/>
          <w:b/>
        </w:rPr>
        <w:t xml:space="preserve">Abstract: </w:t>
      </w:r>
    </w:p>
    <w:p w14:paraId="6DD87115" w14:textId="77777777" w:rsidR="00722B52" w:rsidRDefault="00722B52" w:rsidP="00722B52">
      <w:r>
        <w:t>MCC: This is CAT A CR.</w:t>
      </w:r>
    </w:p>
    <w:p w14:paraId="6A7FF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FB0" w14:textId="0D7A02EB" w:rsidR="00722B52" w:rsidRDefault="00722B52" w:rsidP="00722B52">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60C82DB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AA98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5011" w14:textId="768F6E01" w:rsidR="00722B52" w:rsidRDefault="00722B52" w:rsidP="00722B52">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43A2C1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624FA7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1075" w14:textId="0B18E8E2" w:rsidR="00722B52" w:rsidRDefault="00722B52" w:rsidP="00722B52">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35E7A4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071474F4" w14:textId="77777777" w:rsidR="00722B52" w:rsidRDefault="00722B52" w:rsidP="00722B52">
      <w:pPr>
        <w:rPr>
          <w:rFonts w:ascii="Arial" w:hAnsi="Arial" w:cs="Arial"/>
          <w:b/>
        </w:rPr>
      </w:pPr>
      <w:r>
        <w:rPr>
          <w:rFonts w:ascii="Arial" w:hAnsi="Arial" w:cs="Arial"/>
          <w:b/>
        </w:rPr>
        <w:t xml:space="preserve">Abstract: </w:t>
      </w:r>
    </w:p>
    <w:p w14:paraId="23CF0A32" w14:textId="77777777" w:rsidR="00722B52" w:rsidRDefault="00722B52" w:rsidP="00722B52">
      <w:r>
        <w:t>MCC: This is CAT A CR.</w:t>
      </w:r>
    </w:p>
    <w:p w14:paraId="236FF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E000" w14:textId="2091006F" w:rsidR="00722B52" w:rsidRDefault="00722B52" w:rsidP="00722B52">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2D4FD0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47361A75" w14:textId="77777777" w:rsidR="00722B52" w:rsidRDefault="00722B52" w:rsidP="00722B52">
      <w:pPr>
        <w:rPr>
          <w:rFonts w:ascii="Arial" w:hAnsi="Arial" w:cs="Arial"/>
          <w:b/>
        </w:rPr>
      </w:pPr>
      <w:r>
        <w:rPr>
          <w:rFonts w:ascii="Arial" w:hAnsi="Arial" w:cs="Arial"/>
          <w:b/>
        </w:rPr>
        <w:t xml:space="preserve">Abstract: </w:t>
      </w:r>
    </w:p>
    <w:p w14:paraId="5C88373C" w14:textId="77777777" w:rsidR="00722B52" w:rsidRDefault="00722B52" w:rsidP="00722B52">
      <w:r>
        <w:t>MCC: This is CAT A CR.</w:t>
      </w:r>
    </w:p>
    <w:p w14:paraId="2CE4C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D800" w14:textId="149758DD" w:rsidR="00722B52" w:rsidRDefault="00722B52" w:rsidP="00722B52">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7E4F01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5075DA45" w14:textId="77777777" w:rsidR="00722B52" w:rsidRDefault="00722B52" w:rsidP="00722B52">
      <w:pPr>
        <w:rPr>
          <w:rFonts w:ascii="Arial" w:hAnsi="Arial" w:cs="Arial"/>
          <w:b/>
        </w:rPr>
      </w:pPr>
      <w:r>
        <w:rPr>
          <w:rFonts w:ascii="Arial" w:hAnsi="Arial" w:cs="Arial"/>
          <w:b/>
        </w:rPr>
        <w:t xml:space="preserve">Abstract: </w:t>
      </w:r>
    </w:p>
    <w:p w14:paraId="592F9403" w14:textId="77777777" w:rsidR="00722B52" w:rsidRDefault="00722B52" w:rsidP="00722B52">
      <w:r>
        <w:t>MCC: This is CAT A CR.</w:t>
      </w:r>
    </w:p>
    <w:p w14:paraId="003E7B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5F1" w14:textId="16E0FB31" w:rsidR="00722B52" w:rsidRDefault="00722B52" w:rsidP="00722B52">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70930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117D5D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D643B" w14:textId="4CE830EE" w:rsidR="00722B52" w:rsidRDefault="00722B52" w:rsidP="00722B52">
      <w:pPr>
        <w:rPr>
          <w:rFonts w:ascii="Arial" w:hAnsi="Arial" w:cs="Arial"/>
          <w:b/>
          <w:sz w:val="24"/>
        </w:rPr>
      </w:pPr>
      <w:r>
        <w:rPr>
          <w:rFonts w:ascii="Arial" w:hAnsi="Arial" w:cs="Arial"/>
          <w:b/>
          <w:color w:val="0000FF"/>
          <w:sz w:val="24"/>
        </w:rPr>
        <w:lastRenderedPageBreak/>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EA211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br/>
      </w:r>
      <w:r>
        <w:rPr>
          <w:i/>
        </w:rPr>
        <w:tab/>
      </w:r>
      <w:r>
        <w:rPr>
          <w:i/>
        </w:rPr>
        <w:tab/>
      </w:r>
      <w:r>
        <w:rPr>
          <w:i/>
        </w:rPr>
        <w:tab/>
      </w:r>
      <w:r>
        <w:rPr>
          <w:i/>
        </w:rPr>
        <w:tab/>
      </w:r>
      <w:r>
        <w:rPr>
          <w:i/>
        </w:rPr>
        <w:tab/>
        <w:t>Source: Huawei, HiSilicon</w:t>
      </w:r>
    </w:p>
    <w:p w14:paraId="2BA384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0A4" w14:textId="4BAD996A" w:rsidR="00722B52" w:rsidRDefault="00722B52" w:rsidP="00722B52">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3662F0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0077D4A8" w14:textId="77777777" w:rsidR="00722B52" w:rsidRDefault="00722B52" w:rsidP="00722B52">
      <w:pPr>
        <w:rPr>
          <w:rFonts w:ascii="Arial" w:hAnsi="Arial" w:cs="Arial"/>
          <w:b/>
        </w:rPr>
      </w:pPr>
      <w:r>
        <w:rPr>
          <w:rFonts w:ascii="Arial" w:hAnsi="Arial" w:cs="Arial"/>
          <w:b/>
        </w:rPr>
        <w:t xml:space="preserve">Abstract: </w:t>
      </w:r>
    </w:p>
    <w:p w14:paraId="262F66C9" w14:textId="77777777" w:rsidR="00722B52" w:rsidRDefault="00722B52" w:rsidP="00722B52">
      <w:r>
        <w:t>MCC: This is CAT A CR.</w:t>
      </w:r>
    </w:p>
    <w:p w14:paraId="425A37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B215" w14:textId="3950AFF9" w:rsidR="00722B52" w:rsidRDefault="00722B52" w:rsidP="00722B52">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53CB53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68A758E6" w14:textId="77777777" w:rsidR="00722B52" w:rsidRDefault="00722B52" w:rsidP="00722B52">
      <w:pPr>
        <w:rPr>
          <w:rFonts w:ascii="Arial" w:hAnsi="Arial" w:cs="Arial"/>
          <w:b/>
        </w:rPr>
      </w:pPr>
      <w:r>
        <w:rPr>
          <w:rFonts w:ascii="Arial" w:hAnsi="Arial" w:cs="Arial"/>
          <w:b/>
        </w:rPr>
        <w:t xml:space="preserve">Abstract: </w:t>
      </w:r>
    </w:p>
    <w:p w14:paraId="72B09056" w14:textId="77777777" w:rsidR="00722B52" w:rsidRDefault="00722B52" w:rsidP="00722B52">
      <w:r>
        <w:t>Current version of the TR does not address the issue of the missing Rx characteristics for PC1 cab-radio. In this CR we provide updates to clarify handling of Rx characteristics for PC1 cab-radio, as per ECC Decision (20)02.</w:t>
      </w:r>
    </w:p>
    <w:p w14:paraId="2ACA2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DC37" w14:textId="43809A4C" w:rsidR="00722B52" w:rsidRDefault="00722B52" w:rsidP="00722B52">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7C5D8E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01F1" w14:textId="77777777" w:rsidR="00722B52" w:rsidRDefault="00722B52">
      <w:pPr>
        <w:rPr>
          <w:rFonts w:ascii="Arial" w:hAnsi="Arial" w:cs="Arial"/>
          <w:b/>
        </w:rPr>
      </w:pPr>
      <w:r>
        <w:rPr>
          <w:rFonts w:ascii="Arial" w:hAnsi="Arial" w:cs="Arial"/>
          <w:b/>
        </w:rPr>
        <w:t xml:space="preserve">Abstract: </w:t>
      </w:r>
    </w:p>
    <w:p w14:paraId="15CB42C2" w14:textId="77777777" w:rsidR="00722B52" w:rsidRDefault="00722B52">
      <w:r>
        <w:t>During the work on NR_bands_n87_n88, it was identified, that the Rel-16 TR 36.762 still includes unresolved FFS'. As technical work on this TR was concluded many years ago, those FFS' are remove, to avoid ambiguities when reuse that TR for Rel-19 analyses</w:t>
      </w:r>
    </w:p>
    <w:p w14:paraId="096DC8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ACFA3" w14:textId="7C603FE9" w:rsidR="00000000" w:rsidRDefault="00722B52" w:rsidP="00722B52">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467B52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F5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B27A" w14:textId="127C106C" w:rsidR="00722B52" w:rsidRDefault="00722B52" w:rsidP="00722B52">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32BEC9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7DDE21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662F" w14:textId="77777777" w:rsidR="00722B52" w:rsidRDefault="00722B52" w:rsidP="00722B52">
      <w:pPr>
        <w:pStyle w:val="Heading3"/>
      </w:pPr>
      <w:bookmarkStart w:id="13" w:name="_Toc174396007"/>
      <w:r>
        <w:t>4.3</w:t>
      </w:r>
      <w:r>
        <w:tab/>
        <w:t>BS RF requirements and BS conformance testing</w:t>
      </w:r>
      <w:bookmarkEnd w:id="13"/>
    </w:p>
    <w:p w14:paraId="496AC1CA" w14:textId="0F67A973" w:rsidR="00722B52" w:rsidRDefault="00722B52" w:rsidP="00722B52">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5619BC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401A3285" w14:textId="77777777" w:rsidR="00722B52" w:rsidRDefault="00722B52" w:rsidP="00722B52">
      <w:pPr>
        <w:rPr>
          <w:rFonts w:ascii="Arial" w:hAnsi="Arial" w:cs="Arial"/>
          <w:b/>
        </w:rPr>
      </w:pPr>
      <w:r>
        <w:rPr>
          <w:rFonts w:ascii="Arial" w:hAnsi="Arial" w:cs="Arial"/>
          <w:b/>
        </w:rPr>
        <w:t xml:space="preserve">Abstract: </w:t>
      </w:r>
    </w:p>
    <w:p w14:paraId="4D82B610" w14:textId="77777777" w:rsidR="00722B52" w:rsidRDefault="00722B52" w:rsidP="00722B52">
      <w:r>
        <w:t>MCC: A revision is needed due to parsing failure. Change request Work Item wrong on CR cover for TDoc R4-2411050. Database value : NR_NTN_solutions-Core. CR cover value : NR_NTN_Solution-Core. Check the CR coversheet WI code to match database value.</w:t>
      </w:r>
    </w:p>
    <w:p w14:paraId="0B9B33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F3E" w14:textId="2089891D" w:rsidR="00722B52" w:rsidRDefault="00722B52" w:rsidP="00722B52">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311E62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BCF530D" w14:textId="77777777" w:rsidR="00722B52" w:rsidRDefault="00722B52" w:rsidP="00722B52">
      <w:pPr>
        <w:rPr>
          <w:rFonts w:ascii="Arial" w:hAnsi="Arial" w:cs="Arial"/>
          <w:b/>
        </w:rPr>
      </w:pPr>
      <w:r>
        <w:rPr>
          <w:rFonts w:ascii="Arial" w:hAnsi="Arial" w:cs="Arial"/>
          <w:b/>
        </w:rPr>
        <w:t xml:space="preserve">Abstract: </w:t>
      </w:r>
    </w:p>
    <w:p w14:paraId="5B122569" w14:textId="77777777" w:rsidR="00722B52" w:rsidRDefault="00722B52" w:rsidP="00722B52">
      <w:r>
        <w:t>MCC: A revision is needed due to parsing failure. Change request Work Item wrong on CR cover for TDoc R4-2411051. Database value : NR_NTN_solutions-Perf. CR cover value : NR_NTN_Solution-Perf.  Please check the WI code and match to database value.</w:t>
      </w:r>
    </w:p>
    <w:p w14:paraId="2336E9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70" w14:textId="5F9F6AE8" w:rsidR="00722B52" w:rsidRDefault="00722B52" w:rsidP="00722B52">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42F9C4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6FEAB761" w14:textId="77777777" w:rsidR="00722B52" w:rsidRDefault="00722B52" w:rsidP="00722B52">
      <w:pPr>
        <w:rPr>
          <w:rFonts w:ascii="Arial" w:hAnsi="Arial" w:cs="Arial"/>
          <w:b/>
        </w:rPr>
      </w:pPr>
      <w:r>
        <w:rPr>
          <w:rFonts w:ascii="Arial" w:hAnsi="Arial" w:cs="Arial"/>
          <w:b/>
        </w:rPr>
        <w:t xml:space="preserve">Abstract: </w:t>
      </w:r>
    </w:p>
    <w:p w14:paraId="1244E731" w14:textId="77777777" w:rsidR="00722B52" w:rsidRDefault="00722B52" w:rsidP="00722B52">
      <w:r>
        <w:t>In the preamble to ACLR and CACLR, the context of the applicability statement is non-specific and even giving the impression that both ACLR and CLCLR throughout the clause shall apply, while in fact the two requirements are mutually exclusive. It is there</w:t>
      </w:r>
    </w:p>
    <w:p w14:paraId="55C7B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4AC6" w14:textId="49DCCCC5" w:rsidR="00722B52" w:rsidRDefault="00722B52" w:rsidP="00722B52">
      <w:pPr>
        <w:rPr>
          <w:rFonts w:ascii="Arial" w:hAnsi="Arial" w:cs="Arial"/>
          <w:b/>
          <w:sz w:val="24"/>
        </w:rPr>
      </w:pPr>
      <w:r>
        <w:rPr>
          <w:rFonts w:ascii="Arial" w:hAnsi="Arial" w:cs="Arial"/>
          <w:b/>
          <w:color w:val="0000FF"/>
          <w:sz w:val="24"/>
        </w:rPr>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5C9D2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778B3D71" w14:textId="77777777" w:rsidR="00722B52" w:rsidRDefault="00722B52" w:rsidP="00722B52">
      <w:pPr>
        <w:rPr>
          <w:rFonts w:ascii="Arial" w:hAnsi="Arial" w:cs="Arial"/>
          <w:b/>
        </w:rPr>
      </w:pPr>
      <w:r>
        <w:rPr>
          <w:rFonts w:ascii="Arial" w:hAnsi="Arial" w:cs="Arial"/>
          <w:b/>
        </w:rPr>
        <w:t xml:space="preserve">Abstract: </w:t>
      </w:r>
    </w:p>
    <w:p w14:paraId="4DC989CD" w14:textId="77777777" w:rsidR="00722B52" w:rsidRDefault="00722B52" w:rsidP="00722B52">
      <w:r>
        <w:lastRenderedPageBreak/>
        <w:t>MCC: This is CAT A CR. In the preamble to ACLR and CACLR, the context of the applicability statement is non-specific and even giving the impression that both ACLR and CLCLR throughout the clause shall apply, while in fact the two requirements are mutually</w:t>
      </w:r>
    </w:p>
    <w:p w14:paraId="2759FB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796F8" w14:textId="196A72A4" w:rsidR="00722B52" w:rsidRDefault="00722B52" w:rsidP="00722B52">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4E0CB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68C641E8" w14:textId="77777777" w:rsidR="00722B52" w:rsidRDefault="00722B52" w:rsidP="00722B52">
      <w:pPr>
        <w:rPr>
          <w:rFonts w:ascii="Arial" w:hAnsi="Arial" w:cs="Arial"/>
          <w:b/>
        </w:rPr>
      </w:pPr>
      <w:r>
        <w:rPr>
          <w:rFonts w:ascii="Arial" w:hAnsi="Arial" w:cs="Arial"/>
          <w:b/>
        </w:rPr>
        <w:t xml:space="preserve">Abstract: </w:t>
      </w:r>
    </w:p>
    <w:p w14:paraId="76C8DC46" w14:textId="77777777" w:rsidR="00722B52" w:rsidRDefault="00722B52" w:rsidP="00722B52">
      <w:r>
        <w:t>In the preamble to ACLR and CACLR, the context of the applicability statement is non-specific and even giving the impression that both ACLR and CLCLR throughout the clause shall apply, while in fact the two requirements are mutually exclusive. It is there</w:t>
      </w:r>
    </w:p>
    <w:p w14:paraId="172187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02F0" w14:textId="1F21251D" w:rsidR="00722B52" w:rsidRDefault="00722B52" w:rsidP="00722B52">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B7A80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0F07835A" w14:textId="77777777" w:rsidR="00722B52" w:rsidRDefault="00722B52" w:rsidP="00722B52">
      <w:pPr>
        <w:rPr>
          <w:rFonts w:ascii="Arial" w:hAnsi="Arial" w:cs="Arial"/>
          <w:b/>
        </w:rPr>
      </w:pPr>
      <w:r>
        <w:rPr>
          <w:rFonts w:ascii="Arial" w:hAnsi="Arial" w:cs="Arial"/>
          <w:b/>
        </w:rPr>
        <w:t xml:space="preserve">Abstract: </w:t>
      </w:r>
    </w:p>
    <w:p w14:paraId="7F6958E9" w14:textId="77777777" w:rsidR="00722B52" w:rsidRDefault="00722B52" w:rsidP="00722B52">
      <w:r>
        <w:t>MCC: This is CAT A CR. In the preamble to ACLR and CACLR, the context of the applicability statement is non-specific and even giving the impression that both ACLR and CLCLR throughout the clause shall apply, while in fact the two requirements are mutually</w:t>
      </w:r>
    </w:p>
    <w:p w14:paraId="2CABA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75E6" w14:textId="6ED2B247" w:rsidR="00722B52" w:rsidRDefault="00722B52" w:rsidP="00722B52">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2281CC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384D8CB4" w14:textId="77777777" w:rsidR="00722B52" w:rsidRDefault="00722B52" w:rsidP="00722B52">
      <w:pPr>
        <w:rPr>
          <w:rFonts w:ascii="Arial" w:hAnsi="Arial" w:cs="Arial"/>
          <w:b/>
        </w:rPr>
      </w:pPr>
      <w:r>
        <w:rPr>
          <w:rFonts w:ascii="Arial" w:hAnsi="Arial" w:cs="Arial"/>
          <w:b/>
        </w:rPr>
        <w:t xml:space="preserve">Abstract: </w:t>
      </w:r>
    </w:p>
    <w:p w14:paraId="4AA58189" w14:textId="77777777" w:rsidR="00722B52" w:rsidRDefault="00722B52" w:rsidP="00722B52">
      <w:r>
        <w:t>replace "FR1" by "FR1-NTN" in all sections</w:t>
      </w:r>
    </w:p>
    <w:p w14:paraId="4B296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D8EC" w14:textId="4551D585" w:rsidR="00722B52" w:rsidRDefault="00722B52" w:rsidP="00722B52">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(NR_NTN_solutions-Core) CR to 38.108 correction on FRC and naming alignment</w:t>
      </w:r>
    </w:p>
    <w:p w14:paraId="5C39F8B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41EDFB55" w14:textId="77777777" w:rsidR="00722B52" w:rsidRDefault="00722B52" w:rsidP="00722B52">
      <w:pPr>
        <w:rPr>
          <w:rFonts w:ascii="Arial" w:hAnsi="Arial" w:cs="Arial"/>
          <w:b/>
        </w:rPr>
      </w:pPr>
      <w:r>
        <w:rPr>
          <w:rFonts w:ascii="Arial" w:hAnsi="Arial" w:cs="Arial"/>
          <w:b/>
        </w:rPr>
        <w:t xml:space="preserve">Abstract: </w:t>
      </w:r>
    </w:p>
    <w:p w14:paraId="7D4819D6" w14:textId="77777777" w:rsidR="00722B52" w:rsidRDefault="00722B52" w:rsidP="00722B52">
      <w:r>
        <w:t>replace "FR1" by "FR1-NTN" in all sections. MCC: This is CAT A CR.</w:t>
      </w:r>
    </w:p>
    <w:p w14:paraId="48FFC8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01F0" w14:textId="59D622AD" w:rsidR="00722B52" w:rsidRDefault="00722B52" w:rsidP="00722B52">
      <w:pPr>
        <w:rPr>
          <w:rFonts w:ascii="Arial" w:hAnsi="Arial" w:cs="Arial"/>
          <w:b/>
          <w:sz w:val="24"/>
        </w:rPr>
      </w:pPr>
      <w:r>
        <w:rPr>
          <w:rFonts w:ascii="Arial" w:hAnsi="Arial" w:cs="Arial"/>
          <w:b/>
          <w:color w:val="0000FF"/>
          <w:sz w:val="24"/>
        </w:rPr>
        <w:lastRenderedPageBreak/>
        <w:t>R4-2412300</w:t>
      </w:r>
      <w:r>
        <w:rPr>
          <w:rFonts w:ascii="Arial" w:hAnsi="Arial" w:cs="Arial"/>
          <w:b/>
          <w:color w:val="0000FF"/>
          <w:sz w:val="24"/>
        </w:rPr>
        <w:tab/>
      </w:r>
      <w:r>
        <w:rPr>
          <w:rFonts w:ascii="Arial" w:hAnsi="Arial" w:cs="Arial"/>
          <w:b/>
          <w:sz w:val="24"/>
        </w:rPr>
        <w:t>(NR_NTN_solutions-Core) CR to 38.181 correction on FRC and naming alignment</w:t>
      </w:r>
    </w:p>
    <w:p w14:paraId="745656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128F3BFE" w14:textId="77777777" w:rsidR="00722B52" w:rsidRDefault="00722B52" w:rsidP="00722B52">
      <w:pPr>
        <w:rPr>
          <w:rFonts w:ascii="Arial" w:hAnsi="Arial" w:cs="Arial"/>
          <w:b/>
        </w:rPr>
      </w:pPr>
      <w:r>
        <w:rPr>
          <w:rFonts w:ascii="Arial" w:hAnsi="Arial" w:cs="Arial"/>
          <w:b/>
        </w:rPr>
        <w:t xml:space="preserve">Abstract: </w:t>
      </w:r>
    </w:p>
    <w:p w14:paraId="5CC45395" w14:textId="77777777" w:rsidR="00722B52" w:rsidRDefault="00722B52" w:rsidP="00722B52">
      <w:r>
        <w:t>replace "FR1" by "FR1-NTN" in all sections</w:t>
      </w:r>
    </w:p>
    <w:p w14:paraId="5E7BB7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F6EA" w14:textId="454E92E9" w:rsidR="00722B52" w:rsidRDefault="00722B52" w:rsidP="00722B52">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to 38.181 correction on FRC and naming alignment</w:t>
      </w:r>
    </w:p>
    <w:p w14:paraId="505B2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5EDF8399" w14:textId="77777777" w:rsidR="00722B52" w:rsidRDefault="00722B52" w:rsidP="00722B52">
      <w:pPr>
        <w:rPr>
          <w:rFonts w:ascii="Arial" w:hAnsi="Arial" w:cs="Arial"/>
          <w:b/>
        </w:rPr>
      </w:pPr>
      <w:r>
        <w:rPr>
          <w:rFonts w:ascii="Arial" w:hAnsi="Arial" w:cs="Arial"/>
          <w:b/>
        </w:rPr>
        <w:t xml:space="preserve">Abstract: </w:t>
      </w:r>
    </w:p>
    <w:p w14:paraId="09D76D7D" w14:textId="77777777" w:rsidR="00722B52" w:rsidRDefault="00722B52" w:rsidP="00722B52">
      <w:r>
        <w:t>replace "FR1" by "FR1-NTN" in all sections. MCC: This is CAT A CR.</w:t>
      </w:r>
    </w:p>
    <w:p w14:paraId="493545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4F65" w14:textId="1FF0A85E" w:rsidR="00722B52" w:rsidRDefault="00722B52" w:rsidP="00722B52">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4AC12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E8114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2969A" w14:textId="5AEB1BFA" w:rsidR="00722B52" w:rsidRDefault="00722B52" w:rsidP="00722B52">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79CDF6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7CA6BD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C56" w14:textId="2B5CD6F1" w:rsidR="00722B52" w:rsidRDefault="00722B52" w:rsidP="00722B52">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0C116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4D7A4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36E3" w14:textId="0D7CA642" w:rsidR="00722B52" w:rsidRDefault="00722B52" w:rsidP="00722B52">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6A8AF2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6A9E7EC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8F4A" w14:textId="76A31993" w:rsidR="00722B52" w:rsidRDefault="00722B52" w:rsidP="00722B52">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w:t>
      </w:r>
    </w:p>
    <w:p w14:paraId="1EA218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w:t>
      </w:r>
    </w:p>
    <w:p w14:paraId="54271B49" w14:textId="77777777" w:rsidR="00722B52" w:rsidRDefault="00722B52" w:rsidP="00722B52">
      <w:pPr>
        <w:rPr>
          <w:rFonts w:ascii="Arial" w:hAnsi="Arial" w:cs="Arial"/>
          <w:b/>
        </w:rPr>
      </w:pPr>
      <w:r>
        <w:rPr>
          <w:rFonts w:ascii="Arial" w:hAnsi="Arial" w:cs="Arial"/>
          <w:b/>
        </w:rPr>
        <w:t xml:space="preserve">Abstract: </w:t>
      </w:r>
    </w:p>
    <w:p w14:paraId="123006A8" w14:textId="77777777" w:rsidR="00722B52" w:rsidRDefault="00722B52" w:rsidP="00722B52">
      <w:r>
        <w:t>MCC: This is CAT A CR.</w:t>
      </w:r>
    </w:p>
    <w:p w14:paraId="2F7264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EE81" w14:textId="2E6FFE8D" w:rsidR="00722B52" w:rsidRDefault="00722B52" w:rsidP="00722B52">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w:t>
      </w:r>
    </w:p>
    <w:p w14:paraId="6695B3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w:t>
      </w:r>
    </w:p>
    <w:p w14:paraId="00D16820" w14:textId="77777777" w:rsidR="00722B52" w:rsidRDefault="00722B52" w:rsidP="00722B52">
      <w:pPr>
        <w:rPr>
          <w:rFonts w:ascii="Arial" w:hAnsi="Arial" w:cs="Arial"/>
          <w:b/>
        </w:rPr>
      </w:pPr>
      <w:r>
        <w:rPr>
          <w:rFonts w:ascii="Arial" w:hAnsi="Arial" w:cs="Arial"/>
          <w:b/>
        </w:rPr>
        <w:t xml:space="preserve">Abstract: </w:t>
      </w:r>
    </w:p>
    <w:p w14:paraId="5E956C55" w14:textId="77777777" w:rsidR="00722B52" w:rsidRDefault="00722B52" w:rsidP="00722B52">
      <w:r>
        <w:t>MCC: This is CAT A CR.</w:t>
      </w:r>
    </w:p>
    <w:p w14:paraId="009313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1D06" w14:textId="458529E4" w:rsidR="00722B52" w:rsidRDefault="00722B52" w:rsidP="00722B52">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45500D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2301BED3" w14:textId="77777777" w:rsidR="00722B52" w:rsidRDefault="00722B52" w:rsidP="00722B52">
      <w:pPr>
        <w:rPr>
          <w:rFonts w:ascii="Arial" w:hAnsi="Arial" w:cs="Arial"/>
          <w:b/>
        </w:rPr>
      </w:pPr>
      <w:r>
        <w:rPr>
          <w:rFonts w:ascii="Arial" w:hAnsi="Arial" w:cs="Arial"/>
          <w:b/>
        </w:rPr>
        <w:t xml:space="preserve">Abstract: </w:t>
      </w:r>
    </w:p>
    <w:p w14:paraId="17F2C508" w14:textId="77777777" w:rsidR="00722B52" w:rsidRDefault="00722B52" w:rsidP="00722B52">
      <w:r>
        <w:t>MCC: This is CAT A CR.</w:t>
      </w:r>
    </w:p>
    <w:p w14:paraId="58FCC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4CC5" w14:textId="572089B0" w:rsidR="00722B52" w:rsidRDefault="00722B52" w:rsidP="00722B52">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A670E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18067B05" w14:textId="77777777" w:rsidR="00722B52" w:rsidRDefault="00722B52" w:rsidP="00722B52">
      <w:pPr>
        <w:rPr>
          <w:rFonts w:ascii="Arial" w:hAnsi="Arial" w:cs="Arial"/>
          <w:b/>
        </w:rPr>
      </w:pPr>
      <w:r>
        <w:rPr>
          <w:rFonts w:ascii="Arial" w:hAnsi="Arial" w:cs="Arial"/>
          <w:b/>
        </w:rPr>
        <w:t xml:space="preserve">Abstract: </w:t>
      </w:r>
    </w:p>
    <w:p w14:paraId="5A767775" w14:textId="77777777" w:rsidR="00722B52" w:rsidRDefault="00722B52" w:rsidP="00722B52">
      <w:r>
        <w:t>MCC: This is CAT A CR.</w:t>
      </w:r>
    </w:p>
    <w:p w14:paraId="4835A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2AF" w14:textId="6B09CC4C" w:rsidR="00722B52" w:rsidRDefault="00722B52" w:rsidP="00722B52">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3A992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br/>
      </w:r>
      <w:r>
        <w:rPr>
          <w:i/>
        </w:rPr>
        <w:tab/>
      </w:r>
      <w:r>
        <w:rPr>
          <w:i/>
        </w:rPr>
        <w:tab/>
      </w:r>
      <w:r>
        <w:rPr>
          <w:i/>
        </w:rPr>
        <w:tab/>
      </w:r>
      <w:r>
        <w:rPr>
          <w:i/>
        </w:rPr>
        <w:tab/>
      </w:r>
      <w:r>
        <w:rPr>
          <w:i/>
        </w:rPr>
        <w:tab/>
        <w:t>Source: Nokia</w:t>
      </w:r>
    </w:p>
    <w:p w14:paraId="781736BD" w14:textId="77777777" w:rsidR="00722B52" w:rsidRDefault="00722B52" w:rsidP="00722B52">
      <w:pPr>
        <w:rPr>
          <w:rFonts w:ascii="Arial" w:hAnsi="Arial" w:cs="Arial"/>
          <w:b/>
        </w:rPr>
      </w:pPr>
      <w:r>
        <w:rPr>
          <w:rFonts w:ascii="Arial" w:hAnsi="Arial" w:cs="Arial"/>
          <w:b/>
        </w:rPr>
        <w:t xml:space="preserve">Abstract: </w:t>
      </w:r>
    </w:p>
    <w:p w14:paraId="4F27060E" w14:textId="77777777" w:rsidR="00722B52" w:rsidRDefault="00722B52" w:rsidP="00722B52">
      <w:r>
        <w:t>Use uplink frequency range in the transmitter co-location requirements for bands 87 and 88.</w:t>
      </w:r>
    </w:p>
    <w:p w14:paraId="0123B354"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7C82" w14:textId="008C7BC8" w:rsidR="00722B52" w:rsidRDefault="00722B52" w:rsidP="00722B52">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70E8B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4927FF27" w14:textId="77777777" w:rsidR="00722B52" w:rsidRDefault="00722B52" w:rsidP="00722B52">
      <w:pPr>
        <w:rPr>
          <w:rFonts w:ascii="Arial" w:hAnsi="Arial" w:cs="Arial"/>
          <w:b/>
        </w:rPr>
      </w:pPr>
      <w:r>
        <w:rPr>
          <w:rFonts w:ascii="Arial" w:hAnsi="Arial" w:cs="Arial"/>
          <w:b/>
        </w:rPr>
        <w:t xml:space="preserve">Abstract: </w:t>
      </w:r>
    </w:p>
    <w:p w14:paraId="6EBD4D1B" w14:textId="77777777" w:rsidR="00722B52" w:rsidRDefault="00722B52" w:rsidP="00722B52">
      <w:r>
        <w:t>Use uplink frequency range in the transmitter co-location requirements for bands 87 and 88. MCC: This is CAT A CR.</w:t>
      </w:r>
    </w:p>
    <w:p w14:paraId="67461F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3D5E" w14:textId="412FDE63" w:rsidR="00722B52" w:rsidRDefault="00722B52" w:rsidP="00722B52">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6C48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5C562A3E" w14:textId="77777777" w:rsidR="00722B52" w:rsidRDefault="00722B52" w:rsidP="00722B52">
      <w:pPr>
        <w:rPr>
          <w:rFonts w:ascii="Arial" w:hAnsi="Arial" w:cs="Arial"/>
          <w:b/>
        </w:rPr>
      </w:pPr>
      <w:r>
        <w:rPr>
          <w:rFonts w:ascii="Arial" w:hAnsi="Arial" w:cs="Arial"/>
          <w:b/>
        </w:rPr>
        <w:t xml:space="preserve">Abstract: </w:t>
      </w:r>
    </w:p>
    <w:p w14:paraId="305D15FB" w14:textId="77777777" w:rsidR="00722B52" w:rsidRDefault="00722B52" w:rsidP="00722B52">
      <w:r>
        <w:t>Use uplink frequency range in the transmitter co-location requirements for bands 87 and 88. MCC: This is CAT A CR.</w:t>
      </w:r>
    </w:p>
    <w:p w14:paraId="130621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A116" w14:textId="3E5DB5C2" w:rsidR="00722B52" w:rsidRDefault="00722B52" w:rsidP="00722B52">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ECFB9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13831FE9" w14:textId="77777777" w:rsidR="00722B52" w:rsidRDefault="00722B52" w:rsidP="00722B52">
      <w:pPr>
        <w:rPr>
          <w:rFonts w:ascii="Arial" w:hAnsi="Arial" w:cs="Arial"/>
          <w:b/>
        </w:rPr>
      </w:pPr>
      <w:r>
        <w:rPr>
          <w:rFonts w:ascii="Arial" w:hAnsi="Arial" w:cs="Arial"/>
          <w:b/>
        </w:rPr>
        <w:t xml:space="preserve">Abstract: </w:t>
      </w:r>
    </w:p>
    <w:p w14:paraId="4F689FC2" w14:textId="77777777" w:rsidR="00722B52" w:rsidRDefault="00722B52" w:rsidP="00722B52">
      <w:r>
        <w:t>Align the text related to multiple carrier operation in bands n100 and n101 with the approved LS to ECC WG FM in R4-2410001.</w:t>
      </w:r>
    </w:p>
    <w:p w14:paraId="6F082C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0E8" w14:textId="4084F096" w:rsidR="00722B52" w:rsidRDefault="00722B52" w:rsidP="00722B52">
      <w:pPr>
        <w:rPr>
          <w:rFonts w:ascii="Arial" w:hAnsi="Arial" w:cs="Arial"/>
          <w:b/>
          <w:sz w:val="24"/>
        </w:rPr>
      </w:pPr>
      <w:r>
        <w:rPr>
          <w:rFonts w:ascii="Arial" w:hAnsi="Arial" w:cs="Arial"/>
          <w:b/>
          <w:color w:val="0000FF"/>
          <w:sz w:val="24"/>
        </w:rPr>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46CCD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705609C" w14:textId="77777777" w:rsidR="00722B52" w:rsidRDefault="00722B52" w:rsidP="00722B52">
      <w:pPr>
        <w:rPr>
          <w:rFonts w:ascii="Arial" w:hAnsi="Arial" w:cs="Arial"/>
          <w:b/>
        </w:rPr>
      </w:pPr>
      <w:r>
        <w:rPr>
          <w:rFonts w:ascii="Arial" w:hAnsi="Arial" w:cs="Arial"/>
          <w:b/>
        </w:rPr>
        <w:t xml:space="preserve">Abstract: </w:t>
      </w:r>
    </w:p>
    <w:p w14:paraId="6CBFAD2A" w14:textId="77777777" w:rsidR="00722B52" w:rsidRDefault="00722B52" w:rsidP="00722B52">
      <w:r>
        <w:t>Align the text related to multiple carrier operation in bands n100 and n101 with the approved LS to ECC WG FM in R4-2410001. MCC: This is CAT A CR.</w:t>
      </w:r>
    </w:p>
    <w:p w14:paraId="0783B8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89DA" w14:textId="5929A46F" w:rsidR="00722B52" w:rsidRDefault="00722B52" w:rsidP="00722B52">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23A7AFDB"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1AD4648D" w14:textId="77777777" w:rsidR="00722B52" w:rsidRDefault="00722B52" w:rsidP="00722B52">
      <w:pPr>
        <w:rPr>
          <w:rFonts w:ascii="Arial" w:hAnsi="Arial" w:cs="Arial"/>
          <w:b/>
        </w:rPr>
      </w:pPr>
      <w:r>
        <w:rPr>
          <w:rFonts w:ascii="Arial" w:hAnsi="Arial" w:cs="Arial"/>
          <w:b/>
        </w:rPr>
        <w:t xml:space="preserve">Abstract: </w:t>
      </w:r>
    </w:p>
    <w:p w14:paraId="7ACA3B4B" w14:textId="77777777" w:rsidR="00722B52" w:rsidRDefault="00722B52" w:rsidP="00722B52">
      <w:r>
        <w:t>Align the text related to multiple carrier operation in bands n100 and n101 with the approved LS to ECC WG FM in R4-2410001.</w:t>
      </w:r>
    </w:p>
    <w:p w14:paraId="5E7C7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ACAB" w14:textId="4D1D8EAD" w:rsidR="00722B52" w:rsidRDefault="00722B52" w:rsidP="00722B52">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3091CC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0503354C" w14:textId="77777777" w:rsidR="00722B52" w:rsidRDefault="00722B52" w:rsidP="00722B52">
      <w:pPr>
        <w:rPr>
          <w:rFonts w:ascii="Arial" w:hAnsi="Arial" w:cs="Arial"/>
          <w:b/>
        </w:rPr>
      </w:pPr>
      <w:r>
        <w:rPr>
          <w:rFonts w:ascii="Arial" w:hAnsi="Arial" w:cs="Arial"/>
          <w:b/>
        </w:rPr>
        <w:t xml:space="preserve">Abstract: </w:t>
      </w:r>
    </w:p>
    <w:p w14:paraId="5D256994" w14:textId="77777777" w:rsidR="00722B52" w:rsidRDefault="00722B52" w:rsidP="00722B52">
      <w:r>
        <w:t>Align the text related to multiple carrier operation in bands n100 and n101 with the approved LS to ECC WG FM in R4-2410001. MCC: This is CAT A CR.</w:t>
      </w:r>
    </w:p>
    <w:p w14:paraId="230CBE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E6287" w14:textId="1F49DFC9" w:rsidR="00722B52" w:rsidRDefault="00722B52" w:rsidP="00722B52">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7340CC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6AE8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422A" w14:textId="54A10A65" w:rsidR="00722B52" w:rsidRDefault="00722B52" w:rsidP="00722B52">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3C7AA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br/>
      </w:r>
      <w:r>
        <w:rPr>
          <w:i/>
        </w:rPr>
        <w:tab/>
      </w:r>
      <w:r>
        <w:rPr>
          <w:i/>
        </w:rPr>
        <w:tab/>
      </w:r>
      <w:r>
        <w:rPr>
          <w:i/>
        </w:rPr>
        <w:tab/>
      </w:r>
      <w:r>
        <w:rPr>
          <w:i/>
        </w:rPr>
        <w:tab/>
      </w:r>
      <w:r>
        <w:rPr>
          <w:i/>
        </w:rPr>
        <w:tab/>
        <w:t>Source: Ericsson</w:t>
      </w:r>
    </w:p>
    <w:p w14:paraId="05595764" w14:textId="77777777" w:rsidR="00722B52" w:rsidRDefault="00722B52" w:rsidP="00722B52">
      <w:pPr>
        <w:rPr>
          <w:rFonts w:ascii="Arial" w:hAnsi="Arial" w:cs="Arial"/>
          <w:b/>
        </w:rPr>
      </w:pPr>
      <w:r>
        <w:rPr>
          <w:rFonts w:ascii="Arial" w:hAnsi="Arial" w:cs="Arial"/>
          <w:b/>
        </w:rPr>
        <w:t xml:space="preserve">Abstract: </w:t>
      </w:r>
    </w:p>
    <w:p w14:paraId="228BC763" w14:textId="77777777" w:rsidR="00722B52" w:rsidRDefault="00722B52" w:rsidP="00722B52">
      <w:r>
        <w:t>MCC: This is CAT A CR.</w:t>
      </w:r>
    </w:p>
    <w:p w14:paraId="298A4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02DC" w14:textId="3F574AE4" w:rsidR="00722B52" w:rsidRDefault="00722B52" w:rsidP="00722B52">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2EDF73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52286A2A" w14:textId="77777777" w:rsidR="00722B52" w:rsidRDefault="00722B52" w:rsidP="00722B52">
      <w:pPr>
        <w:rPr>
          <w:rFonts w:ascii="Arial" w:hAnsi="Arial" w:cs="Arial"/>
          <w:b/>
        </w:rPr>
      </w:pPr>
      <w:r>
        <w:rPr>
          <w:rFonts w:ascii="Arial" w:hAnsi="Arial" w:cs="Arial"/>
          <w:b/>
        </w:rPr>
        <w:t xml:space="preserve">Abstract: </w:t>
      </w:r>
    </w:p>
    <w:p w14:paraId="397CD95B" w14:textId="77777777" w:rsidR="00722B52" w:rsidRDefault="00722B52" w:rsidP="00722B52">
      <w:r>
        <w:t>MCC: This is CAT A CR.</w:t>
      </w:r>
    </w:p>
    <w:p w14:paraId="2A6952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981B" w14:textId="0445B960" w:rsidR="00722B52" w:rsidRDefault="00722B52" w:rsidP="00722B52">
      <w:pPr>
        <w:rPr>
          <w:rFonts w:ascii="Arial" w:hAnsi="Arial" w:cs="Arial"/>
          <w:b/>
          <w:sz w:val="24"/>
        </w:rPr>
      </w:pPr>
      <w:r>
        <w:rPr>
          <w:rFonts w:ascii="Arial" w:hAnsi="Arial" w:cs="Arial"/>
          <w:b/>
          <w:color w:val="0000FF"/>
          <w:sz w:val="24"/>
        </w:rPr>
        <w:lastRenderedPageBreak/>
        <w:t>R4-2413248</w:t>
      </w:r>
      <w:r>
        <w:rPr>
          <w:rFonts w:ascii="Arial" w:hAnsi="Arial" w:cs="Arial"/>
          <w:b/>
          <w:color w:val="0000FF"/>
          <w:sz w:val="24"/>
        </w:rPr>
        <w:tab/>
      </w:r>
      <w:r>
        <w:rPr>
          <w:rFonts w:ascii="Arial" w:hAnsi="Arial" w:cs="Arial"/>
          <w:b/>
          <w:sz w:val="24"/>
        </w:rPr>
        <w:t>(NR_RAIL_EU_900MHz-Core) Analysis of the updated ECC/DEC/(20)02 decision</w:t>
      </w:r>
    </w:p>
    <w:p w14:paraId="18EB88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04F39" w14:textId="77777777" w:rsidR="00722B52" w:rsidRDefault="00722B52" w:rsidP="00722B52">
      <w:pPr>
        <w:rPr>
          <w:rFonts w:ascii="Arial" w:hAnsi="Arial" w:cs="Arial"/>
          <w:b/>
        </w:rPr>
      </w:pPr>
      <w:r>
        <w:rPr>
          <w:rFonts w:ascii="Arial" w:hAnsi="Arial" w:cs="Arial"/>
          <w:b/>
        </w:rPr>
        <w:t xml:space="preserve">Abstract: </w:t>
      </w:r>
    </w:p>
    <w:p w14:paraId="675F9032" w14:textId="77777777" w:rsidR="00722B52" w:rsidRDefault="00722B52" w:rsidP="00722B52">
      <w:r>
        <w:t>In this contribution we provide analysis of recent ECC/DEC/(20)02 modifications, with related proposal on their implementation.</w:t>
      </w:r>
    </w:p>
    <w:p w14:paraId="3AE0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0AB9" w14:textId="01CF8F05" w:rsidR="00722B52" w:rsidRDefault="00722B52" w:rsidP="00722B52">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190721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4580501D" w14:textId="77777777" w:rsidR="00722B52" w:rsidRDefault="00722B52" w:rsidP="00722B52">
      <w:pPr>
        <w:rPr>
          <w:rFonts w:ascii="Arial" w:hAnsi="Arial" w:cs="Arial"/>
          <w:b/>
        </w:rPr>
      </w:pPr>
      <w:r>
        <w:rPr>
          <w:rFonts w:ascii="Arial" w:hAnsi="Arial" w:cs="Arial"/>
          <w:b/>
        </w:rPr>
        <w:t xml:space="preserve">Abstract: </w:t>
      </w:r>
    </w:p>
    <w:p w14:paraId="7CD134CF" w14:textId="77777777" w:rsidR="00722B52" w:rsidRDefault="00722B52" w:rsidP="00722B52">
      <w:r>
        <w:t>In this contribution we provide updates due to recent corrections in the ECC/DEC/(20)02 decision.</w:t>
      </w:r>
    </w:p>
    <w:p w14:paraId="705EAE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8BD9" w14:textId="11B61398" w:rsidR="00722B52" w:rsidRDefault="00722B52" w:rsidP="00722B52">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67171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3A616446" w14:textId="77777777" w:rsidR="00722B52" w:rsidRDefault="00722B52" w:rsidP="00722B52">
      <w:pPr>
        <w:rPr>
          <w:rFonts w:ascii="Arial" w:hAnsi="Arial" w:cs="Arial"/>
          <w:b/>
        </w:rPr>
      </w:pPr>
      <w:r>
        <w:rPr>
          <w:rFonts w:ascii="Arial" w:hAnsi="Arial" w:cs="Arial"/>
          <w:b/>
        </w:rPr>
        <w:t xml:space="preserve">Abstract: </w:t>
      </w:r>
    </w:p>
    <w:p w14:paraId="41B35427" w14:textId="77777777" w:rsidR="00722B52" w:rsidRDefault="00722B52" w:rsidP="00722B52">
      <w:r>
        <w:t>Adding missing reference to the FCC Order DA 20-48.</w:t>
      </w:r>
    </w:p>
    <w:p w14:paraId="4AECC3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B0FE" w14:textId="596F863A" w:rsidR="00722B52" w:rsidRDefault="00722B52" w:rsidP="00722B52">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49F5C1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77764E95" w14:textId="77777777" w:rsidR="00722B52" w:rsidRDefault="00722B52" w:rsidP="00722B52">
      <w:pPr>
        <w:rPr>
          <w:rFonts w:ascii="Arial" w:hAnsi="Arial" w:cs="Arial"/>
          <w:b/>
        </w:rPr>
      </w:pPr>
      <w:r>
        <w:rPr>
          <w:rFonts w:ascii="Arial" w:hAnsi="Arial" w:cs="Arial"/>
          <w:b/>
        </w:rPr>
        <w:t xml:space="preserve">Abstract: </w:t>
      </w:r>
    </w:p>
    <w:p w14:paraId="0A8454C5" w14:textId="77777777" w:rsidR="00722B52" w:rsidRDefault="00722B52" w:rsidP="00722B52">
      <w:r>
        <w:t>Adding missing reference to the FCC Order DA 20-48. MCC: This is CAT A CR.</w:t>
      </w:r>
    </w:p>
    <w:p w14:paraId="4788F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886B" w14:textId="177E8F47" w:rsidR="00722B52" w:rsidRDefault="00722B52" w:rsidP="00722B52">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29E499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78827AB0" w14:textId="77777777" w:rsidR="00722B52" w:rsidRDefault="00722B52" w:rsidP="00722B52">
      <w:pPr>
        <w:rPr>
          <w:rFonts w:ascii="Arial" w:hAnsi="Arial" w:cs="Arial"/>
          <w:b/>
        </w:rPr>
      </w:pPr>
      <w:r>
        <w:rPr>
          <w:rFonts w:ascii="Arial" w:hAnsi="Arial" w:cs="Arial"/>
          <w:b/>
        </w:rPr>
        <w:t xml:space="preserve">Abstract: </w:t>
      </w:r>
    </w:p>
    <w:p w14:paraId="48CAC4C2" w14:textId="77777777" w:rsidR="00722B52" w:rsidRDefault="00722B52" w:rsidP="00722B52">
      <w:r>
        <w:t>In this CR we are fixing a bug originating from conflicting CRs implementation.</w:t>
      </w:r>
    </w:p>
    <w:p w14:paraId="325368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82FA" w14:textId="1E565956" w:rsidR="00722B52" w:rsidRDefault="00722B52" w:rsidP="00722B52">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29CE458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5C1A4BC6" w14:textId="77777777" w:rsidR="00722B52" w:rsidRDefault="00722B52" w:rsidP="00722B52">
      <w:pPr>
        <w:rPr>
          <w:rFonts w:ascii="Arial" w:hAnsi="Arial" w:cs="Arial"/>
          <w:b/>
        </w:rPr>
      </w:pPr>
      <w:r>
        <w:rPr>
          <w:rFonts w:ascii="Arial" w:hAnsi="Arial" w:cs="Arial"/>
          <w:b/>
        </w:rPr>
        <w:t xml:space="preserve">Abstract: </w:t>
      </w:r>
    </w:p>
    <w:p w14:paraId="7A5E3437" w14:textId="77777777" w:rsidR="00722B52" w:rsidRDefault="00722B52" w:rsidP="00722B52">
      <w:r>
        <w:t>In this CR we are fixing a bug originating from conflicting CRs implementation.</w:t>
      </w:r>
    </w:p>
    <w:p w14:paraId="1E0A3B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DC06A" w14:textId="0880C73E" w:rsidR="00722B52" w:rsidRDefault="00722B52" w:rsidP="00722B52">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0A7157C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05C8EA8B" w14:textId="77777777" w:rsidR="00722B52" w:rsidRDefault="00722B52" w:rsidP="00722B52">
      <w:pPr>
        <w:rPr>
          <w:rFonts w:ascii="Arial" w:hAnsi="Arial" w:cs="Arial"/>
          <w:b/>
        </w:rPr>
      </w:pPr>
      <w:r>
        <w:rPr>
          <w:rFonts w:ascii="Arial" w:hAnsi="Arial" w:cs="Arial"/>
          <w:b/>
        </w:rPr>
        <w:t xml:space="preserve">Abstract: </w:t>
      </w:r>
    </w:p>
    <w:p w14:paraId="67E2F07F"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3DD12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8EA7" w14:textId="08F7B8A5" w:rsidR="00722B52" w:rsidRDefault="00722B52" w:rsidP="00722B52">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5F93C4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54AB685F" w14:textId="77777777" w:rsidR="00722B52" w:rsidRDefault="00722B52" w:rsidP="00722B52">
      <w:pPr>
        <w:rPr>
          <w:rFonts w:ascii="Arial" w:hAnsi="Arial" w:cs="Arial"/>
          <w:b/>
        </w:rPr>
      </w:pPr>
      <w:r>
        <w:rPr>
          <w:rFonts w:ascii="Arial" w:hAnsi="Arial" w:cs="Arial"/>
          <w:b/>
        </w:rPr>
        <w:t xml:space="preserve">Abstract: </w:t>
      </w:r>
    </w:p>
    <w:p w14:paraId="1675612C"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66848F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150A" w14:textId="1807F6CE" w:rsidR="00722B52" w:rsidRDefault="00722B52" w:rsidP="00722B52">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w:t>
      </w:r>
    </w:p>
    <w:p w14:paraId="74F529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3DD74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7B7" w14:textId="76470873" w:rsidR="00722B52" w:rsidRDefault="00722B52" w:rsidP="00722B52">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(TEI17)CR to TS 38.104 - BS spurious receiver protection note</w:t>
      </w:r>
    </w:p>
    <w:p w14:paraId="4A0CF6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0BAFD584" w14:textId="77777777" w:rsidR="00722B52" w:rsidRDefault="00722B52" w:rsidP="00722B52">
      <w:pPr>
        <w:rPr>
          <w:rFonts w:ascii="Arial" w:hAnsi="Arial" w:cs="Arial"/>
          <w:b/>
        </w:rPr>
      </w:pPr>
      <w:r>
        <w:rPr>
          <w:rFonts w:ascii="Arial" w:hAnsi="Arial" w:cs="Arial"/>
          <w:b/>
        </w:rPr>
        <w:t xml:space="preserve">Abstract: </w:t>
      </w:r>
    </w:p>
    <w:p w14:paraId="2F788546" w14:textId="77777777" w:rsidR="00722B52" w:rsidRDefault="00722B52" w:rsidP="00722B52">
      <w:r>
        <w:t>MCC: This is CAT A CR.</w:t>
      </w:r>
    </w:p>
    <w:p w14:paraId="714A61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3DDC" w14:textId="12856BF4" w:rsidR="00722B52" w:rsidRDefault="00722B52" w:rsidP="00722B52">
      <w:pPr>
        <w:rPr>
          <w:rFonts w:ascii="Arial" w:hAnsi="Arial" w:cs="Arial"/>
          <w:b/>
          <w:sz w:val="24"/>
        </w:rPr>
      </w:pPr>
      <w:r>
        <w:rPr>
          <w:rFonts w:ascii="Arial" w:hAnsi="Arial" w:cs="Arial"/>
          <w:b/>
          <w:color w:val="0000FF"/>
          <w:sz w:val="24"/>
        </w:rPr>
        <w:t>R4-2413287</w:t>
      </w:r>
      <w:r>
        <w:rPr>
          <w:rFonts w:ascii="Arial" w:hAnsi="Arial" w:cs="Arial"/>
          <w:b/>
          <w:color w:val="0000FF"/>
          <w:sz w:val="24"/>
        </w:rPr>
        <w:tab/>
      </w:r>
      <w:r>
        <w:rPr>
          <w:rFonts w:ascii="Arial" w:hAnsi="Arial" w:cs="Arial"/>
          <w:b/>
          <w:sz w:val="24"/>
        </w:rPr>
        <w:t>(TEI17)CR to TS 38.141-1 - BS spurious receiver protection note</w:t>
      </w:r>
    </w:p>
    <w:p w14:paraId="7021A1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F (Rel-17)</w:t>
      </w:r>
      <w:r>
        <w:rPr>
          <w:i/>
        </w:rPr>
        <w:br/>
      </w:r>
      <w:r>
        <w:rPr>
          <w:i/>
        </w:rPr>
        <w:lastRenderedPageBreak/>
        <w:br/>
      </w:r>
      <w:r>
        <w:rPr>
          <w:i/>
        </w:rPr>
        <w:tab/>
      </w:r>
      <w:r>
        <w:rPr>
          <w:i/>
        </w:rPr>
        <w:tab/>
      </w:r>
      <w:r>
        <w:rPr>
          <w:i/>
        </w:rPr>
        <w:tab/>
      </w:r>
      <w:r>
        <w:rPr>
          <w:i/>
        </w:rPr>
        <w:tab/>
      </w:r>
      <w:r>
        <w:rPr>
          <w:i/>
        </w:rPr>
        <w:tab/>
        <w:t>Source: Huawei, HiSilicon</w:t>
      </w:r>
    </w:p>
    <w:p w14:paraId="26EE7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A72F" w14:textId="65A1CE50" w:rsidR="00722B52" w:rsidRDefault="00722B52" w:rsidP="00722B52">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w:t>
      </w:r>
    </w:p>
    <w:p w14:paraId="7D9D5B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6C9C8455" w14:textId="77777777" w:rsidR="00722B52" w:rsidRDefault="00722B52" w:rsidP="00722B52">
      <w:pPr>
        <w:rPr>
          <w:rFonts w:ascii="Arial" w:hAnsi="Arial" w:cs="Arial"/>
          <w:b/>
        </w:rPr>
      </w:pPr>
      <w:r>
        <w:rPr>
          <w:rFonts w:ascii="Arial" w:hAnsi="Arial" w:cs="Arial"/>
          <w:b/>
        </w:rPr>
        <w:t xml:space="preserve">Abstract: </w:t>
      </w:r>
    </w:p>
    <w:p w14:paraId="11659747" w14:textId="77777777" w:rsidR="00722B52" w:rsidRDefault="00722B52" w:rsidP="00722B52">
      <w:r>
        <w:t>MCC: This is CAT A CR.</w:t>
      </w:r>
    </w:p>
    <w:p w14:paraId="081CB8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A10" w14:textId="42FF3CD3" w:rsidR="00722B52" w:rsidRDefault="00722B52" w:rsidP="00722B52">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w:t>
      </w:r>
    </w:p>
    <w:p w14:paraId="549B35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F (Rel-17)</w:t>
      </w:r>
      <w:r>
        <w:rPr>
          <w:i/>
        </w:rPr>
        <w:br/>
      </w:r>
      <w:r>
        <w:rPr>
          <w:i/>
        </w:rPr>
        <w:br/>
      </w:r>
      <w:r>
        <w:rPr>
          <w:i/>
        </w:rPr>
        <w:tab/>
      </w:r>
      <w:r>
        <w:rPr>
          <w:i/>
        </w:rPr>
        <w:tab/>
      </w:r>
      <w:r>
        <w:rPr>
          <w:i/>
        </w:rPr>
        <w:tab/>
      </w:r>
      <w:r>
        <w:rPr>
          <w:i/>
        </w:rPr>
        <w:tab/>
      </w:r>
      <w:r>
        <w:rPr>
          <w:i/>
        </w:rPr>
        <w:tab/>
        <w:t>Source: Huawei, HiSilicon</w:t>
      </w:r>
    </w:p>
    <w:p w14:paraId="7B3488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1DE0" w14:textId="2D3FF667" w:rsidR="00722B52" w:rsidRDefault="00722B52" w:rsidP="00722B52">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BS spurious receiver protection note</w:t>
      </w:r>
    </w:p>
    <w:p w14:paraId="347E1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04C3E71" w14:textId="77777777" w:rsidR="00722B52" w:rsidRDefault="00722B52" w:rsidP="00722B52">
      <w:pPr>
        <w:rPr>
          <w:rFonts w:ascii="Arial" w:hAnsi="Arial" w:cs="Arial"/>
          <w:b/>
        </w:rPr>
      </w:pPr>
      <w:r>
        <w:rPr>
          <w:rFonts w:ascii="Arial" w:hAnsi="Arial" w:cs="Arial"/>
          <w:b/>
        </w:rPr>
        <w:t xml:space="preserve">Abstract: </w:t>
      </w:r>
    </w:p>
    <w:p w14:paraId="6881506E" w14:textId="77777777" w:rsidR="00722B52" w:rsidRDefault="00722B52" w:rsidP="00722B52">
      <w:r>
        <w:t>MCC: This is CAT A CR.</w:t>
      </w:r>
    </w:p>
    <w:p w14:paraId="1217F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1E94" w14:textId="77777777" w:rsidR="00722B52" w:rsidRDefault="00722B52" w:rsidP="00722B52">
      <w:pPr>
        <w:pStyle w:val="Heading3"/>
      </w:pPr>
      <w:bookmarkStart w:id="14" w:name="_Toc174396008"/>
      <w:r>
        <w:t>4.4</w:t>
      </w:r>
      <w:r>
        <w:tab/>
        <w:t>UE/BS EMC requirements</w:t>
      </w:r>
      <w:bookmarkEnd w:id="14"/>
    </w:p>
    <w:p w14:paraId="43DFA273" w14:textId="77777777" w:rsidR="00722B52" w:rsidRDefault="00722B52" w:rsidP="00722B52">
      <w:pPr>
        <w:pStyle w:val="Heading3"/>
      </w:pPr>
      <w:bookmarkStart w:id="15" w:name="_Toc174396009"/>
      <w:r>
        <w:t>4.5</w:t>
      </w:r>
      <w:r>
        <w:tab/>
        <w:t>RRM requirements</w:t>
      </w:r>
      <w:bookmarkEnd w:id="15"/>
    </w:p>
    <w:p w14:paraId="71797B9A" w14:textId="31267DA3" w:rsidR="00722B52" w:rsidRDefault="00722B52" w:rsidP="00722B52">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003267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45F87557" w14:textId="77777777" w:rsidR="00722B52" w:rsidRDefault="00722B52" w:rsidP="00722B52">
      <w:pPr>
        <w:rPr>
          <w:rFonts w:ascii="Arial" w:hAnsi="Arial" w:cs="Arial"/>
          <w:b/>
        </w:rPr>
      </w:pPr>
      <w:r>
        <w:rPr>
          <w:rFonts w:ascii="Arial" w:hAnsi="Arial" w:cs="Arial"/>
          <w:b/>
        </w:rPr>
        <w:t xml:space="preserve">Abstract: </w:t>
      </w:r>
    </w:p>
    <w:p w14:paraId="733C4BA3" w14:textId="77777777" w:rsidR="00722B52" w:rsidRDefault="00722B52" w:rsidP="00722B52">
      <w:r>
        <w:t>Fixed following A.6.7.1.2.2 Config 3 parameter typos.</w:t>
      </w:r>
    </w:p>
    <w:p w14:paraId="771827F2" w14:textId="77777777" w:rsidR="00722B52" w:rsidRDefault="00722B52" w:rsidP="00722B52">
      <w:r>
        <w:t>-</w:t>
      </w:r>
      <w:r>
        <w:tab/>
        <w:t>PDSCH Reference measurement channel</w:t>
      </w:r>
    </w:p>
    <w:p w14:paraId="3952805B" w14:textId="77777777" w:rsidR="00722B52" w:rsidRDefault="00722B52" w:rsidP="00722B52">
      <w:r>
        <w:t>-</w:t>
      </w:r>
      <w:r>
        <w:tab/>
        <w:t>RMSI CORESET Reference Channel</w:t>
      </w:r>
    </w:p>
    <w:p w14:paraId="729DB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D9B9" w14:textId="7A761C3F" w:rsidR="00722B52" w:rsidRDefault="00722B52" w:rsidP="00722B52">
      <w:pPr>
        <w:rPr>
          <w:rFonts w:ascii="Arial" w:hAnsi="Arial" w:cs="Arial"/>
          <w:b/>
          <w:sz w:val="24"/>
        </w:rPr>
      </w:pPr>
      <w:r>
        <w:rPr>
          <w:rFonts w:ascii="Arial" w:hAnsi="Arial" w:cs="Arial"/>
          <w:b/>
          <w:color w:val="0000FF"/>
          <w:sz w:val="24"/>
        </w:rPr>
        <w:t>R4-2411271</w:t>
      </w:r>
      <w:r>
        <w:rPr>
          <w:rFonts w:ascii="Arial" w:hAnsi="Arial" w:cs="Arial"/>
          <w:b/>
          <w:color w:val="0000FF"/>
          <w:sz w:val="24"/>
        </w:rPr>
        <w:tab/>
      </w:r>
      <w:r>
        <w:rPr>
          <w:rFonts w:ascii="Arial" w:hAnsi="Arial" w:cs="Arial"/>
          <w:b/>
          <w:sz w:val="24"/>
        </w:rPr>
        <w:t>(NR_newRAT-Perf) CR to A.6.7.1.2.2 config 3 duplex mode</w:t>
      </w:r>
    </w:p>
    <w:p w14:paraId="44DDF46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197DC321" w14:textId="77777777" w:rsidR="00722B52" w:rsidRDefault="00722B52" w:rsidP="00722B52">
      <w:pPr>
        <w:rPr>
          <w:rFonts w:ascii="Arial" w:hAnsi="Arial" w:cs="Arial"/>
          <w:b/>
        </w:rPr>
      </w:pPr>
      <w:r>
        <w:rPr>
          <w:rFonts w:ascii="Arial" w:hAnsi="Arial" w:cs="Arial"/>
          <w:b/>
        </w:rPr>
        <w:t xml:space="preserve">Abstract: </w:t>
      </w:r>
    </w:p>
    <w:p w14:paraId="68C35283" w14:textId="77777777" w:rsidR="00722B52" w:rsidRDefault="00722B52" w:rsidP="00722B52">
      <w:r>
        <w:t>MCC: This is CAT A CR. Fixed following A.6.7.1.2.2 Config 3 parameter typos.</w:t>
      </w:r>
    </w:p>
    <w:p w14:paraId="6EE59288" w14:textId="77777777" w:rsidR="00722B52" w:rsidRDefault="00722B52" w:rsidP="00722B52">
      <w:r>
        <w:t>-</w:t>
      </w:r>
      <w:r>
        <w:tab/>
        <w:t>PDSCH Reference measurement channel</w:t>
      </w:r>
    </w:p>
    <w:p w14:paraId="64025C0A" w14:textId="77777777" w:rsidR="00722B52" w:rsidRDefault="00722B52" w:rsidP="00722B52">
      <w:r>
        <w:t>-</w:t>
      </w:r>
      <w:r>
        <w:tab/>
        <w:t>RMSI CORESET Reference Channel</w:t>
      </w:r>
    </w:p>
    <w:p w14:paraId="521894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DB34" w14:textId="7B862840" w:rsidR="00722B52" w:rsidRDefault="00722B52" w:rsidP="00722B52">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48374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59B22E6E" w14:textId="77777777" w:rsidR="00722B52" w:rsidRDefault="00722B52" w:rsidP="00722B52">
      <w:pPr>
        <w:rPr>
          <w:rFonts w:ascii="Arial" w:hAnsi="Arial" w:cs="Arial"/>
          <w:b/>
        </w:rPr>
      </w:pPr>
      <w:r>
        <w:rPr>
          <w:rFonts w:ascii="Arial" w:hAnsi="Arial" w:cs="Arial"/>
          <w:b/>
        </w:rPr>
        <w:t xml:space="preserve">Abstract: </w:t>
      </w:r>
    </w:p>
    <w:p w14:paraId="1DE83FA2" w14:textId="77777777" w:rsidR="00722B52" w:rsidRDefault="00722B52" w:rsidP="00722B52">
      <w:r>
        <w:t>MCC: This is CAT A CR. Fixed following A.6.7.1.2.2 Config 3 parameter typos.</w:t>
      </w:r>
    </w:p>
    <w:p w14:paraId="6A692FB1" w14:textId="77777777" w:rsidR="00722B52" w:rsidRDefault="00722B52" w:rsidP="00722B52">
      <w:r>
        <w:t>-</w:t>
      </w:r>
      <w:r>
        <w:tab/>
        <w:t>PDSCH Reference measurement channel</w:t>
      </w:r>
    </w:p>
    <w:p w14:paraId="16E032A1" w14:textId="77777777" w:rsidR="00722B52" w:rsidRDefault="00722B52" w:rsidP="00722B52">
      <w:r>
        <w:t>-</w:t>
      </w:r>
      <w:r>
        <w:tab/>
        <w:t>RMSI CORESET Reference Channel</w:t>
      </w:r>
    </w:p>
    <w:p w14:paraId="7C9714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E088" w14:textId="60ECA09F" w:rsidR="00722B52" w:rsidRDefault="00722B52" w:rsidP="00722B52">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283D63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1BB00ACD" w14:textId="77777777" w:rsidR="00722B52" w:rsidRDefault="00722B52" w:rsidP="00722B52">
      <w:pPr>
        <w:rPr>
          <w:rFonts w:ascii="Arial" w:hAnsi="Arial" w:cs="Arial"/>
          <w:b/>
        </w:rPr>
      </w:pPr>
      <w:r>
        <w:rPr>
          <w:rFonts w:ascii="Arial" w:hAnsi="Arial" w:cs="Arial"/>
          <w:b/>
        </w:rPr>
        <w:t xml:space="preserve">Abstract: </w:t>
      </w:r>
    </w:p>
    <w:p w14:paraId="167B9490" w14:textId="77777777" w:rsidR="00722B52" w:rsidRDefault="00722B52" w:rsidP="00722B52">
      <w:r>
        <w:t>MCC: This is CAT A CR. Fixed following A.6.7.1.2.2 Config 3 parameter typos.</w:t>
      </w:r>
    </w:p>
    <w:p w14:paraId="604849F4" w14:textId="77777777" w:rsidR="00722B52" w:rsidRDefault="00722B52" w:rsidP="00722B52">
      <w:r>
        <w:t>-</w:t>
      </w:r>
      <w:r>
        <w:tab/>
        <w:t>PDSCH Reference measurement channel</w:t>
      </w:r>
    </w:p>
    <w:p w14:paraId="41831BB0" w14:textId="77777777" w:rsidR="00722B52" w:rsidRDefault="00722B52" w:rsidP="00722B52">
      <w:r>
        <w:t>-</w:t>
      </w:r>
      <w:r>
        <w:tab/>
        <w:t>RMSI CORESET Reference Channel</w:t>
      </w:r>
    </w:p>
    <w:p w14:paraId="005BB7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513A" w14:textId="5FC56DC8" w:rsidR="00722B52" w:rsidRDefault="00722B52" w:rsidP="00722B52">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1DA4BC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1B6B582A" w14:textId="77777777" w:rsidR="00722B52" w:rsidRDefault="00722B52" w:rsidP="00722B52">
      <w:pPr>
        <w:rPr>
          <w:rFonts w:ascii="Arial" w:hAnsi="Arial" w:cs="Arial"/>
          <w:b/>
        </w:rPr>
      </w:pPr>
      <w:r>
        <w:rPr>
          <w:rFonts w:ascii="Arial" w:hAnsi="Arial" w:cs="Arial"/>
          <w:b/>
        </w:rPr>
        <w:t xml:space="preserve">Abstract: </w:t>
      </w:r>
    </w:p>
    <w:p w14:paraId="338D2A41" w14:textId="77777777" w:rsidR="00722B52" w:rsidRDefault="00722B52" w:rsidP="00722B52">
      <w:r>
        <w:t>Fixed typos in A.16.7.1.3 and A.16.7.1.4.</w:t>
      </w:r>
    </w:p>
    <w:p w14:paraId="1E9FD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CC95" w14:textId="0D5AB900" w:rsidR="00722B52" w:rsidRDefault="00722B52" w:rsidP="00722B52">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658C3B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lastRenderedPageBreak/>
        <w:br/>
      </w:r>
      <w:r>
        <w:rPr>
          <w:i/>
        </w:rPr>
        <w:tab/>
      </w:r>
      <w:r>
        <w:rPr>
          <w:i/>
        </w:rPr>
        <w:tab/>
      </w:r>
      <w:r>
        <w:rPr>
          <w:i/>
        </w:rPr>
        <w:tab/>
      </w:r>
      <w:r>
        <w:rPr>
          <w:i/>
        </w:rPr>
        <w:tab/>
      </w:r>
      <w:r>
        <w:rPr>
          <w:i/>
        </w:rPr>
        <w:tab/>
        <w:t>Source: Anritsu Corporation</w:t>
      </w:r>
    </w:p>
    <w:p w14:paraId="77202E76" w14:textId="77777777" w:rsidR="00722B52" w:rsidRDefault="00722B52" w:rsidP="00722B52">
      <w:pPr>
        <w:rPr>
          <w:rFonts w:ascii="Arial" w:hAnsi="Arial" w:cs="Arial"/>
          <w:b/>
        </w:rPr>
      </w:pPr>
      <w:r>
        <w:rPr>
          <w:rFonts w:ascii="Arial" w:hAnsi="Arial" w:cs="Arial"/>
          <w:b/>
        </w:rPr>
        <w:t xml:space="preserve">Abstract: </w:t>
      </w:r>
    </w:p>
    <w:p w14:paraId="1EFBFA34" w14:textId="77777777" w:rsidR="00722B52" w:rsidRDefault="00722B52" w:rsidP="00722B52">
      <w:r>
        <w:t>Fixed typos in A.16.7.1.3 and A.16.7.1.4. MCC: This is CAT A CR.</w:t>
      </w:r>
    </w:p>
    <w:p w14:paraId="439244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4506" w14:textId="46E27F3E" w:rsidR="00722B52" w:rsidRDefault="00722B52" w:rsidP="00722B52">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613DD3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1BB5F47" w14:textId="77777777" w:rsidR="00722B52" w:rsidRDefault="00722B52" w:rsidP="00722B52">
      <w:pPr>
        <w:rPr>
          <w:rFonts w:ascii="Arial" w:hAnsi="Arial" w:cs="Arial"/>
          <w:b/>
        </w:rPr>
      </w:pPr>
      <w:r>
        <w:rPr>
          <w:rFonts w:ascii="Arial" w:hAnsi="Arial" w:cs="Arial"/>
          <w:b/>
        </w:rPr>
        <w:t xml:space="preserve">Abstract: </w:t>
      </w:r>
    </w:p>
    <w:p w14:paraId="7547ACE2" w14:textId="77777777" w:rsidR="00722B52" w:rsidRDefault="00722B52" w:rsidP="00722B52">
      <w:r>
        <w:t>Removed antenna correlation definition (Low) in 1x1 case.</w:t>
      </w:r>
    </w:p>
    <w:p w14:paraId="34D7A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42D4" w14:textId="28BFEEE6" w:rsidR="00722B52" w:rsidRDefault="00722B52" w:rsidP="00722B52">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12C1C0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1C61AD22" w14:textId="77777777" w:rsidR="00722B52" w:rsidRDefault="00722B52" w:rsidP="00722B52">
      <w:pPr>
        <w:rPr>
          <w:rFonts w:ascii="Arial" w:hAnsi="Arial" w:cs="Arial"/>
          <w:b/>
        </w:rPr>
      </w:pPr>
      <w:r>
        <w:rPr>
          <w:rFonts w:ascii="Arial" w:hAnsi="Arial" w:cs="Arial"/>
          <w:b/>
        </w:rPr>
        <w:t xml:space="preserve">Abstract: </w:t>
      </w:r>
    </w:p>
    <w:p w14:paraId="105F85F6" w14:textId="77777777" w:rsidR="00722B52" w:rsidRDefault="00722B52" w:rsidP="00722B52">
      <w:r>
        <w:t>Removed antenna correlation definition (Low) in 1x1 case. MCC: This is CAT A CR.</w:t>
      </w:r>
    </w:p>
    <w:p w14:paraId="1EBE6C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A3D5" w14:textId="14AF8C8B" w:rsidR="00722B52" w:rsidRDefault="00722B52" w:rsidP="00722B52">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41E4423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br/>
      </w:r>
      <w:r>
        <w:rPr>
          <w:i/>
        </w:rPr>
        <w:tab/>
      </w:r>
      <w:r>
        <w:rPr>
          <w:i/>
        </w:rPr>
        <w:tab/>
      </w:r>
      <w:r>
        <w:rPr>
          <w:i/>
        </w:rPr>
        <w:tab/>
      </w:r>
      <w:r>
        <w:rPr>
          <w:i/>
        </w:rPr>
        <w:tab/>
      </w:r>
      <w:r>
        <w:rPr>
          <w:i/>
        </w:rPr>
        <w:tab/>
        <w:t>Source: Anritsu Corporation</w:t>
      </w:r>
    </w:p>
    <w:p w14:paraId="7B270056" w14:textId="77777777" w:rsidR="00722B52" w:rsidRDefault="00722B52" w:rsidP="00722B52">
      <w:pPr>
        <w:rPr>
          <w:rFonts w:ascii="Arial" w:hAnsi="Arial" w:cs="Arial"/>
          <w:b/>
        </w:rPr>
      </w:pPr>
      <w:r>
        <w:rPr>
          <w:rFonts w:ascii="Arial" w:hAnsi="Arial" w:cs="Arial"/>
          <w:b/>
        </w:rPr>
        <w:t xml:space="preserve">Abstract: </w:t>
      </w:r>
    </w:p>
    <w:p w14:paraId="44838471" w14:textId="77777777" w:rsidR="00722B52" w:rsidRDefault="00722B52" w:rsidP="00722B52">
      <w:r>
        <w:t xml:space="preserve">Part of the previously agreed CR (R4-2320134) content was not captured in the specification. </w:t>
      </w:r>
    </w:p>
    <w:p w14:paraId="40366AB3" w14:textId="77777777" w:rsidR="00722B52" w:rsidRDefault="00722B52" w:rsidP="00722B52">
      <w:r>
        <w:t>T2 in Table A.16.6.2.9.1-2 should be 1.5 s instead of 1 s.</w:t>
      </w:r>
    </w:p>
    <w:p w14:paraId="77FBF391" w14:textId="77777777" w:rsidR="00722B52" w:rsidRDefault="00722B52" w:rsidP="00722B52">
      <w:r>
        <w:t>Correction is necessary only in Rel-18 spec. Rel-17 spec has been already correctly updated in the pre</w:t>
      </w:r>
    </w:p>
    <w:p w14:paraId="41CB8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2271" w14:textId="7FB0386A" w:rsidR="00722B52" w:rsidRDefault="00722B52" w:rsidP="00722B52">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1D835E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64FE3DBF" w14:textId="77777777" w:rsidR="00722B52" w:rsidRDefault="00722B52" w:rsidP="00722B52">
      <w:pPr>
        <w:rPr>
          <w:rFonts w:ascii="Arial" w:hAnsi="Arial" w:cs="Arial"/>
          <w:b/>
        </w:rPr>
      </w:pPr>
      <w:r>
        <w:rPr>
          <w:rFonts w:ascii="Arial" w:hAnsi="Arial" w:cs="Arial"/>
          <w:b/>
        </w:rPr>
        <w:t xml:space="preserve">Abstract: </w:t>
      </w:r>
    </w:p>
    <w:p w14:paraId="25C2DA37" w14:textId="77777777" w:rsidR="00722B52" w:rsidRDefault="00722B52" w:rsidP="00722B52">
      <w:r>
        <w:t xml:space="preserve">MCC: A revision is required due to parsing failure. Specification number wrong on CR cover for TDoc R4-2411345. Database value : 38.133. CR cover value : TS 38.133. </w:t>
      </w:r>
    </w:p>
    <w:p w14:paraId="54D36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2196" w14:textId="38D266EC" w:rsidR="00722B52" w:rsidRDefault="00722B52" w:rsidP="00722B52">
      <w:pPr>
        <w:rPr>
          <w:rFonts w:ascii="Arial" w:hAnsi="Arial" w:cs="Arial"/>
          <w:b/>
          <w:sz w:val="24"/>
        </w:rPr>
      </w:pPr>
      <w:r>
        <w:rPr>
          <w:rFonts w:ascii="Arial" w:hAnsi="Arial" w:cs="Arial"/>
          <w:b/>
          <w:color w:val="0000FF"/>
          <w:sz w:val="24"/>
        </w:rPr>
        <w:lastRenderedPageBreak/>
        <w:t>R4-2411346</w:t>
      </w:r>
      <w:r>
        <w:rPr>
          <w:rFonts w:ascii="Arial" w:hAnsi="Arial" w:cs="Arial"/>
          <w:b/>
          <w:color w:val="0000FF"/>
          <w:sz w:val="24"/>
        </w:rPr>
        <w:tab/>
      </w:r>
      <w:r>
        <w:rPr>
          <w:rFonts w:ascii="Arial" w:hAnsi="Arial" w:cs="Arial"/>
          <w:b/>
          <w:sz w:val="24"/>
        </w:rPr>
        <w:t>(NR_redcap-Core) CR to 38.133 on eDRX requirements in IDLE mode for RedCap UE</w:t>
      </w:r>
    </w:p>
    <w:p w14:paraId="7972B4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F (Rel-18)</w:t>
      </w:r>
      <w:r>
        <w:rPr>
          <w:i/>
        </w:rPr>
        <w:br/>
      </w:r>
      <w:r>
        <w:rPr>
          <w:i/>
        </w:rPr>
        <w:br/>
      </w:r>
      <w:r>
        <w:rPr>
          <w:i/>
        </w:rPr>
        <w:tab/>
      </w:r>
      <w:r>
        <w:rPr>
          <w:i/>
        </w:rPr>
        <w:tab/>
      </w:r>
      <w:r>
        <w:rPr>
          <w:i/>
        </w:rPr>
        <w:tab/>
      </w:r>
      <w:r>
        <w:rPr>
          <w:i/>
        </w:rPr>
        <w:tab/>
      </w:r>
      <w:r>
        <w:rPr>
          <w:i/>
        </w:rPr>
        <w:tab/>
        <w:t>Source: CATT</w:t>
      </w:r>
    </w:p>
    <w:p w14:paraId="0772DCA3" w14:textId="77777777" w:rsidR="00722B52" w:rsidRDefault="00722B52" w:rsidP="00722B52">
      <w:pPr>
        <w:rPr>
          <w:rFonts w:ascii="Arial" w:hAnsi="Arial" w:cs="Arial"/>
          <w:b/>
        </w:rPr>
      </w:pPr>
      <w:r>
        <w:rPr>
          <w:rFonts w:ascii="Arial" w:hAnsi="Arial" w:cs="Arial"/>
          <w:b/>
        </w:rPr>
        <w:t xml:space="preserve">Abstract: </w:t>
      </w:r>
    </w:p>
    <w:p w14:paraId="42B422D8" w14:textId="77777777" w:rsidR="00722B52" w:rsidRDefault="00722B52" w:rsidP="00722B52">
      <w:r>
        <w:t xml:space="preserve">MCC: A revision is required due to parsing failure. Specification number wrong on CR cover for TDoc R4-2411346. Database value : 38.133. CR cover value : TS 38.133. </w:t>
      </w:r>
    </w:p>
    <w:p w14:paraId="48F5C3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B744" w14:textId="787CDCFD" w:rsidR="00722B52" w:rsidRDefault="00722B52" w:rsidP="00722B52">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78E8CA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2AD61C3C" w14:textId="77777777" w:rsidR="00722B52" w:rsidRDefault="00722B52" w:rsidP="00722B52">
      <w:pPr>
        <w:rPr>
          <w:rFonts w:ascii="Arial" w:hAnsi="Arial" w:cs="Arial"/>
          <w:b/>
        </w:rPr>
      </w:pPr>
      <w:r>
        <w:rPr>
          <w:rFonts w:ascii="Arial" w:hAnsi="Arial" w:cs="Arial"/>
          <w:b/>
        </w:rPr>
        <w:t xml:space="preserve">Abstract: </w:t>
      </w:r>
    </w:p>
    <w:p w14:paraId="44F221FD" w14:textId="77777777" w:rsidR="00722B52" w:rsidRDefault="00722B52" w:rsidP="00722B52">
      <w:r>
        <w:t xml:space="preserve">MCC: A revision is needed due to parsing failure. Specification number wrong on CR cover for TDoc R4-2411363. Database value : 38.133. CR cover value : TS 38.133. </w:t>
      </w:r>
    </w:p>
    <w:p w14:paraId="2609B5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A86CD" w14:textId="5FE63D07" w:rsidR="00722B52" w:rsidRDefault="00722B52" w:rsidP="00722B52">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644904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53BE7CEF" w14:textId="77777777" w:rsidR="00722B52" w:rsidRDefault="00722B52" w:rsidP="00722B52">
      <w:pPr>
        <w:rPr>
          <w:rFonts w:ascii="Arial" w:hAnsi="Arial" w:cs="Arial"/>
          <w:b/>
        </w:rPr>
      </w:pPr>
      <w:r>
        <w:rPr>
          <w:rFonts w:ascii="Arial" w:hAnsi="Arial" w:cs="Arial"/>
          <w:b/>
        </w:rPr>
        <w:t xml:space="preserve">Abstract: </w:t>
      </w:r>
    </w:p>
    <w:p w14:paraId="1C92B944" w14:textId="77777777" w:rsidR="00722B52" w:rsidRDefault="00722B52" w:rsidP="00722B52">
      <w:r>
        <w:t xml:space="preserve">MCC: A revision is required due to parsing failure. Specification number wrong on CR cover for TDoc R4-2411364. Database value : 38.133. CR cover value : TS 38.133. </w:t>
      </w:r>
    </w:p>
    <w:p w14:paraId="4095D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D865" w14:textId="2804B3F6" w:rsidR="00722B52" w:rsidRDefault="00722B52" w:rsidP="00722B52">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73332A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0AC7FFA9" w14:textId="77777777" w:rsidR="00722B52" w:rsidRDefault="00722B52" w:rsidP="00722B52">
      <w:pPr>
        <w:rPr>
          <w:rFonts w:ascii="Arial" w:hAnsi="Arial" w:cs="Arial"/>
          <w:b/>
        </w:rPr>
      </w:pPr>
      <w:r>
        <w:rPr>
          <w:rFonts w:ascii="Arial" w:hAnsi="Arial" w:cs="Arial"/>
          <w:b/>
        </w:rPr>
        <w:t xml:space="preserve">Abstract: </w:t>
      </w:r>
    </w:p>
    <w:p w14:paraId="7A18D99B" w14:textId="77777777" w:rsidR="00722B52" w:rsidRDefault="00722B52" w:rsidP="00722B52">
      <w:r>
        <w:t>MCC: This is CAT A CR.</w:t>
      </w:r>
    </w:p>
    <w:p w14:paraId="2619B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7E1B3" w14:textId="1ED41139" w:rsidR="00722B52" w:rsidRDefault="00722B52" w:rsidP="00722B52">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ED3A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5874294D" w14:textId="77777777" w:rsidR="00722B52" w:rsidRDefault="00722B52" w:rsidP="00722B52">
      <w:pPr>
        <w:rPr>
          <w:rFonts w:ascii="Arial" w:hAnsi="Arial" w:cs="Arial"/>
          <w:b/>
        </w:rPr>
      </w:pPr>
      <w:r>
        <w:rPr>
          <w:rFonts w:ascii="Arial" w:hAnsi="Arial" w:cs="Arial"/>
          <w:b/>
        </w:rPr>
        <w:t xml:space="preserve">Abstract: </w:t>
      </w:r>
    </w:p>
    <w:p w14:paraId="5D5B8EEF" w14:textId="77777777" w:rsidR="00722B52" w:rsidRDefault="00722B52" w:rsidP="00722B52">
      <w:r>
        <w:lastRenderedPageBreak/>
        <w:t xml:space="preserve">MCC: A revision is needed due to parsing failure. Specification number wrong on CR cover for TDoc R4-2411366. Database value : 38.133. CR cover value : TS 38.133. </w:t>
      </w:r>
    </w:p>
    <w:p w14:paraId="4F18B0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7863" w14:textId="73D67C8D" w:rsidR="00722B52" w:rsidRDefault="00722B52" w:rsidP="00722B52">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E433D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4DFA06EE" w14:textId="77777777" w:rsidR="00722B52" w:rsidRDefault="00722B52" w:rsidP="00722B52">
      <w:pPr>
        <w:rPr>
          <w:rFonts w:ascii="Arial" w:hAnsi="Arial" w:cs="Arial"/>
          <w:b/>
        </w:rPr>
      </w:pPr>
      <w:r>
        <w:rPr>
          <w:rFonts w:ascii="Arial" w:hAnsi="Arial" w:cs="Arial"/>
          <w:b/>
        </w:rPr>
        <w:t xml:space="preserve">Abstract: </w:t>
      </w:r>
    </w:p>
    <w:p w14:paraId="7A54B6E6" w14:textId="77777777" w:rsidR="00722B52" w:rsidRDefault="00722B52" w:rsidP="00722B52">
      <w:r>
        <w:t>MCC: This is CAT A CR.</w:t>
      </w:r>
    </w:p>
    <w:p w14:paraId="36F5E3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7606" w14:textId="335D76B6" w:rsidR="00722B52" w:rsidRDefault="00722B52" w:rsidP="00722B52">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84CE8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665EB84C" w14:textId="77777777" w:rsidR="00722B52" w:rsidRDefault="00722B52" w:rsidP="00722B52">
      <w:pPr>
        <w:rPr>
          <w:rFonts w:ascii="Arial" w:hAnsi="Arial" w:cs="Arial"/>
          <w:b/>
        </w:rPr>
      </w:pPr>
      <w:r>
        <w:rPr>
          <w:rFonts w:ascii="Arial" w:hAnsi="Arial" w:cs="Arial"/>
          <w:b/>
        </w:rPr>
        <w:t xml:space="preserve">Abstract: </w:t>
      </w:r>
    </w:p>
    <w:p w14:paraId="24E56F49" w14:textId="77777777" w:rsidR="00722B52" w:rsidRDefault="00722B52" w:rsidP="00722B52">
      <w:r>
        <w:t>MCC: This is CAT A CR.</w:t>
      </w:r>
    </w:p>
    <w:p w14:paraId="12F375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D30B" w14:textId="47175EC4" w:rsidR="00722B52" w:rsidRDefault="00722B52" w:rsidP="00722B52">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400D1A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272CEBDA" w14:textId="77777777" w:rsidR="00722B52" w:rsidRDefault="00722B52" w:rsidP="00722B52">
      <w:pPr>
        <w:rPr>
          <w:rFonts w:ascii="Arial" w:hAnsi="Arial" w:cs="Arial"/>
          <w:b/>
        </w:rPr>
      </w:pPr>
      <w:r>
        <w:rPr>
          <w:rFonts w:ascii="Arial" w:hAnsi="Arial" w:cs="Arial"/>
          <w:b/>
        </w:rPr>
        <w:t xml:space="preserve">Abstract: </w:t>
      </w:r>
    </w:p>
    <w:p w14:paraId="79CEC4D5" w14:textId="77777777" w:rsidR="00722B52" w:rsidRDefault="00722B52" w:rsidP="00722B52">
      <w:r>
        <w:t xml:space="preserve">MCC: A revision is needed due to parsing failure. Specification number wrong on CR cover for TDoc R4-2411369. Database value : 38.133. CR cover value : TS 38.133. </w:t>
      </w:r>
    </w:p>
    <w:p w14:paraId="4965E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AAE3" w14:textId="15B402EA" w:rsidR="00722B52" w:rsidRDefault="00722B52" w:rsidP="00722B52">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6D79CE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7CAD7812" w14:textId="77777777" w:rsidR="00722B52" w:rsidRDefault="00722B52" w:rsidP="00722B52">
      <w:pPr>
        <w:rPr>
          <w:rFonts w:ascii="Arial" w:hAnsi="Arial" w:cs="Arial"/>
          <w:b/>
        </w:rPr>
      </w:pPr>
      <w:r>
        <w:rPr>
          <w:rFonts w:ascii="Arial" w:hAnsi="Arial" w:cs="Arial"/>
          <w:b/>
        </w:rPr>
        <w:t xml:space="preserve">Abstract: </w:t>
      </w:r>
    </w:p>
    <w:p w14:paraId="43AC5A68" w14:textId="77777777" w:rsidR="00722B52" w:rsidRDefault="00722B52" w:rsidP="00722B52">
      <w:r>
        <w:t>MCC: This is CAT A CR.</w:t>
      </w:r>
    </w:p>
    <w:p w14:paraId="26778D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84E4" w14:textId="2E533A22" w:rsidR="00722B52" w:rsidRDefault="00722B52" w:rsidP="00722B52">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31B01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br/>
      </w:r>
      <w:r>
        <w:rPr>
          <w:i/>
        </w:rPr>
        <w:tab/>
      </w:r>
      <w:r>
        <w:rPr>
          <w:i/>
        </w:rPr>
        <w:tab/>
      </w:r>
      <w:r>
        <w:rPr>
          <w:i/>
        </w:rPr>
        <w:tab/>
      </w:r>
      <w:r>
        <w:rPr>
          <w:i/>
        </w:rPr>
        <w:tab/>
      </w:r>
      <w:r>
        <w:rPr>
          <w:i/>
        </w:rPr>
        <w:tab/>
        <w:t>Source: CATT</w:t>
      </w:r>
    </w:p>
    <w:p w14:paraId="3D55CAB1" w14:textId="77777777" w:rsidR="00722B52" w:rsidRDefault="00722B52" w:rsidP="00722B52">
      <w:pPr>
        <w:rPr>
          <w:rFonts w:ascii="Arial" w:hAnsi="Arial" w:cs="Arial"/>
          <w:b/>
        </w:rPr>
      </w:pPr>
      <w:r>
        <w:rPr>
          <w:rFonts w:ascii="Arial" w:hAnsi="Arial" w:cs="Arial"/>
          <w:b/>
        </w:rPr>
        <w:lastRenderedPageBreak/>
        <w:t xml:space="preserve">Abstract: </w:t>
      </w:r>
    </w:p>
    <w:p w14:paraId="049976B4" w14:textId="77777777" w:rsidR="00722B52" w:rsidRDefault="00722B52" w:rsidP="00722B52">
      <w:r>
        <w:t xml:space="preserve">MCC: A revision is needed due to parsing failure. Specification number wrong on CR cover for TDoc R4-2411371. Database value : 38.133. CR cover value : TS 38.133. </w:t>
      </w:r>
    </w:p>
    <w:p w14:paraId="5721B6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F781D" w14:textId="3392F25E" w:rsidR="00722B52" w:rsidRDefault="00722B52" w:rsidP="00722B52">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31CE41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3E8A0C3E" w14:textId="77777777" w:rsidR="00722B52" w:rsidRDefault="00722B52" w:rsidP="00722B52">
      <w:pPr>
        <w:rPr>
          <w:rFonts w:ascii="Arial" w:hAnsi="Arial" w:cs="Arial"/>
          <w:b/>
        </w:rPr>
      </w:pPr>
      <w:r>
        <w:rPr>
          <w:rFonts w:ascii="Arial" w:hAnsi="Arial" w:cs="Arial"/>
          <w:b/>
        </w:rPr>
        <w:t xml:space="preserve">Abstract: </w:t>
      </w:r>
    </w:p>
    <w:p w14:paraId="32561D22" w14:textId="77777777" w:rsidR="00722B52" w:rsidRDefault="00722B52" w:rsidP="00722B52">
      <w:r>
        <w:t>MCC: This is CAT A CR.</w:t>
      </w:r>
    </w:p>
    <w:p w14:paraId="26878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1951" w14:textId="33DADE2E" w:rsidR="00722B52" w:rsidRDefault="00722B52" w:rsidP="00722B52">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3A348F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384BB1C3" w14:textId="77777777" w:rsidR="00722B52" w:rsidRDefault="00722B52" w:rsidP="00722B52">
      <w:pPr>
        <w:rPr>
          <w:rFonts w:ascii="Arial" w:hAnsi="Arial" w:cs="Arial"/>
          <w:b/>
        </w:rPr>
      </w:pPr>
      <w:r>
        <w:rPr>
          <w:rFonts w:ascii="Arial" w:hAnsi="Arial" w:cs="Arial"/>
          <w:b/>
        </w:rPr>
        <w:t xml:space="preserve">Abstract: </w:t>
      </w:r>
    </w:p>
    <w:p w14:paraId="5C41E75D" w14:textId="77777777" w:rsidR="00722B52" w:rsidRDefault="00722B52" w:rsidP="00722B52">
      <w:r>
        <w:t xml:space="preserve">MCC: A revision is needed due to parsing failure. Specification number wrong on CR cover for TDoc R4-2411373. Database value : 38.133. CR cover value : TS 38.133. </w:t>
      </w:r>
    </w:p>
    <w:p w14:paraId="44A9C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D0AB" w14:textId="3E42580C" w:rsidR="00722B52" w:rsidRDefault="00722B52" w:rsidP="00722B52">
      <w:pPr>
        <w:rPr>
          <w:rFonts w:ascii="Arial" w:hAnsi="Arial" w:cs="Arial"/>
          <w:b/>
          <w:sz w:val="24"/>
        </w:rPr>
      </w:pPr>
      <w:r>
        <w:rPr>
          <w:rFonts w:ascii="Arial" w:hAnsi="Arial" w:cs="Arial"/>
          <w:b/>
          <w:color w:val="0000FF"/>
          <w:sz w:val="24"/>
        </w:rPr>
        <w:t>R4-2411374</w:t>
      </w:r>
      <w:r>
        <w:rPr>
          <w:rFonts w:ascii="Arial" w:hAnsi="Arial" w:cs="Arial"/>
          <w:b/>
          <w:color w:val="0000FF"/>
          <w:sz w:val="24"/>
        </w:rPr>
        <w:tab/>
      </w:r>
      <w:r>
        <w:rPr>
          <w:rFonts w:ascii="Arial" w:hAnsi="Arial" w:cs="Arial"/>
          <w:b/>
          <w:sz w:val="24"/>
        </w:rPr>
        <w:t>(NR_pos_enh-Perf) CR on R17 positioning test cases in RRC_INACTIVE state</w:t>
      </w:r>
    </w:p>
    <w:p w14:paraId="172C131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32EF9A61" w14:textId="77777777" w:rsidR="00722B52" w:rsidRDefault="00722B52" w:rsidP="00722B52">
      <w:pPr>
        <w:rPr>
          <w:rFonts w:ascii="Arial" w:hAnsi="Arial" w:cs="Arial"/>
          <w:b/>
        </w:rPr>
      </w:pPr>
      <w:r>
        <w:rPr>
          <w:rFonts w:ascii="Arial" w:hAnsi="Arial" w:cs="Arial"/>
          <w:b/>
        </w:rPr>
        <w:t xml:space="preserve">Abstract: </w:t>
      </w:r>
    </w:p>
    <w:p w14:paraId="4A2298FE" w14:textId="77777777" w:rsidR="00722B52" w:rsidRDefault="00722B52" w:rsidP="00722B52">
      <w:r>
        <w:t>MCC: This is CAT A CR.</w:t>
      </w:r>
    </w:p>
    <w:p w14:paraId="6716E8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173B" w14:textId="76A80F0E" w:rsidR="00722B52" w:rsidRDefault="00722B52" w:rsidP="00722B52">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28A21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93E2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0C22" w14:textId="276AE518" w:rsidR="00722B52" w:rsidRDefault="00722B52" w:rsidP="00722B52">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66FEDE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br/>
      </w:r>
      <w:r>
        <w:rPr>
          <w:i/>
        </w:rPr>
        <w:tab/>
      </w:r>
      <w:r>
        <w:rPr>
          <w:i/>
        </w:rPr>
        <w:tab/>
      </w:r>
      <w:r>
        <w:rPr>
          <w:i/>
        </w:rPr>
        <w:tab/>
      </w:r>
      <w:r>
        <w:rPr>
          <w:i/>
        </w:rPr>
        <w:tab/>
      </w:r>
      <w:r>
        <w:rPr>
          <w:i/>
        </w:rPr>
        <w:tab/>
        <w:t>Source: Apple</w:t>
      </w:r>
    </w:p>
    <w:p w14:paraId="5BA74A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A31D" w14:textId="4ACCA9F6" w:rsidR="00722B52" w:rsidRDefault="00722B52" w:rsidP="00722B52">
      <w:pPr>
        <w:rPr>
          <w:rFonts w:ascii="Arial" w:hAnsi="Arial" w:cs="Arial"/>
          <w:b/>
          <w:sz w:val="24"/>
        </w:rPr>
      </w:pPr>
      <w:r>
        <w:rPr>
          <w:rFonts w:ascii="Arial" w:hAnsi="Arial" w:cs="Arial"/>
          <w:b/>
          <w:color w:val="0000FF"/>
          <w:sz w:val="24"/>
        </w:rPr>
        <w:lastRenderedPageBreak/>
        <w:t>R4-2411397</w:t>
      </w:r>
      <w:r>
        <w:rPr>
          <w:rFonts w:ascii="Arial" w:hAnsi="Arial" w:cs="Arial"/>
          <w:b/>
          <w:color w:val="0000FF"/>
          <w:sz w:val="24"/>
        </w:rPr>
        <w:tab/>
      </w:r>
      <w:r>
        <w:rPr>
          <w:rFonts w:ascii="Arial" w:hAnsi="Arial" w:cs="Arial"/>
          <w:b/>
          <w:sz w:val="24"/>
        </w:rPr>
        <w:t>(NR_newRAT-Core) CR on active TCI state list update delay - R16</w:t>
      </w:r>
    </w:p>
    <w:p w14:paraId="7ADD79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6EEA10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FDE" w14:textId="023C0998" w:rsidR="00722B52" w:rsidRDefault="00722B52" w:rsidP="00722B52">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5571D0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46BF02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059C" w14:textId="42BA317C" w:rsidR="00722B52" w:rsidRDefault="00722B52" w:rsidP="00722B52">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15826E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br/>
      </w:r>
      <w:r>
        <w:rPr>
          <w:i/>
        </w:rPr>
        <w:tab/>
      </w:r>
      <w:r>
        <w:rPr>
          <w:i/>
        </w:rPr>
        <w:tab/>
      </w:r>
      <w:r>
        <w:rPr>
          <w:i/>
        </w:rPr>
        <w:tab/>
      </w:r>
      <w:r>
        <w:rPr>
          <w:i/>
        </w:rPr>
        <w:tab/>
      </w:r>
      <w:r>
        <w:rPr>
          <w:i/>
        </w:rPr>
        <w:tab/>
        <w:t>Source: Apple</w:t>
      </w:r>
    </w:p>
    <w:p w14:paraId="02028F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96FD" w14:textId="2E3B8414" w:rsidR="00722B52" w:rsidRDefault="00722B52" w:rsidP="00722B52">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7665A6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2B313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5353" w14:textId="44BE0972" w:rsidR="00722B52" w:rsidRDefault="00722B52" w:rsidP="00722B52">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0CF4B5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17ECB240" w14:textId="77777777" w:rsidR="00722B52" w:rsidRDefault="00722B52" w:rsidP="00722B52">
      <w:pPr>
        <w:rPr>
          <w:rFonts w:ascii="Arial" w:hAnsi="Arial" w:cs="Arial"/>
          <w:b/>
        </w:rPr>
      </w:pPr>
      <w:r>
        <w:rPr>
          <w:rFonts w:ascii="Arial" w:hAnsi="Arial" w:cs="Arial"/>
          <w:b/>
        </w:rPr>
        <w:t xml:space="preserve">Abstract: </w:t>
      </w:r>
    </w:p>
    <w:p w14:paraId="16ECBBD7" w14:textId="77777777" w:rsidR="00722B52" w:rsidRDefault="00722B52" w:rsidP="00722B52">
      <w:r>
        <w:t>MCC: This is CAT A CR.</w:t>
      </w:r>
    </w:p>
    <w:p w14:paraId="7B337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0B99" w14:textId="372F4FF6" w:rsidR="00722B52" w:rsidRDefault="00722B52" w:rsidP="00722B52">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382F6F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6A887FD5" w14:textId="77777777" w:rsidR="00722B52" w:rsidRDefault="00722B52" w:rsidP="00722B52">
      <w:pPr>
        <w:rPr>
          <w:rFonts w:ascii="Arial" w:hAnsi="Arial" w:cs="Arial"/>
          <w:b/>
        </w:rPr>
      </w:pPr>
      <w:r>
        <w:rPr>
          <w:rFonts w:ascii="Arial" w:hAnsi="Arial" w:cs="Arial"/>
          <w:b/>
        </w:rPr>
        <w:t xml:space="preserve">Abstract: </w:t>
      </w:r>
    </w:p>
    <w:p w14:paraId="4EF51671" w14:textId="77777777" w:rsidR="00722B52" w:rsidRDefault="00722B52" w:rsidP="00722B52">
      <w:r>
        <w:t>MCC: This is CAT A CR.</w:t>
      </w:r>
    </w:p>
    <w:p w14:paraId="44B8E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895A" w14:textId="082D9DA7" w:rsidR="00722B52" w:rsidRDefault="00722B52" w:rsidP="00722B52">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4387E7AC"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33137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865E3" w14:textId="1A2D626B" w:rsidR="00722B52" w:rsidRDefault="00722B52" w:rsidP="00722B52">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54CE41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br/>
      </w:r>
      <w:r>
        <w:rPr>
          <w:i/>
        </w:rPr>
        <w:tab/>
      </w:r>
      <w:r>
        <w:rPr>
          <w:i/>
        </w:rPr>
        <w:tab/>
      </w:r>
      <w:r>
        <w:rPr>
          <w:i/>
        </w:rPr>
        <w:tab/>
      </w:r>
      <w:r>
        <w:rPr>
          <w:i/>
        </w:rPr>
        <w:tab/>
      </w:r>
      <w:r>
        <w:rPr>
          <w:i/>
        </w:rPr>
        <w:tab/>
        <w:t>Source: Apple</w:t>
      </w:r>
    </w:p>
    <w:p w14:paraId="6A7CD1B1" w14:textId="77777777" w:rsidR="00722B52" w:rsidRDefault="00722B52" w:rsidP="00722B52">
      <w:pPr>
        <w:rPr>
          <w:rFonts w:ascii="Arial" w:hAnsi="Arial" w:cs="Arial"/>
          <w:b/>
        </w:rPr>
      </w:pPr>
      <w:r>
        <w:rPr>
          <w:rFonts w:ascii="Arial" w:hAnsi="Arial" w:cs="Arial"/>
          <w:b/>
        </w:rPr>
        <w:t xml:space="preserve">Abstract: </w:t>
      </w:r>
    </w:p>
    <w:p w14:paraId="056E0767" w14:textId="77777777" w:rsidR="00722B52" w:rsidRDefault="00722B52" w:rsidP="00722B52">
      <w:r>
        <w:t>MCC: This is CAT A CR.</w:t>
      </w:r>
    </w:p>
    <w:p w14:paraId="35830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96CC" w14:textId="673F8CC4" w:rsidR="00722B52" w:rsidRDefault="00722B52" w:rsidP="00722B52">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1CFB5A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1D310B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2321" w14:textId="2792ACCE" w:rsidR="00722B52" w:rsidRDefault="00722B52" w:rsidP="00722B52">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016699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7E546F04" w14:textId="77777777" w:rsidR="00722B52" w:rsidRDefault="00722B52" w:rsidP="00722B52">
      <w:pPr>
        <w:rPr>
          <w:rFonts w:ascii="Arial" w:hAnsi="Arial" w:cs="Arial"/>
          <w:b/>
        </w:rPr>
      </w:pPr>
      <w:r>
        <w:rPr>
          <w:rFonts w:ascii="Arial" w:hAnsi="Arial" w:cs="Arial"/>
          <w:b/>
        </w:rPr>
        <w:t xml:space="preserve">Abstract: </w:t>
      </w:r>
    </w:p>
    <w:p w14:paraId="4C1BCE91" w14:textId="77777777" w:rsidR="00722B52" w:rsidRDefault="00722B52" w:rsidP="00722B52">
      <w:r>
        <w:t>MCC: This is CAT A CR.</w:t>
      </w:r>
    </w:p>
    <w:p w14:paraId="39F57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A7B2" w14:textId="2560FAB9" w:rsidR="00722B52" w:rsidRDefault="00722B52" w:rsidP="00722B52">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708E37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47F0D2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7446" w14:textId="65EB3F6A" w:rsidR="00722B52" w:rsidRDefault="00722B52" w:rsidP="00722B52">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C1411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3276FF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4960" w14:textId="6D3A7157" w:rsidR="00722B52" w:rsidRDefault="00722B52" w:rsidP="00722B52">
      <w:pPr>
        <w:rPr>
          <w:rFonts w:ascii="Arial" w:hAnsi="Arial" w:cs="Arial"/>
          <w:b/>
          <w:sz w:val="24"/>
        </w:rPr>
      </w:pPr>
      <w:r>
        <w:rPr>
          <w:rFonts w:ascii="Arial" w:hAnsi="Arial" w:cs="Arial"/>
          <w:b/>
          <w:color w:val="0000FF"/>
          <w:sz w:val="24"/>
        </w:rPr>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4EEEA02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8D6EDB2" w14:textId="77777777" w:rsidR="00722B52" w:rsidRDefault="00722B52" w:rsidP="00722B52">
      <w:pPr>
        <w:rPr>
          <w:rFonts w:ascii="Arial" w:hAnsi="Arial" w:cs="Arial"/>
          <w:b/>
        </w:rPr>
      </w:pPr>
      <w:r>
        <w:rPr>
          <w:rFonts w:ascii="Arial" w:hAnsi="Arial" w:cs="Arial"/>
          <w:b/>
        </w:rPr>
        <w:t xml:space="preserve">Abstract: </w:t>
      </w:r>
    </w:p>
    <w:p w14:paraId="63EB6E22" w14:textId="77777777" w:rsidR="00722B52" w:rsidRDefault="00722B52" w:rsidP="00722B52">
      <w:r>
        <w:t>MCC: This is CAT A CR.</w:t>
      </w:r>
    </w:p>
    <w:p w14:paraId="39D100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4E3A" w14:textId="4B33E3C4" w:rsidR="00722B52" w:rsidRDefault="00722B52" w:rsidP="00722B52">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B7119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5677B1D6" w14:textId="77777777" w:rsidR="00722B52" w:rsidRDefault="00722B52" w:rsidP="00722B52">
      <w:pPr>
        <w:rPr>
          <w:rFonts w:ascii="Arial" w:hAnsi="Arial" w:cs="Arial"/>
          <w:b/>
        </w:rPr>
      </w:pPr>
      <w:r>
        <w:rPr>
          <w:rFonts w:ascii="Arial" w:hAnsi="Arial" w:cs="Arial"/>
          <w:b/>
        </w:rPr>
        <w:t xml:space="preserve">Abstract: </w:t>
      </w:r>
    </w:p>
    <w:p w14:paraId="79059AE1" w14:textId="77777777" w:rsidR="00722B52" w:rsidRDefault="00722B52" w:rsidP="00722B52">
      <w:r>
        <w:t>MCC: This is CAT A CR.</w:t>
      </w:r>
    </w:p>
    <w:p w14:paraId="4DAD5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C501" w14:textId="036052DC" w:rsidR="00722B52" w:rsidRDefault="00722B52" w:rsidP="00722B52">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180F89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7E16941F" w14:textId="77777777" w:rsidR="00722B52" w:rsidRDefault="00722B52" w:rsidP="00722B52">
      <w:pPr>
        <w:rPr>
          <w:rFonts w:ascii="Arial" w:hAnsi="Arial" w:cs="Arial"/>
          <w:b/>
        </w:rPr>
      </w:pPr>
      <w:r>
        <w:rPr>
          <w:rFonts w:ascii="Arial" w:hAnsi="Arial" w:cs="Arial"/>
          <w:b/>
        </w:rPr>
        <w:t xml:space="preserve">Abstract: </w:t>
      </w:r>
    </w:p>
    <w:p w14:paraId="22971380" w14:textId="77777777" w:rsidR="00722B52" w:rsidRDefault="00722B52" w:rsidP="00722B52">
      <w:r>
        <w:t>MCC: This is CAT A CR.</w:t>
      </w:r>
    </w:p>
    <w:p w14:paraId="2E699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0158" w14:textId="19BD7BAA" w:rsidR="00722B52" w:rsidRDefault="00722B52" w:rsidP="00722B52">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4FCD40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3634E3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E718" w14:textId="2FB04218" w:rsidR="00722B52" w:rsidRDefault="00722B52" w:rsidP="00722B52">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725E23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4AA3843C" w14:textId="77777777" w:rsidR="00722B52" w:rsidRDefault="00722B52" w:rsidP="00722B52">
      <w:pPr>
        <w:rPr>
          <w:rFonts w:ascii="Arial" w:hAnsi="Arial" w:cs="Arial"/>
          <w:b/>
        </w:rPr>
      </w:pPr>
      <w:r>
        <w:rPr>
          <w:rFonts w:ascii="Arial" w:hAnsi="Arial" w:cs="Arial"/>
          <w:b/>
        </w:rPr>
        <w:t xml:space="preserve">Abstract: </w:t>
      </w:r>
    </w:p>
    <w:p w14:paraId="00CC0742" w14:textId="77777777" w:rsidR="00722B52" w:rsidRDefault="00722B52" w:rsidP="00722B52">
      <w:r>
        <w:t>MCC: This is CAT A CR.</w:t>
      </w:r>
    </w:p>
    <w:p w14:paraId="5A087B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D6C8" w14:textId="07D553BD" w:rsidR="00722B52" w:rsidRDefault="00722B52" w:rsidP="00722B52">
      <w:pPr>
        <w:rPr>
          <w:rFonts w:ascii="Arial" w:hAnsi="Arial" w:cs="Arial"/>
          <w:b/>
          <w:sz w:val="24"/>
        </w:rPr>
      </w:pPr>
      <w:r>
        <w:rPr>
          <w:rFonts w:ascii="Arial" w:hAnsi="Arial" w:cs="Arial"/>
          <w:b/>
          <w:color w:val="0000FF"/>
          <w:sz w:val="24"/>
        </w:rPr>
        <w:t>R4-2411558</w:t>
      </w:r>
      <w:r>
        <w:rPr>
          <w:rFonts w:ascii="Arial" w:hAnsi="Arial" w:cs="Arial"/>
          <w:b/>
          <w:color w:val="0000FF"/>
          <w:sz w:val="24"/>
        </w:rPr>
        <w:tab/>
      </w:r>
      <w:r>
        <w:rPr>
          <w:rFonts w:ascii="Arial" w:hAnsi="Arial" w:cs="Arial"/>
          <w:b/>
          <w:sz w:val="24"/>
        </w:rPr>
        <w:t>[NR_UE_pow_sav_enh-Core] Clarification to RLM/BFD relaxation with short DRX</w:t>
      </w:r>
    </w:p>
    <w:p w14:paraId="0AD3148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br/>
      </w:r>
      <w:r>
        <w:rPr>
          <w:i/>
        </w:rPr>
        <w:tab/>
      </w:r>
      <w:r>
        <w:rPr>
          <w:i/>
        </w:rPr>
        <w:tab/>
      </w:r>
      <w:r>
        <w:rPr>
          <w:i/>
        </w:rPr>
        <w:tab/>
      </w:r>
      <w:r>
        <w:rPr>
          <w:i/>
        </w:rPr>
        <w:tab/>
      </w:r>
      <w:r>
        <w:rPr>
          <w:i/>
        </w:rPr>
        <w:tab/>
        <w:t>Source: Nokia, Nokia Shanghai Bell</w:t>
      </w:r>
    </w:p>
    <w:p w14:paraId="34731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4F78" w14:textId="75205DBA" w:rsidR="00722B52" w:rsidRDefault="00722B52" w:rsidP="00722B52">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Cat.A</w:t>
      </w:r>
    </w:p>
    <w:p w14:paraId="497918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4EA0A0EF" w14:textId="77777777" w:rsidR="00722B52" w:rsidRDefault="00722B52" w:rsidP="00722B52">
      <w:pPr>
        <w:rPr>
          <w:rFonts w:ascii="Arial" w:hAnsi="Arial" w:cs="Arial"/>
          <w:b/>
        </w:rPr>
      </w:pPr>
      <w:r>
        <w:rPr>
          <w:rFonts w:ascii="Arial" w:hAnsi="Arial" w:cs="Arial"/>
          <w:b/>
        </w:rPr>
        <w:t xml:space="preserve">Abstract: </w:t>
      </w:r>
    </w:p>
    <w:p w14:paraId="665F1829" w14:textId="77777777" w:rsidR="00722B52" w:rsidRDefault="00722B52" w:rsidP="00722B52">
      <w:r>
        <w:t>MCC: This is CAT A CR.</w:t>
      </w:r>
    </w:p>
    <w:p w14:paraId="11E6D4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2118" w14:textId="12B16466" w:rsidR="00722B52" w:rsidRDefault="00722B52" w:rsidP="00722B52">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4A1765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530A1D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4C72" w14:textId="26A2E10B" w:rsidR="00722B52" w:rsidRDefault="00722B52" w:rsidP="00722B52">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6B958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39315096" w14:textId="77777777" w:rsidR="00722B52" w:rsidRDefault="00722B52" w:rsidP="00722B52">
      <w:pPr>
        <w:rPr>
          <w:rFonts w:ascii="Arial" w:hAnsi="Arial" w:cs="Arial"/>
          <w:b/>
        </w:rPr>
      </w:pPr>
      <w:r>
        <w:rPr>
          <w:rFonts w:ascii="Arial" w:hAnsi="Arial" w:cs="Arial"/>
          <w:b/>
        </w:rPr>
        <w:t xml:space="preserve">Abstract: </w:t>
      </w:r>
    </w:p>
    <w:p w14:paraId="367973AE" w14:textId="77777777" w:rsidR="00722B52" w:rsidRDefault="00722B52" w:rsidP="00722B52">
      <w:r>
        <w:t>MCC: This is CAT A CR.</w:t>
      </w:r>
    </w:p>
    <w:p w14:paraId="344B80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F7E6" w14:textId="0B33F835" w:rsidR="00722B52" w:rsidRDefault="00722B52" w:rsidP="00722B52">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0AFA3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4C1CCAA8" w14:textId="77777777" w:rsidR="00722B52" w:rsidRDefault="00722B52" w:rsidP="00722B52">
      <w:pPr>
        <w:rPr>
          <w:rFonts w:ascii="Arial" w:hAnsi="Arial" w:cs="Arial"/>
          <w:b/>
        </w:rPr>
      </w:pPr>
      <w:r>
        <w:rPr>
          <w:rFonts w:ascii="Arial" w:hAnsi="Arial" w:cs="Arial"/>
          <w:b/>
        </w:rPr>
        <w:t xml:space="preserve">Abstract: </w:t>
      </w:r>
    </w:p>
    <w:p w14:paraId="58D82B13" w14:textId="77777777" w:rsidR="00722B52" w:rsidRDefault="00722B52" w:rsidP="00722B52">
      <w:r>
        <w:t>MCC: This is CAT A CR.</w:t>
      </w:r>
    </w:p>
    <w:p w14:paraId="2D45E8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1F78" w14:textId="50652B40" w:rsidR="00722B52" w:rsidRDefault="00722B52" w:rsidP="00722B52">
      <w:pPr>
        <w:rPr>
          <w:rFonts w:ascii="Arial" w:hAnsi="Arial" w:cs="Arial"/>
          <w:b/>
          <w:sz w:val="24"/>
        </w:rPr>
      </w:pPr>
      <w:r>
        <w:rPr>
          <w:rFonts w:ascii="Arial" w:hAnsi="Arial" w:cs="Arial"/>
          <w:b/>
          <w:color w:val="0000FF"/>
          <w:sz w:val="24"/>
        </w:rPr>
        <w:t>R4-2411577</w:t>
      </w:r>
      <w:r>
        <w:rPr>
          <w:rFonts w:ascii="Arial" w:hAnsi="Arial" w:cs="Arial"/>
          <w:b/>
          <w:color w:val="0000FF"/>
          <w:sz w:val="24"/>
        </w:rPr>
        <w:tab/>
      </w:r>
      <w:r>
        <w:rPr>
          <w:rFonts w:ascii="Arial" w:hAnsi="Arial" w:cs="Arial"/>
          <w:b/>
          <w:sz w:val="24"/>
        </w:rPr>
        <w:t>(NR_newRAT-Perf) CR to TS 38.133: Corrections to RRM FR2 test cases (Rel 18)</w:t>
      </w:r>
    </w:p>
    <w:p w14:paraId="1C8292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lastRenderedPageBreak/>
        <w:br/>
      </w:r>
      <w:r>
        <w:rPr>
          <w:i/>
        </w:rPr>
        <w:tab/>
      </w:r>
      <w:r>
        <w:rPr>
          <w:i/>
        </w:rPr>
        <w:tab/>
      </w:r>
      <w:r>
        <w:rPr>
          <w:i/>
        </w:rPr>
        <w:tab/>
      </w:r>
      <w:r>
        <w:rPr>
          <w:i/>
        </w:rPr>
        <w:tab/>
      </w:r>
      <w:r>
        <w:rPr>
          <w:i/>
        </w:rPr>
        <w:tab/>
        <w:t>Source: Rohde &amp; Schwarz</w:t>
      </w:r>
    </w:p>
    <w:p w14:paraId="105FC77D" w14:textId="77777777" w:rsidR="00722B52" w:rsidRDefault="00722B52" w:rsidP="00722B52">
      <w:pPr>
        <w:rPr>
          <w:rFonts w:ascii="Arial" w:hAnsi="Arial" w:cs="Arial"/>
          <w:b/>
        </w:rPr>
      </w:pPr>
      <w:r>
        <w:rPr>
          <w:rFonts w:ascii="Arial" w:hAnsi="Arial" w:cs="Arial"/>
          <w:b/>
        </w:rPr>
        <w:t xml:space="preserve">Abstract: </w:t>
      </w:r>
    </w:p>
    <w:p w14:paraId="2D1FA7B4" w14:textId="77777777" w:rsidR="00722B52" w:rsidRDefault="00722B52" w:rsidP="00722B52">
      <w:r>
        <w:t>MCC: This is CAT A CR.</w:t>
      </w:r>
    </w:p>
    <w:p w14:paraId="7E6649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A308" w14:textId="49A428F1" w:rsidR="00722B52" w:rsidRDefault="00722B52" w:rsidP="00722B52">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732231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087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01969" w14:textId="152D13BD" w:rsidR="00722B52" w:rsidRDefault="00722B52" w:rsidP="00722B52">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1AC95DF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5CB31908" w14:textId="77777777" w:rsidR="00722B52" w:rsidRDefault="00722B52" w:rsidP="00722B52">
      <w:pPr>
        <w:rPr>
          <w:rFonts w:ascii="Arial" w:hAnsi="Arial" w:cs="Arial"/>
          <w:b/>
        </w:rPr>
      </w:pPr>
      <w:r>
        <w:rPr>
          <w:rFonts w:ascii="Arial" w:hAnsi="Arial" w:cs="Arial"/>
          <w:b/>
        </w:rPr>
        <w:t xml:space="preserve">Abstract: </w:t>
      </w:r>
    </w:p>
    <w:p w14:paraId="307DF2C6" w14:textId="77777777" w:rsidR="00722B52" w:rsidRDefault="00722B52" w:rsidP="00722B52">
      <w:r>
        <w:t>MCC: This is CAT A CR.</w:t>
      </w:r>
    </w:p>
    <w:p w14:paraId="4D914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9E86" w14:textId="64866441" w:rsidR="00722B52" w:rsidRDefault="00722B52" w:rsidP="00722B52">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2CE268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7CAE94C1" w14:textId="77777777" w:rsidR="00722B52" w:rsidRDefault="00722B52" w:rsidP="00722B52">
      <w:pPr>
        <w:rPr>
          <w:rFonts w:ascii="Arial" w:hAnsi="Arial" w:cs="Arial"/>
          <w:b/>
        </w:rPr>
      </w:pPr>
      <w:r>
        <w:rPr>
          <w:rFonts w:ascii="Arial" w:hAnsi="Arial" w:cs="Arial"/>
          <w:b/>
        </w:rPr>
        <w:t xml:space="preserve">Abstract: </w:t>
      </w:r>
    </w:p>
    <w:p w14:paraId="6558F4B1" w14:textId="77777777" w:rsidR="00722B52" w:rsidRDefault="00722B52" w:rsidP="00722B52">
      <w:r>
        <w:t>MCC: This is CAT A CR.</w:t>
      </w:r>
    </w:p>
    <w:p w14:paraId="65AC4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C8BA1" w14:textId="1E9DB44B" w:rsidR="00722B52" w:rsidRDefault="00722B52" w:rsidP="00722B52">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120B6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72DF5660" w14:textId="77777777" w:rsidR="00722B52" w:rsidRDefault="00722B52" w:rsidP="00722B52">
      <w:pPr>
        <w:rPr>
          <w:rFonts w:ascii="Arial" w:hAnsi="Arial" w:cs="Arial"/>
          <w:b/>
        </w:rPr>
      </w:pPr>
      <w:r>
        <w:rPr>
          <w:rFonts w:ascii="Arial" w:hAnsi="Arial" w:cs="Arial"/>
          <w:b/>
        </w:rPr>
        <w:t xml:space="preserve">Abstract: </w:t>
      </w:r>
    </w:p>
    <w:p w14:paraId="413FDD04" w14:textId="77777777" w:rsidR="00722B52" w:rsidRDefault="00722B52" w:rsidP="00722B52">
      <w:r>
        <w:t>MCC: This is CAT A CR.</w:t>
      </w:r>
    </w:p>
    <w:p w14:paraId="5CE00B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3334" w14:textId="13FA3E89" w:rsidR="00722B52" w:rsidRDefault="00722B52" w:rsidP="00722B52">
      <w:pPr>
        <w:rPr>
          <w:rFonts w:ascii="Arial" w:hAnsi="Arial" w:cs="Arial"/>
          <w:b/>
          <w:sz w:val="24"/>
        </w:rPr>
      </w:pPr>
      <w:r>
        <w:rPr>
          <w:rFonts w:ascii="Arial" w:hAnsi="Arial" w:cs="Arial"/>
          <w:b/>
          <w:color w:val="0000FF"/>
          <w:sz w:val="24"/>
        </w:rPr>
        <w:t>R4-2411611</w:t>
      </w:r>
      <w:r>
        <w:rPr>
          <w:rFonts w:ascii="Arial" w:hAnsi="Arial" w:cs="Arial"/>
          <w:b/>
          <w:color w:val="0000FF"/>
          <w:sz w:val="24"/>
        </w:rPr>
        <w:tab/>
      </w:r>
      <w:r>
        <w:rPr>
          <w:rFonts w:ascii="Arial" w:hAnsi="Arial" w:cs="Arial"/>
          <w:b/>
          <w:sz w:val="24"/>
        </w:rPr>
        <w:t>CR on maintenance of RRM performance requirements in NR_NTN_solutions WI_R17</w:t>
      </w:r>
    </w:p>
    <w:p w14:paraId="3A524DA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79CD3920" w14:textId="77777777" w:rsidR="00722B52" w:rsidRDefault="00722B52" w:rsidP="00722B52">
      <w:pPr>
        <w:rPr>
          <w:rFonts w:ascii="Arial" w:hAnsi="Arial" w:cs="Arial"/>
          <w:b/>
        </w:rPr>
      </w:pPr>
      <w:r>
        <w:rPr>
          <w:rFonts w:ascii="Arial" w:hAnsi="Arial" w:cs="Arial"/>
          <w:b/>
        </w:rPr>
        <w:t xml:space="preserve">Abstract: </w:t>
      </w:r>
    </w:p>
    <w:p w14:paraId="417AA800" w14:textId="77777777" w:rsidR="00722B52" w:rsidRDefault="00722B52" w:rsidP="00722B52">
      <w:r>
        <w:t xml:space="preserve">MCC: A revision is needed due to parsing failure. Change request number wrong on CR cover for TDoc R4-2411611. Database value : 4701. CR cover value : . </w:t>
      </w:r>
    </w:p>
    <w:p w14:paraId="67F02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B59A" w14:textId="2901FD9B" w:rsidR="00722B52" w:rsidRDefault="00722B52" w:rsidP="00722B52">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5FE40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0B551AF3" w14:textId="77777777" w:rsidR="00722B52" w:rsidRDefault="00722B52" w:rsidP="00722B52">
      <w:pPr>
        <w:rPr>
          <w:rFonts w:ascii="Arial" w:hAnsi="Arial" w:cs="Arial"/>
          <w:b/>
        </w:rPr>
      </w:pPr>
      <w:r>
        <w:rPr>
          <w:rFonts w:ascii="Arial" w:hAnsi="Arial" w:cs="Arial"/>
          <w:b/>
        </w:rPr>
        <w:t xml:space="preserve">Abstract: </w:t>
      </w:r>
    </w:p>
    <w:p w14:paraId="687D77D3" w14:textId="77777777" w:rsidR="00722B52" w:rsidRDefault="00722B52" w:rsidP="00722B52">
      <w:r>
        <w:t xml:space="preserve">MCC: A revision is needed due to parsing failure. Change request number wrong on CR cover for TDoc R4-2411612. Database value : 4702. CR cover value : . </w:t>
      </w:r>
    </w:p>
    <w:p w14:paraId="6F29B07A" w14:textId="77777777" w:rsidR="00722B52" w:rsidRDefault="00722B52" w:rsidP="00722B52">
      <w:r>
        <w:t>Change request Work Item wrong on CR cover for TDoc R4-2411612. Database value : NR_NTN_solutions-Per</w:t>
      </w:r>
    </w:p>
    <w:p w14:paraId="196C5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17A8" w14:textId="382D4ECA" w:rsidR="00722B52" w:rsidRDefault="00722B52" w:rsidP="00722B52">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2333F78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12497A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CDDD" w14:textId="631D651F" w:rsidR="00722B52" w:rsidRDefault="00722B52" w:rsidP="00722B52">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3273989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3C209E35" w14:textId="77777777" w:rsidR="00722B52" w:rsidRDefault="00722B52" w:rsidP="00722B52">
      <w:pPr>
        <w:rPr>
          <w:rFonts w:ascii="Arial" w:hAnsi="Arial" w:cs="Arial"/>
          <w:b/>
        </w:rPr>
      </w:pPr>
      <w:r>
        <w:rPr>
          <w:rFonts w:ascii="Arial" w:hAnsi="Arial" w:cs="Arial"/>
          <w:b/>
        </w:rPr>
        <w:t xml:space="preserve">Abstract: </w:t>
      </w:r>
    </w:p>
    <w:p w14:paraId="34331531" w14:textId="77777777" w:rsidR="00722B52" w:rsidRDefault="00722B52" w:rsidP="00722B52">
      <w:r>
        <w:t>MCC: This is CAT A CR.</w:t>
      </w:r>
    </w:p>
    <w:p w14:paraId="052616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AA496" w14:textId="26BB2715" w:rsidR="00722B52" w:rsidRDefault="00722B52" w:rsidP="00722B52">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B080F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2E82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1EC8" w14:textId="5FCE84B6" w:rsidR="00722B52" w:rsidRDefault="00722B52" w:rsidP="00722B52">
      <w:pPr>
        <w:rPr>
          <w:rFonts w:ascii="Arial" w:hAnsi="Arial" w:cs="Arial"/>
          <w:b/>
          <w:sz w:val="24"/>
        </w:rPr>
      </w:pPr>
      <w:r>
        <w:rPr>
          <w:rFonts w:ascii="Arial" w:hAnsi="Arial" w:cs="Arial"/>
          <w:b/>
          <w:color w:val="0000FF"/>
          <w:sz w:val="24"/>
        </w:rPr>
        <w:lastRenderedPageBreak/>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27148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41CB83EC" w14:textId="77777777" w:rsidR="00722B52" w:rsidRDefault="00722B52" w:rsidP="00722B52">
      <w:pPr>
        <w:rPr>
          <w:rFonts w:ascii="Arial" w:hAnsi="Arial" w:cs="Arial"/>
          <w:b/>
        </w:rPr>
      </w:pPr>
      <w:r>
        <w:rPr>
          <w:rFonts w:ascii="Arial" w:hAnsi="Arial" w:cs="Arial"/>
          <w:b/>
        </w:rPr>
        <w:t xml:space="preserve">Abstract: </w:t>
      </w:r>
    </w:p>
    <w:p w14:paraId="4AD2DDBF" w14:textId="77777777" w:rsidR="00722B52" w:rsidRDefault="00722B52" w:rsidP="00722B52">
      <w:r>
        <w:t>MCC: This is CAT A CR.</w:t>
      </w:r>
    </w:p>
    <w:p w14:paraId="240D1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201E6" w14:textId="70704FFC" w:rsidR="00722B52" w:rsidRDefault="00722B52" w:rsidP="00722B52">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7267EE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3C026B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C67F0" w14:textId="244015FD" w:rsidR="00722B52" w:rsidRDefault="00722B52" w:rsidP="00722B52">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3845EA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7F5B1691" w14:textId="77777777" w:rsidR="00722B52" w:rsidRDefault="00722B52" w:rsidP="00722B52">
      <w:pPr>
        <w:rPr>
          <w:rFonts w:ascii="Arial" w:hAnsi="Arial" w:cs="Arial"/>
          <w:b/>
        </w:rPr>
      </w:pPr>
      <w:r>
        <w:rPr>
          <w:rFonts w:ascii="Arial" w:hAnsi="Arial" w:cs="Arial"/>
          <w:b/>
        </w:rPr>
        <w:t xml:space="preserve">Abstract: </w:t>
      </w:r>
    </w:p>
    <w:p w14:paraId="442AB881" w14:textId="77777777" w:rsidR="00722B52" w:rsidRDefault="00722B52" w:rsidP="00722B52">
      <w:r>
        <w:t>MCC: This is CAT A CR.</w:t>
      </w:r>
    </w:p>
    <w:p w14:paraId="2F2E8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5722" w14:textId="14CAC6D7" w:rsidR="00722B52" w:rsidRDefault="00722B52" w:rsidP="00722B52">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9663A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9DDD9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9B80" w14:textId="267C2FB5" w:rsidR="00722B52" w:rsidRDefault="00722B52" w:rsidP="00722B52">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36EE1E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br/>
      </w:r>
      <w:r>
        <w:rPr>
          <w:i/>
        </w:rPr>
        <w:tab/>
      </w:r>
      <w:r>
        <w:rPr>
          <w:i/>
        </w:rPr>
        <w:tab/>
      </w:r>
      <w:r>
        <w:rPr>
          <w:i/>
        </w:rPr>
        <w:tab/>
      </w:r>
      <w:r>
        <w:rPr>
          <w:i/>
        </w:rPr>
        <w:tab/>
      </w:r>
      <w:r>
        <w:rPr>
          <w:i/>
        </w:rPr>
        <w:tab/>
        <w:t>Source: CMCC</w:t>
      </w:r>
    </w:p>
    <w:p w14:paraId="76842881" w14:textId="77777777" w:rsidR="00722B52" w:rsidRDefault="00722B52" w:rsidP="00722B52">
      <w:pPr>
        <w:rPr>
          <w:rFonts w:ascii="Arial" w:hAnsi="Arial" w:cs="Arial"/>
          <w:b/>
        </w:rPr>
      </w:pPr>
      <w:r>
        <w:rPr>
          <w:rFonts w:ascii="Arial" w:hAnsi="Arial" w:cs="Arial"/>
          <w:b/>
        </w:rPr>
        <w:t xml:space="preserve">Abstract: </w:t>
      </w:r>
    </w:p>
    <w:p w14:paraId="372B2435" w14:textId="77777777" w:rsidR="00722B52" w:rsidRDefault="00722B52" w:rsidP="00722B52">
      <w:r>
        <w:t>MCC: This is CAT A CR.</w:t>
      </w:r>
    </w:p>
    <w:p w14:paraId="32B70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27A4" w14:textId="5AF76002" w:rsidR="00722B52" w:rsidRDefault="00722B52" w:rsidP="00722B52">
      <w:pPr>
        <w:rPr>
          <w:rFonts w:ascii="Arial" w:hAnsi="Arial" w:cs="Arial"/>
          <w:b/>
          <w:sz w:val="24"/>
        </w:rPr>
      </w:pPr>
      <w:r>
        <w:rPr>
          <w:rFonts w:ascii="Arial" w:hAnsi="Arial" w:cs="Arial"/>
          <w:b/>
          <w:color w:val="0000FF"/>
          <w:sz w:val="24"/>
        </w:rPr>
        <w:t>R4-2411778</w:t>
      </w:r>
      <w:r>
        <w:rPr>
          <w:rFonts w:ascii="Arial" w:hAnsi="Arial" w:cs="Arial"/>
          <w:b/>
          <w:color w:val="0000FF"/>
          <w:sz w:val="24"/>
        </w:rPr>
        <w:tab/>
      </w:r>
      <w:r>
        <w:rPr>
          <w:rFonts w:ascii="Arial" w:hAnsi="Arial" w:cs="Arial"/>
          <w:b/>
          <w:sz w:val="24"/>
        </w:rPr>
        <w:t>(NR_MG_enh-Perf) Maintenance CR for MGE perf part</w:t>
      </w:r>
    </w:p>
    <w:p w14:paraId="768A634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536B45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2D6B" w14:textId="639A6153" w:rsidR="00722B52" w:rsidRDefault="00722B52" w:rsidP="00722B52">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05AFC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2FC2A135" w14:textId="77777777" w:rsidR="00722B52" w:rsidRDefault="00722B52" w:rsidP="00722B52">
      <w:pPr>
        <w:rPr>
          <w:rFonts w:ascii="Arial" w:hAnsi="Arial" w:cs="Arial"/>
          <w:b/>
        </w:rPr>
      </w:pPr>
      <w:r>
        <w:rPr>
          <w:rFonts w:ascii="Arial" w:hAnsi="Arial" w:cs="Arial"/>
          <w:b/>
        </w:rPr>
        <w:t xml:space="preserve">Abstract: </w:t>
      </w:r>
    </w:p>
    <w:p w14:paraId="53152470" w14:textId="77777777" w:rsidR="00722B52" w:rsidRDefault="00722B52" w:rsidP="00722B52">
      <w:r>
        <w:t>MCC: This is CAT A CR.</w:t>
      </w:r>
    </w:p>
    <w:p w14:paraId="31E48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995F" w14:textId="43A4CF21" w:rsidR="00722B52" w:rsidRDefault="00722B52" w:rsidP="00722B52">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26DE60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3E581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D775" w14:textId="552CF5EC" w:rsidR="00722B52" w:rsidRDefault="00722B52" w:rsidP="00722B52">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0C58C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3DFD46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6EB" w14:textId="4D04F918" w:rsidR="00722B52" w:rsidRDefault="00722B52" w:rsidP="00722B52">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5935B5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0E5D6626" w14:textId="77777777" w:rsidR="00722B52" w:rsidRDefault="00722B52" w:rsidP="00722B52">
      <w:pPr>
        <w:rPr>
          <w:rFonts w:ascii="Arial" w:hAnsi="Arial" w:cs="Arial"/>
          <w:b/>
        </w:rPr>
      </w:pPr>
      <w:r>
        <w:rPr>
          <w:rFonts w:ascii="Arial" w:hAnsi="Arial" w:cs="Arial"/>
          <w:b/>
        </w:rPr>
        <w:t xml:space="preserve">Abstract: </w:t>
      </w:r>
    </w:p>
    <w:p w14:paraId="6E823957" w14:textId="77777777" w:rsidR="00722B52" w:rsidRDefault="00722B52" w:rsidP="00722B52">
      <w:r>
        <w:t>MCC: This is CAT A CR.</w:t>
      </w:r>
    </w:p>
    <w:p w14:paraId="2F8FB2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0120" w14:textId="0FFE4252" w:rsidR="00722B52" w:rsidRDefault="00722B52" w:rsidP="00722B52">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5FC3A8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A (Rel-17)</w:t>
      </w:r>
      <w:r>
        <w:rPr>
          <w:i/>
        </w:rPr>
        <w:br/>
      </w:r>
      <w:r>
        <w:rPr>
          <w:i/>
        </w:rPr>
        <w:br/>
      </w:r>
      <w:r>
        <w:rPr>
          <w:i/>
        </w:rPr>
        <w:tab/>
      </w:r>
      <w:r>
        <w:rPr>
          <w:i/>
        </w:rPr>
        <w:tab/>
      </w:r>
      <w:r>
        <w:rPr>
          <w:i/>
        </w:rPr>
        <w:tab/>
      </w:r>
      <w:r>
        <w:rPr>
          <w:i/>
        </w:rPr>
        <w:tab/>
      </w:r>
      <w:r>
        <w:rPr>
          <w:i/>
        </w:rPr>
        <w:tab/>
        <w:t>Source: Nokia</w:t>
      </w:r>
    </w:p>
    <w:p w14:paraId="18AE0BD4" w14:textId="77777777" w:rsidR="00722B52" w:rsidRDefault="00722B52" w:rsidP="00722B52">
      <w:pPr>
        <w:rPr>
          <w:rFonts w:ascii="Arial" w:hAnsi="Arial" w:cs="Arial"/>
          <w:b/>
        </w:rPr>
      </w:pPr>
      <w:r>
        <w:rPr>
          <w:rFonts w:ascii="Arial" w:hAnsi="Arial" w:cs="Arial"/>
          <w:b/>
        </w:rPr>
        <w:t xml:space="preserve">Abstract: </w:t>
      </w:r>
    </w:p>
    <w:p w14:paraId="541CBF2E" w14:textId="77777777" w:rsidR="00722B52" w:rsidRDefault="00722B52" w:rsidP="00722B52">
      <w:r>
        <w:t>MCC: This is CAT A CR.</w:t>
      </w:r>
    </w:p>
    <w:p w14:paraId="1334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E9EC" w14:textId="01386D0D" w:rsidR="00722B52" w:rsidRDefault="00722B52" w:rsidP="00722B52">
      <w:pPr>
        <w:rPr>
          <w:rFonts w:ascii="Arial" w:hAnsi="Arial" w:cs="Arial"/>
          <w:b/>
          <w:sz w:val="24"/>
        </w:rPr>
      </w:pPr>
      <w:r>
        <w:rPr>
          <w:rFonts w:ascii="Arial" w:hAnsi="Arial" w:cs="Arial"/>
          <w:b/>
          <w:color w:val="0000FF"/>
          <w:sz w:val="24"/>
        </w:rPr>
        <w:t>R4-2411956</w:t>
      </w:r>
      <w:r>
        <w:rPr>
          <w:rFonts w:ascii="Arial" w:hAnsi="Arial" w:cs="Arial"/>
          <w:b/>
          <w:color w:val="0000FF"/>
          <w:sz w:val="24"/>
        </w:rPr>
        <w:tab/>
      </w:r>
      <w:r>
        <w:rPr>
          <w:rFonts w:ascii="Arial" w:hAnsi="Arial" w:cs="Arial"/>
          <w:b/>
          <w:sz w:val="24"/>
        </w:rPr>
        <w:t>(NR_newRAT) NR-E-UTRAN HO requirement maintenance</w:t>
      </w:r>
    </w:p>
    <w:p w14:paraId="7071217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703E97E7" w14:textId="77777777" w:rsidR="00722B52" w:rsidRDefault="00722B52" w:rsidP="00722B52">
      <w:pPr>
        <w:rPr>
          <w:rFonts w:ascii="Arial" w:hAnsi="Arial" w:cs="Arial"/>
          <w:b/>
        </w:rPr>
      </w:pPr>
      <w:r>
        <w:rPr>
          <w:rFonts w:ascii="Arial" w:hAnsi="Arial" w:cs="Arial"/>
          <w:b/>
        </w:rPr>
        <w:t xml:space="preserve">Abstract: </w:t>
      </w:r>
    </w:p>
    <w:p w14:paraId="0FABAF2C" w14:textId="77777777" w:rsidR="00722B52" w:rsidRDefault="00722B52" w:rsidP="00722B52">
      <w:r>
        <w:t>MCC: This is CAT A CR.</w:t>
      </w:r>
    </w:p>
    <w:p w14:paraId="56EA11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D172" w14:textId="444B1E1F" w:rsidR="00722B52" w:rsidRDefault="00722B52" w:rsidP="00722B52">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60026D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6E5232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1F96" w14:textId="053020A5" w:rsidR="00722B52" w:rsidRDefault="00722B52" w:rsidP="00722B52">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268645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025D722B" w14:textId="77777777" w:rsidR="00722B52" w:rsidRDefault="00722B52" w:rsidP="00722B52">
      <w:pPr>
        <w:rPr>
          <w:rFonts w:ascii="Arial" w:hAnsi="Arial" w:cs="Arial"/>
          <w:b/>
        </w:rPr>
      </w:pPr>
      <w:r>
        <w:rPr>
          <w:rFonts w:ascii="Arial" w:hAnsi="Arial" w:cs="Arial"/>
          <w:b/>
        </w:rPr>
        <w:t xml:space="preserve">Abstract: </w:t>
      </w:r>
    </w:p>
    <w:p w14:paraId="7E831432" w14:textId="77777777" w:rsidR="00722B52" w:rsidRDefault="00722B52" w:rsidP="00722B52">
      <w:r>
        <w:t>MCC: This is CAT A CR.</w:t>
      </w:r>
    </w:p>
    <w:p w14:paraId="225DCE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5453" w14:textId="7059A4BF" w:rsidR="00722B52" w:rsidRDefault="00722B52" w:rsidP="00722B52">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0ABE3A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3F284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4D84" w14:textId="0CB4EDD0" w:rsidR="00722B52" w:rsidRDefault="00722B52" w:rsidP="00722B52">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772433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br/>
      </w:r>
      <w:r>
        <w:rPr>
          <w:i/>
        </w:rPr>
        <w:tab/>
      </w:r>
      <w:r>
        <w:rPr>
          <w:i/>
        </w:rPr>
        <w:tab/>
      </w:r>
      <w:r>
        <w:rPr>
          <w:i/>
        </w:rPr>
        <w:tab/>
      </w:r>
      <w:r>
        <w:rPr>
          <w:i/>
        </w:rPr>
        <w:tab/>
      </w:r>
      <w:r>
        <w:rPr>
          <w:i/>
        </w:rPr>
        <w:tab/>
        <w:t>Source: Nokia</w:t>
      </w:r>
    </w:p>
    <w:p w14:paraId="7479C382" w14:textId="77777777" w:rsidR="00722B52" w:rsidRDefault="00722B52" w:rsidP="00722B52">
      <w:pPr>
        <w:rPr>
          <w:rFonts w:ascii="Arial" w:hAnsi="Arial" w:cs="Arial"/>
          <w:b/>
        </w:rPr>
      </w:pPr>
      <w:r>
        <w:rPr>
          <w:rFonts w:ascii="Arial" w:hAnsi="Arial" w:cs="Arial"/>
          <w:b/>
        </w:rPr>
        <w:t xml:space="preserve">Abstract: </w:t>
      </w:r>
    </w:p>
    <w:p w14:paraId="09B27568" w14:textId="77777777" w:rsidR="00722B52" w:rsidRDefault="00722B52" w:rsidP="00722B52">
      <w:r>
        <w:t>MCC: This is CAT A CR.</w:t>
      </w:r>
    </w:p>
    <w:p w14:paraId="131202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C59C" w14:textId="2DC10281" w:rsidR="00722B52" w:rsidRDefault="00722B52" w:rsidP="00722B52">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185F3ED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426C234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2295" w14:textId="3A72B58D" w:rsidR="00722B52" w:rsidRDefault="00722B52" w:rsidP="00722B52">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775BC0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62FBC4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858E" w14:textId="28F1A472" w:rsidR="00722B52" w:rsidRDefault="00722B52" w:rsidP="00722B52">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5D31A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261E69B8" w14:textId="77777777" w:rsidR="00722B52" w:rsidRDefault="00722B52" w:rsidP="00722B52">
      <w:pPr>
        <w:rPr>
          <w:rFonts w:ascii="Arial" w:hAnsi="Arial" w:cs="Arial"/>
          <w:b/>
        </w:rPr>
      </w:pPr>
      <w:r>
        <w:rPr>
          <w:rFonts w:ascii="Arial" w:hAnsi="Arial" w:cs="Arial"/>
          <w:b/>
        </w:rPr>
        <w:t xml:space="preserve">Abstract: </w:t>
      </w:r>
    </w:p>
    <w:p w14:paraId="551EC92E" w14:textId="77777777" w:rsidR="00722B52" w:rsidRDefault="00722B52" w:rsidP="00722B52">
      <w:r>
        <w:t>MCC: This is CAT A CR.</w:t>
      </w:r>
    </w:p>
    <w:p w14:paraId="310A33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FED" w14:textId="5124BF0D" w:rsidR="00722B52" w:rsidRDefault="00722B52" w:rsidP="00722B52">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6D967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128AA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6121" w14:textId="200D24DF" w:rsidR="00722B52" w:rsidRDefault="00722B52" w:rsidP="00722B52">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0823A0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46FB836E" w14:textId="77777777" w:rsidR="00722B52" w:rsidRDefault="00722B52" w:rsidP="00722B52">
      <w:pPr>
        <w:rPr>
          <w:rFonts w:ascii="Arial" w:hAnsi="Arial" w:cs="Arial"/>
          <w:b/>
        </w:rPr>
      </w:pPr>
      <w:r>
        <w:rPr>
          <w:rFonts w:ascii="Arial" w:hAnsi="Arial" w:cs="Arial"/>
          <w:b/>
        </w:rPr>
        <w:t xml:space="preserve">Abstract: </w:t>
      </w:r>
    </w:p>
    <w:p w14:paraId="0BAB5529" w14:textId="77777777" w:rsidR="00722B52" w:rsidRDefault="00722B52" w:rsidP="00722B52">
      <w:r>
        <w:t>MCC: This is CAT A CR.</w:t>
      </w:r>
    </w:p>
    <w:p w14:paraId="26C6EC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507D" w14:textId="5E970D1F" w:rsidR="00722B52" w:rsidRDefault="00722B52" w:rsidP="00722B52">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7A376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4479CDDA" w14:textId="77777777" w:rsidR="00722B52" w:rsidRDefault="00722B52" w:rsidP="00722B52">
      <w:pPr>
        <w:rPr>
          <w:rFonts w:ascii="Arial" w:hAnsi="Arial" w:cs="Arial"/>
          <w:b/>
        </w:rPr>
      </w:pPr>
      <w:r>
        <w:rPr>
          <w:rFonts w:ascii="Arial" w:hAnsi="Arial" w:cs="Arial"/>
          <w:b/>
        </w:rPr>
        <w:t xml:space="preserve">Abstract: </w:t>
      </w:r>
    </w:p>
    <w:p w14:paraId="4AAC3307" w14:textId="77777777" w:rsidR="00722B52" w:rsidRDefault="00722B52" w:rsidP="00722B52">
      <w:r>
        <w:t>A CR to Rel-18 TS 38.133 for NR_HST_FR2_perf to align with the changes that were already implemented in Rel-17 TS at RAN4#111 in R4-2410224.</w:t>
      </w:r>
    </w:p>
    <w:p w14:paraId="4BFC5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2A14" w14:textId="1B68B8C5" w:rsidR="00000000" w:rsidRDefault="00722B52">
      <w:pPr>
        <w:rPr>
          <w:rFonts w:ascii="Arial" w:hAnsi="Arial" w:cs="Arial"/>
          <w:b/>
          <w:sz w:val="24"/>
        </w:rPr>
      </w:pPr>
      <w:r>
        <w:rPr>
          <w:rFonts w:ascii="Arial" w:hAnsi="Arial" w:cs="Arial"/>
          <w:b/>
          <w:color w:val="0000FF"/>
          <w:sz w:val="24"/>
        </w:rPr>
        <w:t>R4-2412019</w:t>
      </w:r>
      <w:r>
        <w:rPr>
          <w:rFonts w:ascii="Arial" w:hAnsi="Arial" w:cs="Arial"/>
          <w:b/>
          <w:color w:val="0000FF"/>
          <w:sz w:val="24"/>
        </w:rPr>
        <w:tab/>
      </w:r>
      <w:r>
        <w:rPr>
          <w:rFonts w:ascii="Arial" w:hAnsi="Arial" w:cs="Arial"/>
          <w:b/>
          <w:sz w:val="24"/>
        </w:rPr>
        <w:t>(NR_HST_FR2) CR to 38.133 with corrections and missing RRM parameters</w:t>
      </w:r>
    </w:p>
    <w:p w14:paraId="1E1C9F84"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FD64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4DB6" w14:textId="73A08FD0" w:rsidR="00722B52" w:rsidRDefault="00722B52" w:rsidP="00722B52">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6521AA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w:t>
      </w:r>
    </w:p>
    <w:p w14:paraId="27A6A7B3" w14:textId="77777777" w:rsidR="00722B52" w:rsidRDefault="00722B52" w:rsidP="00722B52">
      <w:pPr>
        <w:rPr>
          <w:rFonts w:ascii="Arial" w:hAnsi="Arial" w:cs="Arial"/>
          <w:b/>
        </w:rPr>
      </w:pPr>
      <w:r>
        <w:rPr>
          <w:rFonts w:ascii="Arial" w:hAnsi="Arial" w:cs="Arial"/>
          <w:b/>
        </w:rPr>
        <w:t xml:space="preserve">Abstract: </w:t>
      </w:r>
    </w:p>
    <w:p w14:paraId="1F43DCD5" w14:textId="77777777" w:rsidR="00722B52" w:rsidRDefault="00722B52" w:rsidP="00722B52">
      <w:r>
        <w:t>MCC: This is CAT A CR.</w:t>
      </w:r>
    </w:p>
    <w:p w14:paraId="2A7B2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0433" w14:textId="3B437309" w:rsidR="00722B52" w:rsidRDefault="00722B52" w:rsidP="00722B52">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0E70F8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A0C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11D59" w14:textId="77296F46" w:rsidR="00722B52" w:rsidRDefault="00722B52" w:rsidP="00722B52">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E58C0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761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06D7" w14:textId="262B84DF" w:rsidR="00722B52" w:rsidRDefault="00722B52" w:rsidP="00722B52">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3EEA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26A68154" w14:textId="77777777" w:rsidR="00722B52" w:rsidRDefault="00722B52" w:rsidP="00722B52">
      <w:pPr>
        <w:rPr>
          <w:rFonts w:ascii="Arial" w:hAnsi="Arial" w:cs="Arial"/>
          <w:b/>
        </w:rPr>
      </w:pPr>
      <w:r>
        <w:rPr>
          <w:rFonts w:ascii="Arial" w:hAnsi="Arial" w:cs="Arial"/>
          <w:b/>
        </w:rPr>
        <w:t xml:space="preserve">Abstract: </w:t>
      </w:r>
    </w:p>
    <w:p w14:paraId="399B0B29" w14:textId="77777777" w:rsidR="00722B52" w:rsidRDefault="00722B52" w:rsidP="00722B52">
      <w:r>
        <w:t>Defining the Doppler for the active cell leads to an abrupt change in Doppler after reselection since the active cell has changed.</w:t>
      </w:r>
    </w:p>
    <w:p w14:paraId="0DD6FC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D45" w14:textId="5700D0AF" w:rsidR="00722B52" w:rsidRDefault="00722B52" w:rsidP="00722B52">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1FB993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512501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03E" w14:textId="327433A6" w:rsidR="00722B52" w:rsidRDefault="00722B52" w:rsidP="00722B52">
      <w:pPr>
        <w:rPr>
          <w:rFonts w:ascii="Arial" w:hAnsi="Arial" w:cs="Arial"/>
          <w:b/>
          <w:sz w:val="24"/>
        </w:rPr>
      </w:pPr>
      <w:r>
        <w:rPr>
          <w:rFonts w:ascii="Arial" w:hAnsi="Arial" w:cs="Arial"/>
          <w:b/>
          <w:color w:val="0000FF"/>
          <w:sz w:val="24"/>
        </w:rPr>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90EA6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0846C859" w14:textId="77777777" w:rsidR="00722B52" w:rsidRDefault="00722B52" w:rsidP="00722B52">
      <w:pPr>
        <w:rPr>
          <w:rFonts w:ascii="Arial" w:hAnsi="Arial" w:cs="Arial"/>
          <w:b/>
        </w:rPr>
      </w:pPr>
      <w:r>
        <w:rPr>
          <w:rFonts w:ascii="Arial" w:hAnsi="Arial" w:cs="Arial"/>
          <w:b/>
        </w:rPr>
        <w:t xml:space="preserve">Abstract: </w:t>
      </w:r>
    </w:p>
    <w:p w14:paraId="499CAA99" w14:textId="77777777" w:rsidR="00722B52" w:rsidRDefault="00722B52" w:rsidP="00722B52">
      <w:r>
        <w:t>MCC: This is CAT A CR.</w:t>
      </w:r>
    </w:p>
    <w:p w14:paraId="0B308D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04A" w14:textId="7EA665E6" w:rsidR="00722B52" w:rsidRDefault="00722B52" w:rsidP="00722B52">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6B2D44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04D6A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5029" w14:textId="217E3CF4" w:rsidR="00722B52" w:rsidRDefault="00722B52" w:rsidP="00722B52">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3744F6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59FABF28" w14:textId="77777777" w:rsidR="00722B52" w:rsidRDefault="00722B52" w:rsidP="00722B52">
      <w:pPr>
        <w:rPr>
          <w:rFonts w:ascii="Arial" w:hAnsi="Arial" w:cs="Arial"/>
          <w:b/>
        </w:rPr>
      </w:pPr>
      <w:r>
        <w:rPr>
          <w:rFonts w:ascii="Arial" w:hAnsi="Arial" w:cs="Arial"/>
          <w:b/>
        </w:rPr>
        <w:t xml:space="preserve">Abstract: </w:t>
      </w:r>
    </w:p>
    <w:p w14:paraId="06789410" w14:textId="77777777" w:rsidR="00722B52" w:rsidRDefault="00722B52" w:rsidP="00722B52">
      <w:r>
        <w:t>MCC: This is CAT A CR.</w:t>
      </w:r>
    </w:p>
    <w:p w14:paraId="641BB5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588E" w14:textId="1EB8B6E2" w:rsidR="00722B52" w:rsidRDefault="00722B52" w:rsidP="00722B52">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42D29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br/>
      </w:r>
      <w:r>
        <w:rPr>
          <w:i/>
        </w:rPr>
        <w:tab/>
      </w:r>
      <w:r>
        <w:rPr>
          <w:i/>
        </w:rPr>
        <w:tab/>
      </w:r>
      <w:r>
        <w:rPr>
          <w:i/>
        </w:rPr>
        <w:tab/>
      </w:r>
      <w:r>
        <w:rPr>
          <w:i/>
        </w:rPr>
        <w:tab/>
      </w:r>
      <w:r>
        <w:rPr>
          <w:i/>
        </w:rPr>
        <w:tab/>
        <w:t>Source: Huawei, HiSilicon</w:t>
      </w:r>
    </w:p>
    <w:p w14:paraId="754324DF" w14:textId="77777777" w:rsidR="00722B52" w:rsidRDefault="00722B52" w:rsidP="00722B52">
      <w:pPr>
        <w:rPr>
          <w:rFonts w:ascii="Arial" w:hAnsi="Arial" w:cs="Arial"/>
          <w:b/>
        </w:rPr>
      </w:pPr>
      <w:r>
        <w:rPr>
          <w:rFonts w:ascii="Arial" w:hAnsi="Arial" w:cs="Arial"/>
          <w:b/>
        </w:rPr>
        <w:t xml:space="preserve">Abstract: </w:t>
      </w:r>
    </w:p>
    <w:p w14:paraId="5B986FE6" w14:textId="77777777" w:rsidR="00722B52" w:rsidRDefault="00722B52" w:rsidP="00722B52">
      <w:r>
        <w:t>MCC: This is CAT A CR.</w:t>
      </w:r>
    </w:p>
    <w:p w14:paraId="4FAB3F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61C2" w14:textId="6BF7BD99" w:rsidR="00722B52" w:rsidRDefault="00722B52" w:rsidP="00722B52">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78D1C7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7162486D" w14:textId="77777777" w:rsidR="00722B52" w:rsidRDefault="00722B52" w:rsidP="00722B52">
      <w:pPr>
        <w:rPr>
          <w:rFonts w:ascii="Arial" w:hAnsi="Arial" w:cs="Arial"/>
          <w:b/>
        </w:rPr>
      </w:pPr>
      <w:r>
        <w:rPr>
          <w:rFonts w:ascii="Arial" w:hAnsi="Arial" w:cs="Arial"/>
          <w:b/>
        </w:rPr>
        <w:t xml:space="preserve">Abstract: </w:t>
      </w:r>
    </w:p>
    <w:p w14:paraId="19237CEB" w14:textId="77777777" w:rsidR="00722B52" w:rsidRDefault="00722B52" w:rsidP="00722B52">
      <w:r>
        <w:t>MCC: This is CAT A CR.</w:t>
      </w:r>
    </w:p>
    <w:p w14:paraId="6EBAAB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282F" w14:textId="2FEF90FE" w:rsidR="00722B52" w:rsidRDefault="00722B52" w:rsidP="00722B52">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7A468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6F679AA2" w14:textId="77777777" w:rsidR="00722B52" w:rsidRDefault="00722B52" w:rsidP="00722B52">
      <w:pPr>
        <w:rPr>
          <w:rFonts w:ascii="Arial" w:hAnsi="Arial" w:cs="Arial"/>
          <w:b/>
        </w:rPr>
      </w:pPr>
      <w:r>
        <w:rPr>
          <w:rFonts w:ascii="Arial" w:hAnsi="Arial" w:cs="Arial"/>
          <w:b/>
        </w:rPr>
        <w:lastRenderedPageBreak/>
        <w:t xml:space="preserve">Abstract: </w:t>
      </w:r>
    </w:p>
    <w:p w14:paraId="5BA09AA9" w14:textId="77777777" w:rsidR="00722B52" w:rsidRDefault="00722B52" w:rsidP="00722B52">
      <w:r>
        <w:t xml:space="preserve">NCC: A revision is required due to parsing failure. Change request number wrong on CR cover for TDoc R4-2412162. Database value : 4756. CR cover value : ????. </w:t>
      </w:r>
    </w:p>
    <w:p w14:paraId="54C31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FF7C0" w14:textId="75FCCB37" w:rsidR="00722B52" w:rsidRDefault="00722B52" w:rsidP="00722B52">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2B9674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3C6661EF" w14:textId="77777777" w:rsidR="00722B52" w:rsidRDefault="00722B52" w:rsidP="00722B52">
      <w:pPr>
        <w:rPr>
          <w:rFonts w:ascii="Arial" w:hAnsi="Arial" w:cs="Arial"/>
          <w:b/>
        </w:rPr>
      </w:pPr>
      <w:r>
        <w:rPr>
          <w:rFonts w:ascii="Arial" w:hAnsi="Arial" w:cs="Arial"/>
          <w:b/>
        </w:rPr>
        <w:t xml:space="preserve">Abstract: </w:t>
      </w:r>
    </w:p>
    <w:p w14:paraId="14320BE7" w14:textId="77777777" w:rsidR="00722B52" w:rsidRDefault="00722B52" w:rsidP="00722B52">
      <w:r>
        <w:t>MCC: This is CAT A CR.</w:t>
      </w:r>
    </w:p>
    <w:p w14:paraId="3D7045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9619" w14:textId="278EA013" w:rsidR="00722B52" w:rsidRDefault="00722B52" w:rsidP="00722B52">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7ACC34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1FC08C2A" w14:textId="77777777" w:rsidR="00722B52" w:rsidRDefault="00722B52" w:rsidP="00722B52">
      <w:pPr>
        <w:rPr>
          <w:rFonts w:ascii="Arial" w:hAnsi="Arial" w:cs="Arial"/>
          <w:b/>
        </w:rPr>
      </w:pPr>
      <w:r>
        <w:rPr>
          <w:rFonts w:ascii="Arial" w:hAnsi="Arial" w:cs="Arial"/>
          <w:b/>
        </w:rPr>
        <w:t xml:space="preserve">Abstract: </w:t>
      </w:r>
    </w:p>
    <w:p w14:paraId="5027239C" w14:textId="77777777" w:rsidR="00722B52" w:rsidRDefault="00722B52" w:rsidP="00722B52">
      <w:r>
        <w:t>MCC: This is CAT A CR.</w:t>
      </w:r>
    </w:p>
    <w:p w14:paraId="561F9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DD3A" w14:textId="4BE3D950" w:rsidR="00722B52" w:rsidRDefault="00722B52" w:rsidP="00722B52">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563E37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br/>
      </w:r>
      <w:r>
        <w:rPr>
          <w:i/>
        </w:rPr>
        <w:tab/>
      </w:r>
      <w:r>
        <w:rPr>
          <w:i/>
        </w:rPr>
        <w:tab/>
      </w:r>
      <w:r>
        <w:rPr>
          <w:i/>
        </w:rPr>
        <w:tab/>
      </w:r>
      <w:r>
        <w:rPr>
          <w:i/>
        </w:rPr>
        <w:tab/>
      </w:r>
      <w:r>
        <w:rPr>
          <w:i/>
        </w:rPr>
        <w:tab/>
        <w:t>Source: Huawei, HiSilicon</w:t>
      </w:r>
    </w:p>
    <w:p w14:paraId="0EC175B7" w14:textId="77777777" w:rsidR="00722B52" w:rsidRDefault="00722B52" w:rsidP="00722B52">
      <w:pPr>
        <w:rPr>
          <w:rFonts w:ascii="Arial" w:hAnsi="Arial" w:cs="Arial"/>
          <w:b/>
        </w:rPr>
      </w:pPr>
      <w:r>
        <w:rPr>
          <w:rFonts w:ascii="Arial" w:hAnsi="Arial" w:cs="Arial"/>
          <w:b/>
        </w:rPr>
        <w:t xml:space="preserve">Abstract: </w:t>
      </w:r>
    </w:p>
    <w:p w14:paraId="2270BF7F" w14:textId="77777777" w:rsidR="00722B52" w:rsidRDefault="00722B52" w:rsidP="00722B52">
      <w:r>
        <w:t>MCC: This is CAT A CR.</w:t>
      </w:r>
    </w:p>
    <w:p w14:paraId="4EBE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EB70D" w14:textId="33FB7C73" w:rsidR="00722B52" w:rsidRDefault="00722B52" w:rsidP="00722B52">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1B2E91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5BE0CD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5EAF1" w14:textId="5BE6272E" w:rsidR="00722B52" w:rsidRDefault="00722B52" w:rsidP="00722B52">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2228C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1C6F9032" w14:textId="77777777" w:rsidR="00722B52" w:rsidRDefault="00722B52" w:rsidP="00722B52">
      <w:pPr>
        <w:rPr>
          <w:rFonts w:ascii="Arial" w:hAnsi="Arial" w:cs="Arial"/>
          <w:b/>
        </w:rPr>
      </w:pPr>
      <w:r>
        <w:rPr>
          <w:rFonts w:ascii="Arial" w:hAnsi="Arial" w:cs="Arial"/>
          <w:b/>
        </w:rPr>
        <w:t xml:space="preserve">Abstract: </w:t>
      </w:r>
    </w:p>
    <w:p w14:paraId="13586EDB" w14:textId="77777777" w:rsidR="00722B52" w:rsidRDefault="00722B52" w:rsidP="00722B52">
      <w:r>
        <w:t>MCC: This is CAT A CR.</w:t>
      </w:r>
    </w:p>
    <w:p w14:paraId="1414886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1235" w14:textId="340C523E" w:rsidR="00722B52" w:rsidRDefault="00722B52" w:rsidP="00722B52">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392ED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2F2AEDA0" w14:textId="77777777" w:rsidR="00722B52" w:rsidRDefault="00722B52" w:rsidP="00722B52">
      <w:pPr>
        <w:rPr>
          <w:rFonts w:ascii="Arial" w:hAnsi="Arial" w:cs="Arial"/>
          <w:b/>
        </w:rPr>
      </w:pPr>
      <w:r>
        <w:rPr>
          <w:rFonts w:ascii="Arial" w:hAnsi="Arial" w:cs="Arial"/>
          <w:b/>
        </w:rPr>
        <w:t xml:space="preserve">Abstract: </w:t>
      </w:r>
    </w:p>
    <w:p w14:paraId="7BFBEC9D" w14:textId="77777777" w:rsidR="00722B52" w:rsidRDefault="00722B52" w:rsidP="00722B52">
      <w:r>
        <w:t>MCC: This is CAT A CR.</w:t>
      </w:r>
    </w:p>
    <w:p w14:paraId="203842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29E5" w14:textId="251959FD" w:rsidR="00722B52" w:rsidRDefault="00722B52" w:rsidP="00722B52">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155B4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5EF11C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FF96" w14:textId="0F00F74F" w:rsidR="00722B52" w:rsidRDefault="00722B52" w:rsidP="00722B52">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D372E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123B5E5A" w14:textId="77777777" w:rsidR="00722B52" w:rsidRDefault="00722B52" w:rsidP="00722B52">
      <w:pPr>
        <w:rPr>
          <w:rFonts w:ascii="Arial" w:hAnsi="Arial" w:cs="Arial"/>
          <w:b/>
        </w:rPr>
      </w:pPr>
      <w:r>
        <w:rPr>
          <w:rFonts w:ascii="Arial" w:hAnsi="Arial" w:cs="Arial"/>
          <w:b/>
        </w:rPr>
        <w:t xml:space="preserve">Abstract: </w:t>
      </w:r>
    </w:p>
    <w:p w14:paraId="1CF91053" w14:textId="77777777" w:rsidR="00722B52" w:rsidRDefault="00722B52" w:rsidP="00722B52">
      <w:r>
        <w:t>MCC: This is CAT A CR.</w:t>
      </w:r>
    </w:p>
    <w:p w14:paraId="49D3E8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9DF8" w14:textId="75F0FD1A" w:rsidR="00722B52" w:rsidRDefault="00722B52" w:rsidP="00722B52">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2825D4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0A5F8479" w14:textId="77777777" w:rsidR="00722B52" w:rsidRDefault="00722B52" w:rsidP="00722B52">
      <w:pPr>
        <w:rPr>
          <w:rFonts w:ascii="Arial" w:hAnsi="Arial" w:cs="Arial"/>
          <w:b/>
        </w:rPr>
      </w:pPr>
      <w:r>
        <w:rPr>
          <w:rFonts w:ascii="Arial" w:hAnsi="Arial" w:cs="Arial"/>
          <w:b/>
        </w:rPr>
        <w:t xml:space="preserve">Abstract: </w:t>
      </w:r>
    </w:p>
    <w:p w14:paraId="2E479A29" w14:textId="77777777" w:rsidR="00722B52" w:rsidRDefault="00722B52" w:rsidP="00722B52">
      <w:r>
        <w:t>MCC: This is CAT A CR.</w:t>
      </w:r>
    </w:p>
    <w:p w14:paraId="35C22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64BE" w14:textId="3CDB070E" w:rsidR="00722B52" w:rsidRDefault="00722B52" w:rsidP="00722B52">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65B6F5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17199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E50C" w14:textId="077FEF39" w:rsidR="00722B52" w:rsidRDefault="00722B52" w:rsidP="00722B52">
      <w:pPr>
        <w:rPr>
          <w:rFonts w:ascii="Arial" w:hAnsi="Arial" w:cs="Arial"/>
          <w:b/>
          <w:sz w:val="24"/>
        </w:rPr>
      </w:pPr>
      <w:r>
        <w:rPr>
          <w:rFonts w:ascii="Arial" w:hAnsi="Arial" w:cs="Arial"/>
          <w:b/>
          <w:color w:val="0000FF"/>
          <w:sz w:val="24"/>
        </w:rPr>
        <w:lastRenderedPageBreak/>
        <w:t>R4-2412173</w:t>
      </w:r>
      <w:r>
        <w:rPr>
          <w:rFonts w:ascii="Arial" w:hAnsi="Arial" w:cs="Arial"/>
          <w:b/>
          <w:color w:val="0000FF"/>
          <w:sz w:val="24"/>
        </w:rPr>
        <w:tab/>
      </w:r>
      <w:r>
        <w:rPr>
          <w:rFonts w:ascii="Arial" w:hAnsi="Arial" w:cs="Arial"/>
          <w:b/>
          <w:sz w:val="24"/>
        </w:rPr>
        <w:t>(NR_RF_FR1_enh-Perf) Correction to Rel-17 UL Tx switching test cases_R18</w:t>
      </w:r>
    </w:p>
    <w:p w14:paraId="768E49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58BA7140" w14:textId="77777777" w:rsidR="00722B52" w:rsidRDefault="00722B52" w:rsidP="00722B52">
      <w:pPr>
        <w:rPr>
          <w:rFonts w:ascii="Arial" w:hAnsi="Arial" w:cs="Arial"/>
          <w:b/>
        </w:rPr>
      </w:pPr>
      <w:r>
        <w:rPr>
          <w:rFonts w:ascii="Arial" w:hAnsi="Arial" w:cs="Arial"/>
          <w:b/>
        </w:rPr>
        <w:t xml:space="preserve">Abstract: </w:t>
      </w:r>
    </w:p>
    <w:p w14:paraId="654BAFD8" w14:textId="77777777" w:rsidR="00722B52" w:rsidRDefault="00722B52" w:rsidP="00722B52">
      <w:r>
        <w:t>MCC: This is CAT A CR.</w:t>
      </w:r>
    </w:p>
    <w:p w14:paraId="4F5E4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2BA" w14:textId="595F13FC" w:rsidR="00722B52" w:rsidRDefault="00722B52" w:rsidP="00722B52">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11E8C9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53D980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F1BD" w14:textId="4EC61F84" w:rsidR="00722B52" w:rsidRDefault="00722B52" w:rsidP="00722B52">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5E09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br/>
      </w:r>
      <w:r>
        <w:rPr>
          <w:i/>
        </w:rPr>
        <w:tab/>
      </w:r>
      <w:r>
        <w:rPr>
          <w:i/>
        </w:rPr>
        <w:tab/>
      </w:r>
      <w:r>
        <w:rPr>
          <w:i/>
        </w:rPr>
        <w:tab/>
      </w:r>
      <w:r>
        <w:rPr>
          <w:i/>
        </w:rPr>
        <w:tab/>
      </w:r>
      <w:r>
        <w:rPr>
          <w:i/>
        </w:rPr>
        <w:tab/>
        <w:t>Source: Huawei, HiSilicon</w:t>
      </w:r>
    </w:p>
    <w:p w14:paraId="27C3F3EC" w14:textId="77777777" w:rsidR="00722B52" w:rsidRDefault="00722B52" w:rsidP="00722B52">
      <w:pPr>
        <w:rPr>
          <w:rFonts w:ascii="Arial" w:hAnsi="Arial" w:cs="Arial"/>
          <w:b/>
        </w:rPr>
      </w:pPr>
      <w:r>
        <w:rPr>
          <w:rFonts w:ascii="Arial" w:hAnsi="Arial" w:cs="Arial"/>
          <w:b/>
        </w:rPr>
        <w:t xml:space="preserve">Abstract: </w:t>
      </w:r>
    </w:p>
    <w:p w14:paraId="53E0C146" w14:textId="77777777" w:rsidR="00722B52" w:rsidRDefault="00722B52" w:rsidP="00722B52">
      <w:r>
        <w:t>MCC: This is CAT A CR.</w:t>
      </w:r>
    </w:p>
    <w:p w14:paraId="01047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46BA8" w14:textId="31C7FBAF" w:rsidR="00722B52" w:rsidRDefault="00722B52" w:rsidP="00722B52">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200C3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41084C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D154" w14:textId="30E3D4BC" w:rsidR="00722B52" w:rsidRDefault="00722B52" w:rsidP="00722B52">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3AB7C5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5CDD105B" w14:textId="77777777" w:rsidR="00722B52" w:rsidRDefault="00722B52" w:rsidP="00722B52">
      <w:pPr>
        <w:rPr>
          <w:rFonts w:ascii="Arial" w:hAnsi="Arial" w:cs="Arial"/>
          <w:b/>
        </w:rPr>
      </w:pPr>
      <w:r>
        <w:rPr>
          <w:rFonts w:ascii="Arial" w:hAnsi="Arial" w:cs="Arial"/>
          <w:b/>
        </w:rPr>
        <w:t xml:space="preserve">Abstract: </w:t>
      </w:r>
    </w:p>
    <w:p w14:paraId="7585CC73" w14:textId="77777777" w:rsidR="00722B52" w:rsidRDefault="00722B52" w:rsidP="00722B52">
      <w:r>
        <w:t>MCC: This is CAT A CR.</w:t>
      </w:r>
    </w:p>
    <w:p w14:paraId="6909E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7644" w14:textId="29CA4252" w:rsidR="00722B52" w:rsidRDefault="00722B52" w:rsidP="00722B52">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0FEE19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C3F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C8DF" w14:textId="77E62CE8" w:rsidR="00722B52" w:rsidRDefault="00722B52" w:rsidP="00722B52">
      <w:pPr>
        <w:rPr>
          <w:rFonts w:ascii="Arial" w:hAnsi="Arial" w:cs="Arial"/>
          <w:b/>
          <w:sz w:val="24"/>
        </w:rPr>
      </w:pPr>
      <w:r>
        <w:rPr>
          <w:rFonts w:ascii="Arial" w:hAnsi="Arial" w:cs="Arial"/>
          <w:b/>
          <w:color w:val="0000FF"/>
          <w:sz w:val="24"/>
        </w:rPr>
        <w:lastRenderedPageBreak/>
        <w:t>R4-2412180</w:t>
      </w:r>
      <w:r>
        <w:rPr>
          <w:rFonts w:ascii="Arial" w:hAnsi="Arial" w:cs="Arial"/>
          <w:b/>
          <w:color w:val="0000FF"/>
          <w:sz w:val="24"/>
        </w:rPr>
        <w:tab/>
      </w:r>
      <w:r>
        <w:rPr>
          <w:rFonts w:ascii="Arial" w:hAnsi="Arial" w:cs="Arial"/>
          <w:b/>
          <w:sz w:val="24"/>
        </w:rPr>
        <w:t>(NR_RRM_enh2-Core) CR on PUCCH SCell activation with multiple SCells R17 (Cat F)</w:t>
      </w:r>
    </w:p>
    <w:p w14:paraId="1872F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4C45F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FA2C" w14:textId="4AE03D75" w:rsidR="00722B52" w:rsidRDefault="00722B52" w:rsidP="00722B52">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12FBAA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1E90F57F" w14:textId="77777777" w:rsidR="00722B52" w:rsidRDefault="00722B52" w:rsidP="00722B52">
      <w:pPr>
        <w:rPr>
          <w:rFonts w:ascii="Arial" w:hAnsi="Arial" w:cs="Arial"/>
          <w:b/>
        </w:rPr>
      </w:pPr>
      <w:r>
        <w:rPr>
          <w:rFonts w:ascii="Arial" w:hAnsi="Arial" w:cs="Arial"/>
          <w:b/>
        </w:rPr>
        <w:t xml:space="preserve">Abstract: </w:t>
      </w:r>
    </w:p>
    <w:p w14:paraId="7DFBA3BA" w14:textId="77777777" w:rsidR="00722B52" w:rsidRDefault="00722B52" w:rsidP="00722B52">
      <w:r>
        <w:t>MCC: This is CAT A CR.</w:t>
      </w:r>
    </w:p>
    <w:p w14:paraId="06176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A1DC" w14:textId="09A9C19D" w:rsidR="00722B52" w:rsidRDefault="00722B52" w:rsidP="00722B52">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6DB859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45A805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56CC" w14:textId="214BCF92" w:rsidR="00722B52" w:rsidRDefault="00722B52" w:rsidP="00722B52">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5F6C40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A210B05" w14:textId="77777777" w:rsidR="00722B52" w:rsidRDefault="00722B52" w:rsidP="00722B52">
      <w:pPr>
        <w:rPr>
          <w:rFonts w:ascii="Arial" w:hAnsi="Arial" w:cs="Arial"/>
          <w:b/>
        </w:rPr>
      </w:pPr>
      <w:r>
        <w:rPr>
          <w:rFonts w:ascii="Arial" w:hAnsi="Arial" w:cs="Arial"/>
          <w:b/>
        </w:rPr>
        <w:t xml:space="preserve">Abstract: </w:t>
      </w:r>
    </w:p>
    <w:p w14:paraId="41841AB6" w14:textId="77777777" w:rsidR="00722B52" w:rsidRDefault="00722B52" w:rsidP="00722B52">
      <w:r>
        <w:t>MCC: This is CAT A CR.</w:t>
      </w:r>
    </w:p>
    <w:p w14:paraId="778003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CCD5" w14:textId="402572A7" w:rsidR="00722B52" w:rsidRDefault="00722B52" w:rsidP="00722B52">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2FC8D2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B7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5222" w14:textId="77F279D6" w:rsidR="00722B52" w:rsidRDefault="00722B52" w:rsidP="00722B52">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4E5DEA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br/>
      </w:r>
      <w:r>
        <w:rPr>
          <w:i/>
        </w:rPr>
        <w:tab/>
      </w:r>
      <w:r>
        <w:rPr>
          <w:i/>
        </w:rPr>
        <w:tab/>
      </w:r>
      <w:r>
        <w:rPr>
          <w:i/>
        </w:rPr>
        <w:tab/>
      </w:r>
      <w:r>
        <w:rPr>
          <w:i/>
        </w:rPr>
        <w:tab/>
      </w:r>
      <w:r>
        <w:rPr>
          <w:i/>
        </w:rPr>
        <w:tab/>
        <w:t>Source: Huawei, HiSilicon</w:t>
      </w:r>
    </w:p>
    <w:p w14:paraId="034DD6A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4491" w14:textId="3E99DE12" w:rsidR="00722B52" w:rsidRDefault="00722B52" w:rsidP="00722B52">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74748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204BC47E" w14:textId="77777777" w:rsidR="00722B52" w:rsidRDefault="00722B52" w:rsidP="00722B52">
      <w:pPr>
        <w:rPr>
          <w:rFonts w:ascii="Arial" w:hAnsi="Arial" w:cs="Arial"/>
          <w:b/>
        </w:rPr>
      </w:pPr>
      <w:r>
        <w:rPr>
          <w:rFonts w:ascii="Arial" w:hAnsi="Arial" w:cs="Arial"/>
          <w:b/>
        </w:rPr>
        <w:t xml:space="preserve">Abstract: </w:t>
      </w:r>
    </w:p>
    <w:p w14:paraId="31453B3A" w14:textId="77777777" w:rsidR="00722B52" w:rsidRDefault="00722B52" w:rsidP="00722B52">
      <w:r>
        <w:t>MCC: This is CAT A CR.</w:t>
      </w:r>
    </w:p>
    <w:p w14:paraId="04E8C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E4" w14:textId="450086A0" w:rsidR="00722B52" w:rsidRDefault="00722B52" w:rsidP="00722B52">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222756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6D6BB2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2366" w14:textId="0BD50A9A" w:rsidR="00722B52" w:rsidRDefault="00722B52" w:rsidP="00722B52">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0E1A12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4E5E37DF" w14:textId="77777777" w:rsidR="00722B52" w:rsidRDefault="00722B52" w:rsidP="00722B52">
      <w:pPr>
        <w:rPr>
          <w:rFonts w:ascii="Arial" w:hAnsi="Arial" w:cs="Arial"/>
          <w:b/>
        </w:rPr>
      </w:pPr>
      <w:r>
        <w:rPr>
          <w:rFonts w:ascii="Arial" w:hAnsi="Arial" w:cs="Arial"/>
          <w:b/>
        </w:rPr>
        <w:t xml:space="preserve">Abstract: </w:t>
      </w:r>
    </w:p>
    <w:p w14:paraId="7A0CCFD4" w14:textId="77777777" w:rsidR="00722B52" w:rsidRDefault="00722B52" w:rsidP="00722B52">
      <w:r>
        <w:t>MCC: This is CAT A CR.</w:t>
      </w:r>
    </w:p>
    <w:p w14:paraId="0A97C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6E7F" w14:textId="4D1A2E1B" w:rsidR="00722B52" w:rsidRDefault="00722B52" w:rsidP="00722B52">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1F342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7F1F2834" w14:textId="77777777" w:rsidR="00722B52" w:rsidRDefault="00722B52" w:rsidP="00722B52">
      <w:pPr>
        <w:rPr>
          <w:rFonts w:ascii="Arial" w:hAnsi="Arial" w:cs="Arial"/>
          <w:b/>
        </w:rPr>
      </w:pPr>
      <w:r>
        <w:rPr>
          <w:rFonts w:ascii="Arial" w:hAnsi="Arial" w:cs="Arial"/>
          <w:b/>
        </w:rPr>
        <w:t xml:space="preserve">Abstract: </w:t>
      </w:r>
    </w:p>
    <w:p w14:paraId="2E4BC23A" w14:textId="77777777" w:rsidR="00722B52" w:rsidRDefault="00722B52" w:rsidP="00722B52">
      <w:r>
        <w:t>MCC: This is CAT A CR.</w:t>
      </w:r>
    </w:p>
    <w:p w14:paraId="6F945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89316" w14:textId="1E1E9443" w:rsidR="00722B52" w:rsidRDefault="00722B52" w:rsidP="00722B52">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673F48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228A7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F122" w14:textId="4E4B1D9F" w:rsidR="00722B52" w:rsidRDefault="00722B52" w:rsidP="00722B52">
      <w:pPr>
        <w:rPr>
          <w:rFonts w:ascii="Arial" w:hAnsi="Arial" w:cs="Arial"/>
          <w:b/>
          <w:sz w:val="24"/>
        </w:rPr>
      </w:pPr>
      <w:r>
        <w:rPr>
          <w:rFonts w:ascii="Arial" w:hAnsi="Arial" w:cs="Arial"/>
          <w:b/>
          <w:color w:val="0000FF"/>
          <w:sz w:val="24"/>
        </w:rPr>
        <w:t>R4-2412225</w:t>
      </w:r>
      <w:r>
        <w:rPr>
          <w:rFonts w:ascii="Arial" w:hAnsi="Arial" w:cs="Arial"/>
          <w:b/>
          <w:color w:val="0000FF"/>
          <w:sz w:val="24"/>
        </w:rPr>
        <w:tab/>
      </w:r>
      <w:r>
        <w:rPr>
          <w:rFonts w:ascii="Arial" w:hAnsi="Arial" w:cs="Arial"/>
          <w:b/>
          <w:sz w:val="24"/>
        </w:rPr>
        <w:t>(NR_newRAT-Core) Corrections on measurement restriction for RLM, BFD and CBD R16</w:t>
      </w:r>
    </w:p>
    <w:p w14:paraId="084EC15E"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92D6119" w14:textId="77777777" w:rsidR="00722B52" w:rsidRDefault="00722B52" w:rsidP="00722B52">
      <w:pPr>
        <w:rPr>
          <w:rFonts w:ascii="Arial" w:hAnsi="Arial" w:cs="Arial"/>
          <w:b/>
        </w:rPr>
      </w:pPr>
      <w:r>
        <w:rPr>
          <w:rFonts w:ascii="Arial" w:hAnsi="Arial" w:cs="Arial"/>
          <w:b/>
        </w:rPr>
        <w:t xml:space="preserve">Abstract: </w:t>
      </w:r>
    </w:p>
    <w:p w14:paraId="07FA9375" w14:textId="77777777" w:rsidR="00722B52" w:rsidRDefault="00722B52" w:rsidP="00722B52">
      <w:r>
        <w:t>MCC: This is CAT A CR.</w:t>
      </w:r>
    </w:p>
    <w:p w14:paraId="1C9F19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5A2C" w14:textId="0B0BEACB" w:rsidR="00722B52" w:rsidRDefault="00722B52" w:rsidP="00722B52">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4F8AD5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br/>
      </w:r>
      <w:r>
        <w:rPr>
          <w:i/>
        </w:rPr>
        <w:tab/>
      </w:r>
      <w:r>
        <w:rPr>
          <w:i/>
        </w:rPr>
        <w:tab/>
      </w:r>
      <w:r>
        <w:rPr>
          <w:i/>
        </w:rPr>
        <w:tab/>
      </w:r>
      <w:r>
        <w:rPr>
          <w:i/>
        </w:rPr>
        <w:tab/>
      </w:r>
      <w:r>
        <w:rPr>
          <w:i/>
        </w:rPr>
        <w:tab/>
        <w:t>Source: Huawei, HiSilicon</w:t>
      </w:r>
    </w:p>
    <w:p w14:paraId="7A7E4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B9C4" w14:textId="5CC8C690" w:rsidR="00722B52" w:rsidRDefault="00722B52" w:rsidP="00722B52">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0FC88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590FBC6F" w14:textId="77777777" w:rsidR="00722B52" w:rsidRDefault="00722B52" w:rsidP="00722B52">
      <w:pPr>
        <w:rPr>
          <w:rFonts w:ascii="Arial" w:hAnsi="Arial" w:cs="Arial"/>
          <w:b/>
        </w:rPr>
      </w:pPr>
      <w:r>
        <w:rPr>
          <w:rFonts w:ascii="Arial" w:hAnsi="Arial" w:cs="Arial"/>
          <w:b/>
        </w:rPr>
        <w:t xml:space="preserve">Abstract: </w:t>
      </w:r>
    </w:p>
    <w:p w14:paraId="24C7DFE3" w14:textId="77777777" w:rsidR="00722B52" w:rsidRDefault="00722B52" w:rsidP="00722B52">
      <w:r>
        <w:t>MCC: This is CAT A CR.</w:t>
      </w:r>
    </w:p>
    <w:p w14:paraId="29DFF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AD2C" w14:textId="29AF82D9" w:rsidR="00722B52" w:rsidRDefault="00722B52" w:rsidP="00722B52">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56F15C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5B1ACEDF" w14:textId="77777777" w:rsidR="00722B52" w:rsidRDefault="00722B52" w:rsidP="00722B52">
      <w:pPr>
        <w:rPr>
          <w:rFonts w:ascii="Arial" w:hAnsi="Arial" w:cs="Arial"/>
          <w:b/>
        </w:rPr>
      </w:pPr>
      <w:r>
        <w:rPr>
          <w:rFonts w:ascii="Arial" w:hAnsi="Arial" w:cs="Arial"/>
          <w:b/>
        </w:rPr>
        <w:t xml:space="preserve">Abstract: </w:t>
      </w:r>
    </w:p>
    <w:p w14:paraId="5EE7FB56" w14:textId="77777777" w:rsidR="00722B52" w:rsidRDefault="00722B52" w:rsidP="00722B52">
      <w:r>
        <w:t>This CR add the missing requirement for interruption due to RLM_BFD measurement for deactivated Pscell</w:t>
      </w:r>
    </w:p>
    <w:p w14:paraId="408D1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A8AB" w14:textId="05382300" w:rsidR="00722B52" w:rsidRDefault="00722B52" w:rsidP="00722B52">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168167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4D64FC1" w14:textId="77777777" w:rsidR="00722B52" w:rsidRDefault="00722B52" w:rsidP="00722B52">
      <w:pPr>
        <w:rPr>
          <w:rFonts w:ascii="Arial" w:hAnsi="Arial" w:cs="Arial"/>
          <w:b/>
        </w:rPr>
      </w:pPr>
      <w:r>
        <w:rPr>
          <w:rFonts w:ascii="Arial" w:hAnsi="Arial" w:cs="Arial"/>
          <w:b/>
        </w:rPr>
        <w:t xml:space="preserve">Abstract: </w:t>
      </w:r>
    </w:p>
    <w:p w14:paraId="3FAF1748" w14:textId="77777777" w:rsidR="00722B52" w:rsidRDefault="00722B52" w:rsidP="00722B52">
      <w:r>
        <w:t>This CR add the missing requirement for interruption due to RLM_BFD measurement for deactivated Pscell</w:t>
      </w:r>
    </w:p>
    <w:p w14:paraId="014E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C7AC" w14:textId="2F6DA32B" w:rsidR="00722B52" w:rsidRDefault="00722B52" w:rsidP="00722B52">
      <w:pPr>
        <w:rPr>
          <w:rFonts w:ascii="Arial" w:hAnsi="Arial" w:cs="Arial"/>
          <w:b/>
          <w:sz w:val="24"/>
        </w:rPr>
      </w:pPr>
      <w:r>
        <w:rPr>
          <w:rFonts w:ascii="Arial" w:hAnsi="Arial" w:cs="Arial"/>
          <w:b/>
          <w:color w:val="0000FF"/>
          <w:sz w:val="24"/>
        </w:rPr>
        <w:lastRenderedPageBreak/>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F0146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12B109EA" w14:textId="77777777" w:rsidR="00722B52" w:rsidRDefault="00722B52" w:rsidP="00722B52">
      <w:pPr>
        <w:rPr>
          <w:rFonts w:ascii="Arial" w:hAnsi="Arial" w:cs="Arial"/>
          <w:b/>
        </w:rPr>
      </w:pPr>
      <w:r>
        <w:rPr>
          <w:rFonts w:ascii="Arial" w:hAnsi="Arial" w:cs="Arial"/>
          <w:b/>
        </w:rPr>
        <w:t xml:space="preserve">Abstract: </w:t>
      </w:r>
    </w:p>
    <w:p w14:paraId="2D58A7A3" w14:textId="77777777" w:rsidR="00722B52" w:rsidRDefault="00722B52" w:rsidP="00722B52">
      <w:r>
        <w:t>This CR update test case value according to the core requirement.</w:t>
      </w:r>
    </w:p>
    <w:p w14:paraId="557820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C6DC1" w14:textId="1601CD01" w:rsidR="00722B52" w:rsidRDefault="00722B52" w:rsidP="00722B52">
      <w:pPr>
        <w:rPr>
          <w:rFonts w:ascii="Arial" w:hAnsi="Arial" w:cs="Arial"/>
          <w:b/>
          <w:sz w:val="24"/>
        </w:rPr>
      </w:pPr>
      <w:r>
        <w:rPr>
          <w:rFonts w:ascii="Arial" w:hAnsi="Arial" w:cs="Arial"/>
          <w:b/>
          <w:color w:val="0000FF"/>
          <w:sz w:val="24"/>
        </w:rPr>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41C21D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16F8B149" w14:textId="77777777" w:rsidR="00722B52" w:rsidRDefault="00722B52" w:rsidP="00722B52">
      <w:pPr>
        <w:rPr>
          <w:rFonts w:ascii="Arial" w:hAnsi="Arial" w:cs="Arial"/>
          <w:b/>
        </w:rPr>
      </w:pPr>
      <w:r>
        <w:rPr>
          <w:rFonts w:ascii="Arial" w:hAnsi="Arial" w:cs="Arial"/>
          <w:b/>
        </w:rPr>
        <w:t xml:space="preserve">Abstract: </w:t>
      </w:r>
    </w:p>
    <w:p w14:paraId="2AAB78A0" w14:textId="77777777" w:rsidR="00722B52" w:rsidRDefault="00722B52" w:rsidP="00722B52">
      <w:r>
        <w:t>This CR update test case value according to the core requirement.</w:t>
      </w:r>
    </w:p>
    <w:p w14:paraId="59BDA6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A326" w14:textId="5B5D6943" w:rsidR="00722B52" w:rsidRDefault="00722B52" w:rsidP="00722B52">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5B8E52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220F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5EEE" w14:textId="01C06340" w:rsidR="00722B52" w:rsidRDefault="00722B52" w:rsidP="00722B52">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1B9B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3F190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94D37" w14:textId="775801C2" w:rsidR="00722B52" w:rsidRDefault="00722B52" w:rsidP="00722B52">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3F92C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7453F155" w14:textId="77777777" w:rsidR="00722B52" w:rsidRDefault="00722B52" w:rsidP="00722B52">
      <w:pPr>
        <w:rPr>
          <w:rFonts w:ascii="Arial" w:hAnsi="Arial" w:cs="Arial"/>
          <w:b/>
        </w:rPr>
      </w:pPr>
      <w:r>
        <w:rPr>
          <w:rFonts w:ascii="Arial" w:hAnsi="Arial" w:cs="Arial"/>
          <w:b/>
        </w:rPr>
        <w:t xml:space="preserve">Abstract: </w:t>
      </w:r>
    </w:p>
    <w:p w14:paraId="646C4C71" w14:textId="77777777" w:rsidR="00722B52" w:rsidRDefault="00722B52" w:rsidP="00722B52">
      <w:r>
        <w:t>Current requirements require the UE to measure on inter-RAT E-UTRAN layers of higher, equal or lower priorivty at least every 1 hour under some conditions.</w:t>
      </w:r>
    </w:p>
    <w:p w14:paraId="01A3A6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FEE68" w14:textId="74C5EE3A" w:rsidR="00722B52" w:rsidRDefault="00722B52" w:rsidP="00722B52">
      <w:pPr>
        <w:rPr>
          <w:rFonts w:ascii="Arial" w:hAnsi="Arial" w:cs="Arial"/>
          <w:b/>
          <w:sz w:val="24"/>
        </w:rPr>
      </w:pPr>
      <w:r>
        <w:rPr>
          <w:rFonts w:ascii="Arial" w:hAnsi="Arial" w:cs="Arial"/>
          <w:b/>
          <w:color w:val="0000FF"/>
          <w:sz w:val="24"/>
        </w:rPr>
        <w:t>R4-2412399</w:t>
      </w:r>
      <w:r>
        <w:rPr>
          <w:rFonts w:ascii="Arial" w:hAnsi="Arial" w:cs="Arial"/>
          <w:b/>
          <w:color w:val="0000FF"/>
          <w:sz w:val="24"/>
        </w:rPr>
        <w:tab/>
      </w:r>
      <w:r>
        <w:rPr>
          <w:rFonts w:ascii="Arial" w:hAnsi="Arial" w:cs="Arial"/>
          <w:b/>
          <w:sz w:val="24"/>
        </w:rPr>
        <w:t>CR to 38.133: Correction to priority level of relaxed inter-RAT measurements</w:t>
      </w:r>
    </w:p>
    <w:p w14:paraId="71884D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39C88F5E" w14:textId="77777777" w:rsidR="00722B52" w:rsidRDefault="00722B52" w:rsidP="00722B52">
      <w:pPr>
        <w:rPr>
          <w:rFonts w:ascii="Arial" w:hAnsi="Arial" w:cs="Arial"/>
          <w:b/>
        </w:rPr>
      </w:pPr>
      <w:r>
        <w:rPr>
          <w:rFonts w:ascii="Arial" w:hAnsi="Arial" w:cs="Arial"/>
          <w:b/>
        </w:rPr>
        <w:t xml:space="preserve">Abstract: </w:t>
      </w:r>
    </w:p>
    <w:p w14:paraId="109B6276" w14:textId="77777777" w:rsidR="00722B52" w:rsidRDefault="00722B52" w:rsidP="00722B52">
      <w:r>
        <w:t>Current requirements require the UE to measure on inter-RAT E-UTRAN layers of higher, equal or lower priority at least every 1 hour under some conditions. MCC: This is CAT A CR.</w:t>
      </w:r>
    </w:p>
    <w:p w14:paraId="4B574D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0F1" w14:textId="715881B0" w:rsidR="00722B52" w:rsidRDefault="00722B52" w:rsidP="00722B52">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433410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2F500846" w14:textId="77777777" w:rsidR="00722B52" w:rsidRDefault="00722B52" w:rsidP="00722B52">
      <w:pPr>
        <w:rPr>
          <w:rFonts w:ascii="Arial" w:hAnsi="Arial" w:cs="Arial"/>
          <w:b/>
        </w:rPr>
      </w:pPr>
      <w:r>
        <w:rPr>
          <w:rFonts w:ascii="Arial" w:hAnsi="Arial" w:cs="Arial"/>
          <w:b/>
        </w:rPr>
        <w:t xml:space="preserve">Abstract: </w:t>
      </w:r>
    </w:p>
    <w:p w14:paraId="1C2BD7E6" w14:textId="77777777" w:rsidR="00722B52" w:rsidRDefault="00722B52" w:rsidP="00722B52">
      <w:r>
        <w:t>This CR contains update to interruption requirements for SRS carrier based switching.</w:t>
      </w:r>
    </w:p>
    <w:p w14:paraId="7D45B7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4E68C" w14:textId="600F65F9" w:rsidR="00722B52" w:rsidRDefault="00722B52" w:rsidP="00722B52">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10018ED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5985A2A3" w14:textId="77777777" w:rsidR="00722B52" w:rsidRDefault="00722B52" w:rsidP="00722B52">
      <w:pPr>
        <w:rPr>
          <w:rFonts w:ascii="Arial" w:hAnsi="Arial" w:cs="Arial"/>
          <w:b/>
        </w:rPr>
      </w:pPr>
      <w:r>
        <w:rPr>
          <w:rFonts w:ascii="Arial" w:hAnsi="Arial" w:cs="Arial"/>
          <w:b/>
        </w:rPr>
        <w:t xml:space="preserve">Abstract: </w:t>
      </w:r>
    </w:p>
    <w:p w14:paraId="53BAA473" w14:textId="77777777" w:rsidR="00722B52" w:rsidRDefault="00722B52" w:rsidP="00722B52">
      <w:r>
        <w:t>This CR contains update to interruption requirements for SRS carrier based switching.</w:t>
      </w:r>
    </w:p>
    <w:p w14:paraId="0B2E64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2C237" w14:textId="54E70D0F" w:rsidR="00722B52" w:rsidRDefault="00722B52" w:rsidP="00722B52">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26EEFE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76BB96EF" w14:textId="77777777" w:rsidR="00722B52" w:rsidRDefault="00722B52" w:rsidP="00722B52">
      <w:pPr>
        <w:rPr>
          <w:rFonts w:ascii="Arial" w:hAnsi="Arial" w:cs="Arial"/>
          <w:b/>
        </w:rPr>
      </w:pPr>
      <w:r>
        <w:rPr>
          <w:rFonts w:ascii="Arial" w:hAnsi="Arial" w:cs="Arial"/>
          <w:b/>
        </w:rPr>
        <w:t xml:space="preserve">Abstract: </w:t>
      </w:r>
    </w:p>
    <w:p w14:paraId="5D4C407A" w14:textId="77777777" w:rsidR="00722B52" w:rsidRDefault="00722B52" w:rsidP="00722B52">
      <w:r>
        <w:t>This CR contains update to interruption requirements for SRS carrier based switching.</w:t>
      </w:r>
    </w:p>
    <w:p w14:paraId="13AD46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4442" w14:textId="336FBE78" w:rsidR="00722B52" w:rsidRDefault="00722B52" w:rsidP="00722B52">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722DC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98C4A" w14:textId="77777777" w:rsidR="00722B52" w:rsidRDefault="00722B52" w:rsidP="00722B52">
      <w:pPr>
        <w:rPr>
          <w:rFonts w:ascii="Arial" w:hAnsi="Arial" w:cs="Arial"/>
          <w:b/>
        </w:rPr>
      </w:pPr>
      <w:r>
        <w:rPr>
          <w:rFonts w:ascii="Arial" w:hAnsi="Arial" w:cs="Arial"/>
          <w:b/>
        </w:rPr>
        <w:t xml:space="preserve">Abstract: </w:t>
      </w:r>
    </w:p>
    <w:p w14:paraId="251172FB" w14:textId="77777777" w:rsidR="00722B52" w:rsidRDefault="00722B52" w:rsidP="00722B52">
      <w:r>
        <w:t>This contribution discusses the remaining issues on R17 NCSG</w:t>
      </w:r>
    </w:p>
    <w:p w14:paraId="1B09A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18B9" w14:textId="2F7A7C2A" w:rsidR="00722B52" w:rsidRDefault="00722B52" w:rsidP="00722B52">
      <w:pPr>
        <w:rPr>
          <w:rFonts w:ascii="Arial" w:hAnsi="Arial" w:cs="Arial"/>
          <w:b/>
          <w:sz w:val="24"/>
        </w:rPr>
      </w:pPr>
      <w:r>
        <w:rPr>
          <w:rFonts w:ascii="Arial" w:hAnsi="Arial" w:cs="Arial"/>
          <w:b/>
          <w:color w:val="0000FF"/>
          <w:sz w:val="24"/>
        </w:rPr>
        <w:lastRenderedPageBreak/>
        <w:t>R4-2412510</w:t>
      </w:r>
      <w:r>
        <w:rPr>
          <w:rFonts w:ascii="Arial" w:hAnsi="Arial" w:cs="Arial"/>
          <w:b/>
          <w:color w:val="0000FF"/>
          <w:sz w:val="24"/>
        </w:rPr>
        <w:tab/>
      </w:r>
      <w:r>
        <w:rPr>
          <w:rFonts w:ascii="Arial" w:hAnsi="Arial" w:cs="Arial"/>
          <w:b/>
          <w:sz w:val="24"/>
        </w:rPr>
        <w:t>(NR_MG_enh-Core) CR on 38.133 MG enh on NCSG</w:t>
      </w:r>
    </w:p>
    <w:p w14:paraId="0B026C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2F489C9C" w14:textId="77777777" w:rsidR="00722B52" w:rsidRDefault="00722B52" w:rsidP="00722B52">
      <w:pPr>
        <w:rPr>
          <w:rFonts w:ascii="Arial" w:hAnsi="Arial" w:cs="Arial"/>
          <w:b/>
        </w:rPr>
      </w:pPr>
      <w:r>
        <w:rPr>
          <w:rFonts w:ascii="Arial" w:hAnsi="Arial" w:cs="Arial"/>
          <w:b/>
        </w:rPr>
        <w:t xml:space="preserve">Abstract: </w:t>
      </w:r>
    </w:p>
    <w:p w14:paraId="776A3D61" w14:textId="77777777" w:rsidR="00722B52" w:rsidRDefault="00722B52" w:rsidP="00722B52">
      <w:r>
        <w:t>This core part CR for MG enh on NCSG</w:t>
      </w:r>
    </w:p>
    <w:p w14:paraId="44C9CF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394B5" w14:textId="501A75A7" w:rsidR="00722B52" w:rsidRDefault="00722B52" w:rsidP="00722B52">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28C673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65607003" w14:textId="77777777" w:rsidR="00722B52" w:rsidRDefault="00722B52" w:rsidP="00722B52">
      <w:pPr>
        <w:rPr>
          <w:rFonts w:ascii="Arial" w:hAnsi="Arial" w:cs="Arial"/>
          <w:b/>
        </w:rPr>
      </w:pPr>
      <w:r>
        <w:rPr>
          <w:rFonts w:ascii="Arial" w:hAnsi="Arial" w:cs="Arial"/>
          <w:b/>
        </w:rPr>
        <w:t xml:space="preserve">Abstract: </w:t>
      </w:r>
    </w:p>
    <w:p w14:paraId="12E6BCA3" w14:textId="77777777" w:rsidR="00722B52" w:rsidRDefault="00722B52" w:rsidP="00722B52">
      <w:r>
        <w:t>MCC: A revision is required due to parsing failure. Specification version number wrong on CR cover for TDoc R4-2412513. Database value : 17.14.0. CR cover value : 18.6.0. Please check the specification version number as this is a major failure on the CR c</w:t>
      </w:r>
    </w:p>
    <w:p w14:paraId="60E92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4AAC" w14:textId="04FD5FFF" w:rsidR="00722B52" w:rsidRDefault="00722B52" w:rsidP="00722B52">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604B89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2138F79B" w14:textId="77777777" w:rsidR="00722B52" w:rsidRDefault="00722B52" w:rsidP="00722B52">
      <w:pPr>
        <w:rPr>
          <w:rFonts w:ascii="Arial" w:hAnsi="Arial" w:cs="Arial"/>
          <w:b/>
        </w:rPr>
      </w:pPr>
      <w:r>
        <w:rPr>
          <w:rFonts w:ascii="Arial" w:hAnsi="Arial" w:cs="Arial"/>
          <w:b/>
        </w:rPr>
        <w:t xml:space="preserve">Abstract: </w:t>
      </w:r>
    </w:p>
    <w:p w14:paraId="3A02129D" w14:textId="77777777" w:rsidR="00722B52" w:rsidRDefault="00722B52" w:rsidP="00722B52">
      <w:r>
        <w:t>MCC: This is CAT A CR.</w:t>
      </w:r>
    </w:p>
    <w:p w14:paraId="0DF085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35447" w14:textId="3A4D8AB4" w:rsidR="00722B52" w:rsidRDefault="00722B52" w:rsidP="00722B52">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27F499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0B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67B8" w14:textId="57822746" w:rsidR="00722B52" w:rsidRDefault="00722B52" w:rsidP="00722B52">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61E839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1D1BE369" w14:textId="77777777" w:rsidR="00722B52" w:rsidRDefault="00722B52" w:rsidP="00722B52">
      <w:pPr>
        <w:rPr>
          <w:rFonts w:ascii="Arial" w:hAnsi="Arial" w:cs="Arial"/>
          <w:b/>
        </w:rPr>
      </w:pPr>
      <w:r>
        <w:rPr>
          <w:rFonts w:ascii="Arial" w:hAnsi="Arial" w:cs="Arial"/>
          <w:b/>
        </w:rPr>
        <w:t xml:space="preserve">Abstract: </w:t>
      </w:r>
    </w:p>
    <w:p w14:paraId="7F57866D" w14:textId="77777777" w:rsidR="00722B52" w:rsidRDefault="00722B52" w:rsidP="00722B52">
      <w:r>
        <w:t>This core part Cat A CR for MG enh on NCSG. MCC: This is CAT A CR.</w:t>
      </w:r>
    </w:p>
    <w:p w14:paraId="6FBE4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AD58" w14:textId="35769B0C" w:rsidR="00722B52" w:rsidRDefault="00722B52" w:rsidP="00722B52">
      <w:pPr>
        <w:rPr>
          <w:rFonts w:ascii="Arial" w:hAnsi="Arial" w:cs="Arial"/>
          <w:b/>
          <w:sz w:val="24"/>
        </w:rPr>
      </w:pPr>
      <w:r>
        <w:rPr>
          <w:rFonts w:ascii="Arial" w:hAnsi="Arial" w:cs="Arial"/>
          <w:b/>
          <w:color w:val="0000FF"/>
          <w:sz w:val="24"/>
        </w:rPr>
        <w:t>R4-2412626</w:t>
      </w:r>
      <w:r>
        <w:rPr>
          <w:rFonts w:ascii="Arial" w:hAnsi="Arial" w:cs="Arial"/>
          <w:b/>
          <w:color w:val="0000FF"/>
          <w:sz w:val="24"/>
        </w:rPr>
        <w:tab/>
      </w:r>
      <w:r>
        <w:rPr>
          <w:rFonts w:ascii="Arial" w:hAnsi="Arial" w:cs="Arial"/>
          <w:b/>
          <w:sz w:val="24"/>
        </w:rPr>
        <w:t>(NR_pos-Perf) CR on report mapping for R16 positioning</w:t>
      </w:r>
    </w:p>
    <w:p w14:paraId="2D41130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14C12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C3DF" w14:textId="69B46DEF" w:rsidR="00722B52" w:rsidRDefault="00722B52" w:rsidP="00722B52">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4B92E9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br/>
      </w:r>
      <w:r>
        <w:rPr>
          <w:i/>
        </w:rPr>
        <w:tab/>
      </w:r>
      <w:r>
        <w:rPr>
          <w:i/>
        </w:rPr>
        <w:tab/>
      </w:r>
      <w:r>
        <w:rPr>
          <w:i/>
        </w:rPr>
        <w:tab/>
      </w:r>
      <w:r>
        <w:rPr>
          <w:i/>
        </w:rPr>
        <w:tab/>
      </w:r>
      <w:r>
        <w:rPr>
          <w:i/>
        </w:rPr>
        <w:tab/>
        <w:t>Source: Huawei, HiSilicon</w:t>
      </w:r>
    </w:p>
    <w:p w14:paraId="66871E4F" w14:textId="77777777" w:rsidR="00722B52" w:rsidRDefault="00722B52" w:rsidP="00722B52">
      <w:pPr>
        <w:rPr>
          <w:rFonts w:ascii="Arial" w:hAnsi="Arial" w:cs="Arial"/>
          <w:b/>
        </w:rPr>
      </w:pPr>
      <w:r>
        <w:rPr>
          <w:rFonts w:ascii="Arial" w:hAnsi="Arial" w:cs="Arial"/>
          <w:b/>
        </w:rPr>
        <w:t xml:space="preserve">Abstract: </w:t>
      </w:r>
    </w:p>
    <w:p w14:paraId="4458910F" w14:textId="77777777" w:rsidR="00722B52" w:rsidRDefault="00722B52" w:rsidP="00722B52">
      <w:r>
        <w:t>MCC: This is CAT A CR.</w:t>
      </w:r>
    </w:p>
    <w:p w14:paraId="05C191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2A6AE" w14:textId="64D87743" w:rsidR="00722B52" w:rsidRDefault="00722B52" w:rsidP="00722B52">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4743F8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7D9C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3370" w14:textId="271CFB98" w:rsidR="00722B52" w:rsidRDefault="00722B52" w:rsidP="00722B52">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2E6AA3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650AF9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25C7" w14:textId="373AE892" w:rsidR="00722B52" w:rsidRDefault="00722B52" w:rsidP="00722B52">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7A5ADC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2647B2CC" w14:textId="77777777" w:rsidR="00722B52" w:rsidRDefault="00722B52" w:rsidP="00722B52">
      <w:pPr>
        <w:rPr>
          <w:rFonts w:ascii="Arial" w:hAnsi="Arial" w:cs="Arial"/>
          <w:b/>
        </w:rPr>
      </w:pPr>
      <w:r>
        <w:rPr>
          <w:rFonts w:ascii="Arial" w:hAnsi="Arial" w:cs="Arial"/>
          <w:b/>
        </w:rPr>
        <w:t xml:space="preserve">Abstract: </w:t>
      </w:r>
    </w:p>
    <w:p w14:paraId="3366214A" w14:textId="77777777" w:rsidR="00722B52" w:rsidRDefault="00722B52" w:rsidP="00722B52">
      <w:r>
        <w:t>MCC: This is CAT A CR.</w:t>
      </w:r>
    </w:p>
    <w:p w14:paraId="6C541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996" w14:textId="4D47145F" w:rsidR="00722B52" w:rsidRDefault="00722B52" w:rsidP="00722B52">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66DBC06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49D2C0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9BE7" w14:textId="495578B2" w:rsidR="00722B52" w:rsidRDefault="00722B52" w:rsidP="00722B52">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5FB5FA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lastRenderedPageBreak/>
        <w:br/>
      </w:r>
      <w:r>
        <w:rPr>
          <w:i/>
        </w:rPr>
        <w:tab/>
      </w:r>
      <w:r>
        <w:rPr>
          <w:i/>
        </w:rPr>
        <w:tab/>
      </w:r>
      <w:r>
        <w:rPr>
          <w:i/>
        </w:rPr>
        <w:tab/>
      </w:r>
      <w:r>
        <w:rPr>
          <w:i/>
        </w:rPr>
        <w:tab/>
      </w:r>
      <w:r>
        <w:rPr>
          <w:i/>
        </w:rPr>
        <w:tab/>
        <w:t>Source: Huawei, HiSilicon</w:t>
      </w:r>
    </w:p>
    <w:p w14:paraId="427A24BD" w14:textId="77777777" w:rsidR="00722B52" w:rsidRDefault="00722B52" w:rsidP="00722B52">
      <w:pPr>
        <w:rPr>
          <w:rFonts w:ascii="Arial" w:hAnsi="Arial" w:cs="Arial"/>
          <w:b/>
        </w:rPr>
      </w:pPr>
      <w:r>
        <w:rPr>
          <w:rFonts w:ascii="Arial" w:hAnsi="Arial" w:cs="Arial"/>
          <w:b/>
        </w:rPr>
        <w:t xml:space="preserve">Abstract: </w:t>
      </w:r>
    </w:p>
    <w:p w14:paraId="505F1CF0" w14:textId="77777777" w:rsidR="00722B52" w:rsidRDefault="00722B52" w:rsidP="00722B52">
      <w:r>
        <w:t>MCC: This is CAT A CR.</w:t>
      </w:r>
    </w:p>
    <w:p w14:paraId="7DF162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764B" w14:textId="2AFEED85" w:rsidR="00722B52" w:rsidRDefault="00722B52" w:rsidP="00722B52">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10C1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662723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5D72" w14:textId="42C1EA7E" w:rsidR="00722B52" w:rsidRDefault="00722B52" w:rsidP="00722B52">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146663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0FC7ACC7" w14:textId="77777777" w:rsidR="00722B52" w:rsidRDefault="00722B52" w:rsidP="00722B52">
      <w:pPr>
        <w:rPr>
          <w:rFonts w:ascii="Arial" w:hAnsi="Arial" w:cs="Arial"/>
          <w:b/>
        </w:rPr>
      </w:pPr>
      <w:r>
        <w:rPr>
          <w:rFonts w:ascii="Arial" w:hAnsi="Arial" w:cs="Arial"/>
          <w:b/>
        </w:rPr>
        <w:t xml:space="preserve">Abstract: </w:t>
      </w:r>
    </w:p>
    <w:p w14:paraId="6BAC6DC5" w14:textId="77777777" w:rsidR="00722B52" w:rsidRDefault="00722B52" w:rsidP="00722B52">
      <w:r>
        <w:t>This maintenance CR was _endorsed_ at RAN4#111, as R4-2409057, but not approved since the corresponding type A CR was missing.</w:t>
      </w:r>
    </w:p>
    <w:p w14:paraId="7101D6A9" w14:textId="77777777" w:rsidR="00722B52" w:rsidRDefault="00722B52" w:rsidP="00722B52">
      <w:r>
        <w:t>Editorial change of ‘upling’ to ‘uplink’.</w:t>
      </w:r>
    </w:p>
    <w:p w14:paraId="672D48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8C92" w14:textId="5F6A700C" w:rsidR="00722B52" w:rsidRDefault="00722B52" w:rsidP="00722B52">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(NR_unlic-Core) CR to 38.133 on Gradual timing adjustment</w:t>
      </w:r>
    </w:p>
    <w:p w14:paraId="4A7134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5ABCB76D" w14:textId="77777777" w:rsidR="00722B52" w:rsidRDefault="00722B52" w:rsidP="00722B52">
      <w:pPr>
        <w:rPr>
          <w:rFonts w:ascii="Arial" w:hAnsi="Arial" w:cs="Arial"/>
          <w:b/>
        </w:rPr>
      </w:pPr>
      <w:r>
        <w:rPr>
          <w:rFonts w:ascii="Arial" w:hAnsi="Arial" w:cs="Arial"/>
          <w:b/>
        </w:rPr>
        <w:t xml:space="preserve">Abstract: </w:t>
      </w:r>
    </w:p>
    <w:p w14:paraId="6825AC3F" w14:textId="77777777" w:rsidR="00722B52" w:rsidRDefault="00722B52" w:rsidP="00722B52">
      <w:r>
        <w:t>MCC: This is CAT A CR. Shadow CR. Cat F CR, R17, was _endorsed_ at RAN4#111, as R4-2409057, but not approved since the corresponding type A CR was missing.</w:t>
      </w:r>
    </w:p>
    <w:p w14:paraId="30B59B38" w14:textId="77777777" w:rsidR="00722B52" w:rsidRDefault="00722B52" w:rsidP="00722B52">
      <w:r>
        <w:t>Editorial change of ‘upling’ to ‘uplink’.</w:t>
      </w:r>
    </w:p>
    <w:p w14:paraId="08276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9E9" w14:textId="722BD90E" w:rsidR="00722B52" w:rsidRDefault="00722B52" w:rsidP="00722B52">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8CCC8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0A0B0F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3C5C" w14:textId="7328108C" w:rsidR="00722B52" w:rsidRDefault="00722B52" w:rsidP="00722B52">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615563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lastRenderedPageBreak/>
        <w:br/>
      </w:r>
      <w:r>
        <w:rPr>
          <w:i/>
        </w:rPr>
        <w:tab/>
      </w:r>
      <w:r>
        <w:rPr>
          <w:i/>
        </w:rPr>
        <w:tab/>
      </w:r>
      <w:r>
        <w:rPr>
          <w:i/>
        </w:rPr>
        <w:tab/>
      </w:r>
      <w:r>
        <w:rPr>
          <w:i/>
        </w:rPr>
        <w:tab/>
      </w:r>
      <w:r>
        <w:rPr>
          <w:i/>
        </w:rPr>
        <w:tab/>
        <w:t>Source: Samsung</w:t>
      </w:r>
    </w:p>
    <w:p w14:paraId="45E5761A" w14:textId="77777777" w:rsidR="00722B52" w:rsidRDefault="00722B52" w:rsidP="00722B52">
      <w:pPr>
        <w:rPr>
          <w:rFonts w:ascii="Arial" w:hAnsi="Arial" w:cs="Arial"/>
          <w:b/>
        </w:rPr>
      </w:pPr>
      <w:r>
        <w:rPr>
          <w:rFonts w:ascii="Arial" w:hAnsi="Arial" w:cs="Arial"/>
          <w:b/>
        </w:rPr>
        <w:t xml:space="preserve">Abstract: </w:t>
      </w:r>
    </w:p>
    <w:p w14:paraId="3E6D3B19" w14:textId="77777777" w:rsidR="00722B52" w:rsidRDefault="00722B52" w:rsidP="00722B52">
      <w:r>
        <w:t>MCC: This is CAT A CR.</w:t>
      </w:r>
    </w:p>
    <w:p w14:paraId="4F58CB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0613" w14:textId="2F72B592" w:rsidR="00722B52" w:rsidRDefault="00722B52" w:rsidP="00722B52">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5657D1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1FF09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152E" w14:textId="64CFD636" w:rsidR="00722B52" w:rsidRDefault="00722B52" w:rsidP="00722B52">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765BF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04E03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36DC" w14:textId="2F538ADB" w:rsidR="00722B52" w:rsidRDefault="00722B52" w:rsidP="00722B52">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5409D9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85F8751" w14:textId="77777777" w:rsidR="00722B52" w:rsidRDefault="00722B52" w:rsidP="00722B52">
      <w:pPr>
        <w:rPr>
          <w:rFonts w:ascii="Arial" w:hAnsi="Arial" w:cs="Arial"/>
          <w:b/>
        </w:rPr>
      </w:pPr>
      <w:r>
        <w:rPr>
          <w:rFonts w:ascii="Arial" w:hAnsi="Arial" w:cs="Arial"/>
          <w:b/>
        </w:rPr>
        <w:t xml:space="preserve">Abstract: </w:t>
      </w:r>
    </w:p>
    <w:p w14:paraId="313AEBA1" w14:textId="77777777" w:rsidR="00722B52" w:rsidRDefault="00722B52" w:rsidP="00722B52">
      <w:r>
        <w:t>MCC: A revision is required due to parsing failure. Change request Work Item wrong on CR cover for TDoc R4-2413088. Database value : NR_newRAT-Core. CR cover value : [NR_newRAT-Core].  Please check the WI code and match to database value on the CR coversh</w:t>
      </w:r>
    </w:p>
    <w:p w14:paraId="05FA13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C361" w14:textId="511227A3" w:rsidR="00722B52" w:rsidRDefault="00722B52" w:rsidP="00722B52">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39858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267ECB3C" w14:textId="77777777" w:rsidR="00722B52" w:rsidRDefault="00722B52" w:rsidP="00722B52">
      <w:pPr>
        <w:rPr>
          <w:rFonts w:ascii="Arial" w:hAnsi="Arial" w:cs="Arial"/>
          <w:b/>
        </w:rPr>
      </w:pPr>
      <w:r>
        <w:rPr>
          <w:rFonts w:ascii="Arial" w:hAnsi="Arial" w:cs="Arial"/>
          <w:b/>
        </w:rPr>
        <w:t xml:space="preserve">Abstract: </w:t>
      </w:r>
    </w:p>
    <w:p w14:paraId="04061ACD" w14:textId="77777777" w:rsidR="00722B52" w:rsidRDefault="00722B52" w:rsidP="00722B52">
      <w:r>
        <w:t>MCC: A revision is required due to parsing failure. Change request Work Item wrong on CR cover for TDoc R4-2413089. Database value : NR_eMIMO-Core. CR cover value : [NR_eMIMO-Core].  Please check the WI code and match to the database value on the CR cover</w:t>
      </w:r>
    </w:p>
    <w:p w14:paraId="70490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EC27" w14:textId="3A38EB56" w:rsidR="00722B52" w:rsidRDefault="00722B52" w:rsidP="00722B52">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CC3B3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374CA4D9" w14:textId="77777777" w:rsidR="00722B52" w:rsidRDefault="00722B52" w:rsidP="00722B52">
      <w:pPr>
        <w:rPr>
          <w:rFonts w:ascii="Arial" w:hAnsi="Arial" w:cs="Arial"/>
          <w:b/>
        </w:rPr>
      </w:pPr>
      <w:r>
        <w:rPr>
          <w:rFonts w:ascii="Arial" w:hAnsi="Arial" w:cs="Arial"/>
          <w:b/>
        </w:rPr>
        <w:t xml:space="preserve">Abstract: </w:t>
      </w:r>
    </w:p>
    <w:p w14:paraId="50BB6CC1" w14:textId="77777777" w:rsidR="00722B52" w:rsidRDefault="00722B52" w:rsidP="00722B52">
      <w:r>
        <w:lastRenderedPageBreak/>
        <w:t>MCC: A revision is required due to parsing failure. Change request Work Item wrong on CR cover for TDoc R4-2413090. Database value : NR_RRM_enh-Core. CR cover value : [NR_RRM_enh-Core].  Please check the WI code and match to the database value on the CR c</w:t>
      </w:r>
    </w:p>
    <w:p w14:paraId="3D2EC4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2EBD" w14:textId="4E4CB107" w:rsidR="00722B52" w:rsidRDefault="00722B52" w:rsidP="00722B52">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1B5895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489D2055" w14:textId="77777777" w:rsidR="00722B52" w:rsidRDefault="00722B52" w:rsidP="00722B52">
      <w:pPr>
        <w:rPr>
          <w:rFonts w:ascii="Arial" w:hAnsi="Arial" w:cs="Arial"/>
          <w:b/>
        </w:rPr>
      </w:pPr>
      <w:r>
        <w:rPr>
          <w:rFonts w:ascii="Arial" w:hAnsi="Arial" w:cs="Arial"/>
          <w:b/>
        </w:rPr>
        <w:t xml:space="preserve">Abstract: </w:t>
      </w:r>
    </w:p>
    <w:p w14:paraId="14FBCD6E" w14:textId="77777777" w:rsidR="00722B52" w:rsidRDefault="00722B52" w:rsidP="00722B52">
      <w:r>
        <w:t>MCC: A revision is required due to parsing failure. Change request Work Item wrong on CR cover for TDoc R4-2413091. Database value : NR_FeMIMO-Core. CR cover value : [ NR_FeMIMO-Core].  Please check the WI code and match to the database value on the CR co</w:t>
      </w:r>
    </w:p>
    <w:p w14:paraId="6FFF00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D06" w14:textId="3964F490" w:rsidR="00722B52" w:rsidRDefault="00722B52" w:rsidP="00722B52">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193BE2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00B802BC" w14:textId="77777777" w:rsidR="00722B52" w:rsidRDefault="00722B52" w:rsidP="00722B52">
      <w:pPr>
        <w:rPr>
          <w:rFonts w:ascii="Arial" w:hAnsi="Arial" w:cs="Arial"/>
          <w:b/>
        </w:rPr>
      </w:pPr>
      <w:r>
        <w:rPr>
          <w:rFonts w:ascii="Arial" w:hAnsi="Arial" w:cs="Arial"/>
          <w:b/>
        </w:rPr>
        <w:t xml:space="preserve">Abstract: </w:t>
      </w:r>
    </w:p>
    <w:p w14:paraId="45819A25" w14:textId="77777777" w:rsidR="00722B52" w:rsidRDefault="00722B52" w:rsidP="00722B52">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1871B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A3BF" w14:textId="41A377BA" w:rsidR="00722B52" w:rsidRDefault="00722B52" w:rsidP="00722B52">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1425BE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70BDE2BF" w14:textId="77777777" w:rsidR="00722B52" w:rsidRDefault="00722B52" w:rsidP="00722B52">
      <w:pPr>
        <w:rPr>
          <w:rFonts w:ascii="Arial" w:hAnsi="Arial" w:cs="Arial"/>
          <w:b/>
        </w:rPr>
      </w:pPr>
      <w:r>
        <w:rPr>
          <w:rFonts w:ascii="Arial" w:hAnsi="Arial" w:cs="Arial"/>
          <w:b/>
        </w:rPr>
        <w:t xml:space="preserve">Abstract: </w:t>
      </w:r>
    </w:p>
    <w:p w14:paraId="7884F658" w14:textId="77777777" w:rsidR="00722B52" w:rsidRDefault="00722B52" w:rsidP="00722B52">
      <w:r>
        <w:t>MCC: This is CAT A CR.</w:t>
      </w:r>
    </w:p>
    <w:p w14:paraId="337B89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5A3A" w14:textId="473DA640" w:rsidR="00722B52" w:rsidRDefault="00722B52" w:rsidP="00722B52">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71333F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70AF27B3" w14:textId="77777777" w:rsidR="00722B52" w:rsidRDefault="00722B52" w:rsidP="00722B52">
      <w:pPr>
        <w:rPr>
          <w:rFonts w:ascii="Arial" w:hAnsi="Arial" w:cs="Arial"/>
          <w:b/>
        </w:rPr>
      </w:pPr>
      <w:r>
        <w:rPr>
          <w:rFonts w:ascii="Arial" w:hAnsi="Arial" w:cs="Arial"/>
          <w:b/>
        </w:rPr>
        <w:t xml:space="preserve">Abstract: </w:t>
      </w:r>
    </w:p>
    <w:p w14:paraId="447D8BC3" w14:textId="77777777" w:rsidR="00722B52" w:rsidRDefault="00722B52" w:rsidP="00722B52">
      <w:r>
        <w:t>MCC: This is CAT A CR.</w:t>
      </w:r>
    </w:p>
    <w:p w14:paraId="476195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BFEB" w14:textId="4A6D05EB" w:rsidR="00722B52" w:rsidRDefault="00722B52" w:rsidP="00722B52">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8634F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lastRenderedPageBreak/>
        <w:br/>
      </w:r>
      <w:r>
        <w:rPr>
          <w:i/>
        </w:rPr>
        <w:tab/>
      </w:r>
      <w:r>
        <w:rPr>
          <w:i/>
        </w:rPr>
        <w:tab/>
      </w:r>
      <w:r>
        <w:rPr>
          <w:i/>
        </w:rPr>
        <w:tab/>
      </w:r>
      <w:r>
        <w:rPr>
          <w:i/>
        </w:rPr>
        <w:tab/>
      </w:r>
      <w:r>
        <w:rPr>
          <w:i/>
        </w:rPr>
        <w:tab/>
        <w:t>Source: ZTE Corporation, Sanechips</w:t>
      </w:r>
    </w:p>
    <w:p w14:paraId="356269B3" w14:textId="77777777" w:rsidR="00722B52" w:rsidRDefault="00722B52" w:rsidP="00722B52">
      <w:pPr>
        <w:rPr>
          <w:rFonts w:ascii="Arial" w:hAnsi="Arial" w:cs="Arial"/>
          <w:b/>
        </w:rPr>
      </w:pPr>
      <w:r>
        <w:rPr>
          <w:rFonts w:ascii="Arial" w:hAnsi="Arial" w:cs="Arial"/>
          <w:b/>
        </w:rPr>
        <w:t xml:space="preserve">Abstract: </w:t>
      </w:r>
    </w:p>
    <w:p w14:paraId="42D53B3F" w14:textId="77777777" w:rsidR="00722B52" w:rsidRDefault="00722B52" w:rsidP="00722B52">
      <w:r>
        <w:t>MCC: This is CAT A CR.</w:t>
      </w:r>
    </w:p>
    <w:p w14:paraId="13F80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8E27" w14:textId="1E4B0072" w:rsidR="00722B52" w:rsidRDefault="00722B52" w:rsidP="00722B52">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7D1D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10C9D2B4" w14:textId="77777777" w:rsidR="00722B52" w:rsidRDefault="00722B52" w:rsidP="00722B52">
      <w:pPr>
        <w:rPr>
          <w:rFonts w:ascii="Arial" w:hAnsi="Arial" w:cs="Arial"/>
          <w:b/>
        </w:rPr>
      </w:pPr>
      <w:r>
        <w:rPr>
          <w:rFonts w:ascii="Arial" w:hAnsi="Arial" w:cs="Arial"/>
          <w:b/>
        </w:rPr>
        <w:t xml:space="preserve">Abstract: </w:t>
      </w:r>
    </w:p>
    <w:p w14:paraId="3BCA0FDA" w14:textId="77777777" w:rsidR="00722B52" w:rsidRDefault="00722B52" w:rsidP="00722B52">
      <w:r>
        <w:t>MCC: This is CAT A CR.</w:t>
      </w:r>
    </w:p>
    <w:p w14:paraId="03B52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C2" w14:textId="5A9B58E6" w:rsidR="00722B52" w:rsidRDefault="00722B52" w:rsidP="00722B52">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0A1BC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0010AED2" w14:textId="77777777" w:rsidR="00722B52" w:rsidRDefault="00722B52" w:rsidP="00722B52">
      <w:pPr>
        <w:rPr>
          <w:rFonts w:ascii="Arial" w:hAnsi="Arial" w:cs="Arial"/>
          <w:b/>
        </w:rPr>
      </w:pPr>
      <w:r>
        <w:rPr>
          <w:rFonts w:ascii="Arial" w:hAnsi="Arial" w:cs="Arial"/>
          <w:b/>
        </w:rPr>
        <w:t xml:space="preserve">Abstract: </w:t>
      </w:r>
    </w:p>
    <w:p w14:paraId="376016CD" w14:textId="77777777" w:rsidR="00722B52" w:rsidRDefault="00722B52" w:rsidP="00722B52">
      <w:r>
        <w:t>MCC: This is CAT A CR.</w:t>
      </w:r>
    </w:p>
    <w:p w14:paraId="429E9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1D3" w14:textId="1CB0241F" w:rsidR="00722B52" w:rsidRDefault="00722B52" w:rsidP="00722B52">
      <w:pPr>
        <w:rPr>
          <w:rFonts w:ascii="Arial" w:hAnsi="Arial" w:cs="Arial"/>
          <w:b/>
          <w:sz w:val="24"/>
        </w:rPr>
      </w:pPr>
      <w:r>
        <w:rPr>
          <w:rFonts w:ascii="Arial" w:hAnsi="Arial" w:cs="Arial"/>
          <w:b/>
          <w:color w:val="0000FF"/>
          <w:sz w:val="24"/>
        </w:rPr>
        <w:t>R4-2413098</w:t>
      </w:r>
      <w:r>
        <w:rPr>
          <w:rFonts w:ascii="Arial" w:hAnsi="Arial" w:cs="Arial"/>
          <w:b/>
          <w:color w:val="0000FF"/>
          <w:sz w:val="24"/>
        </w:rPr>
        <w:tab/>
      </w:r>
      <w:r>
        <w:rPr>
          <w:rFonts w:ascii="Arial" w:hAnsi="Arial" w:cs="Arial"/>
          <w:b/>
          <w:sz w:val="24"/>
        </w:rPr>
        <w:t>(NR_RRM_enh-Core) CR on multiple SCell activation in FR2_R17</w:t>
      </w:r>
    </w:p>
    <w:p w14:paraId="206F84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3A3567E2" w14:textId="77777777" w:rsidR="00722B52" w:rsidRDefault="00722B52" w:rsidP="00722B52">
      <w:pPr>
        <w:rPr>
          <w:rFonts w:ascii="Arial" w:hAnsi="Arial" w:cs="Arial"/>
          <w:b/>
        </w:rPr>
      </w:pPr>
      <w:r>
        <w:rPr>
          <w:rFonts w:ascii="Arial" w:hAnsi="Arial" w:cs="Arial"/>
          <w:b/>
        </w:rPr>
        <w:t xml:space="preserve">Abstract: </w:t>
      </w:r>
    </w:p>
    <w:p w14:paraId="62D0DA4B" w14:textId="77777777" w:rsidR="00722B52" w:rsidRDefault="00722B52" w:rsidP="00722B52">
      <w:r>
        <w:t>MCC: This is CAT A CR.</w:t>
      </w:r>
    </w:p>
    <w:p w14:paraId="3140B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9229" w14:textId="50F2281B" w:rsidR="00722B52" w:rsidRDefault="00722B52" w:rsidP="00722B52">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7AD38A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525D7BD7" w14:textId="77777777" w:rsidR="00722B52" w:rsidRDefault="00722B52" w:rsidP="00722B52">
      <w:pPr>
        <w:rPr>
          <w:rFonts w:ascii="Arial" w:hAnsi="Arial" w:cs="Arial"/>
          <w:b/>
        </w:rPr>
      </w:pPr>
      <w:r>
        <w:rPr>
          <w:rFonts w:ascii="Arial" w:hAnsi="Arial" w:cs="Arial"/>
          <w:b/>
        </w:rPr>
        <w:t xml:space="preserve">Abstract: </w:t>
      </w:r>
    </w:p>
    <w:p w14:paraId="204AAA14" w14:textId="77777777" w:rsidR="00722B52" w:rsidRDefault="00722B52" w:rsidP="00722B52">
      <w:r>
        <w:t>MCC: This is CAT A CR.</w:t>
      </w:r>
    </w:p>
    <w:p w14:paraId="6FA5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060" w14:textId="58430825" w:rsidR="00722B52" w:rsidRDefault="00722B52" w:rsidP="00722B52">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(NR_FeMIMO-Core) CR on TRP specific candidate beam detection_R18</w:t>
      </w:r>
    </w:p>
    <w:p w14:paraId="7AC735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lastRenderedPageBreak/>
        <w:br/>
      </w:r>
      <w:r>
        <w:rPr>
          <w:i/>
        </w:rPr>
        <w:tab/>
      </w:r>
      <w:r>
        <w:rPr>
          <w:i/>
        </w:rPr>
        <w:tab/>
      </w:r>
      <w:r>
        <w:rPr>
          <w:i/>
        </w:rPr>
        <w:tab/>
      </w:r>
      <w:r>
        <w:rPr>
          <w:i/>
        </w:rPr>
        <w:tab/>
      </w:r>
      <w:r>
        <w:rPr>
          <w:i/>
        </w:rPr>
        <w:tab/>
        <w:t>Source: ZTE Corporation, Sanechips</w:t>
      </w:r>
    </w:p>
    <w:p w14:paraId="57C405CF" w14:textId="77777777" w:rsidR="00722B52" w:rsidRDefault="00722B52" w:rsidP="00722B52">
      <w:pPr>
        <w:rPr>
          <w:rFonts w:ascii="Arial" w:hAnsi="Arial" w:cs="Arial"/>
          <w:b/>
        </w:rPr>
      </w:pPr>
      <w:r>
        <w:rPr>
          <w:rFonts w:ascii="Arial" w:hAnsi="Arial" w:cs="Arial"/>
          <w:b/>
        </w:rPr>
        <w:t xml:space="preserve">Abstract: </w:t>
      </w:r>
    </w:p>
    <w:p w14:paraId="5C013B27" w14:textId="77777777" w:rsidR="00722B52" w:rsidRDefault="00722B52" w:rsidP="00722B52">
      <w:r>
        <w:t>MCC: This is CAT A CR.</w:t>
      </w:r>
    </w:p>
    <w:p w14:paraId="560EC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993" w14:textId="1107B913" w:rsidR="00722B52" w:rsidRDefault="00722B52" w:rsidP="00722B52">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(NR_RRM_enh2-Core) CR on fast SCell activation in FR2_R18</w:t>
      </w:r>
    </w:p>
    <w:p w14:paraId="3B5ED6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33FF2DCA" w14:textId="77777777" w:rsidR="00722B52" w:rsidRDefault="00722B52" w:rsidP="00722B52">
      <w:pPr>
        <w:rPr>
          <w:rFonts w:ascii="Arial" w:hAnsi="Arial" w:cs="Arial"/>
          <w:b/>
        </w:rPr>
      </w:pPr>
      <w:r>
        <w:rPr>
          <w:rFonts w:ascii="Arial" w:hAnsi="Arial" w:cs="Arial"/>
          <w:b/>
        </w:rPr>
        <w:t xml:space="preserve">Abstract: </w:t>
      </w:r>
    </w:p>
    <w:p w14:paraId="26D98353" w14:textId="77777777" w:rsidR="00722B52" w:rsidRDefault="00722B52" w:rsidP="00722B52">
      <w:r>
        <w:t>MCC: This is CAT A CR.</w:t>
      </w:r>
    </w:p>
    <w:p w14:paraId="7F22D9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8DC0" w14:textId="234EF759" w:rsidR="00722B52" w:rsidRDefault="00722B52" w:rsidP="00722B52">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C2A9C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39EE2D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E06BC" w14:textId="692268A0" w:rsidR="00722B52" w:rsidRDefault="00722B52" w:rsidP="00722B52">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255B17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315D7D6E" w14:textId="77777777" w:rsidR="00722B52" w:rsidRDefault="00722B52" w:rsidP="00722B52">
      <w:pPr>
        <w:rPr>
          <w:rFonts w:ascii="Arial" w:hAnsi="Arial" w:cs="Arial"/>
          <w:b/>
        </w:rPr>
      </w:pPr>
      <w:r>
        <w:rPr>
          <w:rFonts w:ascii="Arial" w:hAnsi="Arial" w:cs="Arial"/>
          <w:b/>
        </w:rPr>
        <w:t xml:space="preserve">Abstract: </w:t>
      </w:r>
    </w:p>
    <w:p w14:paraId="55B7E2F8" w14:textId="77777777" w:rsidR="00722B52" w:rsidRDefault="00722B52" w:rsidP="00722B52">
      <w:r>
        <w:t>MCC: This is CAT A CR.</w:t>
      </w:r>
    </w:p>
    <w:p w14:paraId="0A4B3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F0C0" w14:textId="3868F4CE" w:rsidR="00722B52" w:rsidRDefault="00722B52" w:rsidP="00722B52">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523ACF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396500AF" w14:textId="77777777" w:rsidR="00722B52" w:rsidRDefault="00722B52" w:rsidP="00722B52">
      <w:pPr>
        <w:rPr>
          <w:rFonts w:ascii="Arial" w:hAnsi="Arial" w:cs="Arial"/>
          <w:b/>
        </w:rPr>
      </w:pPr>
      <w:r>
        <w:rPr>
          <w:rFonts w:ascii="Arial" w:hAnsi="Arial" w:cs="Arial"/>
          <w:b/>
        </w:rPr>
        <w:t xml:space="preserve">Abstract: </w:t>
      </w:r>
    </w:p>
    <w:p w14:paraId="627F8871" w14:textId="77777777" w:rsidR="00722B52" w:rsidRDefault="00722B52" w:rsidP="00722B52">
      <w:r>
        <w:t>MCC: This is CAT A CR.</w:t>
      </w:r>
    </w:p>
    <w:p w14:paraId="3A6657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8081" w14:textId="3F2B1CB8" w:rsidR="00722B52" w:rsidRDefault="00722B52" w:rsidP="00722B52">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1FD246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lastRenderedPageBreak/>
        <w:br/>
      </w:r>
      <w:r>
        <w:rPr>
          <w:i/>
        </w:rPr>
        <w:tab/>
      </w:r>
      <w:r>
        <w:rPr>
          <w:i/>
        </w:rPr>
        <w:tab/>
      </w:r>
      <w:r>
        <w:rPr>
          <w:i/>
        </w:rPr>
        <w:tab/>
      </w:r>
      <w:r>
        <w:rPr>
          <w:i/>
        </w:rPr>
        <w:tab/>
      </w:r>
      <w:r>
        <w:rPr>
          <w:i/>
        </w:rPr>
        <w:tab/>
        <w:t>Source: Qualcomm Incorporated</w:t>
      </w:r>
    </w:p>
    <w:p w14:paraId="48B38689" w14:textId="77777777" w:rsidR="00722B52" w:rsidRDefault="00722B52" w:rsidP="00722B52">
      <w:pPr>
        <w:rPr>
          <w:rFonts w:ascii="Arial" w:hAnsi="Arial" w:cs="Arial"/>
          <w:b/>
        </w:rPr>
      </w:pPr>
      <w:r>
        <w:rPr>
          <w:rFonts w:ascii="Arial" w:hAnsi="Arial" w:cs="Arial"/>
          <w:b/>
        </w:rPr>
        <w:t xml:space="preserve">Abstract: </w:t>
      </w:r>
    </w:p>
    <w:p w14:paraId="01B25AB0" w14:textId="77777777" w:rsidR="00722B52" w:rsidRDefault="00722B52" w:rsidP="00722B52">
      <w:r>
        <w:t>MCC: This is CAT A CR.</w:t>
      </w:r>
    </w:p>
    <w:p w14:paraId="3E9851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65E" w14:textId="1727AF61" w:rsidR="00722B52" w:rsidRDefault="00722B52" w:rsidP="00722B52">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4AC7B2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71336046" w14:textId="77777777" w:rsidR="00722B52" w:rsidRDefault="00722B52" w:rsidP="00722B52">
      <w:pPr>
        <w:rPr>
          <w:rFonts w:ascii="Arial" w:hAnsi="Arial" w:cs="Arial"/>
          <w:b/>
        </w:rPr>
      </w:pPr>
      <w:r>
        <w:rPr>
          <w:rFonts w:ascii="Arial" w:hAnsi="Arial" w:cs="Arial"/>
          <w:b/>
        </w:rPr>
        <w:t xml:space="preserve">Abstract: </w:t>
      </w:r>
    </w:p>
    <w:p w14:paraId="5B474611" w14:textId="77777777" w:rsidR="00722B52" w:rsidRDefault="00722B52" w:rsidP="00722B52">
      <w:r>
        <w:t>MCC: This is CAT A CR.</w:t>
      </w:r>
    </w:p>
    <w:p w14:paraId="1BBD64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D9E1" w14:textId="70F3E13D" w:rsidR="00722B52" w:rsidRDefault="00722B52" w:rsidP="00722B52">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3085B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4162E41" w14:textId="77777777" w:rsidR="00722B52" w:rsidRDefault="00722B52" w:rsidP="00722B52">
      <w:pPr>
        <w:rPr>
          <w:rFonts w:ascii="Arial" w:hAnsi="Arial" w:cs="Arial"/>
          <w:b/>
        </w:rPr>
      </w:pPr>
      <w:r>
        <w:rPr>
          <w:rFonts w:ascii="Arial" w:hAnsi="Arial" w:cs="Arial"/>
          <w:b/>
        </w:rPr>
        <w:t xml:space="preserve">Abstract: </w:t>
      </w:r>
    </w:p>
    <w:p w14:paraId="41FB0562" w14:textId="77777777" w:rsidR="00722B52" w:rsidRDefault="00722B52" w:rsidP="00722B52">
      <w:r>
        <w:t>MCC: This is CAT A CR.</w:t>
      </w:r>
    </w:p>
    <w:p w14:paraId="6FF73B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3919" w14:textId="198FCCF1" w:rsidR="00722B52" w:rsidRDefault="00722B52" w:rsidP="00722B52">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4787BAE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64BD6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CFE7" w14:textId="541B23B9" w:rsidR="00722B52" w:rsidRDefault="00722B52" w:rsidP="00722B52">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31E80F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3D1086DA" w14:textId="77777777" w:rsidR="00722B52" w:rsidRDefault="00722B52" w:rsidP="00722B52">
      <w:pPr>
        <w:rPr>
          <w:rFonts w:ascii="Arial" w:hAnsi="Arial" w:cs="Arial"/>
          <w:b/>
        </w:rPr>
      </w:pPr>
      <w:r>
        <w:rPr>
          <w:rFonts w:ascii="Arial" w:hAnsi="Arial" w:cs="Arial"/>
          <w:b/>
        </w:rPr>
        <w:t xml:space="preserve">Abstract: </w:t>
      </w:r>
    </w:p>
    <w:p w14:paraId="5B313275" w14:textId="77777777" w:rsidR="00722B52" w:rsidRDefault="00722B52" w:rsidP="00722B52">
      <w:r>
        <w:t>MCC: This is CAT A CR.</w:t>
      </w:r>
    </w:p>
    <w:p w14:paraId="486B5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A66D" w14:textId="4639DDE5" w:rsidR="00722B52" w:rsidRDefault="00722B52" w:rsidP="00722B52">
      <w:pPr>
        <w:rPr>
          <w:rFonts w:ascii="Arial" w:hAnsi="Arial" w:cs="Arial"/>
          <w:b/>
          <w:sz w:val="24"/>
        </w:rPr>
      </w:pPr>
      <w:r>
        <w:rPr>
          <w:rFonts w:ascii="Arial" w:hAnsi="Arial" w:cs="Arial"/>
          <w:b/>
          <w:color w:val="0000FF"/>
          <w:sz w:val="24"/>
        </w:rPr>
        <w:t>R4-2413178</w:t>
      </w:r>
      <w:r>
        <w:rPr>
          <w:rFonts w:ascii="Arial" w:hAnsi="Arial" w:cs="Arial"/>
          <w:b/>
          <w:color w:val="0000FF"/>
          <w:sz w:val="24"/>
        </w:rPr>
        <w:tab/>
      </w:r>
      <w:r>
        <w:rPr>
          <w:rFonts w:ascii="Arial" w:hAnsi="Arial" w:cs="Arial"/>
          <w:b/>
          <w:sz w:val="24"/>
        </w:rPr>
        <w:t>(NB_IOTenh-Perf) CR on RSRP-ThresholdsNPRACH-InfoList for NB-IoT (Cat-A Rel-16)</w:t>
      </w:r>
    </w:p>
    <w:p w14:paraId="7515C91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60C2FE6E" w14:textId="77777777" w:rsidR="00722B52" w:rsidRDefault="00722B52" w:rsidP="00722B52">
      <w:pPr>
        <w:rPr>
          <w:rFonts w:ascii="Arial" w:hAnsi="Arial" w:cs="Arial"/>
          <w:b/>
        </w:rPr>
      </w:pPr>
      <w:r>
        <w:rPr>
          <w:rFonts w:ascii="Arial" w:hAnsi="Arial" w:cs="Arial"/>
          <w:b/>
        </w:rPr>
        <w:t xml:space="preserve">Abstract: </w:t>
      </w:r>
    </w:p>
    <w:p w14:paraId="40B4B1C6" w14:textId="77777777" w:rsidR="00722B52" w:rsidRDefault="00722B52" w:rsidP="00722B52">
      <w:r>
        <w:t>MCC: This is CAT A CR.</w:t>
      </w:r>
    </w:p>
    <w:p w14:paraId="092E01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6081" w14:textId="467DBA32" w:rsidR="00722B52" w:rsidRDefault="00722B52" w:rsidP="00722B52">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04F5A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13598B51" w14:textId="77777777" w:rsidR="00722B52" w:rsidRDefault="00722B52" w:rsidP="00722B52">
      <w:pPr>
        <w:rPr>
          <w:rFonts w:ascii="Arial" w:hAnsi="Arial" w:cs="Arial"/>
          <w:b/>
        </w:rPr>
      </w:pPr>
      <w:r>
        <w:rPr>
          <w:rFonts w:ascii="Arial" w:hAnsi="Arial" w:cs="Arial"/>
          <w:b/>
        </w:rPr>
        <w:t xml:space="preserve">Abstract: </w:t>
      </w:r>
    </w:p>
    <w:p w14:paraId="2536CCF8" w14:textId="77777777" w:rsidR="00722B52" w:rsidRDefault="00722B52" w:rsidP="00722B52">
      <w:r>
        <w:t>MCC: This is CAT A CR.</w:t>
      </w:r>
    </w:p>
    <w:p w14:paraId="75A2CE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5A6C" w14:textId="13DF5581" w:rsidR="00722B52" w:rsidRDefault="00722B52" w:rsidP="00722B52">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6DC638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5FA731D8" w14:textId="77777777" w:rsidR="00722B52" w:rsidRDefault="00722B52" w:rsidP="00722B52">
      <w:pPr>
        <w:rPr>
          <w:rFonts w:ascii="Arial" w:hAnsi="Arial" w:cs="Arial"/>
          <w:b/>
        </w:rPr>
      </w:pPr>
      <w:r>
        <w:rPr>
          <w:rFonts w:ascii="Arial" w:hAnsi="Arial" w:cs="Arial"/>
          <w:b/>
        </w:rPr>
        <w:t xml:space="preserve">Abstract: </w:t>
      </w:r>
    </w:p>
    <w:p w14:paraId="4ADDC723" w14:textId="77777777" w:rsidR="00722B52" w:rsidRDefault="00722B52" w:rsidP="00722B52">
      <w:r>
        <w:t>MCC: This is CAT A CR.</w:t>
      </w:r>
    </w:p>
    <w:p w14:paraId="014C92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3E23" w14:textId="115A549B" w:rsidR="00722B52" w:rsidRDefault="00722B52" w:rsidP="00722B52">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2783C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47A01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2730" w14:textId="73BE91EF" w:rsidR="00722B52" w:rsidRDefault="00722B52" w:rsidP="00722B52">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8899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619F2D" w14:textId="77777777" w:rsidR="00722B52" w:rsidRDefault="00722B52" w:rsidP="00722B52">
      <w:pPr>
        <w:rPr>
          <w:rFonts w:ascii="Arial" w:hAnsi="Arial" w:cs="Arial"/>
          <w:b/>
        </w:rPr>
      </w:pPr>
      <w:r>
        <w:rPr>
          <w:rFonts w:ascii="Arial" w:hAnsi="Arial" w:cs="Arial"/>
          <w:b/>
        </w:rPr>
        <w:t xml:space="preserve">Abstract: </w:t>
      </w:r>
    </w:p>
    <w:p w14:paraId="4FDFB3BC" w14:textId="77777777" w:rsidR="00722B52" w:rsidRDefault="00722B52" w:rsidP="00722B52">
      <w:r>
        <w:t>MCC: This is CAT A CR.</w:t>
      </w:r>
    </w:p>
    <w:p w14:paraId="3956A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79C1" w14:textId="11C1F446" w:rsidR="00722B52" w:rsidRDefault="00722B52" w:rsidP="00722B52">
      <w:pPr>
        <w:rPr>
          <w:rFonts w:ascii="Arial" w:hAnsi="Arial" w:cs="Arial"/>
          <w:b/>
          <w:sz w:val="24"/>
        </w:rPr>
      </w:pPr>
      <w:r>
        <w:rPr>
          <w:rFonts w:ascii="Arial" w:hAnsi="Arial" w:cs="Arial"/>
          <w:b/>
          <w:color w:val="0000FF"/>
          <w:sz w:val="24"/>
        </w:rPr>
        <w:lastRenderedPageBreak/>
        <w:t>R4-2413183</w:t>
      </w:r>
      <w:r>
        <w:rPr>
          <w:rFonts w:ascii="Arial" w:hAnsi="Arial" w:cs="Arial"/>
          <w:b/>
          <w:color w:val="0000FF"/>
          <w:sz w:val="24"/>
        </w:rPr>
        <w:tab/>
      </w:r>
      <w:r>
        <w:rPr>
          <w:rFonts w:ascii="Arial" w:hAnsi="Arial" w:cs="Arial"/>
          <w:b/>
          <w:sz w:val="24"/>
        </w:rPr>
        <w:t>(NB_IOTenh2-Perf) CR on RSRP-ThresholdsNPRACH-InfoList for NB-IoT (Cat-A Rel-17)</w:t>
      </w:r>
    </w:p>
    <w:p w14:paraId="20D5C7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219578A" w14:textId="77777777" w:rsidR="00722B52" w:rsidRDefault="00722B52" w:rsidP="00722B52">
      <w:pPr>
        <w:rPr>
          <w:rFonts w:ascii="Arial" w:hAnsi="Arial" w:cs="Arial"/>
          <w:b/>
        </w:rPr>
      </w:pPr>
      <w:r>
        <w:rPr>
          <w:rFonts w:ascii="Arial" w:hAnsi="Arial" w:cs="Arial"/>
          <w:b/>
        </w:rPr>
        <w:t xml:space="preserve">Abstract: </w:t>
      </w:r>
    </w:p>
    <w:p w14:paraId="715D00BA" w14:textId="77777777" w:rsidR="00722B52" w:rsidRDefault="00722B52" w:rsidP="00722B52">
      <w:r>
        <w:t>MCC: This is CAT A CR.</w:t>
      </w:r>
    </w:p>
    <w:p w14:paraId="5585F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BF635" w14:textId="268E580D" w:rsidR="00722B52" w:rsidRDefault="00722B52" w:rsidP="00722B52">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19C0CC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EA89BC9" w14:textId="77777777" w:rsidR="00722B52" w:rsidRDefault="00722B52" w:rsidP="00722B52">
      <w:pPr>
        <w:rPr>
          <w:rFonts w:ascii="Arial" w:hAnsi="Arial" w:cs="Arial"/>
          <w:b/>
        </w:rPr>
      </w:pPr>
      <w:r>
        <w:rPr>
          <w:rFonts w:ascii="Arial" w:hAnsi="Arial" w:cs="Arial"/>
          <w:b/>
        </w:rPr>
        <w:t xml:space="preserve">Abstract: </w:t>
      </w:r>
    </w:p>
    <w:p w14:paraId="78BE9EE1" w14:textId="77777777" w:rsidR="00722B52" w:rsidRDefault="00722B52" w:rsidP="00722B52">
      <w:r>
        <w:t>MCC: This is CAT A CR.</w:t>
      </w:r>
    </w:p>
    <w:p w14:paraId="659981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F313" w14:textId="2EFD5AB8" w:rsidR="00722B52" w:rsidRDefault="00722B52" w:rsidP="00722B52">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0E3400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238B0B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A15C" w14:textId="4FC3E3C5" w:rsidR="00722B52" w:rsidRDefault="00722B52" w:rsidP="00722B52">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2DB8BB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0F8D0F47" w14:textId="77777777" w:rsidR="00722B52" w:rsidRDefault="00722B52" w:rsidP="00722B52">
      <w:pPr>
        <w:rPr>
          <w:rFonts w:ascii="Arial" w:hAnsi="Arial" w:cs="Arial"/>
          <w:b/>
        </w:rPr>
      </w:pPr>
      <w:r>
        <w:rPr>
          <w:rFonts w:ascii="Arial" w:hAnsi="Arial" w:cs="Arial"/>
          <w:b/>
        </w:rPr>
        <w:t xml:space="preserve">Abstract: </w:t>
      </w:r>
    </w:p>
    <w:p w14:paraId="7540FFDF" w14:textId="77777777" w:rsidR="00722B52" w:rsidRDefault="00722B52" w:rsidP="00722B52">
      <w:r>
        <w:t>MCC: This is CAT A CR.</w:t>
      </w:r>
    </w:p>
    <w:p w14:paraId="4F2A36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69D9" w14:textId="61BB17ED" w:rsidR="00722B52" w:rsidRDefault="00722B52" w:rsidP="00722B52">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2C5227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38E9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2EDA6" w14:textId="19668FE6" w:rsidR="00722B52" w:rsidRDefault="00722B52" w:rsidP="00722B52">
      <w:pPr>
        <w:rPr>
          <w:rFonts w:ascii="Arial" w:hAnsi="Arial" w:cs="Arial"/>
          <w:b/>
          <w:sz w:val="24"/>
        </w:rPr>
      </w:pPr>
      <w:r>
        <w:rPr>
          <w:rFonts w:ascii="Arial" w:hAnsi="Arial" w:cs="Arial"/>
          <w:b/>
          <w:color w:val="0000FF"/>
          <w:sz w:val="24"/>
        </w:rPr>
        <w:t>R4-2413207</w:t>
      </w:r>
      <w:r>
        <w:rPr>
          <w:rFonts w:ascii="Arial" w:hAnsi="Arial" w:cs="Arial"/>
          <w:b/>
          <w:color w:val="0000FF"/>
          <w:sz w:val="24"/>
        </w:rPr>
        <w:tab/>
      </w:r>
      <w:r>
        <w:rPr>
          <w:rFonts w:ascii="Arial" w:hAnsi="Arial" w:cs="Arial"/>
          <w:b/>
          <w:sz w:val="24"/>
        </w:rPr>
        <w:t>(NR_redcap-Perf) Formal CR to Rel-18 TS 38.133: on RedCap Perf maintenance</w:t>
      </w:r>
    </w:p>
    <w:p w14:paraId="18A6652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51C887A8" w14:textId="77777777" w:rsidR="00722B52" w:rsidRDefault="00722B52" w:rsidP="00722B52">
      <w:pPr>
        <w:rPr>
          <w:rFonts w:ascii="Arial" w:hAnsi="Arial" w:cs="Arial"/>
          <w:b/>
        </w:rPr>
      </w:pPr>
      <w:r>
        <w:rPr>
          <w:rFonts w:ascii="Arial" w:hAnsi="Arial" w:cs="Arial"/>
          <w:b/>
        </w:rPr>
        <w:t xml:space="preserve">Abstract: </w:t>
      </w:r>
    </w:p>
    <w:p w14:paraId="197518E0" w14:textId="77777777" w:rsidR="00722B52" w:rsidRDefault="00722B52" w:rsidP="00722B52">
      <w:r>
        <w:t>MCC: This is CAT A CR.</w:t>
      </w:r>
    </w:p>
    <w:p w14:paraId="159F8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5244" w14:textId="6686DB63" w:rsidR="00722B52" w:rsidRDefault="00722B52" w:rsidP="00722B52">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658DEF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189C702F" w14:textId="77777777" w:rsidR="00722B52" w:rsidRDefault="00722B52" w:rsidP="00722B52">
      <w:pPr>
        <w:rPr>
          <w:rFonts w:ascii="Arial" w:hAnsi="Arial" w:cs="Arial"/>
          <w:b/>
        </w:rPr>
      </w:pPr>
      <w:r>
        <w:rPr>
          <w:rFonts w:ascii="Arial" w:hAnsi="Arial" w:cs="Arial"/>
          <w:b/>
        </w:rPr>
        <w:t xml:space="preserve">Abstract: </w:t>
      </w:r>
    </w:p>
    <w:p w14:paraId="428157D3" w14:textId="77777777" w:rsidR="00722B52" w:rsidRDefault="00722B52" w:rsidP="00722B52">
      <w:r>
        <w:t>Current requirements require the UE to measure on inter-RAT E-UTRAN layers of higher, equal or lower priorivty at least every 1 hour under some conditions.</w:t>
      </w:r>
    </w:p>
    <w:p w14:paraId="78EC78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7F1B" w14:textId="370AC06A" w:rsidR="00722B52" w:rsidRDefault="00722B52" w:rsidP="00722B52">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2C2930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br/>
      </w:r>
      <w:r>
        <w:rPr>
          <w:i/>
        </w:rPr>
        <w:tab/>
      </w:r>
      <w:r>
        <w:rPr>
          <w:i/>
        </w:rPr>
        <w:tab/>
      </w:r>
      <w:r>
        <w:rPr>
          <w:i/>
        </w:rPr>
        <w:tab/>
      </w:r>
      <w:r>
        <w:rPr>
          <w:i/>
        </w:rPr>
        <w:tab/>
      </w:r>
      <w:r>
        <w:rPr>
          <w:i/>
        </w:rPr>
        <w:tab/>
        <w:t>Source: Ericsson</w:t>
      </w:r>
    </w:p>
    <w:p w14:paraId="1D9CF67B" w14:textId="77777777" w:rsidR="00722B52" w:rsidRDefault="00722B52" w:rsidP="00722B52">
      <w:pPr>
        <w:rPr>
          <w:rFonts w:ascii="Arial" w:hAnsi="Arial" w:cs="Arial"/>
          <w:b/>
        </w:rPr>
      </w:pPr>
      <w:r>
        <w:rPr>
          <w:rFonts w:ascii="Arial" w:hAnsi="Arial" w:cs="Arial"/>
          <w:b/>
        </w:rPr>
        <w:t xml:space="preserve">Abstract: </w:t>
      </w:r>
    </w:p>
    <w:p w14:paraId="4052162E" w14:textId="77777777" w:rsidR="00722B52" w:rsidRDefault="00722B52" w:rsidP="00722B52">
      <w:r>
        <w:t>This CR contains update to interruption requirements for SRS carrier based switching.</w:t>
      </w:r>
    </w:p>
    <w:p w14:paraId="57F41C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5E7B" w14:textId="09C4117F" w:rsidR="00722B52" w:rsidRDefault="00722B52" w:rsidP="00722B52">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477C39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08CB028E" w14:textId="77777777" w:rsidR="00722B52" w:rsidRDefault="00722B52" w:rsidP="00722B52">
      <w:pPr>
        <w:rPr>
          <w:rFonts w:ascii="Arial" w:hAnsi="Arial" w:cs="Arial"/>
          <w:b/>
        </w:rPr>
      </w:pPr>
      <w:r>
        <w:rPr>
          <w:rFonts w:ascii="Arial" w:hAnsi="Arial" w:cs="Arial"/>
          <w:b/>
        </w:rPr>
        <w:t xml:space="preserve">Abstract: </w:t>
      </w:r>
    </w:p>
    <w:p w14:paraId="4845AFF3" w14:textId="77777777" w:rsidR="00722B52" w:rsidRDefault="00722B52" w:rsidP="00722B52">
      <w:r>
        <w:t>This CR contains update to interruption requirements for SRS carrier based switching. MCC: This is CAT A CR.</w:t>
      </w:r>
    </w:p>
    <w:p w14:paraId="371041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A90A" w14:textId="15126225" w:rsidR="00722B52" w:rsidRDefault="00722B52" w:rsidP="00722B52">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671276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31FC86AA" w14:textId="77777777" w:rsidR="00722B52" w:rsidRDefault="00722B52" w:rsidP="00722B52">
      <w:pPr>
        <w:rPr>
          <w:rFonts w:ascii="Arial" w:hAnsi="Arial" w:cs="Arial"/>
          <w:b/>
        </w:rPr>
      </w:pPr>
      <w:r>
        <w:rPr>
          <w:rFonts w:ascii="Arial" w:hAnsi="Arial" w:cs="Arial"/>
          <w:b/>
        </w:rPr>
        <w:t xml:space="preserve">Abstract: </w:t>
      </w:r>
    </w:p>
    <w:p w14:paraId="50449FE0" w14:textId="77777777" w:rsidR="00722B52" w:rsidRDefault="00722B52" w:rsidP="00722B52">
      <w:r>
        <w:t>This CR contains update to interruption requirements for SRS carrier based switching. MCC: This is CAT A CR.</w:t>
      </w:r>
    </w:p>
    <w:p w14:paraId="61C67BD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B0CD" w14:textId="5E93BB4E" w:rsidR="00722B52" w:rsidRDefault="00722B52" w:rsidP="00722B52">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0D510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280269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716A" w14:textId="2CD16089" w:rsidR="00722B52" w:rsidRDefault="00722B52" w:rsidP="00722B52">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 R18</w:t>
      </w:r>
    </w:p>
    <w:p w14:paraId="7EBD7F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7959F08C" w14:textId="77777777" w:rsidR="00722B52" w:rsidRDefault="00722B52" w:rsidP="00722B52">
      <w:pPr>
        <w:rPr>
          <w:rFonts w:ascii="Arial" w:hAnsi="Arial" w:cs="Arial"/>
          <w:b/>
        </w:rPr>
      </w:pPr>
      <w:r>
        <w:rPr>
          <w:rFonts w:ascii="Arial" w:hAnsi="Arial" w:cs="Arial"/>
          <w:b/>
        </w:rPr>
        <w:t xml:space="preserve">Abstract: </w:t>
      </w:r>
    </w:p>
    <w:p w14:paraId="2D3A739C" w14:textId="77777777" w:rsidR="00722B52" w:rsidRDefault="00722B52" w:rsidP="00722B52">
      <w:r>
        <w:t>MCC: This is CAT A CR.</w:t>
      </w:r>
    </w:p>
    <w:p w14:paraId="4DB2C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58D" w14:textId="0E17023D" w:rsidR="00722B52" w:rsidRDefault="00722B52" w:rsidP="00722B52">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2F1D23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2B07B0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73B4" w14:textId="0E039107" w:rsidR="00722B52" w:rsidRDefault="00722B52" w:rsidP="00722B52">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1E3E34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 Incorporated</w:t>
      </w:r>
    </w:p>
    <w:p w14:paraId="08D599FE" w14:textId="77777777" w:rsidR="00722B52" w:rsidRDefault="00722B52" w:rsidP="00722B52">
      <w:pPr>
        <w:rPr>
          <w:rFonts w:ascii="Arial" w:hAnsi="Arial" w:cs="Arial"/>
          <w:b/>
        </w:rPr>
      </w:pPr>
      <w:r>
        <w:rPr>
          <w:rFonts w:ascii="Arial" w:hAnsi="Arial" w:cs="Arial"/>
          <w:b/>
        </w:rPr>
        <w:t xml:space="preserve">Abstract: </w:t>
      </w:r>
    </w:p>
    <w:p w14:paraId="6DDB87DA" w14:textId="77777777" w:rsidR="00722B52" w:rsidRDefault="00722B52" w:rsidP="00722B52">
      <w:r>
        <w:t>MCC: This is CAT A CR.</w:t>
      </w:r>
    </w:p>
    <w:p w14:paraId="3109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2FA9" w14:textId="2F3AE09C" w:rsidR="00722B52" w:rsidRDefault="00722B52" w:rsidP="00722B52">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67F81F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 Incorporated</w:t>
      </w:r>
    </w:p>
    <w:p w14:paraId="766C0A4A" w14:textId="77777777" w:rsidR="00722B52" w:rsidRDefault="00722B52" w:rsidP="00722B52">
      <w:pPr>
        <w:rPr>
          <w:rFonts w:ascii="Arial" w:hAnsi="Arial" w:cs="Arial"/>
          <w:b/>
        </w:rPr>
      </w:pPr>
      <w:r>
        <w:rPr>
          <w:rFonts w:ascii="Arial" w:hAnsi="Arial" w:cs="Arial"/>
          <w:b/>
        </w:rPr>
        <w:t xml:space="preserve">Abstract: </w:t>
      </w:r>
    </w:p>
    <w:p w14:paraId="08D6E88F" w14:textId="77777777" w:rsidR="00722B52" w:rsidRDefault="00722B52" w:rsidP="00722B52">
      <w:r>
        <w:t>MCC: This is CAT A CR.</w:t>
      </w:r>
    </w:p>
    <w:p w14:paraId="52766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38AA" w14:textId="196A1F84" w:rsidR="00722B52" w:rsidRDefault="00722B52" w:rsidP="00722B52">
      <w:pPr>
        <w:rPr>
          <w:rFonts w:ascii="Arial" w:hAnsi="Arial" w:cs="Arial"/>
          <w:b/>
          <w:sz w:val="24"/>
        </w:rPr>
      </w:pPr>
      <w:r>
        <w:rPr>
          <w:rFonts w:ascii="Arial" w:hAnsi="Arial" w:cs="Arial"/>
          <w:b/>
          <w:color w:val="0000FF"/>
          <w:sz w:val="24"/>
        </w:rPr>
        <w:t>R4-2413372</w:t>
      </w:r>
      <w:r>
        <w:rPr>
          <w:rFonts w:ascii="Arial" w:hAnsi="Arial" w:cs="Arial"/>
          <w:b/>
          <w:color w:val="0000FF"/>
          <w:sz w:val="24"/>
        </w:rPr>
        <w:tab/>
      </w:r>
      <w:r>
        <w:rPr>
          <w:rFonts w:ascii="Arial" w:hAnsi="Arial" w:cs="Arial"/>
          <w:b/>
          <w:sz w:val="24"/>
        </w:rPr>
        <w:t>(NR_unlic-Perf) CR for NR-U TC correction – Clause A.11 (R16)</w:t>
      </w:r>
    </w:p>
    <w:p w14:paraId="330680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lastRenderedPageBreak/>
        <w:br/>
      </w:r>
      <w:r>
        <w:rPr>
          <w:i/>
        </w:rPr>
        <w:tab/>
      </w:r>
      <w:r>
        <w:rPr>
          <w:i/>
        </w:rPr>
        <w:tab/>
      </w:r>
      <w:r>
        <w:rPr>
          <w:i/>
        </w:rPr>
        <w:tab/>
      </w:r>
      <w:r>
        <w:rPr>
          <w:i/>
        </w:rPr>
        <w:tab/>
      </w:r>
      <w:r>
        <w:rPr>
          <w:i/>
        </w:rPr>
        <w:tab/>
        <w:t>Source: Qualcomm</w:t>
      </w:r>
    </w:p>
    <w:p w14:paraId="34C24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6862" w14:textId="68391BF8" w:rsidR="00722B52" w:rsidRDefault="00722B52" w:rsidP="00722B52">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6CD03E1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 Incorporated</w:t>
      </w:r>
    </w:p>
    <w:p w14:paraId="5C3F9731" w14:textId="77777777" w:rsidR="00722B52" w:rsidRDefault="00722B52" w:rsidP="00722B52">
      <w:pPr>
        <w:rPr>
          <w:rFonts w:ascii="Arial" w:hAnsi="Arial" w:cs="Arial"/>
          <w:b/>
        </w:rPr>
      </w:pPr>
      <w:r>
        <w:rPr>
          <w:rFonts w:ascii="Arial" w:hAnsi="Arial" w:cs="Arial"/>
          <w:b/>
        </w:rPr>
        <w:t xml:space="preserve">Abstract: </w:t>
      </w:r>
    </w:p>
    <w:p w14:paraId="7C4D77FC" w14:textId="77777777" w:rsidR="00722B52" w:rsidRDefault="00722B52" w:rsidP="00722B52">
      <w:r>
        <w:t>MCC: This is CAT A CR.</w:t>
      </w:r>
    </w:p>
    <w:p w14:paraId="6DE823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3B399" w14:textId="2AC68A79" w:rsidR="00722B52" w:rsidRDefault="00722B52" w:rsidP="00722B52">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06DBD2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 Incorporated</w:t>
      </w:r>
    </w:p>
    <w:p w14:paraId="27EEDCA2" w14:textId="77777777" w:rsidR="00722B52" w:rsidRDefault="00722B52" w:rsidP="00722B52">
      <w:pPr>
        <w:rPr>
          <w:rFonts w:ascii="Arial" w:hAnsi="Arial" w:cs="Arial"/>
          <w:b/>
        </w:rPr>
      </w:pPr>
      <w:r>
        <w:rPr>
          <w:rFonts w:ascii="Arial" w:hAnsi="Arial" w:cs="Arial"/>
          <w:b/>
        </w:rPr>
        <w:t xml:space="preserve">Abstract: </w:t>
      </w:r>
    </w:p>
    <w:p w14:paraId="79F91409" w14:textId="77777777" w:rsidR="00722B52" w:rsidRDefault="00722B52" w:rsidP="00722B52">
      <w:r>
        <w:t>MCC: This is CAT A CR.</w:t>
      </w:r>
    </w:p>
    <w:p w14:paraId="09AD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C8F" w14:textId="4CBE98A0" w:rsidR="00722B52" w:rsidRDefault="00722B52" w:rsidP="00722B52">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3458CF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74D28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4778" w14:textId="16C6962A" w:rsidR="00722B52" w:rsidRDefault="00722B52" w:rsidP="00722B52">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7B85AE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 Incorporated</w:t>
      </w:r>
    </w:p>
    <w:p w14:paraId="7AA346A9" w14:textId="77777777" w:rsidR="00722B52" w:rsidRDefault="00722B52" w:rsidP="00722B52">
      <w:pPr>
        <w:rPr>
          <w:rFonts w:ascii="Arial" w:hAnsi="Arial" w:cs="Arial"/>
          <w:b/>
        </w:rPr>
      </w:pPr>
      <w:r>
        <w:rPr>
          <w:rFonts w:ascii="Arial" w:hAnsi="Arial" w:cs="Arial"/>
          <w:b/>
        </w:rPr>
        <w:t xml:space="preserve">Abstract: </w:t>
      </w:r>
    </w:p>
    <w:p w14:paraId="12D628A9" w14:textId="77777777" w:rsidR="00722B52" w:rsidRDefault="00722B52" w:rsidP="00722B52">
      <w:r>
        <w:t>MCC: This is CAT A CR.</w:t>
      </w:r>
    </w:p>
    <w:p w14:paraId="5F1C43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2E3D" w14:textId="67DFC8DD" w:rsidR="00722B52" w:rsidRDefault="00722B52" w:rsidP="00722B52">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1D1B8F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 Incorporated</w:t>
      </w:r>
    </w:p>
    <w:p w14:paraId="61A2BECE" w14:textId="77777777" w:rsidR="00722B52" w:rsidRDefault="00722B52" w:rsidP="00722B52">
      <w:pPr>
        <w:rPr>
          <w:rFonts w:ascii="Arial" w:hAnsi="Arial" w:cs="Arial"/>
          <w:b/>
        </w:rPr>
      </w:pPr>
      <w:r>
        <w:rPr>
          <w:rFonts w:ascii="Arial" w:hAnsi="Arial" w:cs="Arial"/>
          <w:b/>
        </w:rPr>
        <w:t xml:space="preserve">Abstract: </w:t>
      </w:r>
    </w:p>
    <w:p w14:paraId="737AAFBC" w14:textId="77777777" w:rsidR="00722B52" w:rsidRDefault="00722B52" w:rsidP="00722B52">
      <w:r>
        <w:t>MCC: This is CAT A CR.</w:t>
      </w:r>
    </w:p>
    <w:p w14:paraId="027DC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1CE" w14:textId="23D5231F" w:rsidR="00722B52" w:rsidRDefault="00722B52" w:rsidP="00722B52">
      <w:pPr>
        <w:rPr>
          <w:rFonts w:ascii="Arial" w:hAnsi="Arial" w:cs="Arial"/>
          <w:b/>
          <w:sz w:val="24"/>
        </w:rPr>
      </w:pPr>
      <w:r>
        <w:rPr>
          <w:rFonts w:ascii="Arial" w:hAnsi="Arial" w:cs="Arial"/>
          <w:b/>
          <w:color w:val="0000FF"/>
          <w:sz w:val="24"/>
        </w:rPr>
        <w:lastRenderedPageBreak/>
        <w:t>R4-2413378</w:t>
      </w:r>
      <w:r>
        <w:rPr>
          <w:rFonts w:ascii="Arial" w:hAnsi="Arial" w:cs="Arial"/>
          <w:b/>
          <w:color w:val="0000FF"/>
          <w:sz w:val="24"/>
        </w:rPr>
        <w:tab/>
      </w:r>
      <w:r>
        <w:rPr>
          <w:rFonts w:ascii="Arial" w:hAnsi="Arial" w:cs="Arial"/>
          <w:b/>
          <w:sz w:val="24"/>
        </w:rPr>
        <w:t>(NR_unlic-Perf) CR for NR-U TC correction – A.13 (R16)</w:t>
      </w:r>
    </w:p>
    <w:p w14:paraId="7C1D2C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3E8458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0A75" w14:textId="300757EC" w:rsidR="00722B52" w:rsidRDefault="00722B52" w:rsidP="00722B52">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743804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 Incorporated</w:t>
      </w:r>
    </w:p>
    <w:p w14:paraId="5D4C6F75" w14:textId="77777777" w:rsidR="00722B52" w:rsidRDefault="00722B52" w:rsidP="00722B52">
      <w:pPr>
        <w:rPr>
          <w:rFonts w:ascii="Arial" w:hAnsi="Arial" w:cs="Arial"/>
          <w:b/>
        </w:rPr>
      </w:pPr>
      <w:r>
        <w:rPr>
          <w:rFonts w:ascii="Arial" w:hAnsi="Arial" w:cs="Arial"/>
          <w:b/>
        </w:rPr>
        <w:t xml:space="preserve">Abstract: </w:t>
      </w:r>
    </w:p>
    <w:p w14:paraId="49A7B3FC" w14:textId="77777777" w:rsidR="00722B52" w:rsidRDefault="00722B52" w:rsidP="00722B52">
      <w:r>
        <w:t>MCC: This is CAT A CR.</w:t>
      </w:r>
    </w:p>
    <w:p w14:paraId="31D71F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F679" w14:textId="4F95E235" w:rsidR="00722B52" w:rsidRDefault="00722B52" w:rsidP="00722B52">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4316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 Incorporated</w:t>
      </w:r>
    </w:p>
    <w:p w14:paraId="559735BB" w14:textId="77777777" w:rsidR="00722B52" w:rsidRDefault="00722B52" w:rsidP="00722B52">
      <w:pPr>
        <w:rPr>
          <w:rFonts w:ascii="Arial" w:hAnsi="Arial" w:cs="Arial"/>
          <w:b/>
        </w:rPr>
      </w:pPr>
      <w:r>
        <w:rPr>
          <w:rFonts w:ascii="Arial" w:hAnsi="Arial" w:cs="Arial"/>
          <w:b/>
        </w:rPr>
        <w:t xml:space="preserve">Abstract: </w:t>
      </w:r>
    </w:p>
    <w:p w14:paraId="2567B472" w14:textId="77777777" w:rsidR="00722B52" w:rsidRDefault="00722B52" w:rsidP="00722B52">
      <w:r>
        <w:t>MCC: This is CAT A CR.</w:t>
      </w:r>
    </w:p>
    <w:p w14:paraId="06861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B550" w14:textId="0597FE24" w:rsidR="00722B52" w:rsidRDefault="00722B52" w:rsidP="00722B52">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1B4B8CA9" w14:textId="77777777" w:rsidR="00722B52" w:rsidRDefault="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34E904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2353" w14:textId="5B9595C6" w:rsidR="00000000" w:rsidRDefault="00722B52" w:rsidP="00722B52">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54347E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 Incorporated</w:t>
      </w:r>
    </w:p>
    <w:p w14:paraId="57C244C4" w14:textId="77777777" w:rsidR="00722B52" w:rsidRDefault="00722B52" w:rsidP="00722B52">
      <w:pPr>
        <w:rPr>
          <w:rFonts w:ascii="Arial" w:hAnsi="Arial" w:cs="Arial"/>
          <w:b/>
        </w:rPr>
      </w:pPr>
      <w:r>
        <w:rPr>
          <w:rFonts w:ascii="Arial" w:hAnsi="Arial" w:cs="Arial"/>
          <w:b/>
        </w:rPr>
        <w:t xml:space="preserve">Abstract: </w:t>
      </w:r>
    </w:p>
    <w:p w14:paraId="4CEA186D" w14:textId="77777777" w:rsidR="00722B52" w:rsidRDefault="00722B52" w:rsidP="00722B52">
      <w:r>
        <w:t>MCC: This is CAT A CR.</w:t>
      </w:r>
    </w:p>
    <w:p w14:paraId="5513F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C50" w14:textId="394E94AD" w:rsidR="00722B52" w:rsidRDefault="00722B52" w:rsidP="00722B52">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26A9C2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br/>
      </w:r>
      <w:r>
        <w:rPr>
          <w:i/>
        </w:rPr>
        <w:tab/>
      </w:r>
      <w:r>
        <w:rPr>
          <w:i/>
        </w:rPr>
        <w:tab/>
      </w:r>
      <w:r>
        <w:rPr>
          <w:i/>
        </w:rPr>
        <w:tab/>
      </w:r>
      <w:r>
        <w:rPr>
          <w:i/>
        </w:rPr>
        <w:tab/>
      </w:r>
      <w:r>
        <w:rPr>
          <w:i/>
        </w:rPr>
        <w:tab/>
        <w:t>Source: Qualcomm Incorporated</w:t>
      </w:r>
    </w:p>
    <w:p w14:paraId="5B4F0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5BE3" w14:textId="6464BCEF" w:rsidR="00722B52" w:rsidRDefault="00722B52" w:rsidP="00722B52">
      <w:pPr>
        <w:rPr>
          <w:rFonts w:ascii="Arial" w:hAnsi="Arial" w:cs="Arial"/>
          <w:b/>
          <w:sz w:val="24"/>
        </w:rPr>
      </w:pPr>
      <w:r>
        <w:rPr>
          <w:rFonts w:ascii="Arial" w:hAnsi="Arial" w:cs="Arial"/>
          <w:b/>
          <w:color w:val="0000FF"/>
          <w:sz w:val="24"/>
        </w:rPr>
        <w:lastRenderedPageBreak/>
        <w:t>R4-2413384</w:t>
      </w:r>
      <w:r>
        <w:rPr>
          <w:rFonts w:ascii="Arial" w:hAnsi="Arial" w:cs="Arial"/>
          <w:b/>
          <w:color w:val="0000FF"/>
          <w:sz w:val="24"/>
        </w:rPr>
        <w:tab/>
      </w:r>
      <w:r>
        <w:rPr>
          <w:rFonts w:ascii="Arial" w:hAnsi="Arial" w:cs="Arial"/>
          <w:b/>
          <w:sz w:val="24"/>
        </w:rPr>
        <w:t>(NR_SmallData_INACTIVE-Perf) CR FR2 CG-SDT test (R18)</w:t>
      </w:r>
    </w:p>
    <w:p w14:paraId="356B11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5AB70B1A" w14:textId="77777777" w:rsidR="00722B52" w:rsidRDefault="00722B52" w:rsidP="00722B52">
      <w:pPr>
        <w:rPr>
          <w:rFonts w:ascii="Arial" w:hAnsi="Arial" w:cs="Arial"/>
          <w:b/>
        </w:rPr>
      </w:pPr>
      <w:r>
        <w:rPr>
          <w:rFonts w:ascii="Arial" w:hAnsi="Arial" w:cs="Arial"/>
          <w:b/>
        </w:rPr>
        <w:t xml:space="preserve">Abstract: </w:t>
      </w:r>
    </w:p>
    <w:p w14:paraId="7E88E63F" w14:textId="77777777" w:rsidR="00722B52" w:rsidRDefault="00722B52" w:rsidP="00722B52">
      <w:r>
        <w:t>MCC: This is CAT A CR.</w:t>
      </w:r>
    </w:p>
    <w:p w14:paraId="1C6E2F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42EB" w14:textId="0CB37F4E" w:rsidR="00722B52" w:rsidRDefault="00722B52" w:rsidP="00722B52">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227174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0F95A9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8038" w14:textId="77777777" w:rsidR="00722B52" w:rsidRDefault="00722B52" w:rsidP="00722B52">
      <w:pPr>
        <w:pStyle w:val="Heading3"/>
      </w:pPr>
      <w:bookmarkStart w:id="16" w:name="_Toc174396010"/>
      <w:r>
        <w:t>4.6</w:t>
      </w:r>
      <w:r>
        <w:tab/>
        <w:t>Demodulation and CSI requirements</w:t>
      </w:r>
      <w:bookmarkEnd w:id="16"/>
    </w:p>
    <w:p w14:paraId="5203D8DF" w14:textId="21A92F4F" w:rsidR="00722B52" w:rsidRDefault="00722B52" w:rsidP="00722B52">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77B6C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10F827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27C" w14:textId="1AFC82AE" w:rsidR="00722B52" w:rsidRDefault="00722B52" w:rsidP="00722B52">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9B16C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086F3834" w14:textId="77777777" w:rsidR="00722B52" w:rsidRDefault="00722B52" w:rsidP="00722B52">
      <w:pPr>
        <w:rPr>
          <w:rFonts w:ascii="Arial" w:hAnsi="Arial" w:cs="Arial"/>
          <w:b/>
        </w:rPr>
      </w:pPr>
      <w:r>
        <w:rPr>
          <w:rFonts w:ascii="Arial" w:hAnsi="Arial" w:cs="Arial"/>
          <w:b/>
        </w:rPr>
        <w:t xml:space="preserve">Abstract: </w:t>
      </w:r>
    </w:p>
    <w:p w14:paraId="01CBB03A" w14:textId="77777777" w:rsidR="00722B52" w:rsidRDefault="00722B52" w:rsidP="00722B52">
      <w:r>
        <w:t>MCC: This is CAT A CR.</w:t>
      </w:r>
    </w:p>
    <w:p w14:paraId="12B7A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82B" w14:textId="7846140F" w:rsidR="00722B52" w:rsidRDefault="00722B52" w:rsidP="00722B52">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4E5F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05052C0A" w14:textId="77777777" w:rsidR="00722B52" w:rsidRDefault="00722B52" w:rsidP="00722B52">
      <w:pPr>
        <w:rPr>
          <w:rFonts w:ascii="Arial" w:hAnsi="Arial" w:cs="Arial"/>
          <w:b/>
        </w:rPr>
      </w:pPr>
      <w:r>
        <w:rPr>
          <w:rFonts w:ascii="Arial" w:hAnsi="Arial" w:cs="Arial"/>
          <w:b/>
        </w:rPr>
        <w:t xml:space="preserve">Abstract: </w:t>
      </w:r>
    </w:p>
    <w:p w14:paraId="1F7FAC0E" w14:textId="77777777" w:rsidR="00722B52" w:rsidRDefault="00722B52" w:rsidP="00722B52">
      <w:r>
        <w:t>Views on the previous dicsussion paper R4-2408987.</w:t>
      </w:r>
    </w:p>
    <w:p w14:paraId="600128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0D6" w14:textId="67441E64" w:rsidR="00722B52" w:rsidRDefault="00722B52" w:rsidP="00722B52">
      <w:pPr>
        <w:rPr>
          <w:rFonts w:ascii="Arial" w:hAnsi="Arial" w:cs="Arial"/>
          <w:b/>
          <w:sz w:val="24"/>
        </w:rPr>
      </w:pPr>
      <w:r>
        <w:rPr>
          <w:rFonts w:ascii="Arial" w:hAnsi="Arial" w:cs="Arial"/>
          <w:b/>
          <w:color w:val="0000FF"/>
          <w:sz w:val="24"/>
        </w:rPr>
        <w:lastRenderedPageBreak/>
        <w:t>R4-2411526</w:t>
      </w:r>
      <w:r>
        <w:rPr>
          <w:rFonts w:ascii="Arial" w:hAnsi="Arial" w:cs="Arial"/>
          <w:b/>
          <w:color w:val="0000FF"/>
          <w:sz w:val="24"/>
        </w:rPr>
        <w:tab/>
      </w:r>
      <w:r>
        <w:rPr>
          <w:rFonts w:ascii="Arial" w:hAnsi="Arial" w:cs="Arial"/>
          <w:b/>
          <w:sz w:val="24"/>
        </w:rPr>
        <w:t>(NR_newRAT-Perf) Correction of TRS configuration for FR1 PDSCH tests</w:t>
      </w:r>
    </w:p>
    <w:p w14:paraId="6C9B4D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06D17B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6F38" w14:textId="1753307A" w:rsidR="00722B52" w:rsidRDefault="00722B52" w:rsidP="00722B52">
      <w:pPr>
        <w:rPr>
          <w:rFonts w:ascii="Arial" w:hAnsi="Arial" w:cs="Arial"/>
          <w:b/>
          <w:sz w:val="24"/>
        </w:rPr>
      </w:pPr>
      <w:r>
        <w:rPr>
          <w:rFonts w:ascii="Arial" w:hAnsi="Arial" w:cs="Arial"/>
          <w:b/>
          <w:color w:val="0000FF"/>
          <w:sz w:val="24"/>
        </w:rPr>
        <w:t>R4-2411527</w:t>
      </w:r>
      <w:r>
        <w:rPr>
          <w:rFonts w:ascii="Arial" w:hAnsi="Arial" w:cs="Arial"/>
          <w:b/>
          <w:color w:val="0000FF"/>
          <w:sz w:val="24"/>
        </w:rPr>
        <w:tab/>
      </w:r>
      <w:r>
        <w:rPr>
          <w:rFonts w:ascii="Arial" w:hAnsi="Arial" w:cs="Arial"/>
          <w:b/>
          <w:sz w:val="24"/>
        </w:rPr>
        <w:t>(NR_newRAT-Perf) Correction of TRS configuration for FR1 PDSCH tests</w:t>
      </w:r>
    </w:p>
    <w:p w14:paraId="1FDE07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4E42BEB6" w14:textId="77777777" w:rsidR="00722B52" w:rsidRDefault="00722B52" w:rsidP="00722B52">
      <w:pPr>
        <w:rPr>
          <w:rFonts w:ascii="Arial" w:hAnsi="Arial" w:cs="Arial"/>
          <w:b/>
        </w:rPr>
      </w:pPr>
      <w:r>
        <w:rPr>
          <w:rFonts w:ascii="Arial" w:hAnsi="Arial" w:cs="Arial"/>
          <w:b/>
        </w:rPr>
        <w:t xml:space="preserve">Abstract: </w:t>
      </w:r>
    </w:p>
    <w:p w14:paraId="6B0B7725" w14:textId="77777777" w:rsidR="00722B52" w:rsidRDefault="00722B52" w:rsidP="00722B52">
      <w:r>
        <w:t>MCC: This is CAT A CR.</w:t>
      </w:r>
    </w:p>
    <w:p w14:paraId="2FAB5D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C5CC3" w14:textId="5235CA54" w:rsidR="00722B52" w:rsidRDefault="00722B52" w:rsidP="00722B52">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6BCF0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780CCD7E" w14:textId="77777777" w:rsidR="00722B52" w:rsidRDefault="00722B52" w:rsidP="00722B52">
      <w:pPr>
        <w:rPr>
          <w:rFonts w:ascii="Arial" w:hAnsi="Arial" w:cs="Arial"/>
          <w:b/>
        </w:rPr>
      </w:pPr>
      <w:r>
        <w:rPr>
          <w:rFonts w:ascii="Arial" w:hAnsi="Arial" w:cs="Arial"/>
          <w:b/>
        </w:rPr>
        <w:t xml:space="preserve">Abstract: </w:t>
      </w:r>
    </w:p>
    <w:p w14:paraId="5B02EA03" w14:textId="77777777" w:rsidR="00722B52" w:rsidRDefault="00722B52" w:rsidP="00722B52">
      <w:r>
        <w:t>MCC: This is CAT A CR.</w:t>
      </w:r>
    </w:p>
    <w:p w14:paraId="77836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7318" w14:textId="686DE8BC" w:rsidR="00722B52" w:rsidRDefault="00722B52" w:rsidP="00722B52">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18A0FF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CDDB3AE" w14:textId="77777777" w:rsidR="00722B52" w:rsidRDefault="00722B52" w:rsidP="00722B52">
      <w:pPr>
        <w:rPr>
          <w:rFonts w:ascii="Arial" w:hAnsi="Arial" w:cs="Arial"/>
          <w:b/>
        </w:rPr>
      </w:pPr>
      <w:r>
        <w:rPr>
          <w:rFonts w:ascii="Arial" w:hAnsi="Arial" w:cs="Arial"/>
          <w:b/>
        </w:rPr>
        <w:t xml:space="preserve">Abstract: </w:t>
      </w:r>
    </w:p>
    <w:p w14:paraId="747F5E1F" w14:textId="77777777" w:rsidR="00722B52" w:rsidRDefault="00722B52" w:rsidP="00722B52">
      <w:r>
        <w:t>MCC: This is CAT A CR.</w:t>
      </w:r>
    </w:p>
    <w:p w14:paraId="14E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E1C9" w14:textId="0A7A3B2A" w:rsidR="00722B52" w:rsidRDefault="00722B52" w:rsidP="00722B52">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3A42D3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A21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671B9" w14:textId="717B5EE5" w:rsidR="00722B52" w:rsidRDefault="00722B52" w:rsidP="00722B52">
      <w:pPr>
        <w:rPr>
          <w:rFonts w:ascii="Arial" w:hAnsi="Arial" w:cs="Arial"/>
          <w:b/>
          <w:sz w:val="24"/>
        </w:rPr>
      </w:pPr>
      <w:r>
        <w:rPr>
          <w:rFonts w:ascii="Arial" w:hAnsi="Arial" w:cs="Arial"/>
          <w:b/>
          <w:color w:val="0000FF"/>
          <w:sz w:val="24"/>
        </w:rPr>
        <w:t>R4-2411662</w:t>
      </w:r>
      <w:r>
        <w:rPr>
          <w:rFonts w:ascii="Arial" w:hAnsi="Arial" w:cs="Arial"/>
          <w:b/>
          <w:color w:val="0000FF"/>
          <w:sz w:val="24"/>
        </w:rPr>
        <w:tab/>
      </w:r>
      <w:r>
        <w:rPr>
          <w:rFonts w:ascii="Arial" w:hAnsi="Arial" w:cs="Arial"/>
          <w:b/>
          <w:sz w:val="24"/>
        </w:rPr>
        <w:t>(NR_demod_enh2) CR for 38.101-4 on corrections of RMC references</w:t>
      </w:r>
    </w:p>
    <w:p w14:paraId="00B4B3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lastRenderedPageBreak/>
        <w:br/>
      </w:r>
      <w:r>
        <w:rPr>
          <w:i/>
        </w:rPr>
        <w:tab/>
      </w:r>
      <w:r>
        <w:rPr>
          <w:i/>
        </w:rPr>
        <w:tab/>
      </w:r>
      <w:r>
        <w:rPr>
          <w:i/>
        </w:rPr>
        <w:tab/>
      </w:r>
      <w:r>
        <w:rPr>
          <w:i/>
        </w:rPr>
        <w:tab/>
      </w:r>
      <w:r>
        <w:rPr>
          <w:i/>
        </w:rPr>
        <w:tab/>
        <w:t>Source: Nokia</w:t>
      </w:r>
    </w:p>
    <w:p w14:paraId="720CB0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DB69" w14:textId="36AE6C6D" w:rsidR="00722B52" w:rsidRDefault="00722B52" w:rsidP="00722B52">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09EE74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A (Rel-18)</w:t>
      </w:r>
      <w:r>
        <w:rPr>
          <w:i/>
        </w:rPr>
        <w:br/>
      </w:r>
      <w:r>
        <w:rPr>
          <w:i/>
        </w:rPr>
        <w:br/>
      </w:r>
      <w:r>
        <w:rPr>
          <w:i/>
        </w:rPr>
        <w:tab/>
      </w:r>
      <w:r>
        <w:rPr>
          <w:i/>
        </w:rPr>
        <w:tab/>
      </w:r>
      <w:r>
        <w:rPr>
          <w:i/>
        </w:rPr>
        <w:tab/>
      </w:r>
      <w:r>
        <w:rPr>
          <w:i/>
        </w:rPr>
        <w:tab/>
      </w:r>
      <w:r>
        <w:rPr>
          <w:i/>
        </w:rPr>
        <w:tab/>
        <w:t>Source: Nokia</w:t>
      </w:r>
    </w:p>
    <w:p w14:paraId="7C1A3D39" w14:textId="77777777" w:rsidR="00722B52" w:rsidRDefault="00722B52" w:rsidP="00722B52">
      <w:pPr>
        <w:rPr>
          <w:rFonts w:ascii="Arial" w:hAnsi="Arial" w:cs="Arial"/>
          <w:b/>
        </w:rPr>
      </w:pPr>
      <w:r>
        <w:rPr>
          <w:rFonts w:ascii="Arial" w:hAnsi="Arial" w:cs="Arial"/>
          <w:b/>
        </w:rPr>
        <w:t xml:space="preserve">Abstract: </w:t>
      </w:r>
    </w:p>
    <w:p w14:paraId="75501857" w14:textId="77777777" w:rsidR="00722B52" w:rsidRDefault="00722B52" w:rsidP="00722B52">
      <w:r>
        <w:t>MCC: This is CAT A CR.</w:t>
      </w:r>
    </w:p>
    <w:p w14:paraId="551C5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721F" w14:textId="1C25DC57" w:rsidR="00722B52" w:rsidRDefault="00722B52" w:rsidP="00722B52">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70A37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3E15D309" w14:textId="77777777" w:rsidR="00722B52" w:rsidRDefault="00722B52" w:rsidP="00722B52">
      <w:pPr>
        <w:rPr>
          <w:rFonts w:ascii="Arial" w:hAnsi="Arial" w:cs="Arial"/>
          <w:b/>
        </w:rPr>
      </w:pPr>
      <w:r>
        <w:rPr>
          <w:rFonts w:ascii="Arial" w:hAnsi="Arial" w:cs="Arial"/>
          <w:b/>
        </w:rPr>
        <w:t xml:space="preserve">Abstract: </w:t>
      </w:r>
    </w:p>
    <w:p w14:paraId="288EAF82" w14:textId="77777777" w:rsidR="00722B52" w:rsidRDefault="00722B52" w:rsidP="00722B52">
      <w:r>
        <w:t>This CR corrects the reference channel index MCC: A revision is needed due to parsing failure. Change request Work Item wrong on CR cover for TDoc R4-2412155. Database value : NR_IAB-Perf. CR cover value : NR _IAB-Perf.  Please check the WI code and match</w:t>
      </w:r>
    </w:p>
    <w:p w14:paraId="347B24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6DF1" w14:textId="5A1B24B2" w:rsidR="00722B52" w:rsidRDefault="00722B52" w:rsidP="00722B52">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(NR_IAB-Perf) CR to 38.176-1 Correction on the IAB requirement</w:t>
      </w:r>
    </w:p>
    <w:p w14:paraId="2CA13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4C4559FC" w14:textId="77777777" w:rsidR="00722B52" w:rsidRDefault="00722B52" w:rsidP="00722B52">
      <w:pPr>
        <w:rPr>
          <w:rFonts w:ascii="Arial" w:hAnsi="Arial" w:cs="Arial"/>
          <w:b/>
        </w:rPr>
      </w:pPr>
      <w:r>
        <w:rPr>
          <w:rFonts w:ascii="Arial" w:hAnsi="Arial" w:cs="Arial"/>
          <w:b/>
        </w:rPr>
        <w:t xml:space="preserve">Abstract: </w:t>
      </w:r>
    </w:p>
    <w:p w14:paraId="7E7874AA" w14:textId="77777777" w:rsidR="00722B52" w:rsidRDefault="00722B52" w:rsidP="00722B52">
      <w:r>
        <w:t>This CR corrects the reference channel index. MCC: This is CAT A CR.</w:t>
      </w:r>
    </w:p>
    <w:p w14:paraId="67F8E0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6975" w14:textId="136739E2" w:rsidR="00722B52" w:rsidRDefault="00722B52" w:rsidP="00722B52">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EBBD2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041C8A27" w14:textId="77777777" w:rsidR="00722B52" w:rsidRDefault="00722B52" w:rsidP="00722B52">
      <w:pPr>
        <w:rPr>
          <w:rFonts w:ascii="Arial" w:hAnsi="Arial" w:cs="Arial"/>
          <w:b/>
        </w:rPr>
      </w:pPr>
      <w:r>
        <w:rPr>
          <w:rFonts w:ascii="Arial" w:hAnsi="Arial" w:cs="Arial"/>
          <w:b/>
        </w:rPr>
        <w:t xml:space="preserve">Abstract: </w:t>
      </w:r>
    </w:p>
    <w:p w14:paraId="718C9E9B" w14:textId="77777777" w:rsidR="00722B52" w:rsidRDefault="00722B52" w:rsidP="00722B52">
      <w:r>
        <w:t>replace "FR1" by "FR1-NTN" and corrections on index refereing</w:t>
      </w:r>
    </w:p>
    <w:p w14:paraId="6C742E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3FCD" w14:textId="62D3C3E7" w:rsidR="00722B52" w:rsidRDefault="00722B52" w:rsidP="00722B52">
      <w:pPr>
        <w:rPr>
          <w:rFonts w:ascii="Arial" w:hAnsi="Arial" w:cs="Arial"/>
          <w:b/>
          <w:sz w:val="24"/>
        </w:rPr>
      </w:pPr>
      <w:r>
        <w:rPr>
          <w:rFonts w:ascii="Arial" w:hAnsi="Arial" w:cs="Arial"/>
          <w:b/>
          <w:color w:val="0000FF"/>
          <w:sz w:val="24"/>
        </w:rPr>
        <w:t>R4-2412295</w:t>
      </w:r>
      <w:r>
        <w:rPr>
          <w:rFonts w:ascii="Arial" w:hAnsi="Arial" w:cs="Arial"/>
          <w:b/>
          <w:color w:val="0000FF"/>
          <w:sz w:val="24"/>
        </w:rPr>
        <w:tab/>
      </w:r>
      <w:r>
        <w:rPr>
          <w:rFonts w:ascii="Arial" w:hAnsi="Arial" w:cs="Arial"/>
          <w:b/>
          <w:sz w:val="24"/>
        </w:rPr>
        <w:t>(NR_NTN_solutions-Perf) CR to 38.108 correction on FRC and naming alignment</w:t>
      </w:r>
    </w:p>
    <w:p w14:paraId="721575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lastRenderedPageBreak/>
        <w:br/>
      </w:r>
      <w:r>
        <w:rPr>
          <w:i/>
        </w:rPr>
        <w:tab/>
      </w:r>
      <w:r>
        <w:rPr>
          <w:i/>
        </w:rPr>
        <w:tab/>
      </w:r>
      <w:r>
        <w:rPr>
          <w:i/>
        </w:rPr>
        <w:tab/>
      </w:r>
      <w:r>
        <w:rPr>
          <w:i/>
        </w:rPr>
        <w:tab/>
      </w:r>
      <w:r>
        <w:rPr>
          <w:i/>
        </w:rPr>
        <w:tab/>
        <w:t>Source: Ericsson</w:t>
      </w:r>
    </w:p>
    <w:p w14:paraId="2A8E9CE0" w14:textId="77777777" w:rsidR="00722B52" w:rsidRDefault="00722B52" w:rsidP="00722B52">
      <w:pPr>
        <w:rPr>
          <w:rFonts w:ascii="Arial" w:hAnsi="Arial" w:cs="Arial"/>
          <w:b/>
        </w:rPr>
      </w:pPr>
      <w:r>
        <w:rPr>
          <w:rFonts w:ascii="Arial" w:hAnsi="Arial" w:cs="Arial"/>
          <w:b/>
        </w:rPr>
        <w:t xml:space="preserve">Abstract: </w:t>
      </w:r>
    </w:p>
    <w:p w14:paraId="75B08DE2" w14:textId="77777777" w:rsidR="00722B52" w:rsidRDefault="00722B52" w:rsidP="00722B52">
      <w:r>
        <w:t>replace "FR1" by "FR1-NTN" and corrections on index referencing. MCC: This is CAT A CR.</w:t>
      </w:r>
    </w:p>
    <w:p w14:paraId="0CDB38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AA2A" w14:textId="67015511" w:rsidR="00722B52" w:rsidRDefault="00722B52" w:rsidP="00722B52">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14A55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2D267971" w14:textId="77777777" w:rsidR="00722B52" w:rsidRDefault="00722B52" w:rsidP="00722B52">
      <w:pPr>
        <w:rPr>
          <w:rFonts w:ascii="Arial" w:hAnsi="Arial" w:cs="Arial"/>
          <w:b/>
        </w:rPr>
      </w:pPr>
      <w:r>
        <w:rPr>
          <w:rFonts w:ascii="Arial" w:hAnsi="Arial" w:cs="Arial"/>
          <w:b/>
        </w:rPr>
        <w:t xml:space="preserve">Abstract: </w:t>
      </w:r>
    </w:p>
    <w:p w14:paraId="7EF62B21" w14:textId="77777777" w:rsidR="00722B52" w:rsidRDefault="00722B52" w:rsidP="00722B52">
      <w:r>
        <w:t>replace "FR1" by "FR1-NTN" and corrections on index refereing</w:t>
      </w:r>
    </w:p>
    <w:p w14:paraId="44EA07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543F" w14:textId="34A5495A" w:rsidR="00722B52" w:rsidRDefault="00722B52" w:rsidP="00722B52">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(NR_NTN_solutions-Perf) CR to 38.181 correction on FRC and naming alignment</w:t>
      </w:r>
    </w:p>
    <w:p w14:paraId="03745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w:t>
      </w:r>
    </w:p>
    <w:p w14:paraId="366E46CE" w14:textId="77777777" w:rsidR="00722B52" w:rsidRDefault="00722B52" w:rsidP="00722B52">
      <w:pPr>
        <w:rPr>
          <w:rFonts w:ascii="Arial" w:hAnsi="Arial" w:cs="Arial"/>
          <w:b/>
        </w:rPr>
      </w:pPr>
      <w:r>
        <w:rPr>
          <w:rFonts w:ascii="Arial" w:hAnsi="Arial" w:cs="Arial"/>
          <w:b/>
        </w:rPr>
        <w:t xml:space="preserve">Abstract: </w:t>
      </w:r>
    </w:p>
    <w:p w14:paraId="59141B94" w14:textId="77777777" w:rsidR="00722B52" w:rsidRDefault="00722B52" w:rsidP="00722B52">
      <w:r>
        <w:t>replace "FR1" by "FR1-NTN" and corrections on index referencing. MCC: This is CAT A CR.</w:t>
      </w:r>
    </w:p>
    <w:p w14:paraId="0F901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9DC8" w14:textId="1D137E1D" w:rsidR="00722B52" w:rsidRDefault="00722B52" w:rsidP="00722B52">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44804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13B609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AAC1" w14:textId="0866A6D4" w:rsidR="00722B52" w:rsidRDefault="00722B52" w:rsidP="00722B52">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4C4A8A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00173D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6130" w14:textId="5AE72DF7" w:rsidR="00722B52" w:rsidRDefault="00722B52" w:rsidP="00722B52">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5403C9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br/>
      </w:r>
      <w:r>
        <w:rPr>
          <w:i/>
        </w:rPr>
        <w:tab/>
      </w:r>
      <w:r>
        <w:rPr>
          <w:i/>
        </w:rPr>
        <w:tab/>
      </w:r>
      <w:r>
        <w:rPr>
          <w:i/>
        </w:rPr>
        <w:tab/>
      </w:r>
      <w:r>
        <w:rPr>
          <w:i/>
        </w:rPr>
        <w:tab/>
      </w:r>
      <w:r>
        <w:rPr>
          <w:i/>
        </w:rPr>
        <w:tab/>
        <w:t>Source: MediaTek inc.</w:t>
      </w:r>
    </w:p>
    <w:p w14:paraId="51D5E2F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AA58" w14:textId="2081B92F" w:rsidR="00722B52" w:rsidRDefault="00722B52" w:rsidP="00722B52">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3381A5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46136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C8F4" w14:textId="4246DE37" w:rsidR="00722B52" w:rsidRDefault="00722B52" w:rsidP="00722B52">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7BA0D0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717B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027C" w14:textId="03872072" w:rsidR="00722B52" w:rsidRDefault="00722B52" w:rsidP="00722B52">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6EEF0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547AFE5" w14:textId="77777777" w:rsidR="00722B52" w:rsidRDefault="00722B52" w:rsidP="00722B52">
      <w:pPr>
        <w:rPr>
          <w:rFonts w:ascii="Arial" w:hAnsi="Arial" w:cs="Arial"/>
          <w:b/>
        </w:rPr>
      </w:pPr>
      <w:r>
        <w:rPr>
          <w:rFonts w:ascii="Arial" w:hAnsi="Arial" w:cs="Arial"/>
          <w:b/>
        </w:rPr>
        <w:t xml:space="preserve">Abstract: </w:t>
      </w:r>
    </w:p>
    <w:p w14:paraId="6F0DDF11" w14:textId="77777777" w:rsidR="00722B52" w:rsidRDefault="00722B52" w:rsidP="00722B52">
      <w:r>
        <w:t>This CR correct the applicability of RedCap UE demodulation requirements.</w:t>
      </w:r>
    </w:p>
    <w:p w14:paraId="53B0A1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EAE5" w14:textId="3D8F8DA9" w:rsidR="00722B52" w:rsidRDefault="00722B52" w:rsidP="00722B52">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7A49DD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58954DF6" w14:textId="77777777" w:rsidR="00722B52" w:rsidRDefault="00722B52" w:rsidP="00722B52">
      <w:pPr>
        <w:rPr>
          <w:rFonts w:ascii="Arial" w:hAnsi="Arial" w:cs="Arial"/>
          <w:b/>
        </w:rPr>
      </w:pPr>
      <w:r>
        <w:rPr>
          <w:rFonts w:ascii="Arial" w:hAnsi="Arial" w:cs="Arial"/>
          <w:b/>
        </w:rPr>
        <w:t xml:space="preserve">Abstract: </w:t>
      </w:r>
    </w:p>
    <w:p w14:paraId="16583ED4" w14:textId="77777777" w:rsidR="00722B52" w:rsidRDefault="00722B52" w:rsidP="00722B52">
      <w:r>
        <w:t>This CR correct the applicability of RedCap UE demodulation requirements. MCC: This is CAT A CR.</w:t>
      </w:r>
    </w:p>
    <w:p w14:paraId="4BE0E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92DE" w14:textId="41B91889" w:rsidR="00722B52" w:rsidRDefault="00722B52" w:rsidP="00722B52">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1AEDD1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AE27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FED0" w14:textId="3423D9AC" w:rsidR="00722B52" w:rsidRDefault="00722B52" w:rsidP="00722B52">
      <w:pPr>
        <w:rPr>
          <w:rFonts w:ascii="Arial" w:hAnsi="Arial" w:cs="Arial"/>
          <w:b/>
          <w:sz w:val="24"/>
        </w:rPr>
      </w:pPr>
      <w:r>
        <w:rPr>
          <w:rFonts w:ascii="Arial" w:hAnsi="Arial" w:cs="Arial"/>
          <w:b/>
          <w:color w:val="0000FF"/>
          <w:sz w:val="24"/>
        </w:rPr>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7BA8F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lastRenderedPageBreak/>
        <w:br/>
      </w:r>
      <w:r>
        <w:rPr>
          <w:i/>
        </w:rPr>
        <w:tab/>
      </w:r>
      <w:r>
        <w:rPr>
          <w:i/>
        </w:rPr>
        <w:tab/>
      </w:r>
      <w:r>
        <w:rPr>
          <w:i/>
        </w:rPr>
        <w:tab/>
      </w:r>
      <w:r>
        <w:rPr>
          <w:i/>
        </w:rPr>
        <w:tab/>
      </w:r>
      <w:r>
        <w:rPr>
          <w:i/>
        </w:rPr>
        <w:tab/>
        <w:t>Source: Huawei,HiSilicon</w:t>
      </w:r>
    </w:p>
    <w:p w14:paraId="40CCBA63" w14:textId="77777777" w:rsidR="00722B52" w:rsidRDefault="00722B52" w:rsidP="00722B52">
      <w:pPr>
        <w:rPr>
          <w:rFonts w:ascii="Arial" w:hAnsi="Arial" w:cs="Arial"/>
          <w:b/>
        </w:rPr>
      </w:pPr>
      <w:r>
        <w:rPr>
          <w:rFonts w:ascii="Arial" w:hAnsi="Arial" w:cs="Arial"/>
          <w:b/>
        </w:rPr>
        <w:t xml:space="preserve">Abstract: </w:t>
      </w:r>
    </w:p>
    <w:p w14:paraId="5BFF509C" w14:textId="77777777" w:rsidR="00722B52" w:rsidRDefault="00722B52" w:rsidP="00722B52">
      <w:r>
        <w:t>MCC: This is CAT A CR.</w:t>
      </w:r>
    </w:p>
    <w:p w14:paraId="42A3D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E2F5" w14:textId="4F196BD5" w:rsidR="00722B52" w:rsidRDefault="00722B52" w:rsidP="00722B52">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41F142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4C8C04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A2E" w14:textId="4EA6384B" w:rsidR="00722B52" w:rsidRDefault="00722B52" w:rsidP="00722B52">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387FB5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635145D" w14:textId="77777777" w:rsidR="00722B52" w:rsidRDefault="00722B52" w:rsidP="00722B52">
      <w:pPr>
        <w:rPr>
          <w:rFonts w:ascii="Arial" w:hAnsi="Arial" w:cs="Arial"/>
          <w:b/>
        </w:rPr>
      </w:pPr>
      <w:r>
        <w:rPr>
          <w:rFonts w:ascii="Arial" w:hAnsi="Arial" w:cs="Arial"/>
          <w:b/>
        </w:rPr>
        <w:t xml:space="preserve">Abstract: </w:t>
      </w:r>
    </w:p>
    <w:p w14:paraId="39F57B7C" w14:textId="77777777" w:rsidR="00722B52" w:rsidRDefault="00722B52" w:rsidP="00722B52">
      <w:r>
        <w:t>MCC: This is CAT A CR.</w:t>
      </w:r>
    </w:p>
    <w:p w14:paraId="66BF6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EF2" w14:textId="5E8DF77E" w:rsidR="00722B52" w:rsidRDefault="00722B52" w:rsidP="00722B52">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0827CA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0E36ED24" w14:textId="77777777" w:rsidR="00722B52" w:rsidRDefault="00722B52" w:rsidP="00722B52">
      <w:pPr>
        <w:rPr>
          <w:rFonts w:ascii="Arial" w:hAnsi="Arial" w:cs="Arial"/>
          <w:b/>
        </w:rPr>
      </w:pPr>
      <w:r>
        <w:rPr>
          <w:rFonts w:ascii="Arial" w:hAnsi="Arial" w:cs="Arial"/>
          <w:b/>
        </w:rPr>
        <w:t xml:space="preserve">Abstract: </w:t>
      </w:r>
    </w:p>
    <w:p w14:paraId="2752BDCC" w14:textId="77777777" w:rsidR="00722B52" w:rsidRDefault="00722B52" w:rsidP="00722B52">
      <w:r>
        <w:t>MCC: This is CAT A CR.</w:t>
      </w:r>
    </w:p>
    <w:p w14:paraId="0B34A3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C9E8" w14:textId="1F005F87" w:rsidR="00722B52" w:rsidRDefault="00722B52" w:rsidP="00722B52">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23DC6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0B1379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0D5" w14:textId="39209565" w:rsidR="00722B52" w:rsidRDefault="00722B52" w:rsidP="00722B52">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4BE8B9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br/>
      </w:r>
      <w:r>
        <w:rPr>
          <w:i/>
        </w:rPr>
        <w:tab/>
      </w:r>
      <w:r>
        <w:rPr>
          <w:i/>
        </w:rPr>
        <w:tab/>
      </w:r>
      <w:r>
        <w:rPr>
          <w:i/>
        </w:rPr>
        <w:tab/>
      </w:r>
      <w:r>
        <w:rPr>
          <w:i/>
        </w:rPr>
        <w:tab/>
      </w:r>
      <w:r>
        <w:rPr>
          <w:i/>
        </w:rPr>
        <w:tab/>
        <w:t>Source: Huawei,HiSilicon,Ericsson</w:t>
      </w:r>
    </w:p>
    <w:p w14:paraId="1E0B0065" w14:textId="77777777" w:rsidR="00722B52" w:rsidRDefault="00722B52" w:rsidP="00722B52">
      <w:pPr>
        <w:rPr>
          <w:rFonts w:ascii="Arial" w:hAnsi="Arial" w:cs="Arial"/>
          <w:b/>
        </w:rPr>
      </w:pPr>
      <w:r>
        <w:rPr>
          <w:rFonts w:ascii="Arial" w:hAnsi="Arial" w:cs="Arial"/>
          <w:b/>
        </w:rPr>
        <w:t xml:space="preserve">Abstract: </w:t>
      </w:r>
    </w:p>
    <w:p w14:paraId="4C65F7FB" w14:textId="77777777" w:rsidR="00722B52" w:rsidRDefault="00722B52" w:rsidP="00722B52">
      <w:r>
        <w:t>MCC: This is CAT A CR.</w:t>
      </w:r>
    </w:p>
    <w:p w14:paraId="71A1ED90"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A43A" w14:textId="2EB35EEA" w:rsidR="00722B52" w:rsidRDefault="00722B52" w:rsidP="00722B52">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641CEF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0C98FA04" w14:textId="77777777" w:rsidR="00722B52" w:rsidRDefault="00722B52" w:rsidP="00722B52">
      <w:pPr>
        <w:rPr>
          <w:rFonts w:ascii="Arial" w:hAnsi="Arial" w:cs="Arial"/>
          <w:b/>
        </w:rPr>
      </w:pPr>
      <w:r>
        <w:rPr>
          <w:rFonts w:ascii="Arial" w:hAnsi="Arial" w:cs="Arial"/>
          <w:b/>
        </w:rPr>
        <w:t xml:space="preserve">Abstract: </w:t>
      </w:r>
    </w:p>
    <w:p w14:paraId="46625AF2" w14:textId="77777777" w:rsidR="00722B52" w:rsidRDefault="00722B52" w:rsidP="00722B52">
      <w:r>
        <w:t>MCC: This is CAT A CR.</w:t>
      </w:r>
    </w:p>
    <w:p w14:paraId="2988DC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DBC9" w14:textId="4A2504D9" w:rsidR="00722B52" w:rsidRDefault="00722B52" w:rsidP="00722B52">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1CD51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0CF5A671" w14:textId="77777777" w:rsidR="00722B52" w:rsidRDefault="00722B52" w:rsidP="00722B52">
      <w:pPr>
        <w:rPr>
          <w:rFonts w:ascii="Arial" w:hAnsi="Arial" w:cs="Arial"/>
          <w:b/>
        </w:rPr>
      </w:pPr>
      <w:r>
        <w:rPr>
          <w:rFonts w:ascii="Arial" w:hAnsi="Arial" w:cs="Arial"/>
          <w:b/>
        </w:rPr>
        <w:t xml:space="preserve">Abstract: </w:t>
      </w:r>
    </w:p>
    <w:p w14:paraId="3E75102C" w14:textId="77777777" w:rsidR="00722B52" w:rsidRDefault="00722B52" w:rsidP="00722B52">
      <w:r>
        <w:t>MCC: This is CAT A CR.</w:t>
      </w:r>
    </w:p>
    <w:p w14:paraId="6B2604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5451" w14:textId="62740F54" w:rsidR="00722B52" w:rsidRDefault="00722B52" w:rsidP="00722B52">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01BBF7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5A0BB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EDDB" w14:textId="4771694A" w:rsidR="00722B52" w:rsidRDefault="00722B52" w:rsidP="00722B52">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167EC4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Huawei,HiSilicon,Ericsson</w:t>
      </w:r>
    </w:p>
    <w:p w14:paraId="491B8172" w14:textId="77777777" w:rsidR="00722B52" w:rsidRDefault="00722B52" w:rsidP="00722B52">
      <w:pPr>
        <w:rPr>
          <w:rFonts w:ascii="Arial" w:hAnsi="Arial" w:cs="Arial"/>
          <w:b/>
        </w:rPr>
      </w:pPr>
      <w:r>
        <w:rPr>
          <w:rFonts w:ascii="Arial" w:hAnsi="Arial" w:cs="Arial"/>
          <w:b/>
        </w:rPr>
        <w:t xml:space="preserve">Abstract: </w:t>
      </w:r>
    </w:p>
    <w:p w14:paraId="58DE5B73" w14:textId="77777777" w:rsidR="00722B52" w:rsidRDefault="00722B52" w:rsidP="00722B52">
      <w:r>
        <w:t>MCC: This is CAT A CR.</w:t>
      </w:r>
    </w:p>
    <w:p w14:paraId="1FD7F7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419B" w14:textId="36FFDC93" w:rsidR="00722B52" w:rsidRDefault="00722B52" w:rsidP="00722B52">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0B06E0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2C8CD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4EBA" w14:textId="46D2F305" w:rsidR="00722B52" w:rsidRDefault="00722B52" w:rsidP="00722B52">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ABCC282"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1A1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41BD" w14:textId="02EE966D" w:rsidR="00722B52" w:rsidRDefault="00722B52" w:rsidP="00722B52">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09386A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6A3C3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1D6A" w14:textId="5EA6AF56" w:rsidR="00722B52" w:rsidRDefault="00722B52" w:rsidP="00722B52">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3F033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F (Rel-16)</w:t>
      </w:r>
      <w:r>
        <w:rPr>
          <w:i/>
        </w:rPr>
        <w:br/>
      </w:r>
      <w:r>
        <w:rPr>
          <w:i/>
        </w:rPr>
        <w:br/>
      </w:r>
      <w:r>
        <w:rPr>
          <w:i/>
        </w:rPr>
        <w:tab/>
      </w:r>
      <w:r>
        <w:rPr>
          <w:i/>
        </w:rPr>
        <w:tab/>
      </w:r>
      <w:r>
        <w:rPr>
          <w:i/>
        </w:rPr>
        <w:tab/>
      </w:r>
      <w:r>
        <w:rPr>
          <w:i/>
        </w:rPr>
        <w:tab/>
      </w:r>
      <w:r>
        <w:rPr>
          <w:i/>
        </w:rPr>
        <w:tab/>
        <w:t>Source: Huawei,HiSilicon</w:t>
      </w:r>
    </w:p>
    <w:p w14:paraId="1BAA9A3A" w14:textId="77777777" w:rsidR="00722B52" w:rsidRDefault="00722B52" w:rsidP="00722B52">
      <w:pPr>
        <w:rPr>
          <w:rFonts w:ascii="Arial" w:hAnsi="Arial" w:cs="Arial"/>
          <w:b/>
        </w:rPr>
      </w:pPr>
      <w:r>
        <w:rPr>
          <w:rFonts w:ascii="Arial" w:hAnsi="Arial" w:cs="Arial"/>
          <w:b/>
        </w:rPr>
        <w:t xml:space="preserve">Abstract: </w:t>
      </w:r>
    </w:p>
    <w:p w14:paraId="33FEEC87" w14:textId="77777777" w:rsidR="00722B52" w:rsidRDefault="00722B52" w:rsidP="00722B52">
      <w:r>
        <w:t>MCC: This was not made available at tdoc submission deadline. CAT F CR.</w:t>
      </w:r>
    </w:p>
    <w:p w14:paraId="01EEE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D9C7" w14:textId="65646414" w:rsidR="00722B52" w:rsidRDefault="00722B52" w:rsidP="00722B52">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75BDC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F (Rel-17)</w:t>
      </w:r>
      <w:r>
        <w:rPr>
          <w:i/>
        </w:rPr>
        <w:br/>
      </w:r>
      <w:r>
        <w:rPr>
          <w:i/>
        </w:rPr>
        <w:br/>
      </w:r>
      <w:r>
        <w:rPr>
          <w:i/>
        </w:rPr>
        <w:tab/>
      </w:r>
      <w:r>
        <w:rPr>
          <w:i/>
        </w:rPr>
        <w:tab/>
      </w:r>
      <w:r>
        <w:rPr>
          <w:i/>
        </w:rPr>
        <w:tab/>
      </w:r>
      <w:r>
        <w:rPr>
          <w:i/>
        </w:rPr>
        <w:tab/>
      </w:r>
      <w:r>
        <w:rPr>
          <w:i/>
        </w:rPr>
        <w:tab/>
        <w:t>Source: Huawei,HiSilicon</w:t>
      </w:r>
    </w:p>
    <w:p w14:paraId="28F611CC" w14:textId="77777777" w:rsidR="00722B52" w:rsidRDefault="00722B52" w:rsidP="00722B52">
      <w:pPr>
        <w:rPr>
          <w:rFonts w:ascii="Arial" w:hAnsi="Arial" w:cs="Arial"/>
          <w:b/>
        </w:rPr>
      </w:pPr>
      <w:r>
        <w:rPr>
          <w:rFonts w:ascii="Arial" w:hAnsi="Arial" w:cs="Arial"/>
          <w:b/>
        </w:rPr>
        <w:t xml:space="preserve">Abstract: </w:t>
      </w:r>
    </w:p>
    <w:p w14:paraId="6C7FEC21" w14:textId="77777777" w:rsidR="00722B52" w:rsidRDefault="00722B52" w:rsidP="00722B52">
      <w:r>
        <w:t>MCC: This was not made available at tdoc submission deadline. CAT F CR.</w:t>
      </w:r>
    </w:p>
    <w:p w14:paraId="328E01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DE7C" w14:textId="74D8CE7C" w:rsidR="00722B52" w:rsidRDefault="00722B52" w:rsidP="00722B52">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7D9911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br/>
      </w:r>
      <w:r>
        <w:rPr>
          <w:i/>
        </w:rPr>
        <w:tab/>
      </w:r>
      <w:r>
        <w:rPr>
          <w:i/>
        </w:rPr>
        <w:tab/>
      </w:r>
      <w:r>
        <w:rPr>
          <w:i/>
        </w:rPr>
        <w:tab/>
      </w:r>
      <w:r>
        <w:rPr>
          <w:i/>
        </w:rPr>
        <w:tab/>
      </w:r>
      <w:r>
        <w:rPr>
          <w:i/>
        </w:rPr>
        <w:tab/>
        <w:t>Source: Huawei,HiSilicon</w:t>
      </w:r>
    </w:p>
    <w:p w14:paraId="6FEB5FF9" w14:textId="77777777" w:rsidR="00722B52" w:rsidRDefault="00722B52" w:rsidP="00722B52">
      <w:pPr>
        <w:rPr>
          <w:rFonts w:ascii="Arial" w:hAnsi="Arial" w:cs="Arial"/>
          <w:b/>
        </w:rPr>
      </w:pPr>
      <w:r>
        <w:rPr>
          <w:rFonts w:ascii="Arial" w:hAnsi="Arial" w:cs="Arial"/>
          <w:b/>
        </w:rPr>
        <w:t xml:space="preserve">Abstract: </w:t>
      </w:r>
    </w:p>
    <w:p w14:paraId="79D650CB" w14:textId="77777777" w:rsidR="00722B52" w:rsidRDefault="00722B52" w:rsidP="00722B52">
      <w:r>
        <w:t>MCC: This was not made available at tdoc submission deadline. CAT F CR.</w:t>
      </w:r>
    </w:p>
    <w:p w14:paraId="19CCA1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F41A" w14:textId="1D8245E5" w:rsidR="00722B52" w:rsidRDefault="00722B52" w:rsidP="00722B52">
      <w:pPr>
        <w:rPr>
          <w:rFonts w:ascii="Arial" w:hAnsi="Arial" w:cs="Arial"/>
          <w:b/>
          <w:sz w:val="24"/>
        </w:rPr>
      </w:pPr>
      <w:r>
        <w:rPr>
          <w:rFonts w:ascii="Arial" w:hAnsi="Arial" w:cs="Arial"/>
          <w:b/>
          <w:color w:val="0000FF"/>
          <w:sz w:val="24"/>
        </w:rPr>
        <w:t>R4-2412780</w:t>
      </w:r>
      <w:r>
        <w:rPr>
          <w:rFonts w:ascii="Arial" w:hAnsi="Arial" w:cs="Arial"/>
          <w:b/>
          <w:color w:val="0000FF"/>
          <w:sz w:val="24"/>
        </w:rPr>
        <w:tab/>
      </w:r>
      <w:r>
        <w:rPr>
          <w:rFonts w:ascii="Arial" w:hAnsi="Arial" w:cs="Arial"/>
          <w:b/>
          <w:sz w:val="24"/>
        </w:rPr>
        <w:t>(NR_L1enh_URLLC-Perf) CR on PTRS configuration for UE demodulation requirements</w:t>
      </w:r>
    </w:p>
    <w:p w14:paraId="18ABA4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50DB783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D5A3" w14:textId="7C376F6B" w:rsidR="00722B52" w:rsidRDefault="00722B52" w:rsidP="00722B52">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11C138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4144EF6A" w14:textId="77777777" w:rsidR="00722B52" w:rsidRDefault="00722B52" w:rsidP="00722B52">
      <w:pPr>
        <w:rPr>
          <w:rFonts w:ascii="Arial" w:hAnsi="Arial" w:cs="Arial"/>
          <w:b/>
        </w:rPr>
      </w:pPr>
      <w:r>
        <w:rPr>
          <w:rFonts w:ascii="Arial" w:hAnsi="Arial" w:cs="Arial"/>
          <w:b/>
        </w:rPr>
        <w:t xml:space="preserve">Abstract: </w:t>
      </w:r>
    </w:p>
    <w:p w14:paraId="2A16DCC2" w14:textId="77777777" w:rsidR="00722B52" w:rsidRDefault="00722B52" w:rsidP="00722B52">
      <w:r>
        <w:t>MCC: This was not made available at tdoc submission deadline. CAT F CR.</w:t>
      </w:r>
    </w:p>
    <w:p w14:paraId="15276F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C3C5" w14:textId="76D3BA29" w:rsidR="00722B52" w:rsidRDefault="00722B52" w:rsidP="00722B52">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60168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5839F529" w14:textId="77777777" w:rsidR="00722B52" w:rsidRDefault="00722B52" w:rsidP="00722B52">
      <w:pPr>
        <w:rPr>
          <w:rFonts w:ascii="Arial" w:hAnsi="Arial" w:cs="Arial"/>
          <w:b/>
        </w:rPr>
      </w:pPr>
      <w:r>
        <w:rPr>
          <w:rFonts w:ascii="Arial" w:hAnsi="Arial" w:cs="Arial"/>
          <w:b/>
        </w:rPr>
        <w:t xml:space="preserve">Abstract: </w:t>
      </w:r>
    </w:p>
    <w:p w14:paraId="210DF3F7" w14:textId="77777777" w:rsidR="00722B52" w:rsidRDefault="00722B52" w:rsidP="00722B52">
      <w:r>
        <w:t>MCC: This was not made available at tdoc submission deadline. CAT F CR.</w:t>
      </w:r>
    </w:p>
    <w:p w14:paraId="56E6D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D2D0" w14:textId="23E75566" w:rsidR="00722B52" w:rsidRDefault="00722B52" w:rsidP="00722B52">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2FC89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315FD123" w14:textId="77777777" w:rsidR="00722B52" w:rsidRDefault="00722B52" w:rsidP="00722B52">
      <w:pPr>
        <w:rPr>
          <w:rFonts w:ascii="Arial" w:hAnsi="Arial" w:cs="Arial"/>
          <w:b/>
        </w:rPr>
      </w:pPr>
      <w:r>
        <w:rPr>
          <w:rFonts w:ascii="Arial" w:hAnsi="Arial" w:cs="Arial"/>
          <w:b/>
        </w:rPr>
        <w:t xml:space="preserve">Abstract: </w:t>
      </w:r>
    </w:p>
    <w:p w14:paraId="0C68FCD4" w14:textId="77777777" w:rsidR="00722B52" w:rsidRDefault="00722B52" w:rsidP="00722B52">
      <w:r>
        <w:t>MCC: A revision is required due to parsing failure. Change request number wrong on CR cover for TDoc R4-2412870. Database value : 0625. CR cover value : 0530. This is a major failure due to wrong CR numbering.</w:t>
      </w:r>
    </w:p>
    <w:p w14:paraId="0FFA76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9B3C" w14:textId="798017C6" w:rsidR="00722B52" w:rsidRDefault="00722B52" w:rsidP="00722B52">
      <w:pPr>
        <w:rPr>
          <w:rFonts w:ascii="Arial" w:hAnsi="Arial" w:cs="Arial"/>
          <w:b/>
          <w:sz w:val="24"/>
        </w:rPr>
      </w:pPr>
      <w:r>
        <w:rPr>
          <w:rFonts w:ascii="Arial" w:hAnsi="Arial" w:cs="Arial"/>
          <w:b/>
          <w:color w:val="0000FF"/>
          <w:sz w:val="24"/>
        </w:rPr>
        <w:t>R4-2412871</w:t>
      </w:r>
      <w:r>
        <w:rPr>
          <w:rFonts w:ascii="Arial" w:hAnsi="Arial" w:cs="Arial"/>
          <w:b/>
          <w:color w:val="0000FF"/>
          <w:sz w:val="24"/>
        </w:rPr>
        <w:tab/>
      </w:r>
      <w:r>
        <w:rPr>
          <w:rFonts w:ascii="Arial" w:hAnsi="Arial" w:cs="Arial"/>
          <w:b/>
          <w:sz w:val="24"/>
        </w:rPr>
        <w:t>[NR_newRAT-Perf] Correction CR on applicability of FR1 demodulation requirements (Rel-17)</w:t>
      </w:r>
    </w:p>
    <w:p w14:paraId="367315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A (Rel-17)</w:t>
      </w:r>
      <w:r>
        <w:rPr>
          <w:i/>
        </w:rPr>
        <w:br/>
      </w:r>
      <w:r>
        <w:rPr>
          <w:i/>
        </w:rPr>
        <w:br/>
      </w:r>
      <w:r>
        <w:rPr>
          <w:i/>
        </w:rPr>
        <w:tab/>
      </w:r>
      <w:r>
        <w:rPr>
          <w:i/>
        </w:rPr>
        <w:tab/>
      </w:r>
      <w:r>
        <w:rPr>
          <w:i/>
        </w:rPr>
        <w:tab/>
      </w:r>
      <w:r>
        <w:rPr>
          <w:i/>
        </w:rPr>
        <w:tab/>
      </w:r>
      <w:r>
        <w:rPr>
          <w:i/>
        </w:rPr>
        <w:tab/>
        <w:t>Source: Samsung</w:t>
      </w:r>
    </w:p>
    <w:p w14:paraId="32BD7E8E" w14:textId="77777777" w:rsidR="00722B52" w:rsidRDefault="00722B52" w:rsidP="00722B52">
      <w:pPr>
        <w:rPr>
          <w:rFonts w:ascii="Arial" w:hAnsi="Arial" w:cs="Arial"/>
          <w:b/>
        </w:rPr>
      </w:pPr>
      <w:r>
        <w:rPr>
          <w:rFonts w:ascii="Arial" w:hAnsi="Arial" w:cs="Arial"/>
          <w:b/>
        </w:rPr>
        <w:t xml:space="preserve">Abstract: </w:t>
      </w:r>
    </w:p>
    <w:p w14:paraId="45C41771" w14:textId="77777777" w:rsidR="00722B52" w:rsidRDefault="00722B52" w:rsidP="00722B52">
      <w:r>
        <w:t>MCC: This is CAT A CR.</w:t>
      </w:r>
    </w:p>
    <w:p w14:paraId="2F212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6AC0" w14:textId="016D7712" w:rsidR="00722B52" w:rsidRDefault="00722B52" w:rsidP="00722B52">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[NR_newRAT-Perf] Correction CR on applicability of FR1 demodulation requirements (Rel-16)</w:t>
      </w:r>
    </w:p>
    <w:p w14:paraId="4FC9FE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A (Rel-16)</w:t>
      </w:r>
      <w:r>
        <w:rPr>
          <w:i/>
        </w:rPr>
        <w:br/>
      </w:r>
      <w:r>
        <w:rPr>
          <w:i/>
        </w:rPr>
        <w:lastRenderedPageBreak/>
        <w:br/>
      </w:r>
      <w:r>
        <w:rPr>
          <w:i/>
        </w:rPr>
        <w:tab/>
      </w:r>
      <w:r>
        <w:rPr>
          <w:i/>
        </w:rPr>
        <w:tab/>
      </w:r>
      <w:r>
        <w:rPr>
          <w:i/>
        </w:rPr>
        <w:tab/>
      </w:r>
      <w:r>
        <w:rPr>
          <w:i/>
        </w:rPr>
        <w:tab/>
      </w:r>
      <w:r>
        <w:rPr>
          <w:i/>
        </w:rPr>
        <w:tab/>
        <w:t>Source: Samsung</w:t>
      </w:r>
    </w:p>
    <w:p w14:paraId="18ED5BDE" w14:textId="77777777" w:rsidR="00722B52" w:rsidRDefault="00722B52" w:rsidP="00722B52">
      <w:pPr>
        <w:rPr>
          <w:rFonts w:ascii="Arial" w:hAnsi="Arial" w:cs="Arial"/>
          <w:b/>
        </w:rPr>
      </w:pPr>
      <w:r>
        <w:rPr>
          <w:rFonts w:ascii="Arial" w:hAnsi="Arial" w:cs="Arial"/>
          <w:b/>
        </w:rPr>
        <w:t xml:space="preserve">Abstract: </w:t>
      </w:r>
    </w:p>
    <w:p w14:paraId="0447E3F6" w14:textId="77777777" w:rsidR="00722B52" w:rsidRDefault="00722B52" w:rsidP="00722B52">
      <w:r>
        <w:t>MCC: This is CAT A CR.</w:t>
      </w:r>
    </w:p>
    <w:p w14:paraId="79DEA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C1BB" w14:textId="73547CD0" w:rsidR="00722B52" w:rsidRDefault="00722B52" w:rsidP="00722B52">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3D2D17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0EF9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9385" w14:textId="25E3FEC9" w:rsidR="00722B52" w:rsidRDefault="00722B52" w:rsidP="00722B52">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7EFE9A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328EB855" w14:textId="77777777" w:rsidR="00722B52" w:rsidRDefault="00722B52" w:rsidP="00722B52">
      <w:pPr>
        <w:rPr>
          <w:rFonts w:ascii="Arial" w:hAnsi="Arial" w:cs="Arial"/>
          <w:b/>
        </w:rPr>
      </w:pPr>
      <w:r>
        <w:rPr>
          <w:rFonts w:ascii="Arial" w:hAnsi="Arial" w:cs="Arial"/>
          <w:b/>
        </w:rPr>
        <w:t xml:space="preserve">Abstract: </w:t>
      </w:r>
    </w:p>
    <w:p w14:paraId="18AF6E3B" w14:textId="77777777" w:rsidR="00722B52" w:rsidRDefault="00722B52" w:rsidP="00722B52">
      <w:r>
        <w:t>MCC: This is CAT A CR.</w:t>
      </w:r>
    </w:p>
    <w:p w14:paraId="6690A6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B35AB" w14:textId="1DAEECF0" w:rsidR="00722B52" w:rsidRDefault="00722B52" w:rsidP="00722B52">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5FD79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326941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63E4" w14:textId="6ABE92EA" w:rsidR="00722B52" w:rsidRDefault="00722B52" w:rsidP="00722B52">
      <w:pPr>
        <w:rPr>
          <w:rFonts w:ascii="Arial" w:hAnsi="Arial" w:cs="Arial"/>
          <w:b/>
          <w:sz w:val="24"/>
        </w:rPr>
      </w:pPr>
      <w:r>
        <w:rPr>
          <w:rFonts w:ascii="Arial" w:hAnsi="Arial" w:cs="Arial"/>
          <w:b/>
          <w:color w:val="0000FF"/>
          <w:sz w:val="24"/>
        </w:rPr>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9D3D6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3FC8E8F9" w14:textId="77777777" w:rsidR="00722B52" w:rsidRDefault="00722B52" w:rsidP="00722B52">
      <w:pPr>
        <w:rPr>
          <w:rFonts w:ascii="Arial" w:hAnsi="Arial" w:cs="Arial"/>
          <w:b/>
        </w:rPr>
      </w:pPr>
      <w:r>
        <w:rPr>
          <w:rFonts w:ascii="Arial" w:hAnsi="Arial" w:cs="Arial"/>
          <w:b/>
        </w:rPr>
        <w:t xml:space="preserve">Abstract: </w:t>
      </w:r>
    </w:p>
    <w:p w14:paraId="6DF58664" w14:textId="77777777" w:rsidR="00722B52" w:rsidRDefault="00722B52" w:rsidP="00722B52">
      <w:r>
        <w:t>MCC: This is CAT A CR.</w:t>
      </w:r>
    </w:p>
    <w:p w14:paraId="5E0FB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6452" w14:textId="6391984D" w:rsidR="00722B52" w:rsidRDefault="00722B52" w:rsidP="00722B52">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4F67B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4E61F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BF969" w14:textId="079ABB68" w:rsidR="00722B52" w:rsidRDefault="00722B52" w:rsidP="00722B52">
      <w:pPr>
        <w:rPr>
          <w:rFonts w:ascii="Arial" w:hAnsi="Arial" w:cs="Arial"/>
          <w:b/>
          <w:sz w:val="24"/>
        </w:rPr>
      </w:pPr>
      <w:r>
        <w:rPr>
          <w:rFonts w:ascii="Arial" w:hAnsi="Arial" w:cs="Arial"/>
          <w:b/>
          <w:color w:val="0000FF"/>
          <w:sz w:val="24"/>
        </w:rPr>
        <w:lastRenderedPageBreak/>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8F81D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3E9AD43A" w14:textId="77777777" w:rsidR="00722B52" w:rsidRDefault="00722B52" w:rsidP="00722B52">
      <w:pPr>
        <w:rPr>
          <w:rFonts w:ascii="Arial" w:hAnsi="Arial" w:cs="Arial"/>
          <w:b/>
        </w:rPr>
      </w:pPr>
      <w:r>
        <w:rPr>
          <w:rFonts w:ascii="Arial" w:hAnsi="Arial" w:cs="Arial"/>
          <w:b/>
        </w:rPr>
        <w:t xml:space="preserve">Abstract: </w:t>
      </w:r>
    </w:p>
    <w:p w14:paraId="447F8A3E" w14:textId="77777777" w:rsidR="00722B52" w:rsidRDefault="00722B52" w:rsidP="00722B52">
      <w:r>
        <w:t>MCC: This is CAT A CR.</w:t>
      </w:r>
    </w:p>
    <w:p w14:paraId="0F3EDA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915" w14:textId="2CC503BB" w:rsidR="00722B52" w:rsidRDefault="00722B52" w:rsidP="00722B52">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16A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4270B8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614A" w14:textId="16896113" w:rsidR="00722B52" w:rsidRDefault="00722B52" w:rsidP="00722B52">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78D07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7C484721" w14:textId="77777777" w:rsidR="00722B52" w:rsidRDefault="00722B52" w:rsidP="00722B52">
      <w:pPr>
        <w:rPr>
          <w:rFonts w:ascii="Arial" w:hAnsi="Arial" w:cs="Arial"/>
          <w:b/>
        </w:rPr>
      </w:pPr>
      <w:r>
        <w:rPr>
          <w:rFonts w:ascii="Arial" w:hAnsi="Arial" w:cs="Arial"/>
          <w:b/>
        </w:rPr>
        <w:t xml:space="preserve">Abstract: </w:t>
      </w:r>
    </w:p>
    <w:p w14:paraId="0553AB1B" w14:textId="77777777" w:rsidR="00722B52" w:rsidRDefault="00722B52" w:rsidP="00722B52">
      <w:r>
        <w:t>MCC: This is CAT A CR.</w:t>
      </w:r>
    </w:p>
    <w:p w14:paraId="0F76A5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D1F2" w14:textId="197B01D1" w:rsidR="00722B52" w:rsidRDefault="00722B52" w:rsidP="00722B52">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792E6B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36540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EE14D" w14:textId="60040AFB" w:rsidR="00722B52" w:rsidRDefault="00722B52" w:rsidP="00722B52">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617F01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7B84714E" w14:textId="77777777" w:rsidR="00722B52" w:rsidRDefault="00722B52" w:rsidP="00722B52">
      <w:pPr>
        <w:rPr>
          <w:rFonts w:ascii="Arial" w:hAnsi="Arial" w:cs="Arial"/>
          <w:b/>
        </w:rPr>
      </w:pPr>
      <w:r>
        <w:rPr>
          <w:rFonts w:ascii="Arial" w:hAnsi="Arial" w:cs="Arial"/>
          <w:b/>
        </w:rPr>
        <w:t xml:space="preserve">Abstract: </w:t>
      </w:r>
    </w:p>
    <w:p w14:paraId="2E023020" w14:textId="77777777" w:rsidR="00722B52" w:rsidRDefault="00722B52" w:rsidP="00722B52">
      <w:r>
        <w:t>MCC: This is CAT A CR.</w:t>
      </w:r>
    </w:p>
    <w:p w14:paraId="6CF6E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3A7F" w14:textId="77777777" w:rsidR="00722B52" w:rsidRDefault="00722B52" w:rsidP="00722B52">
      <w:pPr>
        <w:pStyle w:val="Heading3"/>
      </w:pPr>
      <w:bookmarkStart w:id="17" w:name="_Toc174396011"/>
      <w:r>
        <w:lastRenderedPageBreak/>
        <w:t>4.7</w:t>
      </w:r>
      <w:r>
        <w:tab/>
        <w:t>OTA and TRP/TRS test aspects</w:t>
      </w:r>
      <w:bookmarkEnd w:id="17"/>
    </w:p>
    <w:p w14:paraId="509D55B4" w14:textId="4E8C05B8" w:rsidR="00722B52" w:rsidRDefault="00722B52" w:rsidP="00722B52">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5310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2881BE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80FA" w14:textId="3291062D" w:rsidR="00722B52" w:rsidRDefault="00722B52" w:rsidP="00722B52">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4C9E8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E64A7A7" w14:textId="77777777" w:rsidR="00722B52" w:rsidRDefault="00722B52" w:rsidP="00722B52">
      <w:pPr>
        <w:rPr>
          <w:rFonts w:ascii="Arial" w:hAnsi="Arial" w:cs="Arial"/>
          <w:b/>
        </w:rPr>
      </w:pPr>
      <w:r>
        <w:rPr>
          <w:rFonts w:ascii="Arial" w:hAnsi="Arial" w:cs="Arial"/>
          <w:b/>
        </w:rPr>
        <w:t xml:space="preserve">Abstract: </w:t>
      </w:r>
    </w:p>
    <w:p w14:paraId="7AEDDD7C" w14:textId="77777777" w:rsidR="00722B52" w:rsidRDefault="00722B52" w:rsidP="00722B52">
      <w:r>
        <w:t>MCC: This is CAT A CR.</w:t>
      </w:r>
    </w:p>
    <w:p w14:paraId="228A83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2DE" w14:textId="3FD65F96" w:rsidR="00722B52" w:rsidRDefault="00722B52" w:rsidP="00722B52">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72248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7944C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4D3E" w14:textId="767ABF80" w:rsidR="00722B52" w:rsidRDefault="00722B52" w:rsidP="00722B52">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6DC667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1AC4DBAD" w14:textId="77777777" w:rsidR="00722B52" w:rsidRDefault="00722B52" w:rsidP="00722B52">
      <w:pPr>
        <w:rPr>
          <w:rFonts w:ascii="Arial" w:hAnsi="Arial" w:cs="Arial"/>
          <w:b/>
        </w:rPr>
      </w:pPr>
      <w:r>
        <w:rPr>
          <w:rFonts w:ascii="Arial" w:hAnsi="Arial" w:cs="Arial"/>
          <w:b/>
        </w:rPr>
        <w:t xml:space="preserve">Abstract: </w:t>
      </w:r>
    </w:p>
    <w:p w14:paraId="7508FED6" w14:textId="77777777" w:rsidR="00722B52" w:rsidRDefault="00722B52" w:rsidP="00722B52">
      <w:r>
        <w:t>MCC: This is CAT A CR.</w:t>
      </w:r>
    </w:p>
    <w:p w14:paraId="4310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89B9" w14:textId="58E2174F" w:rsidR="00722B52" w:rsidRDefault="00722B52" w:rsidP="00722B52">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1D41183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6DA6C834" w14:textId="77777777" w:rsidR="00722B52" w:rsidRDefault="00722B52" w:rsidP="00722B52">
      <w:pPr>
        <w:rPr>
          <w:rFonts w:ascii="Arial" w:hAnsi="Arial" w:cs="Arial"/>
          <w:b/>
        </w:rPr>
      </w:pPr>
      <w:r>
        <w:rPr>
          <w:rFonts w:ascii="Arial" w:hAnsi="Arial" w:cs="Arial"/>
          <w:b/>
        </w:rPr>
        <w:t xml:space="preserve">Abstract: </w:t>
      </w:r>
    </w:p>
    <w:p w14:paraId="75D77A04" w14:textId="77777777" w:rsidR="00722B52" w:rsidRDefault="00722B52" w:rsidP="00722B52">
      <w:r>
        <w:t>MCC: This is CAT A CR.</w:t>
      </w:r>
    </w:p>
    <w:p w14:paraId="6AC2F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B3BC" w14:textId="0B594F76" w:rsidR="00722B52" w:rsidRDefault="00722B52" w:rsidP="00722B52">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8EAF57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55D887DA" w14:textId="77777777" w:rsidR="00722B52" w:rsidRDefault="00722B52" w:rsidP="00722B52">
      <w:pPr>
        <w:rPr>
          <w:rFonts w:ascii="Arial" w:hAnsi="Arial" w:cs="Arial"/>
          <w:b/>
        </w:rPr>
      </w:pPr>
      <w:r>
        <w:rPr>
          <w:rFonts w:ascii="Arial" w:hAnsi="Arial" w:cs="Arial"/>
          <w:b/>
        </w:rPr>
        <w:lastRenderedPageBreak/>
        <w:t xml:space="preserve">Abstract: </w:t>
      </w:r>
    </w:p>
    <w:p w14:paraId="37338441" w14:textId="77777777" w:rsidR="00722B52" w:rsidRDefault="00722B52" w:rsidP="00722B52">
      <w:r>
        <w:t>MCC: This is CAT A CR.</w:t>
      </w:r>
    </w:p>
    <w:p w14:paraId="64E10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678E" w14:textId="68F6D0F3" w:rsidR="00722B52" w:rsidRDefault="00722B52" w:rsidP="00722B52">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17A255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65850F2E" w14:textId="77777777" w:rsidR="00722B52" w:rsidRDefault="00722B52" w:rsidP="00722B52">
      <w:pPr>
        <w:rPr>
          <w:rFonts w:ascii="Arial" w:hAnsi="Arial" w:cs="Arial"/>
          <w:b/>
        </w:rPr>
      </w:pPr>
      <w:r>
        <w:rPr>
          <w:rFonts w:ascii="Arial" w:hAnsi="Arial" w:cs="Arial"/>
          <w:b/>
        </w:rPr>
        <w:t xml:space="preserve">Abstract: </w:t>
      </w:r>
    </w:p>
    <w:p w14:paraId="07380469" w14:textId="77777777" w:rsidR="00722B52" w:rsidRDefault="00722B52" w:rsidP="00722B52">
      <w:r>
        <w:t>MCC: This is CAT A CR.</w:t>
      </w:r>
    </w:p>
    <w:p w14:paraId="43A8B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ACAF" w14:textId="2F0ED11A" w:rsidR="00722B52" w:rsidRDefault="00722B52" w:rsidP="00722B52">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0CD88B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5F183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0637F" w14:textId="5DB61339" w:rsidR="00722B52" w:rsidRDefault="00722B52" w:rsidP="00722B52">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4998A0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17400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FAD0" w14:textId="77777777" w:rsidR="00722B52" w:rsidRDefault="00722B52" w:rsidP="00722B52">
      <w:pPr>
        <w:pStyle w:val="Heading3"/>
      </w:pPr>
      <w:bookmarkStart w:id="18" w:name="_Toc174396012"/>
      <w:r>
        <w:t>4.8</w:t>
      </w:r>
      <w:r>
        <w:tab/>
        <w:t>Rel-15/16/17 TEI</w:t>
      </w:r>
      <w:bookmarkEnd w:id="18"/>
    </w:p>
    <w:p w14:paraId="4CCEFF1E" w14:textId="7F1BF5A4" w:rsidR="00722B52" w:rsidRDefault="00722B52" w:rsidP="00722B52">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705CAF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22A2D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B6E2" w14:textId="4D992301" w:rsidR="00722B52" w:rsidRDefault="00722B52" w:rsidP="00722B52">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3E19E42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4B82F12D" w14:textId="77777777" w:rsidR="00722B52" w:rsidRDefault="00722B52" w:rsidP="00722B52">
      <w:pPr>
        <w:rPr>
          <w:rFonts w:ascii="Arial" w:hAnsi="Arial" w:cs="Arial"/>
          <w:b/>
        </w:rPr>
      </w:pPr>
      <w:r>
        <w:rPr>
          <w:rFonts w:ascii="Arial" w:hAnsi="Arial" w:cs="Arial"/>
          <w:b/>
        </w:rPr>
        <w:t xml:space="preserve">Abstract: </w:t>
      </w:r>
    </w:p>
    <w:p w14:paraId="1CF79CB4" w14:textId="77777777" w:rsidR="00722B52" w:rsidRDefault="00722B52" w:rsidP="00722B52">
      <w:r>
        <w:t>There are Release-17 features with TBDs and FFSs in section 8 of the specification. It is desirable to remove those TBDs and FFSs since this release has been frozen for some time now.</w:t>
      </w:r>
    </w:p>
    <w:p w14:paraId="1DADA8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73A" w14:textId="5994664E" w:rsidR="00722B52" w:rsidRDefault="00722B52" w:rsidP="00722B52">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6E4753B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1C369DBB" w14:textId="77777777" w:rsidR="00722B52" w:rsidRDefault="00722B52" w:rsidP="00722B52">
      <w:pPr>
        <w:rPr>
          <w:rFonts w:ascii="Arial" w:hAnsi="Arial" w:cs="Arial"/>
          <w:b/>
        </w:rPr>
      </w:pPr>
      <w:r>
        <w:rPr>
          <w:rFonts w:ascii="Arial" w:hAnsi="Arial" w:cs="Arial"/>
          <w:b/>
        </w:rPr>
        <w:t xml:space="preserve">Abstract: </w:t>
      </w:r>
    </w:p>
    <w:p w14:paraId="210B1D9A" w14:textId="77777777" w:rsidR="00722B52" w:rsidRDefault="00722B52" w:rsidP="00722B52">
      <w:r>
        <w:t>There are Release-17 features with TBDs and FFSs in section 8 of the specification. It is desirable to remove those TBDs and FFSs since this release has been frozen for some time now. MCC: This is CAT A CR.</w:t>
      </w:r>
    </w:p>
    <w:p w14:paraId="15F578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BED62" w14:textId="3E3B4AA5" w:rsidR="00722B52" w:rsidRDefault="00722B52" w:rsidP="00722B52">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18991D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561936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102F" w14:textId="67074B60" w:rsidR="00722B52" w:rsidRDefault="00722B52" w:rsidP="00722B52">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665F3D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532B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5D1E" w14:textId="0C8EB7EE" w:rsidR="00722B52" w:rsidRDefault="00722B52" w:rsidP="00722B52">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2FA42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7AAB09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D92C" w14:textId="0916E368" w:rsidR="00722B52" w:rsidRDefault="00722B52" w:rsidP="00722B52">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70C0E76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16A12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F1967" w14:textId="79BE5A79" w:rsidR="00722B52" w:rsidRDefault="00722B52" w:rsidP="00722B52">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4FD123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8EA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A2D73" w14:textId="2C5B1784" w:rsidR="00722B52" w:rsidRDefault="00722B52" w:rsidP="00722B52">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063815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lastRenderedPageBreak/>
        <w:br/>
      </w:r>
      <w:r>
        <w:rPr>
          <w:i/>
        </w:rPr>
        <w:tab/>
      </w:r>
      <w:r>
        <w:rPr>
          <w:i/>
        </w:rPr>
        <w:tab/>
      </w:r>
      <w:r>
        <w:rPr>
          <w:i/>
        </w:rPr>
        <w:tab/>
      </w:r>
      <w:r>
        <w:rPr>
          <w:i/>
        </w:rPr>
        <w:tab/>
      </w:r>
      <w:r>
        <w:rPr>
          <w:i/>
        </w:rPr>
        <w:tab/>
        <w:t>Source: Huawei,HiSilicon</w:t>
      </w:r>
    </w:p>
    <w:p w14:paraId="2B1C3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D9FA" w14:textId="533698FE" w:rsidR="00722B52" w:rsidRDefault="00722B52" w:rsidP="00722B52">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A3AB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226FC77B" w14:textId="77777777" w:rsidR="00722B52" w:rsidRDefault="00722B52" w:rsidP="00722B52">
      <w:pPr>
        <w:rPr>
          <w:rFonts w:ascii="Arial" w:hAnsi="Arial" w:cs="Arial"/>
          <w:b/>
        </w:rPr>
      </w:pPr>
      <w:r>
        <w:rPr>
          <w:rFonts w:ascii="Arial" w:hAnsi="Arial" w:cs="Arial"/>
          <w:b/>
        </w:rPr>
        <w:t xml:space="preserve">Abstract: </w:t>
      </w:r>
    </w:p>
    <w:p w14:paraId="20D6E4A2" w14:textId="77777777" w:rsidR="00722B52" w:rsidRDefault="00722B52" w:rsidP="00722B52">
      <w:r>
        <w:t>This CR replaces power "Class 4" with "Class 5" throughout several tables. Mirror CRs are proposed up to Release 18.6.0.</w:t>
      </w:r>
    </w:p>
    <w:p w14:paraId="79693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9B15" w14:textId="1504112E" w:rsidR="00722B52" w:rsidRDefault="00722B52" w:rsidP="00722B52">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388D87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7B77B625" w14:textId="77777777" w:rsidR="00722B52" w:rsidRDefault="00722B52" w:rsidP="00722B52">
      <w:pPr>
        <w:rPr>
          <w:rFonts w:ascii="Arial" w:hAnsi="Arial" w:cs="Arial"/>
          <w:b/>
        </w:rPr>
      </w:pPr>
      <w:r>
        <w:rPr>
          <w:rFonts w:ascii="Arial" w:hAnsi="Arial" w:cs="Arial"/>
          <w:b/>
        </w:rPr>
        <w:t xml:space="preserve">Abstract: </w:t>
      </w:r>
    </w:p>
    <w:p w14:paraId="4E7B29B4" w14:textId="77777777" w:rsidR="00722B52" w:rsidRDefault="00722B52" w:rsidP="00722B52">
      <w:r>
        <w:t>Mirror CR of  R4-2413055. MCC: This is CAT A CR.</w:t>
      </w:r>
    </w:p>
    <w:p w14:paraId="3B9474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B73" w14:textId="4010D333" w:rsidR="00722B52" w:rsidRDefault="00722B52" w:rsidP="00722B52">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B4AA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2835D1A6" w14:textId="77777777" w:rsidR="00722B52" w:rsidRDefault="00722B52" w:rsidP="00722B52">
      <w:pPr>
        <w:rPr>
          <w:rFonts w:ascii="Arial" w:hAnsi="Arial" w:cs="Arial"/>
          <w:b/>
        </w:rPr>
      </w:pPr>
      <w:r>
        <w:rPr>
          <w:rFonts w:ascii="Arial" w:hAnsi="Arial" w:cs="Arial"/>
          <w:b/>
        </w:rPr>
        <w:t xml:space="preserve">Abstract: </w:t>
      </w:r>
    </w:p>
    <w:p w14:paraId="4D3070C7" w14:textId="77777777" w:rsidR="00722B52" w:rsidRDefault="00722B52" w:rsidP="00722B52">
      <w:r>
        <w:t>Mirror CR of  R4-2413055. MCC: This is CAT A CR.</w:t>
      </w:r>
    </w:p>
    <w:p w14:paraId="5C742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1152" w14:textId="78BFF63C" w:rsidR="00722B52" w:rsidRDefault="00722B52" w:rsidP="00722B52">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675832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7D964184" w14:textId="77777777" w:rsidR="00722B52" w:rsidRDefault="00722B52" w:rsidP="00722B52">
      <w:pPr>
        <w:rPr>
          <w:rFonts w:ascii="Arial" w:hAnsi="Arial" w:cs="Arial"/>
          <w:b/>
        </w:rPr>
      </w:pPr>
      <w:r>
        <w:rPr>
          <w:rFonts w:ascii="Arial" w:hAnsi="Arial" w:cs="Arial"/>
          <w:b/>
        </w:rPr>
        <w:t xml:space="preserve">Abstract: </w:t>
      </w:r>
    </w:p>
    <w:p w14:paraId="5B008885" w14:textId="77777777" w:rsidR="00722B52" w:rsidRDefault="00722B52" w:rsidP="00722B52">
      <w:r>
        <w:t>Mirror CR of  R4-2413055. MCC: This is CAT A CR.</w:t>
      </w:r>
    </w:p>
    <w:p w14:paraId="58ADA3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FACAD" w14:textId="1F258AD4" w:rsidR="00722B52" w:rsidRDefault="00722B52" w:rsidP="00722B52">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6CCA28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69B51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1460" w14:textId="725A065F" w:rsidR="00722B52" w:rsidRDefault="00722B52" w:rsidP="00722B52">
      <w:pPr>
        <w:rPr>
          <w:rFonts w:ascii="Arial" w:hAnsi="Arial" w:cs="Arial"/>
          <w:b/>
          <w:sz w:val="24"/>
        </w:rPr>
      </w:pPr>
      <w:r>
        <w:rPr>
          <w:rFonts w:ascii="Arial" w:hAnsi="Arial" w:cs="Arial"/>
          <w:b/>
          <w:color w:val="0000FF"/>
          <w:sz w:val="24"/>
        </w:rPr>
        <w:lastRenderedPageBreak/>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54F96B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57BE4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5DB7" w14:textId="61E6489F" w:rsidR="00722B52" w:rsidRDefault="00722B52" w:rsidP="00722B52">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6C7BDC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3CFB84C5" w14:textId="77777777" w:rsidR="00722B52" w:rsidRDefault="00722B52" w:rsidP="00722B52">
      <w:pPr>
        <w:rPr>
          <w:rFonts w:ascii="Arial" w:hAnsi="Arial" w:cs="Arial"/>
          <w:b/>
        </w:rPr>
      </w:pPr>
      <w:r>
        <w:rPr>
          <w:rFonts w:ascii="Arial" w:hAnsi="Arial" w:cs="Arial"/>
          <w:b/>
        </w:rPr>
        <w:t xml:space="preserve">Abstract: </w:t>
      </w:r>
    </w:p>
    <w:p w14:paraId="6C304712" w14:textId="77777777" w:rsidR="00722B52" w:rsidRDefault="00722B52" w:rsidP="00722B52">
      <w:r>
        <w:t>As Note 6 in Table 6.2.1-1 has been reused for other bands in Rel-17/18, in this CR we provide corrections to the Note 6 wording to make it band-agnostic, while Band14-specific Note is introduced as a separate entry, i.e. Note 7. 3GPP drafting rules are i</w:t>
      </w:r>
    </w:p>
    <w:p w14:paraId="417BD1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54AD1" w14:textId="2989F490" w:rsidR="00722B52" w:rsidRDefault="00722B52" w:rsidP="00722B52">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03EAD5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7B2C292E" w14:textId="77777777" w:rsidR="00722B52" w:rsidRDefault="00722B52" w:rsidP="00722B52">
      <w:pPr>
        <w:rPr>
          <w:rFonts w:ascii="Arial" w:hAnsi="Arial" w:cs="Arial"/>
          <w:b/>
        </w:rPr>
      </w:pPr>
      <w:r>
        <w:rPr>
          <w:rFonts w:ascii="Arial" w:hAnsi="Arial" w:cs="Arial"/>
          <w:b/>
        </w:rPr>
        <w:t xml:space="preserve">Abstract: </w:t>
      </w:r>
    </w:p>
    <w:p w14:paraId="09319491" w14:textId="77777777" w:rsidR="00722B52" w:rsidRDefault="00722B52" w:rsidP="00722B52">
      <w:r>
        <w:t>MCC: This is CAT A CR. As Note 6 in Table 6.2.1-1 has been reused for other bands in Rel-17/18, in this CR we provide corrections to the Note 6 wording to make it band-agnostic, while Band14-specific Note is introduced as a separate entry, i.e. Note 7. 3G</w:t>
      </w:r>
    </w:p>
    <w:p w14:paraId="2C0BF2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9B6B" w14:textId="501CC4FA" w:rsidR="00722B52" w:rsidRDefault="00722B52" w:rsidP="00722B52">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50351C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1E0601B6" w14:textId="77777777" w:rsidR="00722B52" w:rsidRDefault="00722B52" w:rsidP="00722B52">
      <w:pPr>
        <w:rPr>
          <w:rFonts w:ascii="Arial" w:hAnsi="Arial" w:cs="Arial"/>
          <w:b/>
        </w:rPr>
      </w:pPr>
      <w:r>
        <w:rPr>
          <w:rFonts w:ascii="Arial" w:hAnsi="Arial" w:cs="Arial"/>
          <w:b/>
        </w:rPr>
        <w:t xml:space="preserve">Abstract: </w:t>
      </w:r>
    </w:p>
    <w:p w14:paraId="6B4F650A" w14:textId="77777777" w:rsidR="00722B52" w:rsidRDefault="00722B52" w:rsidP="00722B52">
      <w:r>
        <w:t>As Note 6 in Table 6.2.1-1 has been reused for other bands in Rel-17/18, in this CR we provide corrections to the Note 6 wording to make it band-agnostic, while Band14-specific Note is introduced as a separate entry, i.e. Note 7. 3GPP drafting rules are i</w:t>
      </w:r>
    </w:p>
    <w:p w14:paraId="0AAD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6C01" w14:textId="2BB26E89" w:rsidR="00722B52" w:rsidRDefault="00722B52" w:rsidP="00722B52">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041F6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23E4F3F8" w14:textId="77777777" w:rsidR="00722B52" w:rsidRDefault="00722B52" w:rsidP="00722B52">
      <w:pPr>
        <w:rPr>
          <w:rFonts w:ascii="Arial" w:hAnsi="Arial" w:cs="Arial"/>
          <w:b/>
        </w:rPr>
      </w:pPr>
      <w:r>
        <w:rPr>
          <w:rFonts w:ascii="Arial" w:hAnsi="Arial" w:cs="Arial"/>
          <w:b/>
        </w:rPr>
        <w:t xml:space="preserve">Abstract: </w:t>
      </w:r>
    </w:p>
    <w:p w14:paraId="667FA37A" w14:textId="77777777" w:rsidR="00722B52" w:rsidRDefault="00722B52" w:rsidP="00722B52">
      <w:r>
        <w:lastRenderedPageBreak/>
        <w:t xml:space="preserve">This CR is a part of a series of CRs on corrections of NR operating bands clause in FR1. </w:t>
      </w:r>
    </w:p>
    <w:p w14:paraId="6A5DF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F32" w14:textId="5A416530" w:rsidR="00722B52" w:rsidRDefault="00722B52" w:rsidP="00722B52">
      <w:pPr>
        <w:rPr>
          <w:rFonts w:ascii="Arial" w:hAnsi="Arial" w:cs="Arial"/>
          <w:b/>
          <w:sz w:val="24"/>
        </w:rPr>
      </w:pPr>
      <w:r>
        <w:rPr>
          <w:rFonts w:ascii="Arial" w:hAnsi="Arial" w:cs="Arial"/>
          <w:b/>
          <w:color w:val="0000FF"/>
          <w:sz w:val="24"/>
        </w:rPr>
        <w:t>R4-2413351</w:t>
      </w:r>
      <w:r>
        <w:rPr>
          <w:rFonts w:ascii="Arial" w:hAnsi="Arial" w:cs="Arial"/>
          <w:b/>
          <w:color w:val="0000FF"/>
          <w:sz w:val="24"/>
        </w:rPr>
        <w:tab/>
      </w:r>
      <w:r>
        <w:rPr>
          <w:rFonts w:ascii="Arial" w:hAnsi="Arial" w:cs="Arial"/>
          <w:b/>
          <w:sz w:val="24"/>
        </w:rPr>
        <w:t>(TEI16) CR to 38.101-1 Rel-16: Corrections of NR operating bands clause in FR1</w:t>
      </w:r>
    </w:p>
    <w:p w14:paraId="532DA5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F (Rel-16)</w:t>
      </w:r>
      <w:r>
        <w:rPr>
          <w:i/>
        </w:rPr>
        <w:br/>
      </w:r>
      <w:r>
        <w:rPr>
          <w:i/>
        </w:rPr>
        <w:br/>
      </w:r>
      <w:r>
        <w:rPr>
          <w:i/>
        </w:rPr>
        <w:tab/>
      </w:r>
      <w:r>
        <w:rPr>
          <w:i/>
        </w:rPr>
        <w:tab/>
      </w:r>
      <w:r>
        <w:rPr>
          <w:i/>
        </w:rPr>
        <w:tab/>
      </w:r>
      <w:r>
        <w:rPr>
          <w:i/>
        </w:rPr>
        <w:tab/>
      </w:r>
      <w:r>
        <w:rPr>
          <w:i/>
        </w:rPr>
        <w:tab/>
        <w:t>Source: Ericsson</w:t>
      </w:r>
    </w:p>
    <w:p w14:paraId="01FA82E8" w14:textId="77777777" w:rsidR="00722B52" w:rsidRDefault="00722B52" w:rsidP="00722B52">
      <w:pPr>
        <w:rPr>
          <w:rFonts w:ascii="Arial" w:hAnsi="Arial" w:cs="Arial"/>
          <w:b/>
        </w:rPr>
      </w:pPr>
      <w:r>
        <w:rPr>
          <w:rFonts w:ascii="Arial" w:hAnsi="Arial" w:cs="Arial"/>
          <w:b/>
        </w:rPr>
        <w:t xml:space="preserve">Abstract: </w:t>
      </w:r>
    </w:p>
    <w:p w14:paraId="06B61A65" w14:textId="77777777" w:rsidR="00722B52" w:rsidRDefault="00722B52" w:rsidP="00722B52">
      <w:r>
        <w:t>This CR is a part of a series of CRs on corrections of NR operating bands clause in FR1.</w:t>
      </w:r>
    </w:p>
    <w:p w14:paraId="752865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91DF" w14:textId="64A6AF76" w:rsidR="00722B52" w:rsidRDefault="00722B52" w:rsidP="00722B52">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537C46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5718837A" w14:textId="77777777" w:rsidR="00722B52" w:rsidRDefault="00722B52" w:rsidP="00722B52">
      <w:pPr>
        <w:rPr>
          <w:rFonts w:ascii="Arial" w:hAnsi="Arial" w:cs="Arial"/>
          <w:b/>
        </w:rPr>
      </w:pPr>
      <w:r>
        <w:rPr>
          <w:rFonts w:ascii="Arial" w:hAnsi="Arial" w:cs="Arial"/>
          <w:b/>
        </w:rPr>
        <w:t xml:space="preserve">Abstract: </w:t>
      </w:r>
    </w:p>
    <w:p w14:paraId="4DB19C90" w14:textId="77777777" w:rsidR="00722B52" w:rsidRDefault="00722B52" w:rsidP="00722B52">
      <w:r>
        <w:t>This CR is a resubmission of the endorsed CR in RAN4#111 R4-2410709. It is a part of series of CRs on corrections of NR operating bands clause in FR1.</w:t>
      </w:r>
    </w:p>
    <w:p w14:paraId="03C27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FC3" w14:textId="77777777" w:rsidR="00722B52" w:rsidRDefault="00722B52" w:rsidP="00722B52">
      <w:pPr>
        <w:pStyle w:val="Heading2"/>
      </w:pPr>
      <w:bookmarkStart w:id="19" w:name="_Toc174396013"/>
      <w:r>
        <w:t>5</w:t>
      </w:r>
      <w:r>
        <w:tab/>
        <w:t>Rel-18 maintenance for LTE and NR closed work items</w:t>
      </w:r>
      <w:bookmarkEnd w:id="19"/>
    </w:p>
    <w:p w14:paraId="24FB3349" w14:textId="77777777" w:rsidR="00DF2771" w:rsidRDefault="00DF2771" w:rsidP="00DF2771">
      <w:r>
        <w:t>The following guidance are provided for maintenance work under AI 4 ~ AI 5:</w:t>
      </w:r>
    </w:p>
    <w:p w14:paraId="53EB3D34"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297CAE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144F1586"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8F96BDB" w14:textId="77777777" w:rsidR="00DF2771" w:rsidRDefault="00DF2771" w:rsidP="00DF2771">
      <w:pPr>
        <w:pStyle w:val="B1"/>
      </w:pPr>
      <w:r>
        <w:t>‒</w:t>
      </w:r>
      <w:r>
        <w:tab/>
        <w:t>For all the endorsed draft CRs in this bis meeting, please re-submit them in the next ordinary meeting.</w:t>
      </w:r>
    </w:p>
    <w:p w14:paraId="53AB878D" w14:textId="77777777" w:rsidR="00DF2771" w:rsidRDefault="00DF2771" w:rsidP="00DF2771">
      <w:pPr>
        <w:pStyle w:val="B1"/>
      </w:pPr>
      <w:r>
        <w:t>‒</w:t>
      </w:r>
      <w:r>
        <w:tab/>
        <w:t xml:space="preserve">The contributions corresponding to incoming LS for Rel-15/16/17 are expected to be submitted in AI 9. </w:t>
      </w:r>
    </w:p>
    <w:p w14:paraId="767C01A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E57CD1E" w14:textId="77777777" w:rsidR="00DF2771" w:rsidRPr="00E168DF" w:rsidRDefault="00DF2771" w:rsidP="00DF2771"/>
    <w:p w14:paraId="5A857C5D" w14:textId="77777777" w:rsidR="00722B52" w:rsidRDefault="00722B52" w:rsidP="00722B52">
      <w:pPr>
        <w:pStyle w:val="Heading3"/>
      </w:pPr>
      <w:bookmarkStart w:id="20" w:name="_Toc174396014"/>
      <w:r>
        <w:t>5.1</w:t>
      </w:r>
      <w:r>
        <w:tab/>
        <w:t>Moderator summary and conclusions (for sub-AIs under AI 5 without specific agenda for moderator summary)</w:t>
      </w:r>
      <w:bookmarkEnd w:id="20"/>
    </w:p>
    <w:p w14:paraId="29C02408" w14:textId="1420E97E" w:rsidR="00722B52" w:rsidRDefault="00722B52" w:rsidP="00722B52">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34BACF0A"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12CDB" w14:textId="77777777" w:rsidR="00722B52" w:rsidRDefault="00722B52" w:rsidP="00722B52">
      <w:pPr>
        <w:rPr>
          <w:rFonts w:ascii="Arial" w:hAnsi="Arial" w:cs="Arial"/>
          <w:b/>
        </w:rPr>
      </w:pPr>
      <w:r>
        <w:rPr>
          <w:rFonts w:ascii="Arial" w:hAnsi="Arial" w:cs="Arial"/>
          <w:b/>
        </w:rPr>
        <w:t xml:space="preserve">Abstract: </w:t>
      </w:r>
    </w:p>
    <w:p w14:paraId="2A83B424" w14:textId="77777777" w:rsidR="00722B52" w:rsidRDefault="00722B52" w:rsidP="00722B52">
      <w:r>
        <w:t>Topic summary in RRM session</w:t>
      </w:r>
    </w:p>
    <w:p w14:paraId="1CBC56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EF15" w14:textId="55643014" w:rsidR="00722B52" w:rsidRDefault="00722B52" w:rsidP="00722B52">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11932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8A032CC" w14:textId="77777777" w:rsidR="00722B52" w:rsidRDefault="00722B52" w:rsidP="00722B52">
      <w:pPr>
        <w:rPr>
          <w:rFonts w:ascii="Arial" w:hAnsi="Arial" w:cs="Arial"/>
          <w:b/>
        </w:rPr>
      </w:pPr>
      <w:r>
        <w:rPr>
          <w:rFonts w:ascii="Arial" w:hAnsi="Arial" w:cs="Arial"/>
          <w:b/>
        </w:rPr>
        <w:t xml:space="preserve">Abstract: </w:t>
      </w:r>
    </w:p>
    <w:p w14:paraId="4062CCCD" w14:textId="77777777" w:rsidR="00722B52" w:rsidRDefault="00722B52" w:rsidP="00722B52">
      <w:r>
        <w:t>Summary for AI 5.2, 5.3, 5.4, 5.5, 5.6, 5.9.1, 5.10.1, 5.12.1</w:t>
      </w:r>
    </w:p>
    <w:p w14:paraId="14996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71CE6" w14:textId="5F8DF90D" w:rsidR="00722B52" w:rsidRDefault="00722B52" w:rsidP="00722B52">
      <w:pPr>
        <w:rPr>
          <w:rFonts w:ascii="Arial" w:hAnsi="Arial" w:cs="Arial"/>
          <w:b/>
          <w:sz w:val="24"/>
        </w:rPr>
      </w:pPr>
      <w:r>
        <w:rPr>
          <w:rFonts w:ascii="Arial" w:hAnsi="Arial" w:cs="Arial"/>
          <w:b/>
          <w:color w:val="0000FF"/>
          <w:sz w:val="24"/>
        </w:rPr>
        <w:t>R4-2412805</w:t>
      </w:r>
      <w:r>
        <w:rPr>
          <w:rFonts w:ascii="Arial" w:hAnsi="Arial" w:cs="Arial"/>
          <w:b/>
          <w:color w:val="0000FF"/>
          <w:sz w:val="24"/>
        </w:rPr>
        <w:tab/>
      </w:r>
      <w:r>
        <w:rPr>
          <w:rFonts w:ascii="Arial" w:hAnsi="Arial" w:cs="Arial"/>
          <w:b/>
          <w:sz w:val="24"/>
        </w:rPr>
        <w:t>Topic summary for [112][103] R18_UERF_maintenance_Part2</w:t>
      </w:r>
    </w:p>
    <w:p w14:paraId="3E1CC1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A8745B4" w14:textId="77777777" w:rsidR="00722B52" w:rsidRDefault="00722B52" w:rsidP="00722B52">
      <w:pPr>
        <w:rPr>
          <w:rFonts w:ascii="Arial" w:hAnsi="Arial" w:cs="Arial"/>
          <w:b/>
        </w:rPr>
      </w:pPr>
      <w:r>
        <w:rPr>
          <w:rFonts w:ascii="Arial" w:hAnsi="Arial" w:cs="Arial"/>
          <w:b/>
        </w:rPr>
        <w:t xml:space="preserve">Abstract: </w:t>
      </w:r>
    </w:p>
    <w:p w14:paraId="30D1686A" w14:textId="77777777" w:rsidR="00722B52" w:rsidRDefault="00722B52" w:rsidP="00722B52">
      <w:r>
        <w:t>Summary for AI 5.20.1, 5.21.1, 5.22.1, 5.34.1, 5.35</w:t>
      </w:r>
    </w:p>
    <w:p w14:paraId="5227D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D03B" w14:textId="0A52E43C" w:rsidR="00722B52" w:rsidRDefault="00722B52" w:rsidP="00722B52">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0E22D4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7741336" w14:textId="77777777" w:rsidR="00722B52" w:rsidRDefault="00722B52" w:rsidP="00722B52">
      <w:pPr>
        <w:rPr>
          <w:rFonts w:ascii="Arial" w:hAnsi="Arial" w:cs="Arial"/>
          <w:b/>
        </w:rPr>
      </w:pPr>
      <w:r>
        <w:rPr>
          <w:rFonts w:ascii="Arial" w:hAnsi="Arial" w:cs="Arial"/>
          <w:b/>
        </w:rPr>
        <w:t xml:space="preserve">Abstract: </w:t>
      </w:r>
    </w:p>
    <w:p w14:paraId="1B052000" w14:textId="77777777" w:rsidR="00722B52" w:rsidRDefault="00722B52" w:rsidP="00722B52">
      <w:r>
        <w:t>Summary for AI 5.36</w:t>
      </w:r>
    </w:p>
    <w:p w14:paraId="0CAC77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E790" w14:textId="77777777" w:rsidR="00722B52" w:rsidRDefault="00722B52" w:rsidP="00722B52">
      <w:pPr>
        <w:pStyle w:val="Heading3"/>
      </w:pPr>
      <w:bookmarkStart w:id="21" w:name="_Toc174396015"/>
      <w:r>
        <w:t>5.2</w:t>
      </w:r>
      <w:r>
        <w:tab/>
        <w:t>Spectrum related WI maintenance</w:t>
      </w:r>
      <w:bookmarkEnd w:id="21"/>
    </w:p>
    <w:p w14:paraId="11D8D4ED" w14:textId="79B70834" w:rsidR="00722B52" w:rsidRDefault="00722B52" w:rsidP="00722B52">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65D07A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61C1981D" w14:textId="77777777" w:rsidR="00722B52" w:rsidRDefault="00722B52" w:rsidP="00722B52">
      <w:pPr>
        <w:rPr>
          <w:rFonts w:ascii="Arial" w:hAnsi="Arial" w:cs="Arial"/>
          <w:b/>
        </w:rPr>
      </w:pPr>
      <w:r>
        <w:rPr>
          <w:rFonts w:ascii="Arial" w:hAnsi="Arial" w:cs="Arial"/>
          <w:b/>
        </w:rPr>
        <w:t xml:space="preserve">Abstract: </w:t>
      </w:r>
    </w:p>
    <w:p w14:paraId="15DEC0F4" w14:textId="77777777" w:rsidR="00722B52" w:rsidRDefault="00722B52" w:rsidP="00722B52">
      <w:r>
        <w:t>CR to correct the band n109 UL configuration table where cells are wrongly shift left</w:t>
      </w:r>
    </w:p>
    <w:p w14:paraId="02A1C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444D9" w14:textId="2263FCEF" w:rsidR="00722B52" w:rsidRDefault="00722B52" w:rsidP="00722B52">
      <w:pPr>
        <w:rPr>
          <w:rFonts w:ascii="Arial" w:hAnsi="Arial" w:cs="Arial"/>
          <w:b/>
          <w:sz w:val="24"/>
        </w:rPr>
      </w:pPr>
      <w:r>
        <w:rPr>
          <w:rFonts w:ascii="Arial" w:hAnsi="Arial" w:cs="Arial"/>
          <w:b/>
          <w:color w:val="0000FF"/>
          <w:sz w:val="24"/>
        </w:rPr>
        <w:t>R4-2411138</w:t>
      </w:r>
      <w:r>
        <w:rPr>
          <w:rFonts w:ascii="Arial" w:hAnsi="Arial" w:cs="Arial"/>
          <w:b/>
          <w:color w:val="0000FF"/>
          <w:sz w:val="24"/>
        </w:rPr>
        <w:tab/>
      </w:r>
      <w:r>
        <w:rPr>
          <w:rFonts w:ascii="Arial" w:hAnsi="Arial" w:cs="Arial"/>
          <w:b/>
          <w:sz w:val="24"/>
        </w:rPr>
        <w:t>(NR_NTN_LSband-Core) Correction of NS_05N in band n254</w:t>
      </w:r>
    </w:p>
    <w:p w14:paraId="5C73F2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3B27FE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6BE8" w14:textId="624D7C6B" w:rsidR="00722B52" w:rsidRDefault="00722B52" w:rsidP="00722B52">
      <w:pPr>
        <w:rPr>
          <w:rFonts w:ascii="Arial" w:hAnsi="Arial" w:cs="Arial"/>
          <w:b/>
          <w:sz w:val="24"/>
        </w:rPr>
      </w:pPr>
      <w:r>
        <w:rPr>
          <w:rFonts w:ascii="Arial" w:hAnsi="Arial" w:cs="Arial"/>
          <w:b/>
          <w:color w:val="0000FF"/>
          <w:sz w:val="24"/>
        </w:rPr>
        <w:lastRenderedPageBreak/>
        <w:t>R4-2411139</w:t>
      </w:r>
      <w:r>
        <w:rPr>
          <w:rFonts w:ascii="Arial" w:hAnsi="Arial" w:cs="Arial"/>
          <w:b/>
          <w:color w:val="0000FF"/>
          <w:sz w:val="24"/>
        </w:rPr>
        <w:tab/>
      </w:r>
      <w:r>
        <w:rPr>
          <w:rFonts w:ascii="Arial" w:hAnsi="Arial" w:cs="Arial"/>
          <w:b/>
          <w:sz w:val="24"/>
        </w:rPr>
        <w:t>(NR_NTN_LSband-Core) Correction of NS_05N in band n254</w:t>
      </w:r>
    </w:p>
    <w:p w14:paraId="2C0C01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515FD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DCA6" w14:textId="5F8B31BB" w:rsidR="00722B52" w:rsidRDefault="00722B52" w:rsidP="00722B52">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B46A6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5FC2E711" w14:textId="77777777" w:rsidR="00722B52" w:rsidRDefault="00722B52" w:rsidP="00722B52">
      <w:pPr>
        <w:rPr>
          <w:rFonts w:ascii="Arial" w:hAnsi="Arial" w:cs="Arial"/>
          <w:b/>
        </w:rPr>
      </w:pPr>
      <w:r>
        <w:rPr>
          <w:rFonts w:ascii="Arial" w:hAnsi="Arial" w:cs="Arial"/>
          <w:b/>
        </w:rPr>
        <w:t xml:space="preserve">Abstract: </w:t>
      </w:r>
    </w:p>
    <w:p w14:paraId="28F6BA20" w14:textId="77777777" w:rsidR="00722B52" w:rsidRDefault="00722B52" w:rsidP="00722B52">
      <w:r>
        <w:t>The uplink channel raster entries for band n109 is incorrect. The last number should be changed to 146600.</w:t>
      </w:r>
    </w:p>
    <w:p w14:paraId="0E5F5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962A" w14:textId="20B4590A" w:rsidR="00722B52" w:rsidRDefault="00722B52" w:rsidP="00722B52">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111C30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5EF976D6" w14:textId="77777777" w:rsidR="00722B52" w:rsidRDefault="00722B52" w:rsidP="00722B52">
      <w:pPr>
        <w:rPr>
          <w:rFonts w:ascii="Arial" w:hAnsi="Arial" w:cs="Arial"/>
          <w:b/>
        </w:rPr>
      </w:pPr>
      <w:r>
        <w:rPr>
          <w:rFonts w:ascii="Arial" w:hAnsi="Arial" w:cs="Arial"/>
          <w:b/>
        </w:rPr>
        <w:t xml:space="preserve">Abstract: </w:t>
      </w:r>
    </w:p>
    <w:p w14:paraId="7006F718" w14:textId="77777777" w:rsidR="00722B52" w:rsidRDefault="00722B52" w:rsidP="00722B52">
      <w:r>
        <w:t>The uplink channel raster entries for band n109 is incorrect. The last number should be changed to 146600.</w:t>
      </w:r>
    </w:p>
    <w:p w14:paraId="5FDBF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5DAC6" w14:textId="01F5348E" w:rsidR="00722B52" w:rsidRDefault="00722B52" w:rsidP="00722B52">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5FD3F1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6C11BB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1418" w14:textId="2A8C5616" w:rsidR="00722B52" w:rsidRDefault="00722B52" w:rsidP="00722B52">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22224F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5FECC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3281" w14:textId="706E9947" w:rsidR="00722B52" w:rsidRDefault="00722B52" w:rsidP="00722B52">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1395FF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42222CA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EF42" w14:textId="2C8B8C59" w:rsidR="00722B52" w:rsidRDefault="00722B52" w:rsidP="00722B52">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0DA84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59916C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315E" w14:textId="207BF4A6" w:rsidR="00722B52" w:rsidRDefault="00722B52" w:rsidP="00722B52">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47229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BDD1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7EEC" w14:textId="7FA59C04" w:rsidR="00722B52" w:rsidRDefault="00722B52" w:rsidP="00722B52">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665BA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br/>
      </w:r>
      <w:r>
        <w:rPr>
          <w:i/>
        </w:rPr>
        <w:tab/>
      </w:r>
      <w:r>
        <w:rPr>
          <w:i/>
        </w:rPr>
        <w:tab/>
      </w:r>
      <w:r>
        <w:rPr>
          <w:i/>
        </w:rPr>
        <w:tab/>
      </w:r>
      <w:r>
        <w:rPr>
          <w:i/>
        </w:rPr>
        <w:tab/>
      </w:r>
      <w:r>
        <w:rPr>
          <w:i/>
        </w:rPr>
        <w:tab/>
        <w:t>Source: ZTE Corporation, Sanechips</w:t>
      </w:r>
    </w:p>
    <w:p w14:paraId="2B47C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4DF7" w14:textId="77EF6C20" w:rsidR="00722B52" w:rsidRDefault="00722B52" w:rsidP="00722B52">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3D936A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66689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A775" w14:textId="6B0ED375" w:rsidR="00722B52" w:rsidRDefault="00722B52" w:rsidP="00722B52">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3CF17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0EA32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88B" w14:textId="2EFCFEEC" w:rsidR="00722B52" w:rsidRDefault="00722B52" w:rsidP="00722B52">
      <w:pPr>
        <w:rPr>
          <w:rFonts w:ascii="Arial" w:hAnsi="Arial" w:cs="Arial"/>
          <w:b/>
          <w:sz w:val="24"/>
        </w:rPr>
      </w:pPr>
      <w:r>
        <w:rPr>
          <w:rFonts w:ascii="Arial" w:hAnsi="Arial" w:cs="Arial"/>
          <w:b/>
          <w:color w:val="0000FF"/>
          <w:sz w:val="24"/>
        </w:rPr>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E0037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28A00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00C8" w14:textId="27CA83D3" w:rsidR="00722B52" w:rsidRDefault="00722B52" w:rsidP="00722B52">
      <w:pPr>
        <w:rPr>
          <w:rFonts w:ascii="Arial" w:hAnsi="Arial" w:cs="Arial"/>
          <w:b/>
          <w:sz w:val="24"/>
        </w:rPr>
      </w:pPr>
      <w:r>
        <w:rPr>
          <w:rFonts w:ascii="Arial" w:hAnsi="Arial" w:cs="Arial"/>
          <w:b/>
          <w:color w:val="0000FF"/>
          <w:sz w:val="24"/>
        </w:rPr>
        <w:lastRenderedPageBreak/>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1EB43A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br/>
      </w:r>
      <w:r>
        <w:rPr>
          <w:i/>
        </w:rPr>
        <w:tab/>
      </w:r>
      <w:r>
        <w:rPr>
          <w:i/>
        </w:rPr>
        <w:tab/>
      </w:r>
      <w:r>
        <w:rPr>
          <w:i/>
        </w:rPr>
        <w:tab/>
      </w:r>
      <w:r>
        <w:rPr>
          <w:i/>
        </w:rPr>
        <w:tab/>
      </w:r>
      <w:r>
        <w:rPr>
          <w:i/>
        </w:rPr>
        <w:tab/>
        <w:t>Source: Nokia</w:t>
      </w:r>
    </w:p>
    <w:p w14:paraId="1AD6DA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9026" w14:textId="145DA5EB" w:rsidR="00722B52" w:rsidRDefault="00722B52" w:rsidP="00722B52">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9C550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772E27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0F00" w14:textId="6119FDC0" w:rsidR="00722B52" w:rsidRDefault="00722B52" w:rsidP="00722B52">
      <w:pPr>
        <w:rPr>
          <w:rFonts w:ascii="Arial" w:hAnsi="Arial" w:cs="Arial"/>
          <w:b/>
          <w:sz w:val="24"/>
        </w:rPr>
      </w:pPr>
      <w:r>
        <w:rPr>
          <w:rFonts w:ascii="Arial" w:hAnsi="Arial" w:cs="Arial"/>
          <w:b/>
          <w:color w:val="0000FF"/>
          <w:sz w:val="24"/>
        </w:rPr>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2D15525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2C936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A667B" w14:textId="4C34C43C" w:rsidR="00722B52" w:rsidRDefault="00722B52" w:rsidP="00722B52">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FC98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1565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E68" w14:textId="4765EB39" w:rsidR="00722B52" w:rsidRDefault="00722B52" w:rsidP="00722B52">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64D690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448C88DE" w14:textId="77777777" w:rsidR="00722B52" w:rsidRDefault="00722B52" w:rsidP="00722B52">
      <w:pPr>
        <w:rPr>
          <w:rFonts w:ascii="Arial" w:hAnsi="Arial" w:cs="Arial"/>
          <w:b/>
        </w:rPr>
      </w:pPr>
      <w:r>
        <w:rPr>
          <w:rFonts w:ascii="Arial" w:hAnsi="Arial" w:cs="Arial"/>
          <w:b/>
        </w:rPr>
        <w:t xml:space="preserve">Abstract: </w:t>
      </w:r>
    </w:p>
    <w:p w14:paraId="5F638BF3" w14:textId="77777777" w:rsidR="00722B52" w:rsidRDefault="00722B52" w:rsidP="00722B52">
      <w:r>
        <w:t>Remove double definition of n100 and adding back the removed n102</w:t>
      </w:r>
    </w:p>
    <w:p w14:paraId="0E778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825E" w14:textId="3ADDC8C1" w:rsidR="00722B52" w:rsidRDefault="00722B52" w:rsidP="00722B52">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7CFBE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686816A6" w14:textId="77777777" w:rsidR="00722B52" w:rsidRDefault="00722B52" w:rsidP="00722B52">
      <w:pPr>
        <w:rPr>
          <w:rFonts w:ascii="Arial" w:hAnsi="Arial" w:cs="Arial"/>
          <w:b/>
        </w:rPr>
      </w:pPr>
      <w:r>
        <w:rPr>
          <w:rFonts w:ascii="Arial" w:hAnsi="Arial" w:cs="Arial"/>
          <w:b/>
        </w:rPr>
        <w:t xml:space="preserve">Abstract: </w:t>
      </w:r>
    </w:p>
    <w:p w14:paraId="36E7AD8D" w14:textId="77777777" w:rsidR="00722B52" w:rsidRDefault="00722B52" w:rsidP="00722B52">
      <w:r>
        <w:t>CR 38.101-1 correcting 2 bands NR CA configuration tables</w:t>
      </w:r>
    </w:p>
    <w:p w14:paraId="73CE90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D0C8" w14:textId="1298C288" w:rsidR="00722B52" w:rsidRDefault="00722B52" w:rsidP="00722B52">
      <w:pPr>
        <w:rPr>
          <w:rFonts w:ascii="Arial" w:hAnsi="Arial" w:cs="Arial"/>
          <w:b/>
          <w:sz w:val="24"/>
        </w:rPr>
      </w:pPr>
      <w:r>
        <w:rPr>
          <w:rFonts w:ascii="Arial" w:hAnsi="Arial" w:cs="Arial"/>
          <w:b/>
          <w:color w:val="0000FF"/>
          <w:sz w:val="24"/>
        </w:rPr>
        <w:lastRenderedPageBreak/>
        <w:t>R4-2412376</w:t>
      </w:r>
      <w:r>
        <w:rPr>
          <w:rFonts w:ascii="Arial" w:hAnsi="Arial" w:cs="Arial"/>
          <w:b/>
          <w:color w:val="0000FF"/>
          <w:sz w:val="24"/>
        </w:rPr>
        <w:tab/>
      </w:r>
      <w:r>
        <w:rPr>
          <w:rFonts w:ascii="Arial" w:hAnsi="Arial" w:cs="Arial"/>
          <w:b/>
          <w:sz w:val="24"/>
        </w:rPr>
        <w:t>CR 38.101-3 correcting 2 bands NR CA configuration tables</w:t>
      </w:r>
    </w:p>
    <w:p w14:paraId="2983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br/>
      </w:r>
      <w:r>
        <w:rPr>
          <w:i/>
        </w:rPr>
        <w:tab/>
      </w:r>
      <w:r>
        <w:rPr>
          <w:i/>
        </w:rPr>
        <w:tab/>
      </w:r>
      <w:r>
        <w:rPr>
          <w:i/>
        </w:rPr>
        <w:tab/>
      </w:r>
      <w:r>
        <w:rPr>
          <w:i/>
        </w:rPr>
        <w:tab/>
      </w:r>
      <w:r>
        <w:rPr>
          <w:i/>
        </w:rPr>
        <w:tab/>
        <w:t>Source: Ericsson</w:t>
      </w:r>
    </w:p>
    <w:p w14:paraId="4D3ED676" w14:textId="77777777" w:rsidR="00722B52" w:rsidRDefault="00722B52" w:rsidP="00722B52">
      <w:pPr>
        <w:rPr>
          <w:rFonts w:ascii="Arial" w:hAnsi="Arial" w:cs="Arial"/>
          <w:b/>
        </w:rPr>
      </w:pPr>
      <w:r>
        <w:rPr>
          <w:rFonts w:ascii="Arial" w:hAnsi="Arial" w:cs="Arial"/>
          <w:b/>
        </w:rPr>
        <w:t xml:space="preserve">Abstract: </w:t>
      </w:r>
    </w:p>
    <w:p w14:paraId="782BA837" w14:textId="77777777" w:rsidR="00722B52" w:rsidRDefault="00722B52" w:rsidP="00722B52">
      <w:r>
        <w:t>CR 38.101-3 correcting 2 bands NR CA configuration tables</w:t>
      </w:r>
    </w:p>
    <w:p w14:paraId="67548B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C86C" w14:textId="378789AA" w:rsidR="00722B52" w:rsidRDefault="00722B52" w:rsidP="00722B52">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51A893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7C3A580B" w14:textId="77777777" w:rsidR="00722B52" w:rsidRDefault="00722B52" w:rsidP="00722B52">
      <w:pPr>
        <w:rPr>
          <w:rFonts w:ascii="Arial" w:hAnsi="Arial" w:cs="Arial"/>
          <w:b/>
        </w:rPr>
      </w:pPr>
      <w:r>
        <w:rPr>
          <w:rFonts w:ascii="Arial" w:hAnsi="Arial" w:cs="Arial"/>
          <w:b/>
        </w:rPr>
        <w:t xml:space="preserve">Abstract: </w:t>
      </w:r>
    </w:p>
    <w:p w14:paraId="556E63F9" w14:textId="77777777" w:rsidR="00722B52" w:rsidRDefault="00722B52" w:rsidP="00722B52">
      <w:r>
        <w:t>CR 38.101-1 correcting 3 bands NR CA configuration tables</w:t>
      </w:r>
    </w:p>
    <w:p w14:paraId="16E0DD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7B8" w14:textId="313392AD" w:rsidR="00722B52" w:rsidRDefault="00722B52" w:rsidP="00722B52">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27E89F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70538418" w14:textId="77777777" w:rsidR="00722B52" w:rsidRDefault="00722B52" w:rsidP="00722B52">
      <w:pPr>
        <w:rPr>
          <w:rFonts w:ascii="Arial" w:hAnsi="Arial" w:cs="Arial"/>
          <w:b/>
        </w:rPr>
      </w:pPr>
      <w:r>
        <w:rPr>
          <w:rFonts w:ascii="Arial" w:hAnsi="Arial" w:cs="Arial"/>
          <w:b/>
        </w:rPr>
        <w:t xml:space="preserve">Abstract: </w:t>
      </w:r>
    </w:p>
    <w:p w14:paraId="5DB35EA8" w14:textId="77777777" w:rsidR="00722B52" w:rsidRDefault="00722B52" w:rsidP="00722B52">
      <w:r>
        <w:t>CR 38.101-3 correcting 3 bands NR CA configuration tables</w:t>
      </w:r>
    </w:p>
    <w:p w14:paraId="023B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857D" w14:textId="058574A5" w:rsidR="00722B52" w:rsidRDefault="00722B52" w:rsidP="00722B52">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691662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654C0B76" w14:textId="77777777" w:rsidR="00722B52" w:rsidRDefault="00722B52" w:rsidP="00722B52">
      <w:pPr>
        <w:rPr>
          <w:rFonts w:ascii="Arial" w:hAnsi="Arial" w:cs="Arial"/>
          <w:b/>
        </w:rPr>
      </w:pPr>
      <w:r>
        <w:rPr>
          <w:rFonts w:ascii="Arial" w:hAnsi="Arial" w:cs="Arial"/>
          <w:b/>
        </w:rPr>
        <w:t xml:space="preserve">Abstract: </w:t>
      </w:r>
    </w:p>
    <w:p w14:paraId="4E6819AC" w14:textId="77777777" w:rsidR="00722B52" w:rsidRDefault="00722B52" w:rsidP="00722B52">
      <w:r>
        <w:t>CR 38.101-1 correcting 4 bands NR CA configuration tables</w:t>
      </w:r>
    </w:p>
    <w:p w14:paraId="3C7506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A9CC" w14:textId="5B9C21D7" w:rsidR="00722B52" w:rsidRDefault="00722B52" w:rsidP="00722B52">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533B7D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1597540A" w14:textId="77777777" w:rsidR="00722B52" w:rsidRDefault="00722B52" w:rsidP="00722B52">
      <w:pPr>
        <w:rPr>
          <w:rFonts w:ascii="Arial" w:hAnsi="Arial" w:cs="Arial"/>
          <w:b/>
        </w:rPr>
      </w:pPr>
      <w:r>
        <w:rPr>
          <w:rFonts w:ascii="Arial" w:hAnsi="Arial" w:cs="Arial"/>
          <w:b/>
        </w:rPr>
        <w:t xml:space="preserve">Abstract: </w:t>
      </w:r>
    </w:p>
    <w:p w14:paraId="6147C3D6" w14:textId="77777777" w:rsidR="00722B52" w:rsidRDefault="00722B52" w:rsidP="00722B52">
      <w:r>
        <w:t>CR 38.101-3 correcting 4 bands NR CA configuration tables</w:t>
      </w:r>
    </w:p>
    <w:p w14:paraId="4F18FE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9FF" w14:textId="1B8697B4" w:rsidR="00722B52" w:rsidRDefault="00722B52" w:rsidP="00722B52">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6E7B331C"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ADAFE" w14:textId="77777777" w:rsidR="00722B52" w:rsidRDefault="00722B52" w:rsidP="00722B52">
      <w:pPr>
        <w:rPr>
          <w:rFonts w:ascii="Arial" w:hAnsi="Arial" w:cs="Arial"/>
          <w:b/>
        </w:rPr>
      </w:pPr>
      <w:r>
        <w:rPr>
          <w:rFonts w:ascii="Arial" w:hAnsi="Arial" w:cs="Arial"/>
          <w:b/>
        </w:rPr>
        <w:t xml:space="preserve">Abstract: </w:t>
      </w:r>
    </w:p>
    <w:p w14:paraId="42617018" w14:textId="77777777" w:rsidR="00722B52" w:rsidRDefault="00722B52" w:rsidP="00722B52">
      <w:r>
        <w:t>Reviewing the most recent version of 38.101-1 we found an issue in PC2 MSD which needs to be addressed.</w:t>
      </w:r>
    </w:p>
    <w:p w14:paraId="4D030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3F60" w14:textId="7C98C7C8" w:rsidR="00722B52" w:rsidRDefault="00722B52" w:rsidP="00722B52">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7B92E27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B8129A" w14:textId="77777777" w:rsidR="00722B52" w:rsidRDefault="00722B52" w:rsidP="00722B52">
      <w:pPr>
        <w:rPr>
          <w:rFonts w:ascii="Arial" w:hAnsi="Arial" w:cs="Arial"/>
          <w:b/>
        </w:rPr>
      </w:pPr>
      <w:r>
        <w:rPr>
          <w:rFonts w:ascii="Arial" w:hAnsi="Arial" w:cs="Arial"/>
          <w:b/>
        </w:rPr>
        <w:t xml:space="preserve">Abstract: </w:t>
      </w:r>
    </w:p>
    <w:p w14:paraId="7319E7BA" w14:textId="77777777" w:rsidR="00722B52" w:rsidRDefault="00722B52" w:rsidP="00722B52">
      <w:r>
        <w:t>Considerations on remaining issues for Harmonic mixing clean-up are provided.</w:t>
      </w:r>
    </w:p>
    <w:p w14:paraId="262E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E27A" w14:textId="4EC478D2" w:rsidR="00722B52" w:rsidRDefault="00722B52" w:rsidP="00722B52">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41A29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w:t>
      </w:r>
    </w:p>
    <w:p w14:paraId="5CF2C046" w14:textId="77777777" w:rsidR="00722B52" w:rsidRDefault="00722B52" w:rsidP="00722B52">
      <w:pPr>
        <w:rPr>
          <w:rFonts w:ascii="Arial" w:hAnsi="Arial" w:cs="Arial"/>
          <w:b/>
        </w:rPr>
      </w:pPr>
      <w:r>
        <w:rPr>
          <w:rFonts w:ascii="Arial" w:hAnsi="Arial" w:cs="Arial"/>
          <w:b/>
        </w:rPr>
        <w:t xml:space="preserve">Abstract: </w:t>
      </w:r>
    </w:p>
    <w:p w14:paraId="7010D1B9" w14:textId="77777777" w:rsidR="00722B52" w:rsidRDefault="00722B52" w:rsidP="00722B52">
      <w:r>
        <w:t>Clean-up</w:t>
      </w:r>
    </w:p>
    <w:p w14:paraId="46440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D73F" w14:textId="31935805" w:rsidR="00722B52" w:rsidRDefault="00722B52" w:rsidP="00722B52">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24981D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w:t>
      </w:r>
    </w:p>
    <w:p w14:paraId="653F5298" w14:textId="77777777" w:rsidR="00722B52" w:rsidRDefault="00722B52" w:rsidP="00722B52">
      <w:pPr>
        <w:rPr>
          <w:rFonts w:ascii="Arial" w:hAnsi="Arial" w:cs="Arial"/>
          <w:b/>
        </w:rPr>
      </w:pPr>
      <w:r>
        <w:rPr>
          <w:rFonts w:ascii="Arial" w:hAnsi="Arial" w:cs="Arial"/>
          <w:b/>
        </w:rPr>
        <w:t xml:space="preserve">Abstract: </w:t>
      </w:r>
    </w:p>
    <w:p w14:paraId="1D2D8623" w14:textId="77777777" w:rsidR="00722B52" w:rsidRDefault="00722B52" w:rsidP="00722B52">
      <w:r>
        <w:t>Clean-up</w:t>
      </w:r>
    </w:p>
    <w:p w14:paraId="5303E7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AFC9" w14:textId="79A75C25" w:rsidR="00722B52" w:rsidRDefault="00722B52" w:rsidP="00722B52">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62441F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w:t>
      </w:r>
    </w:p>
    <w:p w14:paraId="06AAAB0C" w14:textId="77777777" w:rsidR="00722B52" w:rsidRDefault="00722B52" w:rsidP="00722B52">
      <w:pPr>
        <w:rPr>
          <w:rFonts w:ascii="Arial" w:hAnsi="Arial" w:cs="Arial"/>
          <w:b/>
        </w:rPr>
      </w:pPr>
      <w:r>
        <w:rPr>
          <w:rFonts w:ascii="Arial" w:hAnsi="Arial" w:cs="Arial"/>
          <w:b/>
        </w:rPr>
        <w:t xml:space="preserve">Abstract: </w:t>
      </w:r>
    </w:p>
    <w:p w14:paraId="2149949B" w14:textId="77777777" w:rsidR="00722B52" w:rsidRDefault="00722B52" w:rsidP="00722B52">
      <w:r>
        <w:t>Clean-up</w:t>
      </w:r>
    </w:p>
    <w:p w14:paraId="35DEB3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9A" w14:textId="7A8CA59A" w:rsidR="00722B52" w:rsidRDefault="00722B52" w:rsidP="00722B52">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538FAC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26D8D922" w14:textId="77777777" w:rsidR="00722B52" w:rsidRDefault="00722B52" w:rsidP="00722B52">
      <w:pPr>
        <w:rPr>
          <w:rFonts w:ascii="Arial" w:hAnsi="Arial" w:cs="Arial"/>
          <w:b/>
        </w:rPr>
      </w:pPr>
      <w:r>
        <w:rPr>
          <w:rFonts w:ascii="Arial" w:hAnsi="Arial" w:cs="Arial"/>
          <w:b/>
        </w:rPr>
        <w:lastRenderedPageBreak/>
        <w:t xml:space="preserve">Abstract: </w:t>
      </w:r>
    </w:p>
    <w:p w14:paraId="1F0EC052" w14:textId="77777777" w:rsidR="00722B52" w:rsidRDefault="00722B52" w:rsidP="00722B52">
      <w:r>
        <w:t>Clean-up</w:t>
      </w:r>
    </w:p>
    <w:p w14:paraId="04D743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92B" w14:textId="5DE26C12" w:rsidR="00000000" w:rsidRDefault="00722B52">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44A1AF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8412F5A" w14:textId="77777777" w:rsidR="00722B52" w:rsidRDefault="00722B52" w:rsidP="00722B52">
      <w:pPr>
        <w:rPr>
          <w:rFonts w:ascii="Arial" w:hAnsi="Arial" w:cs="Arial"/>
          <w:b/>
        </w:rPr>
      </w:pPr>
      <w:r>
        <w:rPr>
          <w:rFonts w:ascii="Arial" w:hAnsi="Arial" w:cs="Arial"/>
          <w:b/>
        </w:rPr>
        <w:t xml:space="preserve">Abstract: </w:t>
      </w:r>
    </w:p>
    <w:p w14:paraId="36B0F174" w14:textId="77777777" w:rsidR="00722B52" w:rsidRDefault="00722B52" w:rsidP="00722B52">
      <w:r>
        <w:t>Adding missing MSD. Respective R16 and R17 CR's were implemented, but for some reason R4-2408848 was not implemented for R18</w:t>
      </w:r>
    </w:p>
    <w:p w14:paraId="66D14F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1AC3" w14:textId="52A3C74E" w:rsidR="00722B52" w:rsidRDefault="00722B52" w:rsidP="00722B52">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194EA7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96A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320" w14:textId="4E43843E" w:rsidR="00722B52" w:rsidRDefault="00722B52" w:rsidP="00722B52">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1EBBCB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CD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FC1B" w14:textId="1E72A0A6" w:rsidR="00722B52" w:rsidRDefault="00722B52" w:rsidP="00722B52">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0B09D52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B3A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33B" w14:textId="65382CEF" w:rsidR="00722B52" w:rsidRDefault="00722B52" w:rsidP="00722B52">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39311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w:t>
      </w:r>
    </w:p>
    <w:p w14:paraId="4238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8098" w14:textId="5590D395" w:rsidR="00722B52" w:rsidRDefault="00722B52" w:rsidP="00722B52">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77851D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lastRenderedPageBreak/>
        <w:br/>
      </w:r>
      <w:r>
        <w:rPr>
          <w:i/>
        </w:rPr>
        <w:tab/>
      </w:r>
      <w:r>
        <w:rPr>
          <w:i/>
        </w:rPr>
        <w:tab/>
      </w:r>
      <w:r>
        <w:rPr>
          <w:i/>
        </w:rPr>
        <w:tab/>
      </w:r>
      <w:r>
        <w:rPr>
          <w:i/>
        </w:rPr>
        <w:tab/>
      </w:r>
      <w:r>
        <w:rPr>
          <w:i/>
        </w:rPr>
        <w:tab/>
        <w:t>Source: Skyworks Solutions, Inc.</w:t>
      </w:r>
    </w:p>
    <w:p w14:paraId="036DEBF2" w14:textId="77777777" w:rsidR="00722B52" w:rsidRDefault="00722B52" w:rsidP="00722B52">
      <w:pPr>
        <w:rPr>
          <w:rFonts w:ascii="Arial" w:hAnsi="Arial" w:cs="Arial"/>
          <w:b/>
        </w:rPr>
      </w:pPr>
      <w:r>
        <w:rPr>
          <w:rFonts w:ascii="Arial" w:hAnsi="Arial" w:cs="Arial"/>
          <w:b/>
        </w:rPr>
        <w:t xml:space="preserve">Abstract: </w:t>
      </w:r>
    </w:p>
    <w:p w14:paraId="6FFF8D9B" w14:textId="77777777" w:rsidR="00722B52" w:rsidRDefault="00722B52" w:rsidP="00722B52">
      <w:r>
        <w:t>This CR cleans-up the PC3 UL Harmonic MSD test points.</w:t>
      </w:r>
    </w:p>
    <w:p w14:paraId="03261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9F76" w14:textId="1CD16BCF" w:rsidR="00722B52" w:rsidRDefault="00722B52" w:rsidP="00722B52">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6AED82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4AA89062" w14:textId="77777777" w:rsidR="00722B52" w:rsidRDefault="00722B52" w:rsidP="00722B52">
      <w:pPr>
        <w:rPr>
          <w:rFonts w:ascii="Arial" w:hAnsi="Arial" w:cs="Arial"/>
          <w:b/>
        </w:rPr>
      </w:pPr>
      <w:r>
        <w:rPr>
          <w:rFonts w:ascii="Arial" w:hAnsi="Arial" w:cs="Arial"/>
          <w:b/>
        </w:rPr>
        <w:t xml:space="preserve">Abstract: </w:t>
      </w:r>
    </w:p>
    <w:p w14:paraId="08B95146" w14:textId="77777777" w:rsidR="00722B52" w:rsidRDefault="00722B52" w:rsidP="00722B52">
      <w:r>
        <w:t>This CR cleans-up the PC2 UL Harmonic MSD test points.</w:t>
      </w:r>
    </w:p>
    <w:p w14:paraId="60E9F3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D299" w14:textId="28B849F6" w:rsidR="00722B52" w:rsidRDefault="00722B52" w:rsidP="00722B52">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5EDB81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6CFE6CD0" w14:textId="77777777" w:rsidR="00722B52" w:rsidRDefault="00722B52" w:rsidP="00722B52">
      <w:pPr>
        <w:rPr>
          <w:rFonts w:ascii="Arial" w:hAnsi="Arial" w:cs="Arial"/>
          <w:b/>
        </w:rPr>
      </w:pPr>
      <w:r>
        <w:rPr>
          <w:rFonts w:ascii="Arial" w:hAnsi="Arial" w:cs="Arial"/>
          <w:b/>
        </w:rPr>
        <w:t xml:space="preserve">Abstract: </w:t>
      </w:r>
    </w:p>
    <w:p w14:paraId="023408B3" w14:textId="77777777" w:rsidR="00722B52" w:rsidRDefault="00722B52" w:rsidP="00722B52">
      <w:r>
        <w:t>This CR cleans-up the EN-DC UL Harmonic MSD test points and ensures cross-alignment with the NR-CA test points.</w:t>
      </w:r>
    </w:p>
    <w:p w14:paraId="4B2B8B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34B0" w14:textId="69958E4B" w:rsidR="00722B52" w:rsidRDefault="00722B52" w:rsidP="00722B52">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3683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66D2FADC" w14:textId="77777777" w:rsidR="00722B52" w:rsidRDefault="00722B52" w:rsidP="00722B52">
      <w:pPr>
        <w:rPr>
          <w:rFonts w:ascii="Arial" w:hAnsi="Arial" w:cs="Arial"/>
          <w:b/>
        </w:rPr>
      </w:pPr>
      <w:r>
        <w:rPr>
          <w:rFonts w:ascii="Arial" w:hAnsi="Arial" w:cs="Arial"/>
          <w:b/>
        </w:rPr>
        <w:t xml:space="preserve">Abstract: </w:t>
      </w:r>
    </w:p>
    <w:p w14:paraId="51880266" w14:textId="77777777" w:rsidR="00722B52" w:rsidRDefault="00722B52" w:rsidP="00722B52">
      <w:r>
        <w:t>This CR removes the SCS60kHz text for band n20 from Note 2.</w:t>
      </w:r>
    </w:p>
    <w:p w14:paraId="160CC1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18FA" w14:textId="612D5766" w:rsidR="00722B52" w:rsidRDefault="00722B52" w:rsidP="00722B52">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49C65F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44B1BB9C" w14:textId="77777777" w:rsidR="00722B52" w:rsidRDefault="00722B52" w:rsidP="00722B52">
      <w:pPr>
        <w:rPr>
          <w:rFonts w:ascii="Arial" w:hAnsi="Arial" w:cs="Arial"/>
          <w:b/>
        </w:rPr>
      </w:pPr>
      <w:r>
        <w:rPr>
          <w:rFonts w:ascii="Arial" w:hAnsi="Arial" w:cs="Arial"/>
          <w:b/>
        </w:rPr>
        <w:t xml:space="preserve">Abstract: </w:t>
      </w:r>
    </w:p>
    <w:p w14:paraId="02B72152" w14:textId="77777777" w:rsidR="00722B52" w:rsidRDefault="00722B52" w:rsidP="00722B52">
      <w:r>
        <w:t>Mirror CR of Rel-15 Cat-F R4-2413024. MCC: This is CAT A CR.</w:t>
      </w:r>
    </w:p>
    <w:p w14:paraId="1E03F7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50D1" w14:textId="6A08D83E" w:rsidR="00722B52" w:rsidRDefault="00722B52" w:rsidP="00722B52">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98C88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lastRenderedPageBreak/>
        <w:br/>
      </w:r>
      <w:r>
        <w:rPr>
          <w:i/>
        </w:rPr>
        <w:tab/>
      </w:r>
      <w:r>
        <w:rPr>
          <w:i/>
        </w:rPr>
        <w:tab/>
      </w:r>
      <w:r>
        <w:rPr>
          <w:i/>
        </w:rPr>
        <w:tab/>
      </w:r>
      <w:r>
        <w:rPr>
          <w:i/>
        </w:rPr>
        <w:tab/>
      </w:r>
      <w:r>
        <w:rPr>
          <w:i/>
        </w:rPr>
        <w:tab/>
        <w:t>Source: Skyworks Solutions Inc.</w:t>
      </w:r>
    </w:p>
    <w:p w14:paraId="0D871C94" w14:textId="77777777" w:rsidR="00722B52" w:rsidRDefault="00722B52" w:rsidP="00722B52">
      <w:pPr>
        <w:rPr>
          <w:rFonts w:ascii="Arial" w:hAnsi="Arial" w:cs="Arial"/>
          <w:b/>
        </w:rPr>
      </w:pPr>
      <w:r>
        <w:rPr>
          <w:rFonts w:ascii="Arial" w:hAnsi="Arial" w:cs="Arial"/>
          <w:b/>
        </w:rPr>
        <w:t xml:space="preserve">Abstract: </w:t>
      </w:r>
    </w:p>
    <w:p w14:paraId="66AF57C8" w14:textId="77777777" w:rsidR="00722B52" w:rsidRDefault="00722B52" w:rsidP="00722B52">
      <w:r>
        <w:t>This CR removes the SCS60kHz text for band n20 from Note 2 and removes brackets for band n66 UL configuration for 45MHz CBW.</w:t>
      </w:r>
    </w:p>
    <w:p w14:paraId="468DB0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C38F" w14:textId="5DEE5454" w:rsidR="00722B52" w:rsidRDefault="00722B52" w:rsidP="00722B52">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1C159A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2A51084C" w14:textId="77777777" w:rsidR="00722B52" w:rsidRDefault="00722B52" w:rsidP="00722B52">
      <w:pPr>
        <w:rPr>
          <w:rFonts w:ascii="Arial" w:hAnsi="Arial" w:cs="Arial"/>
          <w:b/>
        </w:rPr>
      </w:pPr>
      <w:r>
        <w:rPr>
          <w:rFonts w:ascii="Arial" w:hAnsi="Arial" w:cs="Arial"/>
          <w:b/>
        </w:rPr>
        <w:t xml:space="preserve">Abstract: </w:t>
      </w:r>
    </w:p>
    <w:p w14:paraId="0FE085B2" w14:textId="77777777" w:rsidR="00722B52" w:rsidRDefault="00722B52" w:rsidP="00722B52">
      <w:r>
        <w:t>This CR removes the SCS60kHz text for band n20 from Note 2, removes brackets for band n66 UL configuration for 45MHz CBW and restores the band n109 UL configuration to the correct cells.</w:t>
      </w:r>
    </w:p>
    <w:p w14:paraId="15F54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F59" w14:textId="52BE5159" w:rsidR="00722B52" w:rsidRDefault="00722B52" w:rsidP="00722B52">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5612A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22885EFF" w14:textId="77777777" w:rsidR="00722B52" w:rsidRDefault="00722B52" w:rsidP="00722B52">
      <w:pPr>
        <w:rPr>
          <w:rFonts w:ascii="Arial" w:hAnsi="Arial" w:cs="Arial"/>
          <w:b/>
        </w:rPr>
      </w:pPr>
      <w:r>
        <w:rPr>
          <w:rFonts w:ascii="Arial" w:hAnsi="Arial" w:cs="Arial"/>
          <w:b/>
        </w:rPr>
        <w:t xml:space="preserve">Abstract: </w:t>
      </w:r>
    </w:p>
    <w:p w14:paraId="7884918A" w14:textId="77777777" w:rsidR="00722B52" w:rsidRDefault="00722B52" w:rsidP="00722B52">
      <w:r>
        <w:t>This CR introduces the missing 1UL intra-band CA requirements and clarfies the PC3 vs PC2 REFSENS requirements.</w:t>
      </w:r>
    </w:p>
    <w:p w14:paraId="0FB47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576CC" w14:textId="2463831E" w:rsidR="00722B52" w:rsidRDefault="00722B52" w:rsidP="00722B52">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7FC695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AA2192" w14:textId="77777777" w:rsidR="00722B52" w:rsidRDefault="00722B52" w:rsidP="00722B52">
      <w:pPr>
        <w:rPr>
          <w:rFonts w:ascii="Arial" w:hAnsi="Arial" w:cs="Arial"/>
          <w:b/>
        </w:rPr>
      </w:pPr>
      <w:r>
        <w:rPr>
          <w:rFonts w:ascii="Arial" w:hAnsi="Arial" w:cs="Arial"/>
          <w:b/>
        </w:rPr>
        <w:t xml:space="preserve">Abstract: </w:t>
      </w:r>
    </w:p>
    <w:p w14:paraId="520B1F44" w14:textId="77777777" w:rsidR="00722B52" w:rsidRDefault="00722B52" w:rsidP="00722B52">
      <w:r>
        <w:t>This CR introduces missing in-gap UTRA ACLR requirement for CA_NC_NS_100.</w:t>
      </w:r>
    </w:p>
    <w:p w14:paraId="580652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B924" w14:textId="1F007DA3" w:rsidR="00722B52" w:rsidRDefault="00722B52" w:rsidP="00722B52">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301153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4975143A" w14:textId="77777777" w:rsidR="00722B52" w:rsidRDefault="00722B52" w:rsidP="00722B52">
      <w:pPr>
        <w:rPr>
          <w:rFonts w:ascii="Arial" w:hAnsi="Arial" w:cs="Arial"/>
          <w:b/>
        </w:rPr>
      </w:pPr>
      <w:r>
        <w:rPr>
          <w:rFonts w:ascii="Arial" w:hAnsi="Arial" w:cs="Arial"/>
          <w:b/>
        </w:rPr>
        <w:t xml:space="preserve">Abstract: </w:t>
      </w:r>
    </w:p>
    <w:p w14:paraId="2E3246AE" w14:textId="77777777" w:rsidR="00722B52" w:rsidRDefault="00722B52" w:rsidP="00722B52">
      <w:r>
        <w:t>This CR corrects typos and missing dual-IMD PC3 and PC2 test points.</w:t>
      </w:r>
    </w:p>
    <w:p w14:paraId="15EA1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2453" w14:textId="748326A2" w:rsidR="00722B52" w:rsidRDefault="00722B52" w:rsidP="00722B52">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1AF79F4"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0A0FFA" w14:textId="77777777" w:rsidR="00722B52" w:rsidRDefault="00722B52" w:rsidP="00722B52">
      <w:pPr>
        <w:rPr>
          <w:rFonts w:ascii="Arial" w:hAnsi="Arial" w:cs="Arial"/>
          <w:b/>
        </w:rPr>
      </w:pPr>
      <w:r>
        <w:rPr>
          <w:rFonts w:ascii="Arial" w:hAnsi="Arial" w:cs="Arial"/>
          <w:b/>
        </w:rPr>
        <w:t xml:space="preserve">Abstract: </w:t>
      </w:r>
    </w:p>
    <w:p w14:paraId="58CE1B0C" w14:textId="77777777" w:rsidR="00722B52" w:rsidRDefault="00722B52" w:rsidP="00722B52">
      <w:r>
        <w:t>This papers explains the key changes to the UL harmonic MSD requirements captured in CRs R4-2413019, R4-2413022 and R4-2413023.</w:t>
      </w:r>
    </w:p>
    <w:p w14:paraId="22545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EE3C" w14:textId="233AF969" w:rsidR="00722B52" w:rsidRDefault="00722B52" w:rsidP="00722B52">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7689ED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12CE58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B485" w14:textId="04E9A58B" w:rsidR="00722B52" w:rsidRDefault="00722B52" w:rsidP="00722B52">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32D7A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70580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BE44" w14:textId="1A95D7DF" w:rsidR="00722B52" w:rsidRDefault="00722B52" w:rsidP="00722B52">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1E9BA8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4380F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9514" w14:textId="41FA2277" w:rsidR="00722B52" w:rsidRDefault="00722B52" w:rsidP="00722B52">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7810B4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38900D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A0BF" w14:textId="4F72F4BD" w:rsidR="00722B52" w:rsidRDefault="00722B52" w:rsidP="00722B52">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4D7A1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br/>
      </w:r>
      <w:r>
        <w:rPr>
          <w:i/>
        </w:rPr>
        <w:tab/>
      </w:r>
      <w:r>
        <w:rPr>
          <w:i/>
        </w:rPr>
        <w:tab/>
      </w:r>
      <w:r>
        <w:rPr>
          <w:i/>
        </w:rPr>
        <w:tab/>
      </w:r>
      <w:r>
        <w:rPr>
          <w:i/>
        </w:rPr>
        <w:tab/>
      </w:r>
      <w:r>
        <w:rPr>
          <w:i/>
        </w:rPr>
        <w:tab/>
        <w:t>Source: T-Mobile USA</w:t>
      </w:r>
    </w:p>
    <w:p w14:paraId="3CB0D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4276" w14:textId="7BC3BF9D" w:rsidR="00722B52" w:rsidRDefault="00722B52" w:rsidP="00722B52">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0FF8675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7E98A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4077" w14:textId="24B8CBE6" w:rsidR="00722B52" w:rsidRDefault="00722B52" w:rsidP="00722B52">
      <w:pPr>
        <w:rPr>
          <w:rFonts w:ascii="Arial" w:hAnsi="Arial" w:cs="Arial"/>
          <w:b/>
          <w:sz w:val="24"/>
        </w:rPr>
      </w:pPr>
      <w:r>
        <w:rPr>
          <w:rFonts w:ascii="Arial" w:hAnsi="Arial" w:cs="Arial"/>
          <w:b/>
          <w:color w:val="0000FF"/>
          <w:sz w:val="24"/>
        </w:rPr>
        <w:t>R4-2413296</w:t>
      </w:r>
      <w:r>
        <w:rPr>
          <w:rFonts w:ascii="Arial" w:hAnsi="Arial" w:cs="Arial"/>
          <w:b/>
          <w:color w:val="0000FF"/>
          <w:sz w:val="24"/>
        </w:rPr>
        <w:tab/>
      </w:r>
      <w:r>
        <w:rPr>
          <w:rFonts w:ascii="Arial" w:hAnsi="Arial" w:cs="Arial"/>
          <w:b/>
          <w:sz w:val="24"/>
        </w:rPr>
        <w:t>( HPUE_NR_FR1_FDD) CR for 38.101-1 NS_06 corrections</w:t>
      </w:r>
    </w:p>
    <w:p w14:paraId="4233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46EBB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F2FA" w14:textId="4889D44F" w:rsidR="00722B52" w:rsidRDefault="00722B52" w:rsidP="00722B52">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0A6890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45D910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6020" w14:textId="43EF97D0" w:rsidR="00722B52" w:rsidRDefault="00722B52" w:rsidP="00722B52">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3F802D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3C6D91D5" w14:textId="77777777" w:rsidR="00722B52" w:rsidRDefault="00722B52" w:rsidP="00722B52">
      <w:pPr>
        <w:rPr>
          <w:rFonts w:ascii="Arial" w:hAnsi="Arial" w:cs="Arial"/>
          <w:b/>
        </w:rPr>
      </w:pPr>
      <w:r>
        <w:rPr>
          <w:rFonts w:ascii="Arial" w:hAnsi="Arial" w:cs="Arial"/>
          <w:b/>
        </w:rPr>
        <w:t xml:space="preserve">Abstract: </w:t>
      </w:r>
    </w:p>
    <w:p w14:paraId="7E2D76F5" w14:textId="77777777" w:rsidR="00722B52" w:rsidRDefault="00722B52" w:rsidP="00722B52">
      <w:r>
        <w:t>adding missing 35MHz CBW to NS_35 definition in NS table while emission requirement and A-MPR are already defined for 35MHz CBW. MCC: The author stated pre-meeting that there are no change marks in the CR. A revision will be required to address this issue</w:t>
      </w:r>
    </w:p>
    <w:p w14:paraId="62748A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628A" w14:textId="77777777" w:rsidR="00722B52" w:rsidRDefault="00722B52" w:rsidP="00722B52">
      <w:pPr>
        <w:pStyle w:val="Heading3"/>
      </w:pPr>
      <w:bookmarkStart w:id="22" w:name="_Toc174396016"/>
      <w:r>
        <w:t>5.3</w:t>
      </w:r>
      <w:r>
        <w:tab/>
        <w:t>NR Channel raster enhancement</w:t>
      </w:r>
      <w:bookmarkEnd w:id="22"/>
    </w:p>
    <w:p w14:paraId="66B85258" w14:textId="69118B24" w:rsidR="00722B52" w:rsidRDefault="00722B52" w:rsidP="00722B52">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27296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150260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7B27" w14:textId="04434BEE" w:rsidR="00722B52" w:rsidRDefault="00722B52" w:rsidP="00722B52">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5AE5079E"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6A7168" w14:textId="77777777" w:rsidR="00722B52" w:rsidRDefault="00722B52" w:rsidP="00722B52">
      <w:pPr>
        <w:rPr>
          <w:rFonts w:ascii="Arial" w:hAnsi="Arial" w:cs="Arial"/>
          <w:b/>
        </w:rPr>
      </w:pPr>
      <w:r>
        <w:rPr>
          <w:rFonts w:ascii="Arial" w:hAnsi="Arial" w:cs="Arial"/>
          <w:b/>
        </w:rPr>
        <w:t xml:space="preserve">Abstract: </w:t>
      </w:r>
    </w:p>
    <w:p w14:paraId="1E69C2F8" w14:textId="77777777" w:rsidR="00722B52" w:rsidRDefault="00722B52" w:rsidP="00722B52">
      <w:r>
        <w:t>In this contribution we propose that the enhanced channel raster is supported by all RedCap UEs from Rel-17, the only feasible solution to avoid performance degradation for all UEs in a cell wider than 20 MHz also supporting RedCap UEs. A draft LS to info</w:t>
      </w:r>
    </w:p>
    <w:p w14:paraId="1070332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463F" w14:textId="65FEF610" w:rsidR="00722B52" w:rsidRDefault="00722B52" w:rsidP="00722B52">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110CF2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01D05A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F3EBD" w14:textId="4B154A00" w:rsidR="00722B52" w:rsidRDefault="00722B52" w:rsidP="00722B52">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84C1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664DA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F17B" w14:textId="508A541A" w:rsidR="00722B52" w:rsidRDefault="00722B52" w:rsidP="00722B52">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4DEF6B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0E04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5FA8" w14:textId="36E47021" w:rsidR="00722B52" w:rsidRDefault="00722B52" w:rsidP="00722B52">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32730FC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A891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2BD" w14:textId="77777777" w:rsidR="00722B52" w:rsidRDefault="00722B52" w:rsidP="00722B52">
      <w:pPr>
        <w:pStyle w:val="Heading3"/>
      </w:pPr>
      <w:bookmarkStart w:id="23" w:name="_Toc174396017"/>
      <w:r>
        <w:t>5.4</w:t>
      </w:r>
      <w:r>
        <w:tab/>
        <w:t>Low NR band 4Rx for handheld UE and 3Tx for inter-band UL CA and EN-DC</w:t>
      </w:r>
      <w:bookmarkEnd w:id="23"/>
    </w:p>
    <w:p w14:paraId="63729577" w14:textId="63ECDA5D" w:rsidR="00722B52" w:rsidRDefault="00722B52" w:rsidP="00722B52">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117D23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1B43A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4DFE5" w14:textId="69B3B59F" w:rsidR="00722B52" w:rsidRDefault="00722B52" w:rsidP="00722B52">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4BEE12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1E246E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798" w14:textId="4F61E401" w:rsidR="00722B52" w:rsidRDefault="00722B52" w:rsidP="00722B52">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401CB9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lastRenderedPageBreak/>
        <w:br/>
      </w:r>
      <w:r>
        <w:rPr>
          <w:i/>
        </w:rPr>
        <w:tab/>
      </w:r>
      <w:r>
        <w:rPr>
          <w:i/>
        </w:rPr>
        <w:tab/>
      </w:r>
      <w:r>
        <w:rPr>
          <w:i/>
        </w:rPr>
        <w:tab/>
      </w:r>
      <w:r>
        <w:rPr>
          <w:i/>
        </w:rPr>
        <w:tab/>
      </w:r>
      <w:r>
        <w:rPr>
          <w:i/>
        </w:rPr>
        <w:tab/>
        <w:t>Source: Huawei, HiSilicon</w:t>
      </w:r>
    </w:p>
    <w:p w14:paraId="5528A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20CE" w14:textId="77777777" w:rsidR="00722B52" w:rsidRDefault="00722B52" w:rsidP="00722B52">
      <w:pPr>
        <w:pStyle w:val="Heading3"/>
      </w:pPr>
      <w:bookmarkStart w:id="24" w:name="_Toc174396018"/>
      <w:r>
        <w:t>5.5</w:t>
      </w:r>
      <w:r>
        <w:tab/>
        <w:t>NR Support for UAV</w:t>
      </w:r>
      <w:bookmarkEnd w:id="24"/>
    </w:p>
    <w:p w14:paraId="1657F39F" w14:textId="77777777" w:rsidR="00722B52" w:rsidRDefault="00722B52" w:rsidP="00722B52">
      <w:pPr>
        <w:pStyle w:val="Heading3"/>
      </w:pPr>
      <w:bookmarkStart w:id="25" w:name="_Toc174396019"/>
      <w:r>
        <w:t>5.6</w:t>
      </w:r>
      <w:r>
        <w:tab/>
        <w:t>Enhanced LTE Support for UAV</w:t>
      </w:r>
      <w:bookmarkEnd w:id="25"/>
    </w:p>
    <w:p w14:paraId="2AC2A15C" w14:textId="77777777" w:rsidR="00722B52" w:rsidRDefault="00722B52" w:rsidP="00722B52">
      <w:pPr>
        <w:pStyle w:val="Heading3"/>
      </w:pPr>
      <w:bookmarkStart w:id="26" w:name="_Toc174396020"/>
      <w:r>
        <w:t>5.7</w:t>
      </w:r>
      <w:r>
        <w:tab/>
        <w:t>Support of intra-band non-collocated EN-DC/NR-CA deployment</w:t>
      </w:r>
      <w:bookmarkEnd w:id="26"/>
    </w:p>
    <w:p w14:paraId="136D9003" w14:textId="468A4B37" w:rsidR="00722B52" w:rsidRDefault="00722B52" w:rsidP="00722B52">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0F2A6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B7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DAE7" w14:textId="24BE2AE6" w:rsidR="00722B52" w:rsidRDefault="00722B52" w:rsidP="00722B52">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non-collocated requirements</w:t>
      </w:r>
    </w:p>
    <w:p w14:paraId="79FD1B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w:t>
      </w:r>
    </w:p>
    <w:p w14:paraId="553285A4" w14:textId="77777777" w:rsidR="00722B52" w:rsidRDefault="00722B52" w:rsidP="00722B52">
      <w:pPr>
        <w:rPr>
          <w:rFonts w:ascii="Arial" w:hAnsi="Arial" w:cs="Arial"/>
          <w:b/>
        </w:rPr>
      </w:pPr>
      <w:r>
        <w:rPr>
          <w:rFonts w:ascii="Arial" w:hAnsi="Arial" w:cs="Arial"/>
          <w:b/>
        </w:rPr>
        <w:t xml:space="preserve">Abstract: </w:t>
      </w:r>
    </w:p>
    <w:p w14:paraId="73964B55" w14:textId="77777777" w:rsidR="00722B52" w:rsidRDefault="00722B52" w:rsidP="00722B52">
      <w:r>
        <w:t>MCC: The WI code in database was updated to match the CR coversheet.</w:t>
      </w:r>
    </w:p>
    <w:p w14:paraId="48BFFA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2142" w14:textId="07A64779" w:rsidR="00722B52" w:rsidRDefault="00722B52" w:rsidP="00722B52">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5D2F8D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w:t>
      </w:r>
    </w:p>
    <w:p w14:paraId="7458D261" w14:textId="77777777" w:rsidR="00722B52" w:rsidRDefault="00722B52" w:rsidP="00722B52">
      <w:pPr>
        <w:rPr>
          <w:rFonts w:ascii="Arial" w:hAnsi="Arial" w:cs="Arial"/>
          <w:b/>
        </w:rPr>
      </w:pPr>
      <w:r>
        <w:rPr>
          <w:rFonts w:ascii="Arial" w:hAnsi="Arial" w:cs="Arial"/>
          <w:b/>
        </w:rPr>
        <w:t xml:space="preserve">Abstract: </w:t>
      </w:r>
    </w:p>
    <w:p w14:paraId="26215D74" w14:textId="77777777" w:rsidR="00722B52" w:rsidRDefault="00722B52" w:rsidP="00722B52">
      <w:r>
        <w:t>MCC: The database value for WI code was updated to match CR coversheet.</w:t>
      </w:r>
    </w:p>
    <w:p w14:paraId="57DDCD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2A7A7" w14:textId="27C2933E" w:rsidR="00722B52" w:rsidRDefault="00722B52" w:rsidP="00722B52">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4B74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0DA4B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E427" w14:textId="12FC42ED" w:rsidR="00722B52" w:rsidRDefault="00722B52" w:rsidP="00722B52">
      <w:pPr>
        <w:rPr>
          <w:rFonts w:ascii="Arial" w:hAnsi="Arial" w:cs="Arial"/>
          <w:b/>
          <w:sz w:val="24"/>
        </w:rPr>
      </w:pPr>
      <w:r>
        <w:rPr>
          <w:rFonts w:ascii="Arial" w:hAnsi="Arial" w:cs="Arial"/>
          <w:b/>
          <w:color w:val="0000FF"/>
          <w:sz w:val="24"/>
        </w:rPr>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4C6BB5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6EC05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F0ED" w14:textId="6607660E" w:rsidR="00722B52" w:rsidRDefault="00722B52" w:rsidP="00722B52">
      <w:pPr>
        <w:rPr>
          <w:rFonts w:ascii="Arial" w:hAnsi="Arial" w:cs="Arial"/>
          <w:b/>
          <w:sz w:val="24"/>
        </w:rPr>
      </w:pPr>
      <w:r>
        <w:rPr>
          <w:rFonts w:ascii="Arial" w:hAnsi="Arial" w:cs="Arial"/>
          <w:b/>
          <w:color w:val="0000FF"/>
          <w:sz w:val="24"/>
        </w:rPr>
        <w:lastRenderedPageBreak/>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00547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368724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E6E5" w14:textId="2A0E7218" w:rsidR="00722B52" w:rsidRDefault="00722B52" w:rsidP="00722B52">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E883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37A4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5830" w14:textId="77777777" w:rsidR="00722B52" w:rsidRDefault="00722B52" w:rsidP="00722B52">
      <w:pPr>
        <w:pStyle w:val="Heading3"/>
      </w:pPr>
      <w:bookmarkStart w:id="27" w:name="_Toc174396021"/>
      <w:r>
        <w:t>5.8</w:t>
      </w:r>
      <w:r>
        <w:tab/>
        <w:t>Air-to-ground network for NR</w:t>
      </w:r>
      <w:bookmarkEnd w:id="27"/>
    </w:p>
    <w:p w14:paraId="6A009D13" w14:textId="77777777" w:rsidR="00722B52" w:rsidRDefault="00722B52" w:rsidP="00722B52">
      <w:pPr>
        <w:pStyle w:val="Heading4"/>
      </w:pPr>
      <w:bookmarkStart w:id="28" w:name="_Toc174396022"/>
      <w:r>
        <w:t>5.8.1</w:t>
      </w:r>
      <w:r>
        <w:tab/>
        <w:t>UE RF requirements</w:t>
      </w:r>
      <w:bookmarkEnd w:id="28"/>
    </w:p>
    <w:p w14:paraId="1EABAA12" w14:textId="16DDEBFD" w:rsidR="00722B52" w:rsidRDefault="00722B52" w:rsidP="00722B52">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DB74C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922EA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8BCE" w14:textId="3183FD4D" w:rsidR="00722B52" w:rsidRDefault="00722B52" w:rsidP="00722B52">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51532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709AD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A16" w14:textId="48A92374" w:rsidR="00722B52" w:rsidRDefault="00722B52" w:rsidP="00722B52">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330BA0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880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C72E" w14:textId="77777777" w:rsidR="00722B52" w:rsidRDefault="00722B52" w:rsidP="00722B52">
      <w:pPr>
        <w:pStyle w:val="Heading4"/>
      </w:pPr>
      <w:bookmarkStart w:id="29" w:name="_Toc174396023"/>
      <w:r>
        <w:t>5.8.2</w:t>
      </w:r>
      <w:r>
        <w:tab/>
        <w:t>BS RF requirements and conformance testing</w:t>
      </w:r>
      <w:bookmarkEnd w:id="29"/>
    </w:p>
    <w:p w14:paraId="7B038232" w14:textId="2C8EC6F4" w:rsidR="00722B52" w:rsidRDefault="00722B52" w:rsidP="00722B52">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493E2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BA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9DEA" w14:textId="00B757C3" w:rsidR="00722B52" w:rsidRDefault="00722B52" w:rsidP="00722B52">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356DD340"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20A66B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10B6" w14:textId="1616365D" w:rsidR="00722B52" w:rsidRDefault="00722B52" w:rsidP="00722B52">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35C3533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F580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2824" w14:textId="3455594E" w:rsidR="00722B52" w:rsidRDefault="00722B52" w:rsidP="00722B52">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2765B50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0DA4B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BFEC1" w14:textId="77777777" w:rsidR="00722B52" w:rsidRDefault="00722B52" w:rsidP="00722B52">
      <w:pPr>
        <w:pStyle w:val="Heading4"/>
      </w:pPr>
      <w:bookmarkStart w:id="30" w:name="_Toc174396024"/>
      <w:r>
        <w:t>5.8.3</w:t>
      </w:r>
      <w:r>
        <w:tab/>
        <w:t>RRM core and performance requirements</w:t>
      </w:r>
      <w:bookmarkEnd w:id="30"/>
    </w:p>
    <w:p w14:paraId="14044322" w14:textId="72E2ADFC" w:rsidR="00722B52" w:rsidRDefault="00722B52" w:rsidP="00722B52">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178F1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5B58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6392" w14:textId="7BCC3170" w:rsidR="00722B52" w:rsidRDefault="00722B52" w:rsidP="00722B52">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1E3063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481B8A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8C9" w14:textId="0FEA5903" w:rsidR="00722B52" w:rsidRDefault="00722B52" w:rsidP="00722B52">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1EA8F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B1BD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9155" w14:textId="24B7851B" w:rsidR="00722B52" w:rsidRDefault="00722B52" w:rsidP="00722B52">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4731C59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51680807" w14:textId="77777777" w:rsidR="00722B52" w:rsidRDefault="00722B52" w:rsidP="00722B52">
      <w:pPr>
        <w:rPr>
          <w:rFonts w:ascii="Arial" w:hAnsi="Arial" w:cs="Arial"/>
          <w:b/>
        </w:rPr>
      </w:pPr>
      <w:r>
        <w:rPr>
          <w:rFonts w:ascii="Arial" w:hAnsi="Arial" w:cs="Arial"/>
          <w:b/>
        </w:rPr>
        <w:lastRenderedPageBreak/>
        <w:t xml:space="preserve">Abstract: </w:t>
      </w:r>
    </w:p>
    <w:p w14:paraId="6D526998" w14:textId="77777777" w:rsidR="00722B52" w:rsidRDefault="00722B52" w:rsidP="00722B52">
      <w:r>
        <w:t>MCC: A revision is required due to parsing failure. Change request Work Item wrong on CR cover for TDoc R4-2413084. Database value : NR_ATG-Core. CR cover value : [NR_ATG-Core].  Please check the WI code and match to the database value on the CR covershee</w:t>
      </w:r>
    </w:p>
    <w:p w14:paraId="49D01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8E3D" w14:textId="77777777" w:rsidR="00722B52" w:rsidRDefault="00722B52" w:rsidP="00722B52">
      <w:pPr>
        <w:pStyle w:val="Heading4"/>
      </w:pPr>
      <w:bookmarkStart w:id="31" w:name="_Toc174396025"/>
      <w:r>
        <w:t>5.8.4</w:t>
      </w:r>
      <w:r>
        <w:tab/>
        <w:t>Demodulation performance requirements</w:t>
      </w:r>
      <w:bookmarkEnd w:id="31"/>
    </w:p>
    <w:p w14:paraId="7C6A48AD" w14:textId="784626BD" w:rsidR="00722B52" w:rsidRDefault="00722B52" w:rsidP="00722B52">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6AF766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CD18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84A7" w14:textId="65232403" w:rsidR="00722B52" w:rsidRDefault="00722B52" w:rsidP="00722B52">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73593D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7B7846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456E" w14:textId="065582A7" w:rsidR="00722B52" w:rsidRDefault="00722B52" w:rsidP="00722B52">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074E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74F8F221" w14:textId="77777777" w:rsidR="00722B52" w:rsidRDefault="00722B52" w:rsidP="00722B52">
      <w:pPr>
        <w:rPr>
          <w:rFonts w:ascii="Arial" w:hAnsi="Arial" w:cs="Arial"/>
          <w:b/>
        </w:rPr>
      </w:pPr>
      <w:r>
        <w:rPr>
          <w:rFonts w:ascii="Arial" w:hAnsi="Arial" w:cs="Arial"/>
          <w:b/>
        </w:rPr>
        <w:t xml:space="preserve">Abstract: </w:t>
      </w:r>
    </w:p>
    <w:p w14:paraId="497A22FF" w14:textId="77777777" w:rsidR="00722B52" w:rsidRDefault="00722B52" w:rsidP="00722B52">
      <w:r>
        <w:t>This CR adds the missing test case number, and corrects some typo in the FRC tables</w:t>
      </w:r>
    </w:p>
    <w:p w14:paraId="6628F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2036" w14:textId="79E7C08E" w:rsidR="00722B52" w:rsidRDefault="00722B52" w:rsidP="00722B52">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5EB74D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725D4EAB" w14:textId="77777777" w:rsidR="00722B52" w:rsidRDefault="00722B52" w:rsidP="00722B52">
      <w:pPr>
        <w:rPr>
          <w:rFonts w:ascii="Arial" w:hAnsi="Arial" w:cs="Arial"/>
          <w:b/>
        </w:rPr>
      </w:pPr>
      <w:r>
        <w:rPr>
          <w:rFonts w:ascii="Arial" w:hAnsi="Arial" w:cs="Arial"/>
          <w:b/>
        </w:rPr>
        <w:t xml:space="preserve">Abstract: </w:t>
      </w:r>
    </w:p>
    <w:p w14:paraId="139A0140" w14:textId="77777777" w:rsidR="00722B52" w:rsidRDefault="00722B52" w:rsidP="00722B52">
      <w:r>
        <w:t>Corrections on refering index</w:t>
      </w:r>
    </w:p>
    <w:p w14:paraId="41125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81EE" w14:textId="7D1573B0" w:rsidR="00722B52" w:rsidRDefault="00722B52" w:rsidP="00722B52">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3BE491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br/>
      </w:r>
      <w:r>
        <w:rPr>
          <w:i/>
        </w:rPr>
        <w:tab/>
      </w:r>
      <w:r>
        <w:rPr>
          <w:i/>
        </w:rPr>
        <w:tab/>
      </w:r>
      <w:r>
        <w:rPr>
          <w:i/>
        </w:rPr>
        <w:tab/>
      </w:r>
      <w:r>
        <w:rPr>
          <w:i/>
        </w:rPr>
        <w:tab/>
      </w:r>
      <w:r>
        <w:rPr>
          <w:i/>
        </w:rPr>
        <w:tab/>
        <w:t>Source: Ericsson</w:t>
      </w:r>
    </w:p>
    <w:p w14:paraId="49303C90" w14:textId="77777777" w:rsidR="00722B52" w:rsidRDefault="00722B52" w:rsidP="00722B52">
      <w:pPr>
        <w:rPr>
          <w:rFonts w:ascii="Arial" w:hAnsi="Arial" w:cs="Arial"/>
          <w:b/>
        </w:rPr>
      </w:pPr>
      <w:r>
        <w:rPr>
          <w:rFonts w:ascii="Arial" w:hAnsi="Arial" w:cs="Arial"/>
          <w:b/>
        </w:rPr>
        <w:t xml:space="preserve">Abstract: </w:t>
      </w:r>
    </w:p>
    <w:p w14:paraId="6AA3755F" w14:textId="77777777" w:rsidR="00722B52" w:rsidRDefault="00722B52" w:rsidP="00722B52">
      <w:r>
        <w:lastRenderedPageBreak/>
        <w:t>Adding TT for ATG</w:t>
      </w:r>
    </w:p>
    <w:p w14:paraId="0778E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B95" w14:textId="468420D8" w:rsidR="00722B52" w:rsidRDefault="00722B52" w:rsidP="00722B52">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402707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4A360E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516E" w14:textId="77777777" w:rsidR="00722B52" w:rsidRDefault="00722B52" w:rsidP="00722B52">
      <w:pPr>
        <w:pStyle w:val="Heading3"/>
      </w:pPr>
      <w:bookmarkStart w:id="32" w:name="_Toc174396026"/>
      <w:r>
        <w:t>5.9</w:t>
      </w:r>
      <w:r>
        <w:tab/>
        <w:t>Further RF requirements enhancement for NR and EN-DC in FR1</w:t>
      </w:r>
      <w:bookmarkEnd w:id="32"/>
    </w:p>
    <w:p w14:paraId="05E94DC6" w14:textId="77777777" w:rsidR="00722B52" w:rsidRDefault="00722B52" w:rsidP="00722B52">
      <w:pPr>
        <w:pStyle w:val="Heading4"/>
      </w:pPr>
      <w:bookmarkStart w:id="33" w:name="_Toc174396027"/>
      <w:r>
        <w:t>5.9.1</w:t>
      </w:r>
      <w:r>
        <w:tab/>
        <w:t>UE RF requirements</w:t>
      </w:r>
      <w:bookmarkEnd w:id="33"/>
    </w:p>
    <w:p w14:paraId="792D8C23" w14:textId="1AF464AF" w:rsidR="00722B52" w:rsidRDefault="00722B52" w:rsidP="00722B52">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32364A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8E63" w14:textId="77777777" w:rsidR="00722B52" w:rsidRDefault="00722B52" w:rsidP="00722B52">
      <w:pPr>
        <w:rPr>
          <w:rFonts w:ascii="Arial" w:hAnsi="Arial" w:cs="Arial"/>
          <w:b/>
        </w:rPr>
      </w:pPr>
      <w:r>
        <w:rPr>
          <w:rFonts w:ascii="Arial" w:hAnsi="Arial" w:cs="Arial"/>
          <w:b/>
        </w:rPr>
        <w:t xml:space="preserve">Abstract: </w:t>
      </w:r>
    </w:p>
    <w:p w14:paraId="1B44C394" w14:textId="77777777" w:rsidR="00722B52" w:rsidRDefault="00722B52" w:rsidP="00722B52">
      <w:r>
        <w:t>This contribution discusses issues raised in [R4-2400341] for ?PPowerClass and ?TRxSRS for 4Tx for SRS antenna switching based on an approved WF [R4-2406590].</w:t>
      </w:r>
    </w:p>
    <w:p w14:paraId="1105B7FA" w14:textId="77777777" w:rsidR="00722B52" w:rsidRDefault="00722B52" w:rsidP="00722B52">
      <w:r>
        <w:t>Simply put, in order to take things a step beyond, we propose to follow an approach that we have</w:t>
      </w:r>
    </w:p>
    <w:p w14:paraId="7E3F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0F9A" w14:textId="7F293F1F" w:rsidR="00722B52" w:rsidRDefault="00722B52" w:rsidP="00722B52">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526333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29229BEA" w14:textId="77777777" w:rsidR="00722B52" w:rsidRDefault="00722B52" w:rsidP="00722B52">
      <w:pPr>
        <w:rPr>
          <w:rFonts w:ascii="Arial" w:hAnsi="Arial" w:cs="Arial"/>
          <w:b/>
        </w:rPr>
      </w:pPr>
      <w:r>
        <w:rPr>
          <w:rFonts w:ascii="Arial" w:hAnsi="Arial" w:cs="Arial"/>
          <w:b/>
        </w:rPr>
        <w:t xml:space="preserve">Abstract: </w:t>
      </w:r>
    </w:p>
    <w:p w14:paraId="128DB24E" w14:textId="77777777" w:rsidR="00722B52" w:rsidRDefault="00722B52" w:rsidP="00722B52">
      <w:r>
        <w:t>Introduction of Delta TRxSRS for 4Tx</w:t>
      </w:r>
    </w:p>
    <w:p w14:paraId="0268D0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4FF" w14:textId="5FD5F28D" w:rsidR="00722B52" w:rsidRDefault="00722B52" w:rsidP="00722B52">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010240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C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CE48" w14:textId="75F79115" w:rsidR="00722B52" w:rsidRDefault="00722B52" w:rsidP="00722B52">
      <w:pPr>
        <w:rPr>
          <w:rFonts w:ascii="Arial" w:hAnsi="Arial" w:cs="Arial"/>
          <w:b/>
          <w:sz w:val="24"/>
        </w:rPr>
      </w:pPr>
      <w:r>
        <w:rPr>
          <w:rFonts w:ascii="Arial" w:hAnsi="Arial" w:cs="Arial"/>
          <w:b/>
          <w:color w:val="0000FF"/>
          <w:sz w:val="24"/>
        </w:rPr>
        <w:t>R4-2413357</w:t>
      </w:r>
      <w:r>
        <w:rPr>
          <w:rFonts w:ascii="Arial" w:hAnsi="Arial" w:cs="Arial"/>
          <w:b/>
          <w:color w:val="0000FF"/>
          <w:sz w:val="24"/>
        </w:rPr>
        <w:tab/>
      </w:r>
      <w:r>
        <w:rPr>
          <w:rFonts w:ascii="Arial" w:hAnsi="Arial" w:cs="Arial"/>
          <w:b/>
          <w:sz w:val="24"/>
        </w:rPr>
        <w:t>(NR_ENDC_RF_FR1_enh2-Core) On DeltaP_PowerClass for SRS AS for 4Tx</w:t>
      </w:r>
    </w:p>
    <w:p w14:paraId="3CBC6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1ECAD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0687D" w14:textId="1E5B5D36" w:rsidR="00722B52" w:rsidRDefault="00722B52" w:rsidP="00722B52">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8298F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lastRenderedPageBreak/>
        <w:br/>
      </w:r>
      <w:r>
        <w:rPr>
          <w:i/>
        </w:rPr>
        <w:tab/>
      </w:r>
      <w:r>
        <w:rPr>
          <w:i/>
        </w:rPr>
        <w:tab/>
      </w:r>
      <w:r>
        <w:rPr>
          <w:i/>
        </w:rPr>
        <w:tab/>
      </w:r>
      <w:r>
        <w:rPr>
          <w:i/>
        </w:rPr>
        <w:tab/>
      </w:r>
      <w:r>
        <w:rPr>
          <w:i/>
        </w:rPr>
        <w:tab/>
        <w:t>Source: Ericsson</w:t>
      </w:r>
    </w:p>
    <w:p w14:paraId="7981B411" w14:textId="77777777" w:rsidR="00722B52" w:rsidRDefault="00722B52" w:rsidP="00722B52">
      <w:pPr>
        <w:rPr>
          <w:rFonts w:ascii="Arial" w:hAnsi="Arial" w:cs="Arial"/>
          <w:b/>
        </w:rPr>
      </w:pPr>
      <w:r>
        <w:rPr>
          <w:rFonts w:ascii="Arial" w:hAnsi="Arial" w:cs="Arial"/>
          <w:b/>
        </w:rPr>
        <w:t xml:space="preserve">Abstract: </w:t>
      </w:r>
    </w:p>
    <w:p w14:paraId="336EA91F" w14:textId="77777777" w:rsidR="00722B52" w:rsidRDefault="00722B52" w:rsidP="00722B52">
      <w:r>
        <w:t>CR on how to extend the definition of Delta_PpowerClass for SRS AS for 4Tx.</w:t>
      </w:r>
    </w:p>
    <w:p w14:paraId="789FF1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3A58" w14:textId="77777777" w:rsidR="00722B52" w:rsidRDefault="00722B52" w:rsidP="00722B52">
      <w:pPr>
        <w:pStyle w:val="Heading4"/>
      </w:pPr>
      <w:bookmarkStart w:id="34" w:name="_Toc174396028"/>
      <w:r>
        <w:t>5.9.2</w:t>
      </w:r>
      <w:r>
        <w:tab/>
        <w:t>RRM performance requirements</w:t>
      </w:r>
      <w:bookmarkEnd w:id="34"/>
    </w:p>
    <w:p w14:paraId="4360658E" w14:textId="77777777" w:rsidR="00722B52" w:rsidRDefault="00722B52" w:rsidP="00722B52">
      <w:pPr>
        <w:pStyle w:val="Heading4"/>
      </w:pPr>
      <w:bookmarkStart w:id="35" w:name="_Toc174396029"/>
      <w:r>
        <w:t>5.9.3</w:t>
      </w:r>
      <w:r>
        <w:tab/>
        <w:t>Demodulation and CSI requirements</w:t>
      </w:r>
      <w:bookmarkEnd w:id="35"/>
    </w:p>
    <w:p w14:paraId="756CBCF6" w14:textId="77777777" w:rsidR="00722B52" w:rsidRDefault="00722B52" w:rsidP="00722B52">
      <w:pPr>
        <w:pStyle w:val="Heading5"/>
      </w:pPr>
      <w:bookmarkStart w:id="36" w:name="_Toc174396030"/>
      <w:r>
        <w:t>5.9.3.1</w:t>
      </w:r>
      <w:r>
        <w:tab/>
        <w:t>8Rx UE demodulation and CSI</w:t>
      </w:r>
      <w:bookmarkEnd w:id="36"/>
    </w:p>
    <w:p w14:paraId="3846FECD" w14:textId="20EEAFB7" w:rsidR="00722B52" w:rsidRDefault="00722B52" w:rsidP="00722B52">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27BF1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64C16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AC03" w14:textId="6D38AA5C" w:rsidR="00722B52" w:rsidRDefault="00722B52" w:rsidP="00722B52">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55ECD7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34437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3E53" w14:textId="240EB7B8" w:rsidR="00722B52" w:rsidRDefault="00722B52" w:rsidP="00722B52">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3AEE84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0CE4FE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8C6F" w14:textId="70D33328" w:rsidR="00722B52" w:rsidRDefault="00722B52" w:rsidP="00722B52">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48FFA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3218C" w14:textId="77777777" w:rsidR="00722B52" w:rsidRDefault="00722B52" w:rsidP="00722B52">
      <w:pPr>
        <w:rPr>
          <w:rFonts w:ascii="Arial" w:hAnsi="Arial" w:cs="Arial"/>
          <w:b/>
        </w:rPr>
      </w:pPr>
      <w:r>
        <w:rPr>
          <w:rFonts w:ascii="Arial" w:hAnsi="Arial" w:cs="Arial"/>
          <w:b/>
        </w:rPr>
        <w:t xml:space="preserve">Abstract: </w:t>
      </w:r>
    </w:p>
    <w:p w14:paraId="5000F004" w14:textId="77777777" w:rsidR="00722B52" w:rsidRDefault="00722B52" w:rsidP="00722B52">
      <w:r>
        <w:t>This is the simulation result collection for 8Rx PDSCH requirement. MCC: This contribution is summary of simulation results. It is assumed that it will be made available during the meeting.</w:t>
      </w:r>
    </w:p>
    <w:p w14:paraId="700FB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4AC6" w14:textId="6F7A705F" w:rsidR="00722B52" w:rsidRDefault="00722B52" w:rsidP="00722B52">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50612F1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FBFE5B4" w14:textId="77777777" w:rsidR="00722B52" w:rsidRDefault="00722B52" w:rsidP="00722B52">
      <w:pPr>
        <w:rPr>
          <w:rFonts w:ascii="Arial" w:hAnsi="Arial" w:cs="Arial"/>
          <w:b/>
        </w:rPr>
      </w:pPr>
      <w:r>
        <w:rPr>
          <w:rFonts w:ascii="Arial" w:hAnsi="Arial" w:cs="Arial"/>
          <w:b/>
        </w:rPr>
        <w:t xml:space="preserve">Abstract: </w:t>
      </w:r>
    </w:p>
    <w:p w14:paraId="55592B97" w14:textId="77777777" w:rsidR="00722B52" w:rsidRDefault="00722B52" w:rsidP="00722B52">
      <w:r>
        <w:lastRenderedPageBreak/>
        <w:t>This CR Corrects some error in the 8Rx FRC tables</w:t>
      </w:r>
    </w:p>
    <w:p w14:paraId="69525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B7EA" w14:textId="6C667FF4" w:rsidR="00722B52" w:rsidRDefault="00722B52" w:rsidP="00722B52">
      <w:pPr>
        <w:rPr>
          <w:rFonts w:ascii="Arial" w:hAnsi="Arial" w:cs="Arial"/>
          <w:b/>
          <w:sz w:val="24"/>
        </w:rPr>
      </w:pPr>
      <w:r>
        <w:rPr>
          <w:rFonts w:ascii="Arial" w:hAnsi="Arial" w:cs="Arial"/>
          <w:b/>
          <w:color w:val="0000FF"/>
          <w:sz w:val="24"/>
        </w:rPr>
        <w:t>R4-2412759</w:t>
      </w:r>
      <w:r>
        <w:rPr>
          <w:rFonts w:ascii="Arial" w:hAnsi="Arial" w:cs="Arial"/>
          <w:b/>
          <w:color w:val="0000FF"/>
          <w:sz w:val="24"/>
        </w:rPr>
        <w:tab/>
      </w:r>
      <w:r>
        <w:rPr>
          <w:rFonts w:ascii="Arial" w:hAnsi="Arial" w:cs="Arial"/>
          <w:b/>
          <w:sz w:val="24"/>
        </w:rPr>
        <w:t>CR for 38.101-4 Corrections on 8Rx requirements</w:t>
      </w:r>
    </w:p>
    <w:p w14:paraId="31429B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0E875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C616" w14:textId="34EF54D9" w:rsidR="00722B52" w:rsidRDefault="00722B52" w:rsidP="00722B52">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3E7F08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7A2A8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0401" w14:textId="2D7DD004" w:rsidR="00722B52" w:rsidRDefault="00722B52" w:rsidP="00722B52">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3DBFD1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23A95D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C26D" w14:textId="62E73340" w:rsidR="00722B52" w:rsidRDefault="00722B52" w:rsidP="00722B52">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603E4C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4BD3B4EB" w14:textId="77777777" w:rsidR="00722B52" w:rsidRDefault="00722B52" w:rsidP="00722B52">
      <w:pPr>
        <w:rPr>
          <w:rFonts w:ascii="Arial" w:hAnsi="Arial" w:cs="Arial"/>
          <w:b/>
        </w:rPr>
      </w:pPr>
      <w:r>
        <w:rPr>
          <w:rFonts w:ascii="Arial" w:hAnsi="Arial" w:cs="Arial"/>
          <w:b/>
        </w:rPr>
        <w:t xml:space="preserve">Abstract: </w:t>
      </w:r>
    </w:p>
    <w:p w14:paraId="3E3BF527" w14:textId="77777777" w:rsidR="00722B52" w:rsidRDefault="00722B52" w:rsidP="00722B52">
      <w:r>
        <w:t>MCC: A revision is required to due parsing failure. Change request number wrong on CR cover for TDoc R4-2412874. Database value : 0629. CR cover value : 0530.  This is a major failure due to wrong CR numbering.</w:t>
      </w:r>
    </w:p>
    <w:p w14:paraId="04A94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4A45F" w14:textId="77777777" w:rsidR="00722B52" w:rsidRDefault="00722B52" w:rsidP="00722B52">
      <w:pPr>
        <w:pStyle w:val="Heading5"/>
      </w:pPr>
      <w:bookmarkStart w:id="37" w:name="_Toc174396031"/>
      <w:r>
        <w:t>5.9.3.2</w:t>
      </w:r>
      <w:r>
        <w:tab/>
        <w:t>4Tx BS demodulation</w:t>
      </w:r>
      <w:bookmarkEnd w:id="37"/>
    </w:p>
    <w:p w14:paraId="2CEED33C" w14:textId="319F4B57" w:rsidR="00722B52" w:rsidRDefault="00722B52" w:rsidP="00722B52">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5FCF31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D6EC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02E5" w14:textId="3760FF57" w:rsidR="00722B52" w:rsidRDefault="00722B52" w:rsidP="00722B52">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1659EB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09E22BC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869A" w14:textId="7DB538E5" w:rsidR="00722B52" w:rsidRDefault="00722B52" w:rsidP="00722B52">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544366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26A3C2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9063" w14:textId="065ECF6C" w:rsidR="00722B52" w:rsidRDefault="00722B52" w:rsidP="00722B52">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C22ED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704861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799C1" w14:textId="28544B0B" w:rsidR="00722B52" w:rsidRDefault="00722B52" w:rsidP="00722B52">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593EC0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492AB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479E" w14:textId="7AE9D6CD" w:rsidR="00722B52" w:rsidRDefault="00722B52" w:rsidP="00722B52">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6A6EDD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101760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57A67" w14:textId="77777777" w:rsidR="00722B52" w:rsidRDefault="00722B52" w:rsidP="00722B52">
      <w:pPr>
        <w:pStyle w:val="Heading4"/>
      </w:pPr>
      <w:bookmarkStart w:id="38" w:name="_Toc174396032"/>
      <w:r>
        <w:t>5.9.4</w:t>
      </w:r>
      <w:r>
        <w:tab/>
        <w:t>Moderator summary and conclusions</w:t>
      </w:r>
      <w:bookmarkEnd w:id="38"/>
    </w:p>
    <w:p w14:paraId="43351BF2" w14:textId="2A809BD1" w:rsidR="00722B52" w:rsidRDefault="00722B52" w:rsidP="00722B52">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605FC9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3AF29" w14:textId="77777777" w:rsidR="00722B52" w:rsidRDefault="00722B52" w:rsidP="00722B52">
      <w:pPr>
        <w:rPr>
          <w:rFonts w:ascii="Arial" w:hAnsi="Arial" w:cs="Arial"/>
          <w:b/>
        </w:rPr>
      </w:pPr>
      <w:r>
        <w:rPr>
          <w:rFonts w:ascii="Arial" w:hAnsi="Arial" w:cs="Arial"/>
          <w:b/>
        </w:rPr>
        <w:t xml:space="preserve">Abstract: </w:t>
      </w:r>
    </w:p>
    <w:p w14:paraId="63D2B33E" w14:textId="77777777" w:rsidR="00722B52" w:rsidRDefault="00722B52" w:rsidP="00722B52">
      <w:r>
        <w:t>[112] BDaT Session AI 5.9.3, 5.9.3.1, 5.9.3.2</w:t>
      </w:r>
    </w:p>
    <w:p w14:paraId="5960F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989A" w14:textId="77777777" w:rsidR="00722B52" w:rsidRDefault="00722B52" w:rsidP="00722B52">
      <w:pPr>
        <w:pStyle w:val="Heading3"/>
      </w:pPr>
      <w:bookmarkStart w:id="39" w:name="_Toc174396033"/>
      <w:r>
        <w:t>5.10</w:t>
      </w:r>
      <w:r>
        <w:tab/>
        <w:t>NR RF requirements enhancement for FR2, Phase 3</w:t>
      </w:r>
      <w:bookmarkEnd w:id="39"/>
    </w:p>
    <w:p w14:paraId="668C246C" w14:textId="77777777" w:rsidR="00722B52" w:rsidRDefault="00722B52" w:rsidP="00722B52">
      <w:pPr>
        <w:pStyle w:val="Heading4"/>
      </w:pPr>
      <w:bookmarkStart w:id="40" w:name="_Toc174396034"/>
      <w:r>
        <w:t>5.10.1</w:t>
      </w:r>
      <w:r>
        <w:tab/>
        <w:t>UE RF requirements</w:t>
      </w:r>
      <w:bookmarkEnd w:id="40"/>
    </w:p>
    <w:p w14:paraId="7B7FAB39" w14:textId="1CF557E7" w:rsidR="00722B52" w:rsidRDefault="00722B52" w:rsidP="00722B52">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68D92D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16A86754"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6D59" w14:textId="77777777" w:rsidR="00722B52" w:rsidRDefault="00722B52" w:rsidP="00722B52">
      <w:pPr>
        <w:pStyle w:val="Heading4"/>
      </w:pPr>
      <w:bookmarkStart w:id="41" w:name="_Toc174396035"/>
      <w:r>
        <w:t>5.10.2</w:t>
      </w:r>
      <w:r>
        <w:tab/>
        <w:t>BS demodulation requirements (UL 256QAM)</w:t>
      </w:r>
      <w:bookmarkEnd w:id="41"/>
    </w:p>
    <w:p w14:paraId="401579FB" w14:textId="77777777" w:rsidR="00722B52" w:rsidRDefault="00722B52" w:rsidP="00722B52">
      <w:pPr>
        <w:pStyle w:val="Heading4"/>
      </w:pPr>
      <w:bookmarkStart w:id="42" w:name="_Toc174396036"/>
      <w:r>
        <w:t>5.10.3</w:t>
      </w:r>
      <w:r>
        <w:tab/>
        <w:t>Moderator summary and conclusions</w:t>
      </w:r>
      <w:bookmarkEnd w:id="42"/>
    </w:p>
    <w:p w14:paraId="6C1B7567" w14:textId="77777777" w:rsidR="00722B52" w:rsidRDefault="00722B52" w:rsidP="00722B52">
      <w:pPr>
        <w:pStyle w:val="Heading3"/>
      </w:pPr>
      <w:bookmarkStart w:id="43" w:name="_Toc174396037"/>
      <w:r>
        <w:t>5.11</w:t>
      </w:r>
      <w:r>
        <w:tab/>
        <w:t>NR support for dedicated spectrum less than 5MHz for FR1</w:t>
      </w:r>
      <w:bookmarkEnd w:id="43"/>
    </w:p>
    <w:p w14:paraId="1ABB455D" w14:textId="77777777" w:rsidR="00722B52" w:rsidRDefault="00722B52" w:rsidP="00722B52">
      <w:pPr>
        <w:pStyle w:val="Heading4"/>
      </w:pPr>
      <w:bookmarkStart w:id="44" w:name="_Toc174396038"/>
      <w:r>
        <w:t>5.11.1</w:t>
      </w:r>
      <w:r>
        <w:tab/>
        <w:t>System parameter and UE RF requirements</w:t>
      </w:r>
      <w:bookmarkEnd w:id="44"/>
    </w:p>
    <w:p w14:paraId="482EB05D" w14:textId="21778572" w:rsidR="00722B52" w:rsidRDefault="00722B52" w:rsidP="00722B52">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38BAC4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6216C702" w14:textId="77777777" w:rsidR="00722B52" w:rsidRDefault="00722B52" w:rsidP="00722B52">
      <w:pPr>
        <w:rPr>
          <w:rFonts w:ascii="Arial" w:hAnsi="Arial" w:cs="Arial"/>
          <w:b/>
        </w:rPr>
      </w:pPr>
      <w:r>
        <w:rPr>
          <w:rFonts w:ascii="Arial" w:hAnsi="Arial" w:cs="Arial"/>
          <w:b/>
        </w:rPr>
        <w:t xml:space="preserve">Abstract: </w:t>
      </w:r>
    </w:p>
    <w:p w14:paraId="34B5E72C" w14:textId="77777777" w:rsidR="00722B52" w:rsidRDefault="00722B52" w:rsidP="00722B52">
      <w:r>
        <w:t>This CR add the reserved GSCN as agreed in last RAN4#111 based on RAN2 request (LS) for less than 5 MHz channel BW</w:t>
      </w:r>
    </w:p>
    <w:p w14:paraId="33812B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F065" w14:textId="2656D22D" w:rsidR="00722B52" w:rsidRDefault="00722B52" w:rsidP="00722B52">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45988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51C9CE29" w14:textId="77777777" w:rsidR="00722B52" w:rsidRDefault="00722B52" w:rsidP="00722B52">
      <w:pPr>
        <w:rPr>
          <w:rFonts w:ascii="Arial" w:hAnsi="Arial" w:cs="Arial"/>
          <w:b/>
        </w:rPr>
      </w:pPr>
      <w:r>
        <w:rPr>
          <w:rFonts w:ascii="Arial" w:hAnsi="Arial" w:cs="Arial"/>
          <w:b/>
        </w:rPr>
        <w:t xml:space="preserve">Abstract: </w:t>
      </w:r>
    </w:p>
    <w:p w14:paraId="2B292C81" w14:textId="77777777" w:rsidR="00722B52" w:rsidRDefault="00722B52" w:rsidP="00722B52">
      <w:r>
        <w:t>This CR add the reserved GSCN as agreed in last RAN4#111 based on RAN2 request (LS) for less than 5 MHz channel BW</w:t>
      </w:r>
    </w:p>
    <w:p w14:paraId="32E728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4890" w14:textId="375E3119" w:rsidR="00722B52" w:rsidRDefault="00722B52" w:rsidP="00722B52">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30418E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135B6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FF42" w14:textId="77777777" w:rsidR="00722B52" w:rsidRDefault="00722B52" w:rsidP="00722B52">
      <w:pPr>
        <w:pStyle w:val="Heading4"/>
      </w:pPr>
      <w:bookmarkStart w:id="45" w:name="_Toc174396039"/>
      <w:r>
        <w:t>5.11.2</w:t>
      </w:r>
      <w:r>
        <w:tab/>
        <w:t>BS RF requirements and conformance testing</w:t>
      </w:r>
      <w:bookmarkEnd w:id="45"/>
    </w:p>
    <w:p w14:paraId="3C0BB8E1" w14:textId="77777777" w:rsidR="00722B52" w:rsidRDefault="00722B52" w:rsidP="00722B52">
      <w:pPr>
        <w:pStyle w:val="Heading4"/>
      </w:pPr>
      <w:bookmarkStart w:id="46" w:name="_Toc174396040"/>
      <w:r>
        <w:t>5.11.3</w:t>
      </w:r>
      <w:r>
        <w:tab/>
        <w:t>RRM core and performance requirements</w:t>
      </w:r>
      <w:bookmarkEnd w:id="46"/>
    </w:p>
    <w:p w14:paraId="79BAB6F6" w14:textId="7A095424" w:rsidR="00722B52" w:rsidRDefault="00722B52" w:rsidP="00722B52">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099577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lastRenderedPageBreak/>
        <w:br/>
      </w:r>
      <w:r>
        <w:rPr>
          <w:i/>
        </w:rPr>
        <w:tab/>
      </w:r>
      <w:r>
        <w:rPr>
          <w:i/>
        </w:rPr>
        <w:tab/>
      </w:r>
      <w:r>
        <w:rPr>
          <w:i/>
        </w:rPr>
        <w:tab/>
      </w:r>
      <w:r>
        <w:rPr>
          <w:i/>
        </w:rPr>
        <w:tab/>
      </w:r>
      <w:r>
        <w:rPr>
          <w:i/>
        </w:rPr>
        <w:tab/>
        <w:t>Source: Apple</w:t>
      </w:r>
    </w:p>
    <w:p w14:paraId="60AE7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6651E" w14:textId="5084EE7E" w:rsidR="00722B52" w:rsidRDefault="00722B52" w:rsidP="00722B52">
      <w:pPr>
        <w:rPr>
          <w:rFonts w:ascii="Arial" w:hAnsi="Arial" w:cs="Arial"/>
          <w:b/>
          <w:sz w:val="24"/>
        </w:rPr>
      </w:pPr>
      <w:r>
        <w:rPr>
          <w:rFonts w:ascii="Arial" w:hAnsi="Arial" w:cs="Arial"/>
          <w:b/>
          <w:color w:val="0000FF"/>
          <w:sz w:val="24"/>
        </w:rPr>
        <w:t>R4-2412427</w:t>
      </w:r>
      <w:r>
        <w:rPr>
          <w:rFonts w:ascii="Arial" w:hAnsi="Arial" w:cs="Arial"/>
          <w:b/>
          <w:color w:val="0000FF"/>
          <w:sz w:val="24"/>
        </w:rPr>
        <w:tab/>
      </w:r>
      <w:r>
        <w:rPr>
          <w:rFonts w:ascii="Arial" w:hAnsi="Arial" w:cs="Arial"/>
          <w:b/>
          <w:sz w:val="24"/>
        </w:rPr>
        <w:t>CR for Less Than 5MHz Performance part</w:t>
      </w:r>
    </w:p>
    <w:p w14:paraId="300E7D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2E613D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E680A" w14:textId="7F3A10B2" w:rsidR="00722B52" w:rsidRDefault="00722B52" w:rsidP="00722B52">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03A9D9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03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46BE" w14:textId="7853A658" w:rsidR="00722B52" w:rsidRDefault="00722B52" w:rsidP="00722B52">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34F5A2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br/>
      </w:r>
      <w:r>
        <w:rPr>
          <w:i/>
        </w:rPr>
        <w:tab/>
      </w:r>
      <w:r>
        <w:rPr>
          <w:i/>
        </w:rPr>
        <w:tab/>
      </w:r>
      <w:r>
        <w:rPr>
          <w:i/>
        </w:rPr>
        <w:tab/>
      </w:r>
      <w:r>
        <w:rPr>
          <w:i/>
        </w:rPr>
        <w:tab/>
      </w:r>
      <w:r>
        <w:rPr>
          <w:i/>
        </w:rPr>
        <w:tab/>
        <w:t>Source: Huawei, HiSilicon</w:t>
      </w:r>
    </w:p>
    <w:p w14:paraId="2DDB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11CC" w14:textId="02FFC3A8" w:rsidR="00722B52" w:rsidRDefault="00722B52" w:rsidP="00722B52">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610B5F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4C2A50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FB2" w14:textId="0F8A5EF9" w:rsidR="00722B52" w:rsidRDefault="00722B52" w:rsidP="00722B52">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5A114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04CE2D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33A" w14:textId="2B76AA75" w:rsidR="00722B52" w:rsidRDefault="00722B52" w:rsidP="00722B52">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0AE555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D4C87" w14:textId="77777777" w:rsidR="00722B52" w:rsidRDefault="00722B52" w:rsidP="00722B52">
      <w:pPr>
        <w:rPr>
          <w:rFonts w:ascii="Arial" w:hAnsi="Arial" w:cs="Arial"/>
          <w:b/>
        </w:rPr>
      </w:pPr>
      <w:r>
        <w:rPr>
          <w:rFonts w:ascii="Arial" w:hAnsi="Arial" w:cs="Arial"/>
          <w:b/>
        </w:rPr>
        <w:t xml:space="preserve">Abstract: </w:t>
      </w:r>
    </w:p>
    <w:p w14:paraId="5C763F71" w14:textId="77777777" w:rsidR="00722B52" w:rsidRDefault="00722B52" w:rsidP="00722B52">
      <w:r>
        <w:t>Discussion on performance part for NR in less than 5 MHz bandwidth</w:t>
      </w:r>
    </w:p>
    <w:p w14:paraId="326E9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ADDAA" w14:textId="58101C03" w:rsidR="00722B52" w:rsidRDefault="00722B52" w:rsidP="00722B52">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15C4AB0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60E95042" w14:textId="77777777" w:rsidR="00722B52" w:rsidRDefault="00722B52" w:rsidP="00722B52">
      <w:pPr>
        <w:rPr>
          <w:rFonts w:ascii="Arial" w:hAnsi="Arial" w:cs="Arial"/>
          <w:b/>
        </w:rPr>
      </w:pPr>
      <w:r>
        <w:rPr>
          <w:rFonts w:ascii="Arial" w:hAnsi="Arial" w:cs="Arial"/>
          <w:b/>
        </w:rPr>
        <w:t xml:space="preserve">Abstract: </w:t>
      </w:r>
    </w:p>
    <w:p w14:paraId="5DF84BD7" w14:textId="77777777" w:rsidR="00722B52" w:rsidRDefault="00722B52" w:rsidP="00722B52">
      <w:r>
        <w:t>Draft CR to TS 38.133 on test case maintenance for NR_FR1_lessthan_5MHz_BW</w:t>
      </w:r>
    </w:p>
    <w:p w14:paraId="2FDDC3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96AD" w14:textId="77777777" w:rsidR="00722B52" w:rsidRDefault="00722B52" w:rsidP="00722B52">
      <w:pPr>
        <w:pStyle w:val="Heading4"/>
      </w:pPr>
      <w:bookmarkStart w:id="47" w:name="_Toc174396041"/>
      <w:r>
        <w:t>5.11.4</w:t>
      </w:r>
      <w:r>
        <w:tab/>
        <w:t>Demodulation performance requirements</w:t>
      </w:r>
      <w:bookmarkEnd w:id="47"/>
    </w:p>
    <w:p w14:paraId="595C4911" w14:textId="5E2C61E0" w:rsidR="00722B52" w:rsidRDefault="00722B52" w:rsidP="00722B52">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7C25D5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C799B" w14:textId="77777777" w:rsidR="00722B52" w:rsidRDefault="00722B52" w:rsidP="00722B52">
      <w:pPr>
        <w:rPr>
          <w:rFonts w:ascii="Arial" w:hAnsi="Arial" w:cs="Arial"/>
          <w:b/>
        </w:rPr>
      </w:pPr>
      <w:r>
        <w:rPr>
          <w:rFonts w:ascii="Arial" w:hAnsi="Arial" w:cs="Arial"/>
          <w:b/>
        </w:rPr>
        <w:t xml:space="preserve">Abstract: </w:t>
      </w:r>
    </w:p>
    <w:p w14:paraId="5F772EF5" w14:textId="77777777" w:rsidR="00722B52" w:rsidRDefault="00722B52" w:rsidP="00722B52">
      <w:r>
        <w:t>MCC: This contribution is summary of simulation results. It is assumed that it will be made available during the meeting.</w:t>
      </w:r>
    </w:p>
    <w:p w14:paraId="36FC2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34E0" w14:textId="77777777" w:rsidR="00722B52" w:rsidRDefault="00722B52" w:rsidP="00722B52">
      <w:pPr>
        <w:pStyle w:val="Heading5"/>
      </w:pPr>
      <w:bookmarkStart w:id="48" w:name="_Toc174396042"/>
      <w:r>
        <w:t>5.11.4.1</w:t>
      </w:r>
      <w:r>
        <w:tab/>
        <w:t>UE demodulation performance and CSI requirements</w:t>
      </w:r>
      <w:bookmarkEnd w:id="48"/>
    </w:p>
    <w:p w14:paraId="728E148C" w14:textId="2E2C783C" w:rsidR="00722B52" w:rsidRDefault="00722B52" w:rsidP="00722B52">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7B5F96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4055C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2CE0" w14:textId="77777777" w:rsidR="00722B52" w:rsidRDefault="00722B52" w:rsidP="00722B52">
      <w:pPr>
        <w:pStyle w:val="Heading5"/>
      </w:pPr>
      <w:bookmarkStart w:id="49" w:name="_Toc174396043"/>
      <w:r>
        <w:t>5.11.4.2</w:t>
      </w:r>
      <w:r>
        <w:tab/>
        <w:t>BS demodulation performance requirements</w:t>
      </w:r>
      <w:bookmarkEnd w:id="49"/>
    </w:p>
    <w:p w14:paraId="4B082E57" w14:textId="5B2C395C" w:rsidR="00722B52" w:rsidRDefault="00722B52" w:rsidP="00722B52">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38BBB0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5990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59B4" w14:textId="0F0DDA6D" w:rsidR="00722B52" w:rsidRDefault="00722B52" w:rsidP="00722B52">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68A0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56CFA22A" w14:textId="77777777" w:rsidR="00722B52" w:rsidRDefault="00722B52" w:rsidP="00722B52">
      <w:pPr>
        <w:rPr>
          <w:rFonts w:ascii="Arial" w:hAnsi="Arial" w:cs="Arial"/>
          <w:b/>
        </w:rPr>
      </w:pPr>
      <w:r>
        <w:rPr>
          <w:rFonts w:ascii="Arial" w:hAnsi="Arial" w:cs="Arial"/>
          <w:b/>
        </w:rPr>
        <w:t xml:space="preserve">Abstract: </w:t>
      </w:r>
    </w:p>
    <w:p w14:paraId="18E1423E" w14:textId="77777777" w:rsidR="00722B52" w:rsidRDefault="00722B52" w:rsidP="00722B52">
      <w:r>
        <w:t>remove brackets from SNR value</w:t>
      </w:r>
    </w:p>
    <w:p w14:paraId="7706DF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6121" w14:textId="782A423F" w:rsidR="00722B52" w:rsidRDefault="00722B52" w:rsidP="00722B52">
      <w:pPr>
        <w:rPr>
          <w:rFonts w:ascii="Arial" w:hAnsi="Arial" w:cs="Arial"/>
          <w:b/>
          <w:sz w:val="24"/>
        </w:rPr>
      </w:pPr>
      <w:r>
        <w:rPr>
          <w:rFonts w:ascii="Arial" w:hAnsi="Arial" w:cs="Arial"/>
          <w:b/>
          <w:color w:val="0000FF"/>
          <w:sz w:val="24"/>
        </w:rPr>
        <w:lastRenderedPageBreak/>
        <w:t>R4-2413443</w:t>
      </w:r>
      <w:r>
        <w:rPr>
          <w:rFonts w:ascii="Arial" w:hAnsi="Arial" w:cs="Arial"/>
          <w:b/>
          <w:color w:val="0000FF"/>
          <w:sz w:val="24"/>
        </w:rPr>
        <w:tab/>
      </w:r>
      <w:r>
        <w:rPr>
          <w:rFonts w:ascii="Arial" w:hAnsi="Arial" w:cs="Arial"/>
          <w:b/>
          <w:sz w:val="24"/>
        </w:rPr>
        <w:t>CR on performance requirements for PUCCH format 2 for TS 38.141-2</w:t>
      </w:r>
    </w:p>
    <w:p w14:paraId="3A5CF5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br/>
      </w:r>
      <w:r>
        <w:rPr>
          <w:i/>
        </w:rPr>
        <w:tab/>
      </w:r>
      <w:r>
        <w:rPr>
          <w:i/>
        </w:rPr>
        <w:tab/>
      </w:r>
      <w:r>
        <w:rPr>
          <w:i/>
        </w:rPr>
        <w:tab/>
      </w:r>
      <w:r>
        <w:rPr>
          <w:i/>
        </w:rPr>
        <w:tab/>
      </w:r>
      <w:r>
        <w:rPr>
          <w:i/>
        </w:rPr>
        <w:tab/>
        <w:t>Source: Samsung</w:t>
      </w:r>
    </w:p>
    <w:p w14:paraId="5C0DF8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39CE" w14:textId="77777777" w:rsidR="00722B52" w:rsidRDefault="00722B52" w:rsidP="00722B52">
      <w:pPr>
        <w:pStyle w:val="Heading4"/>
      </w:pPr>
      <w:bookmarkStart w:id="50" w:name="_Toc174396044"/>
      <w:r>
        <w:t>5.11.5</w:t>
      </w:r>
      <w:r>
        <w:tab/>
        <w:t>Moderator summary and conclusions</w:t>
      </w:r>
      <w:bookmarkEnd w:id="50"/>
    </w:p>
    <w:p w14:paraId="0F4455EF" w14:textId="37D20ABC" w:rsidR="00722B52" w:rsidRDefault="00722B52" w:rsidP="00722B52">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0EA10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B33E49" w14:textId="77777777" w:rsidR="00722B52" w:rsidRDefault="00722B52" w:rsidP="00722B52">
      <w:pPr>
        <w:rPr>
          <w:rFonts w:ascii="Arial" w:hAnsi="Arial" w:cs="Arial"/>
          <w:b/>
        </w:rPr>
      </w:pPr>
      <w:r>
        <w:rPr>
          <w:rFonts w:ascii="Arial" w:hAnsi="Arial" w:cs="Arial"/>
          <w:b/>
        </w:rPr>
        <w:t xml:space="preserve">Abstract: </w:t>
      </w:r>
    </w:p>
    <w:p w14:paraId="5CDDCF5C" w14:textId="77777777" w:rsidR="00722B52" w:rsidRDefault="00722B52" w:rsidP="00722B52">
      <w:r>
        <w:t>[112] BDaT Session AI 5.11.4, 5.11.4.1, 5.11.4.2</w:t>
      </w:r>
    </w:p>
    <w:p w14:paraId="6B85D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4F07" w14:textId="77777777" w:rsidR="00722B52" w:rsidRDefault="00722B52" w:rsidP="00722B52">
      <w:pPr>
        <w:pStyle w:val="Heading3"/>
      </w:pPr>
      <w:bookmarkStart w:id="51" w:name="_Toc174396045"/>
      <w:r>
        <w:t>5.12</w:t>
      </w:r>
      <w:r>
        <w:tab/>
        <w:t>NB-IoT/eMTC core &amp; perf. requirements for NTN</w:t>
      </w:r>
      <w:bookmarkEnd w:id="51"/>
    </w:p>
    <w:p w14:paraId="6C648568" w14:textId="77777777" w:rsidR="00722B52" w:rsidRDefault="00722B52" w:rsidP="00722B52">
      <w:pPr>
        <w:pStyle w:val="Heading4"/>
      </w:pPr>
      <w:bookmarkStart w:id="52" w:name="_Toc174396046"/>
      <w:r>
        <w:t>5.12.1</w:t>
      </w:r>
      <w:r>
        <w:tab/>
        <w:t>UE RF requirements</w:t>
      </w:r>
      <w:bookmarkEnd w:id="52"/>
    </w:p>
    <w:p w14:paraId="687177AE" w14:textId="3CBC5B4B" w:rsidR="00722B52" w:rsidRDefault="00722B52" w:rsidP="00722B52">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17EE4B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0D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77CCB" w14:textId="0CE64FFC" w:rsidR="00722B52" w:rsidRDefault="00722B52" w:rsidP="00722B52">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7DE1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437FE3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A2BA" w14:textId="5E348B9F" w:rsidR="00722B52" w:rsidRDefault="00722B52" w:rsidP="00722B52">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3F01A6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DC830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A37C" w14:textId="55E6B850" w:rsidR="00722B52" w:rsidRDefault="00722B52" w:rsidP="00722B52">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6896CA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140B30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934E" w14:textId="77777777" w:rsidR="00722B52" w:rsidRDefault="00722B52" w:rsidP="00722B52">
      <w:pPr>
        <w:pStyle w:val="Heading4"/>
      </w:pPr>
      <w:bookmarkStart w:id="53" w:name="_Toc174396047"/>
      <w:r>
        <w:lastRenderedPageBreak/>
        <w:t>5.12.2</w:t>
      </w:r>
      <w:r>
        <w:tab/>
        <w:t>SAN RF requirements and conformance testing</w:t>
      </w:r>
      <w:bookmarkEnd w:id="53"/>
    </w:p>
    <w:p w14:paraId="4B86E2E9" w14:textId="77777777" w:rsidR="00722B52" w:rsidRDefault="00722B52" w:rsidP="00722B52">
      <w:pPr>
        <w:pStyle w:val="Heading4"/>
      </w:pPr>
      <w:bookmarkStart w:id="54" w:name="_Toc174396048"/>
      <w:r>
        <w:t>5.12.3</w:t>
      </w:r>
      <w:r>
        <w:tab/>
        <w:t>RRM core and performance requirements</w:t>
      </w:r>
      <w:bookmarkEnd w:id="54"/>
    </w:p>
    <w:p w14:paraId="33E07B1E" w14:textId="14FC4E12" w:rsidR="00722B52" w:rsidRDefault="00722B52" w:rsidP="00722B52">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34F5E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4C2EC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B414" w14:textId="45DBE159" w:rsidR="00722B52" w:rsidRDefault="00722B52" w:rsidP="00722B52">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460658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22F04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DFAD7" w14:textId="73E6B1B1" w:rsidR="00722B52" w:rsidRDefault="00722B52" w:rsidP="00722B52">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21791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3EC88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534D" w14:textId="008204D7" w:rsidR="00722B52" w:rsidRDefault="00722B52" w:rsidP="00722B52">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46F9DF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3A5948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37DD" w14:textId="689897A8" w:rsidR="00722B52" w:rsidRDefault="00722B52" w:rsidP="00722B52">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7135F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E4B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581E" w14:textId="7B3A2457" w:rsidR="00722B52" w:rsidRDefault="00722B52" w:rsidP="00722B52">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59002C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4D59B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291" w14:textId="68DCB0BD" w:rsidR="00722B52" w:rsidRDefault="00722B52" w:rsidP="00722B52">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1BDE2C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00F42188" w14:textId="77777777" w:rsidR="00722B52" w:rsidRDefault="00722B52" w:rsidP="00722B52">
      <w:pPr>
        <w:rPr>
          <w:rFonts w:ascii="Arial" w:hAnsi="Arial" w:cs="Arial"/>
          <w:b/>
        </w:rPr>
      </w:pPr>
      <w:r>
        <w:rPr>
          <w:rFonts w:ascii="Arial" w:hAnsi="Arial" w:cs="Arial"/>
          <w:b/>
        </w:rPr>
        <w:t xml:space="preserve">Abstract: </w:t>
      </w:r>
    </w:p>
    <w:p w14:paraId="7B8ECD41" w14:textId="77777777" w:rsidR="00722B52" w:rsidRDefault="00722B52" w:rsidP="00722B52">
      <w:r>
        <w:t>Requirements are referring to gap used for GNSS reacquisition. But this is a placeholder and needs to be updated.</w:t>
      </w:r>
    </w:p>
    <w:p w14:paraId="7EC315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F651" w14:textId="42EC0771" w:rsidR="00722B52" w:rsidRDefault="00722B52" w:rsidP="00722B52">
      <w:pPr>
        <w:rPr>
          <w:rFonts w:ascii="Arial" w:hAnsi="Arial" w:cs="Arial"/>
          <w:b/>
          <w:sz w:val="24"/>
        </w:rPr>
      </w:pPr>
      <w:r>
        <w:rPr>
          <w:rFonts w:ascii="Arial" w:hAnsi="Arial" w:cs="Arial"/>
          <w:b/>
          <w:color w:val="0000FF"/>
          <w:sz w:val="24"/>
        </w:rPr>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6E7132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8FA21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619B1" w14:textId="77777777" w:rsidR="00722B52" w:rsidRDefault="00722B52" w:rsidP="00722B52">
      <w:pPr>
        <w:pStyle w:val="Heading4"/>
      </w:pPr>
      <w:bookmarkStart w:id="55" w:name="_Toc174396049"/>
      <w:r>
        <w:t>5.12.4</w:t>
      </w:r>
      <w:r>
        <w:tab/>
        <w:t>Demodulation requirements</w:t>
      </w:r>
      <w:bookmarkEnd w:id="55"/>
    </w:p>
    <w:p w14:paraId="64869682" w14:textId="5E769AAB" w:rsidR="00722B52" w:rsidRDefault="00722B52" w:rsidP="00722B52">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70E1CA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33263B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0E8E" w14:textId="7E3FC0B2" w:rsidR="00722B52" w:rsidRDefault="00722B52" w:rsidP="00722B52">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22EE0C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0F1FE99" w14:textId="77777777" w:rsidR="00722B52" w:rsidRDefault="00722B52" w:rsidP="00722B52">
      <w:pPr>
        <w:rPr>
          <w:rFonts w:ascii="Arial" w:hAnsi="Arial" w:cs="Arial"/>
          <w:b/>
        </w:rPr>
      </w:pPr>
      <w:r>
        <w:rPr>
          <w:rFonts w:ascii="Arial" w:hAnsi="Arial" w:cs="Arial"/>
          <w:b/>
        </w:rPr>
        <w:t xml:space="preserve">Abstract: </w:t>
      </w:r>
    </w:p>
    <w:p w14:paraId="207A2AFB" w14:textId="77777777" w:rsidR="00722B52" w:rsidRDefault="00722B52" w:rsidP="00722B52">
      <w:r>
        <w:t>This CR corrects IoT-NTN SAN demodulation performance requirements.</w:t>
      </w:r>
    </w:p>
    <w:p w14:paraId="0E7E6C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3FC6" w14:textId="2C7B22D2" w:rsidR="00722B52" w:rsidRDefault="00722B52" w:rsidP="00722B52">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784F1D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br/>
      </w:r>
      <w:r>
        <w:rPr>
          <w:i/>
        </w:rPr>
        <w:tab/>
      </w:r>
      <w:r>
        <w:rPr>
          <w:i/>
        </w:rPr>
        <w:tab/>
      </w:r>
      <w:r>
        <w:rPr>
          <w:i/>
        </w:rPr>
        <w:tab/>
      </w:r>
      <w:r>
        <w:rPr>
          <w:i/>
        </w:rPr>
        <w:tab/>
      </w:r>
      <w:r>
        <w:rPr>
          <w:i/>
        </w:rPr>
        <w:tab/>
        <w:t>Source: Ericsson</w:t>
      </w:r>
    </w:p>
    <w:p w14:paraId="0223FE68" w14:textId="77777777" w:rsidR="00722B52" w:rsidRDefault="00722B52" w:rsidP="00722B52">
      <w:pPr>
        <w:rPr>
          <w:rFonts w:ascii="Arial" w:hAnsi="Arial" w:cs="Arial"/>
          <w:b/>
        </w:rPr>
      </w:pPr>
      <w:r>
        <w:rPr>
          <w:rFonts w:ascii="Arial" w:hAnsi="Arial" w:cs="Arial"/>
          <w:b/>
        </w:rPr>
        <w:t xml:space="preserve">Abstract: </w:t>
      </w:r>
    </w:p>
    <w:p w14:paraId="694C508A" w14:textId="77777777" w:rsidR="00722B52" w:rsidRDefault="00722B52" w:rsidP="00722B52">
      <w:r>
        <w:t>This CR corrects IoT-NTN SAN demodulation conformance requirements.</w:t>
      </w:r>
    </w:p>
    <w:p w14:paraId="5BAC2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3AAE" w14:textId="77777777" w:rsidR="00722B52" w:rsidRDefault="00722B52" w:rsidP="00722B52">
      <w:pPr>
        <w:pStyle w:val="Heading3"/>
      </w:pPr>
      <w:bookmarkStart w:id="56" w:name="_Toc174396050"/>
      <w:r>
        <w:lastRenderedPageBreak/>
        <w:t>5.13</w:t>
      </w:r>
      <w:r>
        <w:tab/>
        <w:t>Requirement for NR FR2 multi-Rx chain DL reception</w:t>
      </w:r>
      <w:bookmarkEnd w:id="56"/>
    </w:p>
    <w:p w14:paraId="3952F169" w14:textId="77777777" w:rsidR="00722B52" w:rsidRDefault="00722B52" w:rsidP="00722B52">
      <w:pPr>
        <w:pStyle w:val="Heading4"/>
      </w:pPr>
      <w:bookmarkStart w:id="57" w:name="_Toc174396051"/>
      <w:r>
        <w:t>5.13.1</w:t>
      </w:r>
      <w:r>
        <w:tab/>
        <w:t>RRM core requirements</w:t>
      </w:r>
      <w:bookmarkEnd w:id="57"/>
    </w:p>
    <w:p w14:paraId="3CCF7152" w14:textId="4148BD80" w:rsidR="00722B52" w:rsidRDefault="00722B52" w:rsidP="00722B52">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71AE08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2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B64D" w14:textId="2F919941" w:rsidR="00722B52" w:rsidRDefault="00722B52" w:rsidP="00722B52">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588F1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356A84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7E8E" w14:textId="61E33869" w:rsidR="00722B52" w:rsidRDefault="00722B52" w:rsidP="00722B52">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44890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A11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5F89" w14:textId="2C4CC868" w:rsidR="00722B52" w:rsidRDefault="00722B52" w:rsidP="00722B52">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238042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12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D4F" w14:textId="6DC37C52" w:rsidR="00722B52" w:rsidRDefault="00722B52" w:rsidP="00722B52">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616559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48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8FD" w14:textId="40A83F74" w:rsidR="00722B52" w:rsidRDefault="00722B52" w:rsidP="00722B52">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353CCE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75F48E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6CB" w14:textId="7F3FB3CC" w:rsidR="00722B52" w:rsidRDefault="00722B52" w:rsidP="00722B52">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5BE139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0260F0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4084" w14:textId="7F7A5FDA" w:rsidR="00722B52" w:rsidRDefault="00722B52" w:rsidP="00722B52">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581AD6C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BBB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E83" w14:textId="3751FFEB" w:rsidR="00722B52" w:rsidRDefault="00722B52" w:rsidP="00722B52">
      <w:pPr>
        <w:rPr>
          <w:rFonts w:ascii="Arial" w:hAnsi="Arial" w:cs="Arial"/>
          <w:b/>
          <w:sz w:val="24"/>
        </w:rPr>
      </w:pPr>
      <w:r>
        <w:rPr>
          <w:rFonts w:ascii="Arial" w:hAnsi="Arial" w:cs="Arial"/>
          <w:b/>
          <w:color w:val="0000FF"/>
          <w:sz w:val="24"/>
        </w:rPr>
        <w:t>R4-2412192</w:t>
      </w:r>
      <w:r>
        <w:rPr>
          <w:rFonts w:ascii="Arial" w:hAnsi="Arial" w:cs="Arial"/>
          <w:b/>
          <w:color w:val="0000FF"/>
          <w:sz w:val="24"/>
        </w:rPr>
        <w:tab/>
      </w:r>
      <w:r>
        <w:rPr>
          <w:rFonts w:ascii="Arial" w:hAnsi="Arial" w:cs="Arial"/>
          <w:b/>
          <w:sz w:val="24"/>
        </w:rPr>
        <w:t>Discussion on RRM core requirements maintenance for FR2 multi-RX</w:t>
      </w:r>
    </w:p>
    <w:p w14:paraId="3D606C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CC1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90A7" w14:textId="7062EACC" w:rsidR="00722B52" w:rsidRDefault="00722B52" w:rsidP="00722B52">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0AA4A6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1556D6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FC17F" w14:textId="0BDB3048" w:rsidR="00722B52" w:rsidRDefault="00722B52" w:rsidP="00722B52">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63FDB6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59E7C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E71C8" w14:textId="0F2C0982" w:rsidR="00722B52" w:rsidRDefault="00722B52" w:rsidP="00722B52">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433CF7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0A6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7620" w14:textId="3DFE2E5A" w:rsidR="00722B52" w:rsidRDefault="00722B52" w:rsidP="00722B52">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5DA50F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72C42A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66A5" w14:textId="452E9B89" w:rsidR="00722B52" w:rsidRDefault="00722B52" w:rsidP="00722B52">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668D99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22CF0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9DB0" w14:textId="34AB28C7" w:rsidR="00722B52" w:rsidRDefault="00722B52" w:rsidP="00722B52">
      <w:pPr>
        <w:rPr>
          <w:rFonts w:ascii="Arial" w:hAnsi="Arial" w:cs="Arial"/>
          <w:b/>
          <w:sz w:val="24"/>
        </w:rPr>
      </w:pPr>
      <w:r>
        <w:rPr>
          <w:rFonts w:ascii="Arial" w:hAnsi="Arial" w:cs="Arial"/>
          <w:b/>
          <w:color w:val="0000FF"/>
          <w:sz w:val="24"/>
        </w:rPr>
        <w:t>R4-2412998</w:t>
      </w:r>
      <w:r>
        <w:rPr>
          <w:rFonts w:ascii="Arial" w:hAnsi="Arial" w:cs="Arial"/>
          <w:b/>
          <w:color w:val="0000FF"/>
          <w:sz w:val="24"/>
        </w:rPr>
        <w:tab/>
      </w:r>
      <w:r>
        <w:rPr>
          <w:rFonts w:ascii="Arial" w:hAnsi="Arial" w:cs="Arial"/>
          <w:b/>
          <w:sz w:val="24"/>
        </w:rPr>
        <w:t>On remaining core requirements issues for multi-rx</w:t>
      </w:r>
    </w:p>
    <w:p w14:paraId="2118FC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F225C" w14:textId="77777777" w:rsidR="00722B52" w:rsidRDefault="00722B52" w:rsidP="00722B52">
      <w:pPr>
        <w:rPr>
          <w:rFonts w:ascii="Arial" w:hAnsi="Arial" w:cs="Arial"/>
          <w:b/>
        </w:rPr>
      </w:pPr>
      <w:r>
        <w:rPr>
          <w:rFonts w:ascii="Arial" w:hAnsi="Arial" w:cs="Arial"/>
          <w:b/>
        </w:rPr>
        <w:t xml:space="preserve">Abstract: </w:t>
      </w:r>
    </w:p>
    <w:p w14:paraId="13909079" w14:textId="77777777" w:rsidR="00722B52" w:rsidRDefault="00722B52" w:rsidP="00722B52">
      <w:r>
        <w:t>On remaining core requirements issues for multi-rx</w:t>
      </w:r>
    </w:p>
    <w:p w14:paraId="2A11145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091C" w14:textId="319802E5" w:rsidR="00000000" w:rsidRDefault="00722B52">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0FD4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5ACC75C" w14:textId="77777777" w:rsidR="00722B52" w:rsidRDefault="00722B52" w:rsidP="00722B52">
      <w:pPr>
        <w:rPr>
          <w:rFonts w:ascii="Arial" w:hAnsi="Arial" w:cs="Arial"/>
          <w:b/>
        </w:rPr>
      </w:pPr>
      <w:r>
        <w:rPr>
          <w:rFonts w:ascii="Arial" w:hAnsi="Arial" w:cs="Arial"/>
          <w:b/>
        </w:rPr>
        <w:t xml:space="preserve">Abstract: </w:t>
      </w:r>
    </w:p>
    <w:p w14:paraId="71E8B045" w14:textId="77777777" w:rsidR="00722B52" w:rsidRDefault="00722B52" w:rsidP="00722B52">
      <w:r>
        <w:t>Draft  CR to TS 38.133 on core requirement maintenance for NR FR2 multi-Rx</w:t>
      </w:r>
    </w:p>
    <w:p w14:paraId="46D228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72AE" w14:textId="43B76512" w:rsidR="00722B52" w:rsidRDefault="00722B52" w:rsidP="00722B52">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B977F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F855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4BFD" w14:textId="74A8A58A" w:rsidR="00722B52" w:rsidRDefault="00722B52" w:rsidP="00722B52">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66E2B6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14932C7D" w14:textId="77777777" w:rsidR="00722B52" w:rsidRDefault="00722B52" w:rsidP="00722B52">
      <w:pPr>
        <w:rPr>
          <w:rFonts w:ascii="Arial" w:hAnsi="Arial" w:cs="Arial"/>
          <w:b/>
        </w:rPr>
      </w:pPr>
      <w:r>
        <w:rPr>
          <w:rFonts w:ascii="Arial" w:hAnsi="Arial" w:cs="Arial"/>
          <w:b/>
        </w:rPr>
        <w:t xml:space="preserve">Abstract: </w:t>
      </w:r>
    </w:p>
    <w:p w14:paraId="2399B7C4" w14:textId="77777777" w:rsidR="00722B52" w:rsidRDefault="00722B52" w:rsidP="00722B52">
      <w:r>
        <w:t>MCC: A revision is required due to parsing failure. Change request Work Item wrong on CR cover for TDoc R4-2413085. Database value : NR_FR2_multiRX_DL-Core. CR cover value : [NR_FR2_multiRX_DL-Core]. Please check the WI code and match to the database valu</w:t>
      </w:r>
    </w:p>
    <w:p w14:paraId="3B6ED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A583" w14:textId="48E291DB" w:rsidR="00722B52" w:rsidRDefault="00722B52" w:rsidP="00722B52">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29CA7D0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7E0A49A8" w14:textId="77777777" w:rsidR="00722B52" w:rsidRDefault="00722B52" w:rsidP="00722B52">
      <w:pPr>
        <w:rPr>
          <w:rFonts w:ascii="Arial" w:hAnsi="Arial" w:cs="Arial"/>
          <w:b/>
        </w:rPr>
      </w:pPr>
      <w:r>
        <w:rPr>
          <w:rFonts w:ascii="Arial" w:hAnsi="Arial" w:cs="Arial"/>
          <w:b/>
        </w:rPr>
        <w:t xml:space="preserve">Abstract: </w:t>
      </w:r>
    </w:p>
    <w:p w14:paraId="1D374CD0" w14:textId="77777777" w:rsidR="00722B52" w:rsidRDefault="00722B52" w:rsidP="00722B52">
      <w:r>
        <w:t>MCC: A revision is required due to parsing failure. Change request Work Item wrong on CR cover for TDoc R4-2413086. Database value : NR_FR2_multiRX_DL-Core. CR cover value : [NR_FR2_multiRX_DL-Core].  Please check the WI code and match to database value o</w:t>
      </w:r>
    </w:p>
    <w:p w14:paraId="4A34A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AF2D" w14:textId="5F168F50" w:rsidR="00722B52" w:rsidRDefault="00722B52" w:rsidP="00722B52">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7E45C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56D4D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2871" w14:textId="77777777" w:rsidR="00722B52" w:rsidRDefault="00722B52" w:rsidP="00722B52">
      <w:pPr>
        <w:pStyle w:val="Heading4"/>
      </w:pPr>
      <w:bookmarkStart w:id="58" w:name="_Toc174396052"/>
      <w:r>
        <w:lastRenderedPageBreak/>
        <w:t>5.13.2</w:t>
      </w:r>
      <w:r>
        <w:tab/>
        <w:t>RRM performance requirements</w:t>
      </w:r>
      <w:bookmarkEnd w:id="58"/>
    </w:p>
    <w:p w14:paraId="276190A4" w14:textId="633A880C" w:rsidR="00722B52" w:rsidRDefault="00722B52" w:rsidP="00722B52">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291220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6C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6D38" w14:textId="51769827" w:rsidR="00722B52" w:rsidRDefault="00722B52" w:rsidP="00722B52">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3F31D6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DF41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07AA3" w14:textId="179DA13A" w:rsidR="00722B52" w:rsidRDefault="00722B52" w:rsidP="00722B52">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4892C7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br/>
      </w:r>
      <w:r>
        <w:rPr>
          <w:i/>
        </w:rPr>
        <w:tab/>
      </w:r>
      <w:r>
        <w:rPr>
          <w:i/>
        </w:rPr>
        <w:tab/>
      </w:r>
      <w:r>
        <w:rPr>
          <w:i/>
        </w:rPr>
        <w:tab/>
      </w:r>
      <w:r>
        <w:rPr>
          <w:i/>
        </w:rPr>
        <w:tab/>
      </w:r>
      <w:r>
        <w:rPr>
          <w:i/>
        </w:rPr>
        <w:tab/>
        <w:t>Source: OPPO</w:t>
      </w:r>
    </w:p>
    <w:p w14:paraId="0DA6A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925" w14:textId="78F78269" w:rsidR="00722B52" w:rsidRDefault="00722B52" w:rsidP="00722B52">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13CDB2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07A4F1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3332" w14:textId="1E6966AA" w:rsidR="00722B52" w:rsidRDefault="00722B52" w:rsidP="00722B52">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0A3C77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0E9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266FC" w14:textId="26EA21F9" w:rsidR="00722B52" w:rsidRDefault="00722B52" w:rsidP="00722B52">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25ED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34DAD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339F" w14:textId="5C26C932" w:rsidR="00722B52" w:rsidRDefault="00722B52" w:rsidP="00722B52">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098E72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br/>
      </w:r>
      <w:r>
        <w:rPr>
          <w:i/>
        </w:rPr>
        <w:tab/>
      </w:r>
      <w:r>
        <w:rPr>
          <w:i/>
        </w:rPr>
        <w:tab/>
      </w:r>
      <w:r>
        <w:rPr>
          <w:i/>
        </w:rPr>
        <w:tab/>
      </w:r>
      <w:r>
        <w:rPr>
          <w:i/>
        </w:rPr>
        <w:tab/>
      </w:r>
      <w:r>
        <w:rPr>
          <w:i/>
        </w:rPr>
        <w:tab/>
        <w:t>Source: vivo</w:t>
      </w:r>
    </w:p>
    <w:p w14:paraId="4DB908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948B" w14:textId="0508C774" w:rsidR="00722B52" w:rsidRDefault="00722B52" w:rsidP="00722B52">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40F244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7D2749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F879" w14:textId="75FC89A5" w:rsidR="00722B52" w:rsidRDefault="00722B52" w:rsidP="00722B52">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285C45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AF405" w14:textId="77777777" w:rsidR="00722B52" w:rsidRDefault="00722B52" w:rsidP="00722B52">
      <w:pPr>
        <w:rPr>
          <w:rFonts w:ascii="Arial" w:hAnsi="Arial" w:cs="Arial"/>
          <w:b/>
        </w:rPr>
      </w:pPr>
      <w:r>
        <w:rPr>
          <w:rFonts w:ascii="Arial" w:hAnsi="Arial" w:cs="Arial"/>
          <w:b/>
        </w:rPr>
        <w:t xml:space="preserve">Abstract: </w:t>
      </w:r>
    </w:p>
    <w:p w14:paraId="2A231830" w14:textId="77777777" w:rsidR="00722B52" w:rsidRDefault="00722B52" w:rsidP="00722B52">
      <w:r>
        <w:t>maintenance of RRM performance for multi-rx</w:t>
      </w:r>
    </w:p>
    <w:p w14:paraId="2273A0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451F" w14:textId="33AB02D2" w:rsidR="00722B52" w:rsidRDefault="00722B52" w:rsidP="00722B52">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29986B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34982DD9" w14:textId="77777777" w:rsidR="00722B52" w:rsidRDefault="00722B52" w:rsidP="00722B52">
      <w:pPr>
        <w:rPr>
          <w:rFonts w:ascii="Arial" w:hAnsi="Arial" w:cs="Arial"/>
          <w:b/>
        </w:rPr>
      </w:pPr>
      <w:r>
        <w:rPr>
          <w:rFonts w:ascii="Arial" w:hAnsi="Arial" w:cs="Arial"/>
          <w:b/>
        </w:rPr>
        <w:t xml:space="preserve">Abstract: </w:t>
      </w:r>
    </w:p>
    <w:p w14:paraId="6C8107B7" w14:textId="77777777" w:rsidR="00722B52" w:rsidRDefault="00722B52" w:rsidP="00722B52">
      <w:r>
        <w:t>Draft CR to TS 38.133 on maintenance of multi-rx TC</w:t>
      </w:r>
    </w:p>
    <w:p w14:paraId="4A9CFF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C57A" w14:textId="3260338E" w:rsidR="00722B52" w:rsidRDefault="00722B52" w:rsidP="00722B52">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4997C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0E300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F641" w14:textId="6FAF002E" w:rsidR="00722B52" w:rsidRDefault="00722B52" w:rsidP="00722B52">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00493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635B2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4AF9" w14:textId="77777777" w:rsidR="00722B52" w:rsidRDefault="00722B52" w:rsidP="00722B52">
      <w:pPr>
        <w:pStyle w:val="Heading4"/>
      </w:pPr>
      <w:bookmarkStart w:id="59" w:name="_Toc174396053"/>
      <w:r>
        <w:t>5.13.3</w:t>
      </w:r>
      <w:r>
        <w:tab/>
        <w:t>Demodulation performance and CSI requirements</w:t>
      </w:r>
      <w:bookmarkEnd w:id="59"/>
    </w:p>
    <w:p w14:paraId="45E59692" w14:textId="19C9D4A5" w:rsidR="00722B52" w:rsidRDefault="00722B52" w:rsidP="00722B52">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4F1AE6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br/>
      </w:r>
      <w:r>
        <w:rPr>
          <w:i/>
        </w:rPr>
        <w:tab/>
      </w:r>
      <w:r>
        <w:rPr>
          <w:i/>
        </w:rPr>
        <w:tab/>
      </w:r>
      <w:r>
        <w:rPr>
          <w:i/>
        </w:rPr>
        <w:tab/>
      </w:r>
      <w:r>
        <w:rPr>
          <w:i/>
        </w:rPr>
        <w:tab/>
      </w:r>
      <w:r>
        <w:rPr>
          <w:i/>
        </w:rPr>
        <w:tab/>
        <w:t>Source: Apple</w:t>
      </w:r>
    </w:p>
    <w:p w14:paraId="4C8BE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CB3CF" w14:textId="3B86EBF4" w:rsidR="00722B52" w:rsidRDefault="00722B52" w:rsidP="00722B52">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752E0EF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686393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C6D9" w14:textId="3B2CBFAE" w:rsidR="00722B52" w:rsidRDefault="00722B52" w:rsidP="00722B52">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6616C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AD00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3436" w14:textId="77777777" w:rsidR="00722B52" w:rsidRDefault="00722B52" w:rsidP="00722B52">
      <w:pPr>
        <w:pStyle w:val="Heading4"/>
      </w:pPr>
      <w:bookmarkStart w:id="60" w:name="_Toc174396054"/>
      <w:r>
        <w:t>5.13.4</w:t>
      </w:r>
      <w:r>
        <w:tab/>
        <w:t>Moderator summary and conclusions</w:t>
      </w:r>
      <w:bookmarkEnd w:id="60"/>
    </w:p>
    <w:p w14:paraId="3E3E2323" w14:textId="3F8D99E6" w:rsidR="00722B52" w:rsidRDefault="00722B52" w:rsidP="00722B52">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2D8DE5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875F10" w14:textId="77777777" w:rsidR="00722B52" w:rsidRDefault="00722B52" w:rsidP="00722B52">
      <w:pPr>
        <w:rPr>
          <w:rFonts w:ascii="Arial" w:hAnsi="Arial" w:cs="Arial"/>
          <w:b/>
        </w:rPr>
      </w:pPr>
      <w:r>
        <w:rPr>
          <w:rFonts w:ascii="Arial" w:hAnsi="Arial" w:cs="Arial"/>
          <w:b/>
        </w:rPr>
        <w:t xml:space="preserve">Abstract: </w:t>
      </w:r>
    </w:p>
    <w:p w14:paraId="30E746D9" w14:textId="77777777" w:rsidR="00722B52" w:rsidRDefault="00722B52" w:rsidP="00722B52">
      <w:r>
        <w:t>Topic summary in RRM session</w:t>
      </w:r>
    </w:p>
    <w:p w14:paraId="464DF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B0FF" w14:textId="77777777" w:rsidR="00722B52" w:rsidRDefault="00722B52" w:rsidP="00722B52">
      <w:pPr>
        <w:pStyle w:val="Heading3"/>
      </w:pPr>
      <w:bookmarkStart w:id="61" w:name="_Toc174396055"/>
      <w:r>
        <w:t>5.14</w:t>
      </w:r>
      <w:r>
        <w:tab/>
        <w:t>Even Further RRM enhancement for NR and MR-DC</w:t>
      </w:r>
      <w:bookmarkEnd w:id="61"/>
    </w:p>
    <w:p w14:paraId="3DCBC71C" w14:textId="77777777" w:rsidR="00722B52" w:rsidRDefault="00722B52" w:rsidP="00722B52">
      <w:pPr>
        <w:pStyle w:val="Heading4"/>
      </w:pPr>
      <w:bookmarkStart w:id="62" w:name="_Toc174396056"/>
      <w:r>
        <w:t>5.14.1</w:t>
      </w:r>
      <w:r>
        <w:tab/>
        <w:t>RRM core requirements</w:t>
      </w:r>
      <w:bookmarkEnd w:id="62"/>
    </w:p>
    <w:p w14:paraId="18F5DC8C" w14:textId="69B14B96" w:rsidR="00722B52" w:rsidRDefault="00722B52" w:rsidP="00722B52">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4B27C4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A4CE8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264B" w14:textId="1D8457F1" w:rsidR="00722B52" w:rsidRDefault="00722B52" w:rsidP="00722B52">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0C0697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8969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9DD7" w14:textId="3344022B" w:rsidR="00722B52" w:rsidRDefault="00722B52" w:rsidP="00722B52">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6A7D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2EC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CAD0" w14:textId="43E7DBB3" w:rsidR="00722B52" w:rsidRDefault="00722B52" w:rsidP="00722B52">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35F8DD7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3713D1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22DD" w14:textId="38DF9DA2" w:rsidR="00722B52" w:rsidRDefault="00722B52" w:rsidP="00722B52">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5D4D6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6FF6D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0D44" w14:textId="2DA2ECB9" w:rsidR="00722B52" w:rsidRDefault="00722B52" w:rsidP="00722B52">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0EED38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580B9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9EBE" w14:textId="7CB72088" w:rsidR="00722B52" w:rsidRDefault="00722B52" w:rsidP="00722B52">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6B40CD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34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65E7" w14:textId="4B3DFFFB" w:rsidR="00722B52" w:rsidRDefault="00722B52" w:rsidP="00722B52">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3BE9C7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E12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5CAA" w14:textId="7B5A8E93" w:rsidR="00722B52" w:rsidRDefault="00722B52" w:rsidP="00722B52">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1E37D4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1A66B7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C22C" w14:textId="7BB9B26E" w:rsidR="00722B52" w:rsidRDefault="00722B52" w:rsidP="00722B52">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68BAC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br/>
      </w:r>
      <w:r>
        <w:rPr>
          <w:i/>
        </w:rPr>
        <w:tab/>
      </w:r>
      <w:r>
        <w:rPr>
          <w:i/>
        </w:rPr>
        <w:tab/>
      </w:r>
      <w:r>
        <w:rPr>
          <w:i/>
        </w:rPr>
        <w:tab/>
      </w:r>
      <w:r>
        <w:rPr>
          <w:i/>
        </w:rPr>
        <w:tab/>
      </w:r>
      <w:r>
        <w:rPr>
          <w:i/>
        </w:rPr>
        <w:tab/>
        <w:t>Source: vivo</w:t>
      </w:r>
    </w:p>
    <w:p w14:paraId="59B9B998" w14:textId="77777777" w:rsidR="00722B52" w:rsidRDefault="00722B52" w:rsidP="00722B52">
      <w:pPr>
        <w:rPr>
          <w:rFonts w:ascii="Arial" w:hAnsi="Arial" w:cs="Arial"/>
          <w:b/>
        </w:rPr>
      </w:pPr>
      <w:r>
        <w:rPr>
          <w:rFonts w:ascii="Arial" w:hAnsi="Arial" w:cs="Arial"/>
          <w:b/>
        </w:rPr>
        <w:t xml:space="preserve">Abstract: </w:t>
      </w:r>
    </w:p>
    <w:p w14:paraId="5A4D781A" w14:textId="77777777" w:rsidR="00722B52" w:rsidRDefault="00722B52" w:rsidP="00722B52">
      <w:r>
        <w:t>MCC: A revision is required due to parsing failure. Change request number wrong on CR cover for TDoc R4-2412516. Database value : 4838. CR cover value : 4837.  Please check this failure as it is major due to wrong CR number on CR coversheet.</w:t>
      </w:r>
    </w:p>
    <w:p w14:paraId="26B5BB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8EB2" w14:textId="17ADD3E0" w:rsidR="00722B52" w:rsidRDefault="00722B52" w:rsidP="00722B52">
      <w:pPr>
        <w:rPr>
          <w:rFonts w:ascii="Arial" w:hAnsi="Arial" w:cs="Arial"/>
          <w:b/>
          <w:sz w:val="24"/>
        </w:rPr>
      </w:pPr>
      <w:r>
        <w:rPr>
          <w:rFonts w:ascii="Arial" w:hAnsi="Arial" w:cs="Arial"/>
          <w:b/>
          <w:color w:val="0000FF"/>
          <w:sz w:val="24"/>
        </w:rPr>
        <w:lastRenderedPageBreak/>
        <w:t>R4-2412599</w:t>
      </w:r>
      <w:r>
        <w:rPr>
          <w:rFonts w:ascii="Arial" w:hAnsi="Arial" w:cs="Arial"/>
          <w:b/>
          <w:color w:val="0000FF"/>
          <w:sz w:val="24"/>
        </w:rPr>
        <w:tab/>
      </w:r>
      <w:r>
        <w:rPr>
          <w:rFonts w:ascii="Arial" w:hAnsi="Arial" w:cs="Arial"/>
          <w:b/>
          <w:sz w:val="24"/>
        </w:rPr>
        <w:t>Discussion on maintenance of RRM requirements for R18 RRM_enh3</w:t>
      </w:r>
    </w:p>
    <w:p w14:paraId="5CA02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B0EB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3715" w14:textId="503B0C88" w:rsidR="00722B52" w:rsidRDefault="00722B52" w:rsidP="00722B52">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6CF9E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E4507" w14:textId="77777777" w:rsidR="00722B52" w:rsidRDefault="00722B52" w:rsidP="00722B52">
      <w:pPr>
        <w:rPr>
          <w:rFonts w:ascii="Arial" w:hAnsi="Arial" w:cs="Arial"/>
          <w:b/>
        </w:rPr>
      </w:pPr>
      <w:r>
        <w:rPr>
          <w:rFonts w:ascii="Arial" w:hAnsi="Arial" w:cs="Arial"/>
          <w:b/>
        </w:rPr>
        <w:t xml:space="preserve">Abstract: </w:t>
      </w:r>
    </w:p>
    <w:p w14:paraId="6424732A" w14:textId="77777777" w:rsidR="00722B52" w:rsidRDefault="00722B52" w:rsidP="00722B52">
      <w:r>
        <w:t>Discussion on remaining open issues for FR2 SCell activation enhancements</w:t>
      </w:r>
    </w:p>
    <w:p w14:paraId="2155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24CC" w14:textId="026226D8" w:rsidR="00722B52" w:rsidRDefault="00722B52" w:rsidP="00722B52">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09B399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DA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F8A" w14:textId="77777777" w:rsidR="00722B52" w:rsidRDefault="00722B52" w:rsidP="00722B52">
      <w:pPr>
        <w:pStyle w:val="Heading4"/>
      </w:pPr>
      <w:bookmarkStart w:id="63" w:name="_Toc174396057"/>
      <w:r>
        <w:t>5.14.2</w:t>
      </w:r>
      <w:r>
        <w:tab/>
        <w:t>RRM performance requirements</w:t>
      </w:r>
      <w:bookmarkEnd w:id="63"/>
    </w:p>
    <w:p w14:paraId="5C89FDB0" w14:textId="6B15303A" w:rsidR="00722B52" w:rsidRDefault="00722B52" w:rsidP="00722B52">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6C617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5E69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0C552" w14:textId="5316215B" w:rsidR="00722B52" w:rsidRDefault="00722B52" w:rsidP="00722B52">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6CFD7B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3462A5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0EB4B" w14:textId="5123A902" w:rsidR="00722B52" w:rsidRDefault="00722B52" w:rsidP="00722B52">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2FF40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76DFD2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6A0AD" w14:textId="32F66635" w:rsidR="00722B52" w:rsidRDefault="00722B52" w:rsidP="00722B52">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2E0F2D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20ABE460" w14:textId="77777777" w:rsidR="00722B52" w:rsidRDefault="00722B52" w:rsidP="00722B52">
      <w:pPr>
        <w:rPr>
          <w:rFonts w:ascii="Arial" w:hAnsi="Arial" w:cs="Arial"/>
          <w:b/>
        </w:rPr>
      </w:pPr>
      <w:r>
        <w:rPr>
          <w:rFonts w:ascii="Arial" w:hAnsi="Arial" w:cs="Arial"/>
          <w:b/>
        </w:rPr>
        <w:lastRenderedPageBreak/>
        <w:t xml:space="preserve">Abstract: </w:t>
      </w:r>
    </w:p>
    <w:p w14:paraId="797E2263" w14:textId="77777777" w:rsidR="00722B52" w:rsidRDefault="00722B52" w:rsidP="00722B52">
      <w:r>
        <w:t>This is editory CR to remove bracets. MCC: A revision is needed due to parsing failure. Change request Work Item wrong on CR cover for TDoc R4-2412285. Database value : NR_RRM_enh3-Perf. CR cover value : NR_RRM_enh3_perf. Please check WI code to match dat</w:t>
      </w:r>
    </w:p>
    <w:p w14:paraId="43807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7B75" w14:textId="051B955B" w:rsidR="00722B52" w:rsidRDefault="00722B52" w:rsidP="00722B52">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45A038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5E834" w14:textId="77777777" w:rsidR="00722B52" w:rsidRDefault="00722B52" w:rsidP="00722B52">
      <w:pPr>
        <w:rPr>
          <w:rFonts w:ascii="Arial" w:hAnsi="Arial" w:cs="Arial"/>
          <w:b/>
        </w:rPr>
      </w:pPr>
      <w:r>
        <w:rPr>
          <w:rFonts w:ascii="Arial" w:hAnsi="Arial" w:cs="Arial"/>
          <w:b/>
        </w:rPr>
        <w:t xml:space="preserve">Abstract: </w:t>
      </w:r>
    </w:p>
    <w:p w14:paraId="626A5EC8" w14:textId="77777777" w:rsidR="00722B52" w:rsidRDefault="00722B52" w:rsidP="00722B52">
      <w:r>
        <w:t>Discussion on performance part of FR2 SCell activation enhancement</w:t>
      </w:r>
    </w:p>
    <w:p w14:paraId="4EE6EF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EAC3C" w14:textId="4185F37B" w:rsidR="00722B52" w:rsidRDefault="00722B52" w:rsidP="00722B52">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13EE46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445F2DB3" w14:textId="77777777" w:rsidR="00722B52" w:rsidRDefault="00722B52" w:rsidP="00722B52">
      <w:pPr>
        <w:rPr>
          <w:rFonts w:ascii="Arial" w:hAnsi="Arial" w:cs="Arial"/>
          <w:b/>
        </w:rPr>
      </w:pPr>
      <w:r>
        <w:rPr>
          <w:rFonts w:ascii="Arial" w:hAnsi="Arial" w:cs="Arial"/>
          <w:b/>
        </w:rPr>
        <w:t xml:space="preserve">Abstract: </w:t>
      </w:r>
    </w:p>
    <w:p w14:paraId="64A80993" w14:textId="77777777" w:rsidR="00722B52" w:rsidRDefault="00722B52" w:rsidP="00722B52">
      <w:r>
        <w:t>Draft CR to TS 38.133 on performance requirements for eFeRRM</w:t>
      </w:r>
    </w:p>
    <w:p w14:paraId="55D67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DE86" w14:textId="71FB8ABE" w:rsidR="00722B52" w:rsidRDefault="00722B52" w:rsidP="00722B52">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46C8BC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EF7A6E8" w14:textId="77777777" w:rsidR="00722B52" w:rsidRDefault="00722B52" w:rsidP="00722B52">
      <w:pPr>
        <w:rPr>
          <w:rFonts w:ascii="Arial" w:hAnsi="Arial" w:cs="Arial"/>
          <w:b/>
        </w:rPr>
      </w:pPr>
      <w:r>
        <w:rPr>
          <w:rFonts w:ascii="Arial" w:hAnsi="Arial" w:cs="Arial"/>
          <w:b/>
        </w:rPr>
        <w:t xml:space="preserve">Abstract: </w:t>
      </w:r>
    </w:p>
    <w:p w14:paraId="70BF45BE" w14:textId="77777777" w:rsidR="00722B52" w:rsidRDefault="00722B52" w:rsidP="00722B52">
      <w:r>
        <w:t>Draft CR to TS 38.133 on performance requirements for eFeRRM. MCC: The author states this formal CR should be a draftCR. This need to be addressed by RRM session chair.</w:t>
      </w:r>
    </w:p>
    <w:p w14:paraId="3B90D1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82083" w14:textId="77777777" w:rsidR="00722B52" w:rsidRDefault="00722B52" w:rsidP="00722B52">
      <w:pPr>
        <w:pStyle w:val="Heading4"/>
      </w:pPr>
      <w:bookmarkStart w:id="64" w:name="_Toc174396058"/>
      <w:r>
        <w:t>5.14.3</w:t>
      </w:r>
      <w:r>
        <w:tab/>
        <w:t>Moderator summary and conclusions</w:t>
      </w:r>
      <w:bookmarkEnd w:id="64"/>
    </w:p>
    <w:p w14:paraId="48A0A749" w14:textId="08F8600E" w:rsidR="00722B52" w:rsidRDefault="00722B52" w:rsidP="00722B52">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43F2F8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DB9FD1" w14:textId="77777777" w:rsidR="00722B52" w:rsidRDefault="00722B52" w:rsidP="00722B52">
      <w:pPr>
        <w:rPr>
          <w:rFonts w:ascii="Arial" w:hAnsi="Arial" w:cs="Arial"/>
          <w:b/>
        </w:rPr>
      </w:pPr>
      <w:r>
        <w:rPr>
          <w:rFonts w:ascii="Arial" w:hAnsi="Arial" w:cs="Arial"/>
          <w:b/>
        </w:rPr>
        <w:t xml:space="preserve">Abstract: </w:t>
      </w:r>
    </w:p>
    <w:p w14:paraId="1400A2AF" w14:textId="77777777" w:rsidR="00722B52" w:rsidRDefault="00722B52" w:rsidP="00722B52">
      <w:r>
        <w:t>Topic summary in RRM session</w:t>
      </w:r>
    </w:p>
    <w:p w14:paraId="7774A2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26AE" w14:textId="77777777" w:rsidR="00722B52" w:rsidRDefault="00722B52" w:rsidP="00722B52">
      <w:pPr>
        <w:pStyle w:val="Heading3"/>
      </w:pPr>
      <w:bookmarkStart w:id="65" w:name="_Toc174396059"/>
      <w:r>
        <w:lastRenderedPageBreak/>
        <w:t>5.15</w:t>
      </w:r>
      <w:r>
        <w:tab/>
        <w:t>Further enhancements on NR and MR-DC measurement gaps and measurements without gaps</w:t>
      </w:r>
      <w:bookmarkEnd w:id="65"/>
    </w:p>
    <w:p w14:paraId="5FC918D8" w14:textId="77777777" w:rsidR="00722B52" w:rsidRDefault="00722B52" w:rsidP="00722B52">
      <w:pPr>
        <w:pStyle w:val="Heading4"/>
      </w:pPr>
      <w:bookmarkStart w:id="66" w:name="_Toc174396060"/>
      <w:r>
        <w:t>5.15.1</w:t>
      </w:r>
      <w:r>
        <w:tab/>
        <w:t>RRM core requirements</w:t>
      </w:r>
      <w:bookmarkEnd w:id="66"/>
    </w:p>
    <w:p w14:paraId="2D1AF190" w14:textId="44B92B32" w:rsidR="00722B52" w:rsidRDefault="00722B52" w:rsidP="00722B52">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52D127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02BD231" w14:textId="77777777" w:rsidR="00722B52" w:rsidRDefault="00722B52" w:rsidP="00722B52">
      <w:pPr>
        <w:rPr>
          <w:rFonts w:ascii="Arial" w:hAnsi="Arial" w:cs="Arial"/>
          <w:b/>
        </w:rPr>
      </w:pPr>
      <w:r>
        <w:rPr>
          <w:rFonts w:ascii="Arial" w:hAnsi="Arial" w:cs="Arial"/>
          <w:b/>
        </w:rPr>
        <w:t xml:space="preserve">Abstract: </w:t>
      </w:r>
    </w:p>
    <w:p w14:paraId="0D74DA42" w14:textId="77777777" w:rsidR="00722B52" w:rsidRDefault="00722B52" w:rsidP="00722B52">
      <w:r>
        <w:t xml:space="preserve">MCC: A revision is needed due to parsing failure. Specification number wrong on CR cover for TDoc R4-2411375. Database value : 38.133. CR cover value : TS 38.133. </w:t>
      </w:r>
    </w:p>
    <w:p w14:paraId="10063A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F981" w14:textId="0EAA53EF" w:rsidR="00722B52" w:rsidRDefault="00722B52" w:rsidP="00722B52">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2E678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0E5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8F56" w14:textId="67CEA9B7" w:rsidR="00722B52" w:rsidRDefault="00722B52" w:rsidP="00722B52">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590289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85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9BF1" w14:textId="538E85EB" w:rsidR="00722B52" w:rsidRDefault="00722B52" w:rsidP="00722B52">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18502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391DD3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90CC" w14:textId="01550BD3" w:rsidR="00722B52" w:rsidRDefault="00722B52" w:rsidP="00722B52">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349D1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159692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9428" w14:textId="4CA889C5" w:rsidR="00722B52" w:rsidRDefault="00722B52" w:rsidP="00722B52">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59624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275E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C0F2" w14:textId="2E9881BE" w:rsidR="00722B52" w:rsidRDefault="00722B52" w:rsidP="00722B52">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0AB9688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0E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475" w14:textId="582BA052" w:rsidR="00722B52" w:rsidRDefault="00722B52" w:rsidP="00722B52">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06D31F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65C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E6C3" w14:textId="6C48C206" w:rsidR="00722B52" w:rsidRDefault="00722B52" w:rsidP="00722B52">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4314CEA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1346B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699F" w14:textId="38E57DE2" w:rsidR="00722B52" w:rsidRDefault="00722B52" w:rsidP="00722B52">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07A64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71657D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02AB2" w14:textId="096CA929" w:rsidR="00722B52" w:rsidRDefault="00722B52" w:rsidP="00722B52">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FE2E1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6995E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64C3" w14:textId="155D5CE0" w:rsidR="00722B52" w:rsidRDefault="00722B52" w:rsidP="00722B52">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2BF9D4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700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8A5E3" w14:textId="0B503866" w:rsidR="00722B52" w:rsidRDefault="00722B52" w:rsidP="00722B52">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0BB898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58588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1575" w14:textId="295F0CB2" w:rsidR="00722B52" w:rsidRDefault="00722B52" w:rsidP="00722B52">
      <w:pPr>
        <w:rPr>
          <w:rFonts w:ascii="Arial" w:hAnsi="Arial" w:cs="Arial"/>
          <w:b/>
          <w:sz w:val="24"/>
        </w:rPr>
      </w:pPr>
      <w:r>
        <w:rPr>
          <w:rFonts w:ascii="Arial" w:hAnsi="Arial" w:cs="Arial"/>
          <w:b/>
          <w:color w:val="0000FF"/>
          <w:sz w:val="24"/>
        </w:rPr>
        <w:t>R4-2412500</w:t>
      </w:r>
      <w:r>
        <w:rPr>
          <w:rFonts w:ascii="Arial" w:hAnsi="Arial" w:cs="Arial"/>
          <w:b/>
          <w:color w:val="0000FF"/>
          <w:sz w:val="24"/>
        </w:rPr>
        <w:tab/>
      </w:r>
      <w:r>
        <w:rPr>
          <w:rFonts w:ascii="Arial" w:hAnsi="Arial" w:cs="Arial"/>
          <w:b/>
          <w:sz w:val="24"/>
        </w:rPr>
        <w:t>(NR_MG_enh2-Core) Remaining issues on MG enh</w:t>
      </w:r>
    </w:p>
    <w:p w14:paraId="14065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D1AAC3" w14:textId="77777777" w:rsidR="00722B52" w:rsidRDefault="00722B52" w:rsidP="00722B52">
      <w:pPr>
        <w:rPr>
          <w:rFonts w:ascii="Arial" w:hAnsi="Arial" w:cs="Arial"/>
          <w:b/>
        </w:rPr>
      </w:pPr>
      <w:r>
        <w:rPr>
          <w:rFonts w:ascii="Arial" w:hAnsi="Arial" w:cs="Arial"/>
          <w:b/>
        </w:rPr>
        <w:lastRenderedPageBreak/>
        <w:t xml:space="preserve">Abstract: </w:t>
      </w:r>
    </w:p>
    <w:p w14:paraId="644841EA" w14:textId="77777777" w:rsidR="00722B52" w:rsidRDefault="00722B52" w:rsidP="00722B52">
      <w:r>
        <w:t>This contribution discusses the requirement for MG enh</w:t>
      </w:r>
    </w:p>
    <w:p w14:paraId="186C2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45B5" w14:textId="29097903" w:rsidR="00722B52" w:rsidRDefault="00722B52" w:rsidP="00722B52">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52CACF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1CE5DD0B" w14:textId="77777777" w:rsidR="00722B52" w:rsidRDefault="00722B52" w:rsidP="00722B52">
      <w:pPr>
        <w:rPr>
          <w:rFonts w:ascii="Arial" w:hAnsi="Arial" w:cs="Arial"/>
          <w:b/>
        </w:rPr>
      </w:pPr>
      <w:r>
        <w:rPr>
          <w:rFonts w:ascii="Arial" w:hAnsi="Arial" w:cs="Arial"/>
          <w:b/>
        </w:rPr>
        <w:t xml:space="preserve">Abstract: </w:t>
      </w:r>
    </w:p>
    <w:p w14:paraId="589EE896" w14:textId="77777777" w:rsidR="00722B52" w:rsidRDefault="00722B52" w:rsidP="00722B52">
      <w:r>
        <w:t>This core part CR for MG enh on Pre-MGs</w:t>
      </w:r>
    </w:p>
    <w:p w14:paraId="6F007C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5C7E" w14:textId="5C3C0CB6" w:rsidR="00722B52" w:rsidRDefault="00722B52" w:rsidP="00722B52">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6D8A51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2272B95B" w14:textId="77777777" w:rsidR="00722B52" w:rsidRDefault="00722B52" w:rsidP="00722B52">
      <w:pPr>
        <w:rPr>
          <w:rFonts w:ascii="Arial" w:hAnsi="Arial" w:cs="Arial"/>
          <w:b/>
        </w:rPr>
      </w:pPr>
      <w:r>
        <w:rPr>
          <w:rFonts w:ascii="Arial" w:hAnsi="Arial" w:cs="Arial"/>
          <w:b/>
        </w:rPr>
        <w:t xml:space="preserve">Abstract: </w:t>
      </w:r>
    </w:p>
    <w:p w14:paraId="25E4ACFD" w14:textId="77777777" w:rsidR="00722B52" w:rsidRDefault="00722B52" w:rsidP="00722B52">
      <w:r>
        <w:t>This core part CR for MG enh on NCSGs</w:t>
      </w:r>
    </w:p>
    <w:p w14:paraId="1EA1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CE10" w14:textId="7F5609DB" w:rsidR="00722B52" w:rsidRDefault="00722B52" w:rsidP="00722B52">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2E2D500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0484B2" w14:textId="77777777" w:rsidR="00722B52" w:rsidRDefault="00722B52" w:rsidP="00722B52">
      <w:pPr>
        <w:rPr>
          <w:rFonts w:ascii="Arial" w:hAnsi="Arial" w:cs="Arial"/>
          <w:b/>
        </w:rPr>
      </w:pPr>
      <w:r>
        <w:rPr>
          <w:rFonts w:ascii="Arial" w:hAnsi="Arial" w:cs="Arial"/>
          <w:b/>
        </w:rPr>
        <w:t xml:space="preserve">Abstract: </w:t>
      </w:r>
    </w:p>
    <w:p w14:paraId="73BD721B" w14:textId="77777777" w:rsidR="00722B52" w:rsidRDefault="00722B52" w:rsidP="00722B52">
      <w:r>
        <w:t>MCCL This is a discussion paper on remaining issues in core requirements for Rel-18 MGE. It also have attached in the Annex a draft LS on configuration of needForGapsConfigNR and needForGapNCSG-ConfigNR. A formal LS out would be required as this is a disc</w:t>
      </w:r>
    </w:p>
    <w:p w14:paraId="1CCADF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612" w14:textId="758F94AD" w:rsidR="00722B52" w:rsidRDefault="00722B52" w:rsidP="00722B52">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6E9BB3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7E8E51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412C" w14:textId="74ECC5A3" w:rsidR="00722B52" w:rsidRDefault="00722B52" w:rsidP="00722B52">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153241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2ABFB8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808" w14:textId="7F51551D" w:rsidR="00722B52" w:rsidRDefault="00722B52" w:rsidP="00722B52">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62BA493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B652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2E56" w14:textId="6FFB01E7" w:rsidR="00722B52" w:rsidRDefault="00722B52" w:rsidP="00722B52">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1B658AF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14A9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075C" w14:textId="30AD3D58" w:rsidR="00722B52" w:rsidRDefault="00722B52" w:rsidP="00722B52">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5856EA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0353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0C31" w14:textId="16A2C2AA" w:rsidR="00722B52" w:rsidRDefault="00722B52" w:rsidP="00722B52">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29AAB9C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43502D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4A829" w14:textId="6452E8E9" w:rsidR="00722B52" w:rsidRDefault="00722B52" w:rsidP="00722B52">
      <w:pPr>
        <w:rPr>
          <w:rFonts w:ascii="Arial" w:hAnsi="Arial" w:cs="Arial"/>
          <w:b/>
          <w:sz w:val="24"/>
        </w:rPr>
      </w:pPr>
      <w:r>
        <w:rPr>
          <w:rFonts w:ascii="Arial" w:hAnsi="Arial" w:cs="Arial"/>
          <w:b/>
          <w:color w:val="0000FF"/>
          <w:sz w:val="24"/>
        </w:rPr>
        <w:t>R4-2413309</w:t>
      </w:r>
      <w:r>
        <w:rPr>
          <w:rFonts w:ascii="Arial" w:hAnsi="Arial" w:cs="Arial"/>
          <w:b/>
          <w:color w:val="0000FF"/>
          <w:sz w:val="24"/>
        </w:rPr>
        <w:tab/>
      </w:r>
      <w:r>
        <w:rPr>
          <w:rFonts w:ascii="Arial" w:hAnsi="Arial" w:cs="Arial"/>
          <w:b/>
          <w:sz w:val="24"/>
        </w:rPr>
        <w:t>CR 38.133 Corrections to Case 1 requirements for NR_MG_enh2</w:t>
      </w:r>
    </w:p>
    <w:p w14:paraId="03B772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3FAB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ACFE" w14:textId="7684B58F" w:rsidR="00722B52" w:rsidRDefault="00722B52" w:rsidP="00722B52">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12A0D6B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w:t>
      </w:r>
    </w:p>
    <w:p w14:paraId="65B56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2DC9" w14:textId="3F48F595" w:rsidR="00722B52" w:rsidRDefault="00722B52" w:rsidP="00722B52">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23CE74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inc.</w:t>
      </w:r>
    </w:p>
    <w:p w14:paraId="140344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BD246" w14:textId="77777777" w:rsidR="00722B52" w:rsidRDefault="00722B52" w:rsidP="00722B52">
      <w:pPr>
        <w:pStyle w:val="Heading4"/>
      </w:pPr>
      <w:bookmarkStart w:id="67" w:name="_Toc174396061"/>
      <w:r>
        <w:t>5.15.2</w:t>
      </w:r>
      <w:r>
        <w:tab/>
        <w:t>RRM performance requirements</w:t>
      </w:r>
      <w:bookmarkEnd w:id="67"/>
    </w:p>
    <w:p w14:paraId="064F8319" w14:textId="17C004FB" w:rsidR="00722B52" w:rsidRDefault="00722B52" w:rsidP="00722B52">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17DC87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lastRenderedPageBreak/>
        <w:br/>
      </w:r>
      <w:r>
        <w:rPr>
          <w:i/>
        </w:rPr>
        <w:tab/>
      </w:r>
      <w:r>
        <w:rPr>
          <w:i/>
        </w:rPr>
        <w:tab/>
      </w:r>
      <w:r>
        <w:rPr>
          <w:i/>
        </w:rPr>
        <w:tab/>
      </w:r>
      <w:r>
        <w:rPr>
          <w:i/>
        </w:rPr>
        <w:tab/>
      </w:r>
      <w:r>
        <w:rPr>
          <w:i/>
        </w:rPr>
        <w:tab/>
        <w:t>Source: CMCC</w:t>
      </w:r>
    </w:p>
    <w:p w14:paraId="444584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16CB" w14:textId="02287E83" w:rsidR="00722B52" w:rsidRDefault="00722B52" w:rsidP="00722B52">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7468A0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1A6C4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A729" w14:textId="00EBECB3" w:rsidR="00722B52" w:rsidRDefault="00722B52" w:rsidP="00722B52">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578B18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290287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D1BC" w14:textId="2C7CAACD" w:rsidR="00722B52" w:rsidRDefault="00722B52" w:rsidP="00722B52">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572C1D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532CE6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F0EA" w14:textId="77777777" w:rsidR="00722B52" w:rsidRDefault="00722B52" w:rsidP="00722B52">
      <w:pPr>
        <w:pStyle w:val="Heading4"/>
      </w:pPr>
      <w:bookmarkStart w:id="68" w:name="_Toc174396062"/>
      <w:r>
        <w:t>5.15.3</w:t>
      </w:r>
      <w:r>
        <w:tab/>
        <w:t>Moderator summary and conclusions</w:t>
      </w:r>
      <w:bookmarkEnd w:id="68"/>
    </w:p>
    <w:p w14:paraId="3BF155C8" w14:textId="74A263EB" w:rsidR="00722B52" w:rsidRDefault="00722B52" w:rsidP="00722B52">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1C9D26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70B4AA" w14:textId="77777777" w:rsidR="00722B52" w:rsidRDefault="00722B52" w:rsidP="00722B52">
      <w:pPr>
        <w:rPr>
          <w:rFonts w:ascii="Arial" w:hAnsi="Arial" w:cs="Arial"/>
          <w:b/>
        </w:rPr>
      </w:pPr>
      <w:r>
        <w:rPr>
          <w:rFonts w:ascii="Arial" w:hAnsi="Arial" w:cs="Arial"/>
          <w:b/>
        </w:rPr>
        <w:t xml:space="preserve">Abstract: </w:t>
      </w:r>
    </w:p>
    <w:p w14:paraId="63394076" w14:textId="77777777" w:rsidR="00722B52" w:rsidRDefault="00722B52" w:rsidP="00722B52">
      <w:r>
        <w:t>Topic summary in RRM session</w:t>
      </w:r>
    </w:p>
    <w:p w14:paraId="47E13E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1122" w14:textId="77777777" w:rsidR="00722B52" w:rsidRDefault="00722B52" w:rsidP="00722B52">
      <w:pPr>
        <w:pStyle w:val="Heading3"/>
      </w:pPr>
      <w:bookmarkStart w:id="69" w:name="_Toc174396063"/>
      <w:r>
        <w:t>5.16</w:t>
      </w:r>
      <w:r>
        <w:tab/>
        <w:t>Completion of specification support for bandwidth part operation without restriction in NR</w:t>
      </w:r>
      <w:bookmarkEnd w:id="69"/>
    </w:p>
    <w:p w14:paraId="7608DEED" w14:textId="7A94D208" w:rsidR="00722B52" w:rsidRDefault="00722B52" w:rsidP="00722B52">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534A3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04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A6FD" w14:textId="559DD5A3" w:rsidR="00722B52" w:rsidRDefault="00722B52" w:rsidP="00722B52">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2121C8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37EF16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94B0" w14:textId="77777777" w:rsidR="00722B52" w:rsidRDefault="00722B52" w:rsidP="00722B52">
      <w:pPr>
        <w:pStyle w:val="Heading4"/>
      </w:pPr>
      <w:bookmarkStart w:id="70" w:name="_Toc174396064"/>
      <w:r>
        <w:lastRenderedPageBreak/>
        <w:t>5.16.1</w:t>
      </w:r>
      <w:r>
        <w:tab/>
        <w:t>RRM core and performance requirements</w:t>
      </w:r>
      <w:bookmarkEnd w:id="70"/>
    </w:p>
    <w:p w14:paraId="2D842DE7" w14:textId="13103E3A" w:rsidR="00722B52" w:rsidRDefault="00722B52" w:rsidP="00722B52">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47861F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47B39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F9A" w14:textId="441F6F85" w:rsidR="00722B52" w:rsidRDefault="00722B52" w:rsidP="00722B52">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03E883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674AF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AEB9" w14:textId="4877A5CF" w:rsidR="00722B52" w:rsidRDefault="00722B52" w:rsidP="00722B52">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36D587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2A4DB4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95C" w14:textId="4A3BE03C" w:rsidR="00722B52" w:rsidRDefault="00722B52" w:rsidP="00722B52">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2CDC94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403665CB" w14:textId="77777777" w:rsidR="00722B52" w:rsidRDefault="00722B52" w:rsidP="00722B52">
      <w:pPr>
        <w:rPr>
          <w:rFonts w:ascii="Arial" w:hAnsi="Arial" w:cs="Arial"/>
          <w:b/>
        </w:rPr>
      </w:pPr>
      <w:r>
        <w:rPr>
          <w:rFonts w:ascii="Arial" w:hAnsi="Arial" w:cs="Arial"/>
          <w:b/>
        </w:rPr>
        <w:t xml:space="preserve">Abstract: </w:t>
      </w:r>
    </w:p>
    <w:p w14:paraId="55487FB0" w14:textId="77777777" w:rsidR="00722B52" w:rsidRDefault="00722B52" w:rsidP="00722B52">
      <w:r>
        <w:t>This core part CR for BWP without restriction Core</w:t>
      </w:r>
    </w:p>
    <w:p w14:paraId="1E3AF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89E8" w14:textId="04392E72" w:rsidR="00722B52" w:rsidRDefault="00722B52" w:rsidP="00722B52">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1B81E1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br/>
      </w:r>
      <w:r>
        <w:rPr>
          <w:i/>
        </w:rPr>
        <w:tab/>
      </w:r>
      <w:r>
        <w:rPr>
          <w:i/>
        </w:rPr>
        <w:tab/>
      </w:r>
      <w:r>
        <w:rPr>
          <w:i/>
        </w:rPr>
        <w:tab/>
      </w:r>
      <w:r>
        <w:rPr>
          <w:i/>
        </w:rPr>
        <w:tab/>
      </w:r>
      <w:r>
        <w:rPr>
          <w:i/>
        </w:rPr>
        <w:tab/>
        <w:t>Source: Ericsson</w:t>
      </w:r>
    </w:p>
    <w:p w14:paraId="29420513" w14:textId="77777777" w:rsidR="00722B52" w:rsidRDefault="00722B52" w:rsidP="00722B52">
      <w:pPr>
        <w:rPr>
          <w:rFonts w:ascii="Arial" w:hAnsi="Arial" w:cs="Arial"/>
          <w:b/>
        </w:rPr>
      </w:pPr>
      <w:r>
        <w:rPr>
          <w:rFonts w:ascii="Arial" w:hAnsi="Arial" w:cs="Arial"/>
          <w:b/>
        </w:rPr>
        <w:t xml:space="preserve">Abstract: </w:t>
      </w:r>
    </w:p>
    <w:p w14:paraId="204BD328" w14:textId="77777777" w:rsidR="00722B52" w:rsidRDefault="00722B52" w:rsidP="00722B52">
      <w:r>
        <w:t>The test case of NES Cell DTX</w:t>
      </w:r>
    </w:p>
    <w:p w14:paraId="304FF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07FD" w14:textId="4DFFC036" w:rsidR="00722B52" w:rsidRDefault="00722B52" w:rsidP="00722B52">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141E51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br/>
      </w:r>
      <w:r>
        <w:rPr>
          <w:i/>
        </w:rPr>
        <w:tab/>
      </w:r>
      <w:r>
        <w:rPr>
          <w:i/>
        </w:rPr>
        <w:tab/>
      </w:r>
      <w:r>
        <w:rPr>
          <w:i/>
        </w:rPr>
        <w:tab/>
      </w:r>
      <w:r>
        <w:rPr>
          <w:i/>
        </w:rPr>
        <w:tab/>
      </w:r>
      <w:r>
        <w:rPr>
          <w:i/>
        </w:rPr>
        <w:tab/>
        <w:t>Source: Huawei, HiSilicon</w:t>
      </w:r>
    </w:p>
    <w:p w14:paraId="53F98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EF5A" w14:textId="77777777" w:rsidR="00722B52" w:rsidRDefault="00722B52" w:rsidP="00722B52">
      <w:pPr>
        <w:pStyle w:val="Heading4"/>
      </w:pPr>
      <w:bookmarkStart w:id="71" w:name="_Toc174396065"/>
      <w:r>
        <w:lastRenderedPageBreak/>
        <w:t>5.16.2</w:t>
      </w:r>
      <w:r>
        <w:tab/>
        <w:t>Moderator summary and conclusions</w:t>
      </w:r>
      <w:bookmarkEnd w:id="71"/>
    </w:p>
    <w:p w14:paraId="43B38B1E" w14:textId="77777777" w:rsidR="00722B52" w:rsidRDefault="00722B52" w:rsidP="00722B52">
      <w:pPr>
        <w:pStyle w:val="Heading3"/>
      </w:pPr>
      <w:bookmarkStart w:id="72" w:name="_Toc174396066"/>
      <w:r>
        <w:t>5.17</w:t>
      </w:r>
      <w:r>
        <w:tab/>
        <w:t>Enhanced NR support for high speed train scenario in frequency range 2</w:t>
      </w:r>
      <w:bookmarkEnd w:id="72"/>
    </w:p>
    <w:p w14:paraId="6B545F67" w14:textId="77777777" w:rsidR="00722B52" w:rsidRDefault="00722B52" w:rsidP="00722B52">
      <w:pPr>
        <w:pStyle w:val="Heading4"/>
      </w:pPr>
      <w:bookmarkStart w:id="73" w:name="_Toc174396067"/>
      <w:r>
        <w:t>5.17.1</w:t>
      </w:r>
      <w:r>
        <w:tab/>
        <w:t>RRM core and performance requirements</w:t>
      </w:r>
      <w:bookmarkEnd w:id="73"/>
    </w:p>
    <w:p w14:paraId="5A13BDF0" w14:textId="1B326815" w:rsidR="00722B52" w:rsidRDefault="00722B52" w:rsidP="00722B52">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7F6CB6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55CE25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665A" w14:textId="77777777" w:rsidR="00722B52" w:rsidRDefault="00722B52" w:rsidP="00722B52">
      <w:pPr>
        <w:pStyle w:val="Heading4"/>
      </w:pPr>
      <w:bookmarkStart w:id="74" w:name="_Toc174396068"/>
      <w:r>
        <w:t>5.17.2</w:t>
      </w:r>
      <w:r>
        <w:tab/>
        <w:t>Demodulation performance requirements</w:t>
      </w:r>
      <w:bookmarkEnd w:id="74"/>
    </w:p>
    <w:p w14:paraId="76BA1411" w14:textId="06DF20B3" w:rsidR="00722B52" w:rsidRDefault="00722B52" w:rsidP="00722B52">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689E3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71280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D76A" w14:textId="77777777" w:rsidR="00722B52" w:rsidRDefault="00722B52" w:rsidP="00722B52">
      <w:pPr>
        <w:pStyle w:val="Heading4"/>
      </w:pPr>
      <w:bookmarkStart w:id="75" w:name="_Toc174396069"/>
      <w:r>
        <w:t>5.17.3</w:t>
      </w:r>
      <w:r>
        <w:tab/>
        <w:t>Moderator summary and conclusions</w:t>
      </w:r>
      <w:bookmarkEnd w:id="75"/>
    </w:p>
    <w:p w14:paraId="7BC57CFF" w14:textId="77777777" w:rsidR="00722B52" w:rsidRDefault="00722B52" w:rsidP="00722B52">
      <w:pPr>
        <w:pStyle w:val="Heading3"/>
      </w:pPr>
      <w:bookmarkStart w:id="76" w:name="_Toc174396070"/>
      <w:r>
        <w:t>5.18</w:t>
      </w:r>
      <w:r>
        <w:tab/>
        <w:t>Enhancement of Multiple Input Multiple Output Over-the-Air test methodology and requirements for NR UEs</w:t>
      </w:r>
      <w:bookmarkEnd w:id="76"/>
    </w:p>
    <w:p w14:paraId="12FBFF96" w14:textId="77777777" w:rsidR="00722B52" w:rsidRDefault="00722B52" w:rsidP="00722B52">
      <w:pPr>
        <w:pStyle w:val="Heading4"/>
      </w:pPr>
      <w:bookmarkStart w:id="77" w:name="_Toc174396071"/>
      <w:r>
        <w:t>5.18.1</w:t>
      </w:r>
      <w:r>
        <w:tab/>
        <w:t>FR2 MIMO OTA test methodology enhancement</w:t>
      </w:r>
      <w:bookmarkEnd w:id="77"/>
    </w:p>
    <w:p w14:paraId="5843BC9C" w14:textId="64412634" w:rsidR="00722B52" w:rsidRDefault="00722B52" w:rsidP="00722B52">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780A3A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4CECCB40" w14:textId="77777777" w:rsidR="00722B52" w:rsidRDefault="00722B52" w:rsidP="00722B52">
      <w:pPr>
        <w:rPr>
          <w:rFonts w:ascii="Arial" w:hAnsi="Arial" w:cs="Arial"/>
          <w:b/>
        </w:rPr>
      </w:pPr>
      <w:r>
        <w:rPr>
          <w:rFonts w:ascii="Arial" w:hAnsi="Arial" w:cs="Arial"/>
          <w:b/>
        </w:rPr>
        <w:t xml:space="preserve">Abstract: </w:t>
      </w:r>
    </w:p>
    <w:p w14:paraId="762638BD" w14:textId="77777777" w:rsidR="00722B52" w:rsidRDefault="00722B52" w:rsidP="00722B52">
      <w:r>
        <w:t xml:space="preserve">CDL-C UMi speed for FR2 is 12km/hr as given in TR38.827. TS38.151 specifies a mobile speed of 3km/hr. This inconsistency needs to be corrected. </w:t>
      </w:r>
    </w:p>
    <w:p w14:paraId="7605CB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892A" w14:textId="364AD24F" w:rsidR="00722B52" w:rsidRDefault="00722B52" w:rsidP="00722B52">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40F3EA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br/>
      </w:r>
      <w:r>
        <w:rPr>
          <w:i/>
        </w:rPr>
        <w:tab/>
      </w:r>
      <w:r>
        <w:rPr>
          <w:i/>
        </w:rPr>
        <w:tab/>
      </w:r>
      <w:r>
        <w:rPr>
          <w:i/>
        </w:rPr>
        <w:tab/>
      </w:r>
      <w:r>
        <w:rPr>
          <w:i/>
        </w:rPr>
        <w:tab/>
      </w:r>
      <w:r>
        <w:rPr>
          <w:i/>
        </w:rPr>
        <w:tab/>
        <w:t>Source: Spirent Communications, CAICT, Keysight Technologies</w:t>
      </w:r>
    </w:p>
    <w:p w14:paraId="5539E4A1" w14:textId="77777777" w:rsidR="00722B52" w:rsidRDefault="00722B52" w:rsidP="00722B52">
      <w:pPr>
        <w:rPr>
          <w:rFonts w:ascii="Arial" w:hAnsi="Arial" w:cs="Arial"/>
          <w:b/>
        </w:rPr>
      </w:pPr>
      <w:r>
        <w:rPr>
          <w:rFonts w:ascii="Arial" w:hAnsi="Arial" w:cs="Arial"/>
          <w:b/>
        </w:rPr>
        <w:t xml:space="preserve">Abstract: </w:t>
      </w:r>
    </w:p>
    <w:p w14:paraId="395AD374" w14:textId="77777777" w:rsidR="00722B52" w:rsidRDefault="00722B52" w:rsidP="00722B52">
      <w:r>
        <w:lastRenderedPageBreak/>
        <w:t xml:space="preserve">CDL-C UMi speed for FR2 is 12km/hr as given in TR38.827. TS38.151 specifies a mobile speed of 3km/hr. This inconsistency needs to be corrected. </w:t>
      </w:r>
    </w:p>
    <w:p w14:paraId="0C9705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100C" w14:textId="77777777" w:rsidR="00722B52" w:rsidRDefault="00722B52" w:rsidP="00722B52">
      <w:pPr>
        <w:pStyle w:val="Heading4"/>
      </w:pPr>
      <w:bookmarkStart w:id="78" w:name="_Toc174396072"/>
      <w:r>
        <w:t>5.18.2</w:t>
      </w:r>
      <w:r>
        <w:tab/>
        <w:t>FR1 MIMO OTA test methodology enhancement</w:t>
      </w:r>
      <w:bookmarkEnd w:id="78"/>
    </w:p>
    <w:p w14:paraId="250B9F75" w14:textId="467685DC" w:rsidR="00722B52" w:rsidRDefault="00722B52" w:rsidP="00722B52">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2F2342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7295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9B38" w14:textId="77777777" w:rsidR="00722B52" w:rsidRDefault="00722B52" w:rsidP="00722B52">
      <w:pPr>
        <w:pStyle w:val="Heading4"/>
      </w:pPr>
      <w:bookmarkStart w:id="79" w:name="_Toc174396073"/>
      <w:r>
        <w:t>5.18.3</w:t>
      </w:r>
      <w:r>
        <w:tab/>
        <w:t>Performance requirements</w:t>
      </w:r>
      <w:bookmarkEnd w:id="79"/>
    </w:p>
    <w:p w14:paraId="7E9A5739" w14:textId="77777777" w:rsidR="00722B52" w:rsidRDefault="00722B52" w:rsidP="00722B52">
      <w:pPr>
        <w:pStyle w:val="Heading4"/>
      </w:pPr>
      <w:bookmarkStart w:id="80" w:name="_Toc174396074"/>
      <w:r>
        <w:t>5.18.4</w:t>
      </w:r>
      <w:r>
        <w:tab/>
        <w:t>Moderator summary and conclusions</w:t>
      </w:r>
      <w:bookmarkEnd w:id="80"/>
    </w:p>
    <w:p w14:paraId="577314BC" w14:textId="67EDC1B2" w:rsidR="00722B52" w:rsidRDefault="00722B52" w:rsidP="00722B52">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20DE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E4C9F7" w14:textId="77777777" w:rsidR="00722B52" w:rsidRDefault="00722B52" w:rsidP="00722B52">
      <w:pPr>
        <w:rPr>
          <w:rFonts w:ascii="Arial" w:hAnsi="Arial" w:cs="Arial"/>
          <w:b/>
        </w:rPr>
      </w:pPr>
      <w:r>
        <w:rPr>
          <w:rFonts w:ascii="Arial" w:hAnsi="Arial" w:cs="Arial"/>
          <w:b/>
        </w:rPr>
        <w:t xml:space="preserve">Abstract: </w:t>
      </w:r>
    </w:p>
    <w:p w14:paraId="7F714B19" w14:textId="77777777" w:rsidR="00722B52" w:rsidRDefault="00722B52" w:rsidP="00722B52">
      <w:r>
        <w:t>[112] BDaT Session AI 5.18.1, 5.18.2, 5.18.3</w:t>
      </w:r>
    </w:p>
    <w:p w14:paraId="1FEA04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0592" w14:textId="77777777" w:rsidR="00722B52" w:rsidRDefault="00722B52" w:rsidP="00722B52">
      <w:pPr>
        <w:pStyle w:val="Heading3"/>
      </w:pPr>
      <w:bookmarkStart w:id="81" w:name="_Toc174396075"/>
      <w:r>
        <w:t>5.19</w:t>
      </w:r>
      <w:r>
        <w:tab/>
        <w:t>NR demodulation performance evolution</w:t>
      </w:r>
      <w:bookmarkEnd w:id="81"/>
    </w:p>
    <w:p w14:paraId="4D8733DD" w14:textId="77777777" w:rsidR="00722B52" w:rsidRDefault="00722B52" w:rsidP="00722B52">
      <w:pPr>
        <w:pStyle w:val="Heading4"/>
      </w:pPr>
      <w:bookmarkStart w:id="82" w:name="_Toc174396076"/>
      <w:r>
        <w:t>5.19.1</w:t>
      </w:r>
      <w:r>
        <w:tab/>
        <w:t>General aspects</w:t>
      </w:r>
      <w:bookmarkEnd w:id="82"/>
    </w:p>
    <w:p w14:paraId="0ADB7ADE" w14:textId="77777777" w:rsidR="00722B52" w:rsidRDefault="00722B52" w:rsidP="00722B52">
      <w:pPr>
        <w:pStyle w:val="Heading4"/>
      </w:pPr>
      <w:bookmarkStart w:id="83" w:name="_Toc174396077"/>
      <w:r>
        <w:t>5.19.2</w:t>
      </w:r>
      <w:r>
        <w:tab/>
        <w:t>Advanced receiver to cancel inter-user interference for MU-MIMO demodulation requirements</w:t>
      </w:r>
      <w:bookmarkEnd w:id="83"/>
    </w:p>
    <w:p w14:paraId="79D96E62" w14:textId="65B6DFBD" w:rsidR="00722B52" w:rsidRDefault="00722B52" w:rsidP="00722B52">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03F86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1D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D1FB3" w14:textId="7CE2F47D" w:rsidR="00722B52" w:rsidRDefault="00722B52" w:rsidP="00722B52">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662B51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11DC2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F6D0" w14:textId="086098E2" w:rsidR="00722B52" w:rsidRDefault="00722B52" w:rsidP="00722B52">
      <w:pPr>
        <w:rPr>
          <w:rFonts w:ascii="Arial" w:hAnsi="Arial" w:cs="Arial"/>
          <w:b/>
          <w:sz w:val="24"/>
        </w:rPr>
      </w:pPr>
      <w:r>
        <w:rPr>
          <w:rFonts w:ascii="Arial" w:hAnsi="Arial" w:cs="Arial"/>
          <w:b/>
          <w:color w:val="0000FF"/>
          <w:sz w:val="24"/>
        </w:rPr>
        <w:t>R4-2411381</w:t>
      </w:r>
      <w:r>
        <w:rPr>
          <w:rFonts w:ascii="Arial" w:hAnsi="Arial" w:cs="Arial"/>
          <w:b/>
          <w:color w:val="0000FF"/>
          <w:sz w:val="24"/>
        </w:rPr>
        <w:tab/>
      </w:r>
      <w:r>
        <w:rPr>
          <w:rFonts w:ascii="Arial" w:hAnsi="Arial" w:cs="Arial"/>
          <w:b/>
          <w:sz w:val="24"/>
        </w:rPr>
        <w:t>Clarification on default assumptions for MU-MIMO with advanced receiver</w:t>
      </w:r>
    </w:p>
    <w:p w14:paraId="5E36BDC9"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C73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44B3" w14:textId="56183A42" w:rsidR="00722B52" w:rsidRDefault="00722B52" w:rsidP="00722B52">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02808D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D8C39" w14:textId="77777777" w:rsidR="00722B52" w:rsidRDefault="00722B52" w:rsidP="00722B52">
      <w:pPr>
        <w:rPr>
          <w:rFonts w:ascii="Arial" w:hAnsi="Arial" w:cs="Arial"/>
          <w:b/>
        </w:rPr>
      </w:pPr>
      <w:r>
        <w:rPr>
          <w:rFonts w:ascii="Arial" w:hAnsi="Arial" w:cs="Arial"/>
          <w:b/>
        </w:rPr>
        <w:t xml:space="preserve">Abstract: </w:t>
      </w:r>
    </w:p>
    <w:p w14:paraId="55C810BA" w14:textId="77777777" w:rsidR="00722B52" w:rsidRDefault="00722B52" w:rsidP="00722B52">
      <w:r>
        <w:t>MCC: This contribution is collection of simulation results. It is assumed that it will be made available during the meeting.</w:t>
      </w:r>
    </w:p>
    <w:p w14:paraId="207BEC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42E3" w14:textId="63BE4086" w:rsidR="00722B52" w:rsidRDefault="00722B52" w:rsidP="00722B52">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844AD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6F0284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73F9" w14:textId="1234CA2A" w:rsidR="00722B52" w:rsidRDefault="00722B52" w:rsidP="00722B52">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6E7ADC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05C5BC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AA2F" w14:textId="2EC39D5E" w:rsidR="00722B52" w:rsidRDefault="00722B52" w:rsidP="00722B52">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4C1F84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BC3064" w14:textId="77777777" w:rsidR="00722B52" w:rsidRDefault="00722B52" w:rsidP="00722B52">
      <w:pPr>
        <w:rPr>
          <w:rFonts w:ascii="Arial" w:hAnsi="Arial" w:cs="Arial"/>
          <w:b/>
        </w:rPr>
      </w:pPr>
      <w:r>
        <w:rPr>
          <w:rFonts w:ascii="Arial" w:hAnsi="Arial" w:cs="Arial"/>
          <w:b/>
        </w:rPr>
        <w:t xml:space="preserve">Abstract: </w:t>
      </w:r>
    </w:p>
    <w:p w14:paraId="2CA4D9A5" w14:textId="77777777" w:rsidR="00722B52" w:rsidRDefault="00722B52" w:rsidP="00722B52">
      <w:r>
        <w:t>In this contribution, we provide our simulation results.</w:t>
      </w:r>
    </w:p>
    <w:p w14:paraId="53DAA2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7967" w14:textId="6B5F1C8B" w:rsidR="00722B52" w:rsidRDefault="00722B52" w:rsidP="00722B52">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3FC1F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506760ED" w14:textId="77777777" w:rsidR="00722B52" w:rsidRDefault="00722B52" w:rsidP="00722B52">
      <w:pPr>
        <w:rPr>
          <w:rFonts w:ascii="Arial" w:hAnsi="Arial" w:cs="Arial"/>
          <w:b/>
        </w:rPr>
      </w:pPr>
      <w:r>
        <w:rPr>
          <w:rFonts w:ascii="Arial" w:hAnsi="Arial" w:cs="Arial"/>
          <w:b/>
        </w:rPr>
        <w:t xml:space="preserve">Abstract: </w:t>
      </w:r>
    </w:p>
    <w:p w14:paraId="3CBA9070" w14:textId="77777777" w:rsidR="00722B52" w:rsidRDefault="00722B52" w:rsidP="00722B52">
      <w:r>
        <w:t>This CR corrects some typo and remove square brackets</w:t>
      </w:r>
    </w:p>
    <w:p w14:paraId="768E56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F69B5" w14:textId="5EA01836" w:rsidR="00722B52" w:rsidRDefault="00722B52" w:rsidP="00722B52">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4FBDE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lastRenderedPageBreak/>
        <w:br/>
      </w:r>
      <w:r>
        <w:rPr>
          <w:i/>
        </w:rPr>
        <w:tab/>
      </w:r>
      <w:r>
        <w:rPr>
          <w:i/>
        </w:rPr>
        <w:tab/>
      </w:r>
      <w:r>
        <w:rPr>
          <w:i/>
        </w:rPr>
        <w:tab/>
      </w:r>
      <w:r>
        <w:rPr>
          <w:i/>
        </w:rPr>
        <w:tab/>
      </w:r>
      <w:r>
        <w:rPr>
          <w:i/>
        </w:rPr>
        <w:tab/>
        <w:t>Source: MediaTek inc.</w:t>
      </w:r>
    </w:p>
    <w:p w14:paraId="08CA5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F3B" w14:textId="55329CA3" w:rsidR="00722B52" w:rsidRDefault="00722B52" w:rsidP="00722B52">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09A9D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430BD9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808F" w14:textId="03876E6A" w:rsidR="00722B52" w:rsidRDefault="00722B52" w:rsidP="00722B52">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C3F3B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C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94AF" w14:textId="035885D5" w:rsidR="00722B52" w:rsidRDefault="00722B52" w:rsidP="00722B52">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515C873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EA3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0B7" w14:textId="77777777" w:rsidR="00722B52" w:rsidRDefault="00722B52" w:rsidP="00722B52">
      <w:pPr>
        <w:pStyle w:val="Heading4"/>
      </w:pPr>
      <w:bookmarkStart w:id="84" w:name="_Toc174396078"/>
      <w:r>
        <w:t>5.19.3</w:t>
      </w:r>
      <w:r>
        <w:tab/>
        <w:t>Absolute physical layer throughput requirements with link adaptation</w:t>
      </w:r>
      <w:bookmarkEnd w:id="84"/>
    </w:p>
    <w:p w14:paraId="1EB1E130" w14:textId="77777777" w:rsidR="00722B52" w:rsidRDefault="00722B52" w:rsidP="00722B52">
      <w:pPr>
        <w:pStyle w:val="Heading4"/>
      </w:pPr>
      <w:bookmarkStart w:id="85" w:name="_Toc174396079"/>
      <w:r>
        <w:t>5.19.4</w:t>
      </w:r>
      <w:r>
        <w:tab/>
        <w:t>Moderator summary and conclusions</w:t>
      </w:r>
      <w:bookmarkEnd w:id="85"/>
    </w:p>
    <w:p w14:paraId="50884AB8" w14:textId="31AF182E" w:rsidR="00722B52" w:rsidRDefault="00722B52" w:rsidP="00722B52">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2C0E810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8C18DD" w14:textId="77777777" w:rsidR="00722B52" w:rsidRDefault="00722B52" w:rsidP="00722B52">
      <w:pPr>
        <w:rPr>
          <w:rFonts w:ascii="Arial" w:hAnsi="Arial" w:cs="Arial"/>
          <w:b/>
        </w:rPr>
      </w:pPr>
      <w:r>
        <w:rPr>
          <w:rFonts w:ascii="Arial" w:hAnsi="Arial" w:cs="Arial"/>
          <w:b/>
        </w:rPr>
        <w:t xml:space="preserve">Abstract: </w:t>
      </w:r>
    </w:p>
    <w:p w14:paraId="6400FC2B" w14:textId="77777777" w:rsidR="00722B52" w:rsidRDefault="00722B52" w:rsidP="00722B52">
      <w:r>
        <w:t>[112] BDaT Session AI 5.19.1, 5.19.2, 5.19.3</w:t>
      </w:r>
    </w:p>
    <w:p w14:paraId="5CBEC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DD3" w14:textId="77777777" w:rsidR="00722B52" w:rsidRDefault="00722B52" w:rsidP="00722B52">
      <w:pPr>
        <w:pStyle w:val="Heading3"/>
      </w:pPr>
      <w:bookmarkStart w:id="86" w:name="_Toc174396080"/>
      <w:r>
        <w:t>5.20</w:t>
      </w:r>
      <w:r>
        <w:tab/>
        <w:t>Multi-carrier enhancements for NR</w:t>
      </w:r>
      <w:bookmarkEnd w:id="86"/>
    </w:p>
    <w:p w14:paraId="44242242" w14:textId="77777777" w:rsidR="00722B52" w:rsidRDefault="00722B52" w:rsidP="00722B52">
      <w:pPr>
        <w:pStyle w:val="Heading4"/>
      </w:pPr>
      <w:bookmarkStart w:id="87" w:name="_Toc174396081"/>
      <w:r>
        <w:t>5.20.1</w:t>
      </w:r>
      <w:r>
        <w:tab/>
        <w:t>UE RF requirements</w:t>
      </w:r>
      <w:bookmarkEnd w:id="87"/>
    </w:p>
    <w:p w14:paraId="0D4F60EF" w14:textId="5B0A2039" w:rsidR="00722B52" w:rsidRDefault="00722B52" w:rsidP="00722B52">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313EE35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D3E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85F6" w14:textId="108C6A36" w:rsidR="00722B52" w:rsidRDefault="00722B52" w:rsidP="00722B52">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6A04FF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09B1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8EDB" w14:textId="77777777" w:rsidR="00722B52" w:rsidRDefault="00722B52" w:rsidP="00722B52">
      <w:pPr>
        <w:pStyle w:val="Heading4"/>
      </w:pPr>
      <w:bookmarkStart w:id="88" w:name="_Toc174396082"/>
      <w:r>
        <w:lastRenderedPageBreak/>
        <w:t>5.20.2</w:t>
      </w:r>
      <w:r>
        <w:tab/>
        <w:t>RRM core and performance requirements</w:t>
      </w:r>
      <w:bookmarkEnd w:id="88"/>
    </w:p>
    <w:p w14:paraId="44E2B32B" w14:textId="221910B4" w:rsidR="00722B52" w:rsidRDefault="00722B52" w:rsidP="00722B52">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4D4E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3F2EB806" w14:textId="77777777" w:rsidR="00722B52" w:rsidRDefault="00722B52" w:rsidP="00722B52">
      <w:pPr>
        <w:rPr>
          <w:rFonts w:ascii="Arial" w:hAnsi="Arial" w:cs="Arial"/>
          <w:b/>
        </w:rPr>
      </w:pPr>
      <w:r>
        <w:rPr>
          <w:rFonts w:ascii="Arial" w:hAnsi="Arial" w:cs="Arial"/>
          <w:b/>
        </w:rPr>
        <w:t xml:space="preserve">Abstract: </w:t>
      </w:r>
    </w:p>
    <w:p w14:paraId="5C82B8EF" w14:textId="77777777" w:rsidR="00722B52" w:rsidRDefault="00722B52" w:rsidP="00722B52">
      <w:r>
        <w:t xml:space="preserve">MCC: A revision is required due to parsing failure. Specification version number wrong on CR cover for TDoc R4-2412178. Database value : 18.6.0. CR cover value : 17.14.0. </w:t>
      </w:r>
    </w:p>
    <w:p w14:paraId="6C06B3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1A718" w14:textId="0C1DFE27" w:rsidR="00722B52" w:rsidRDefault="00722B52" w:rsidP="00722B52">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540CDD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7A3DE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840D" w14:textId="5FBB87C9" w:rsidR="00722B52" w:rsidRDefault="00722B52" w:rsidP="00722B52">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52B5ED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417F6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F24C" w14:textId="16655A57" w:rsidR="00722B52" w:rsidRDefault="00722B52" w:rsidP="00722B52">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2C1D25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D5FB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CBE8" w14:textId="471985F2" w:rsidR="00722B52" w:rsidRDefault="00722B52" w:rsidP="00722B52">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75D5577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1E27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EBB6" w14:textId="15D68822" w:rsidR="00722B52" w:rsidRDefault="00722B52" w:rsidP="00722B52">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700ED3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4B33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8921" w14:textId="77777777" w:rsidR="00722B52" w:rsidRDefault="00722B52" w:rsidP="00722B52">
      <w:pPr>
        <w:pStyle w:val="Heading4"/>
      </w:pPr>
      <w:bookmarkStart w:id="89" w:name="_Toc174396083"/>
      <w:r>
        <w:lastRenderedPageBreak/>
        <w:t>5.20.3</w:t>
      </w:r>
      <w:r>
        <w:tab/>
        <w:t>Moderator summary and conclusions</w:t>
      </w:r>
      <w:bookmarkEnd w:id="89"/>
    </w:p>
    <w:p w14:paraId="5DFC8229" w14:textId="77777777" w:rsidR="00722B52" w:rsidRDefault="00722B52" w:rsidP="00722B52">
      <w:pPr>
        <w:pStyle w:val="Heading3"/>
      </w:pPr>
      <w:bookmarkStart w:id="90" w:name="_Toc174396084"/>
      <w:r>
        <w:t>5.21</w:t>
      </w:r>
      <w:r>
        <w:tab/>
        <w:t>Further NR coverage enhancements</w:t>
      </w:r>
      <w:bookmarkEnd w:id="90"/>
    </w:p>
    <w:p w14:paraId="794FA6D6" w14:textId="77777777" w:rsidR="00722B52" w:rsidRDefault="00722B52" w:rsidP="00722B52">
      <w:pPr>
        <w:pStyle w:val="Heading4"/>
      </w:pPr>
      <w:bookmarkStart w:id="91" w:name="_Toc174396085"/>
      <w:r>
        <w:t>5.21.1</w:t>
      </w:r>
      <w:r>
        <w:tab/>
        <w:t>UE RF requirements</w:t>
      </w:r>
      <w:bookmarkEnd w:id="91"/>
    </w:p>
    <w:p w14:paraId="169AE6CD" w14:textId="0ED7DF26" w:rsidR="00722B52" w:rsidRDefault="00722B52" w:rsidP="00722B52">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70A576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7A0E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D2C3" w14:textId="75D63172" w:rsidR="00722B52" w:rsidRDefault="00722B52" w:rsidP="00722B52">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7179A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FD9F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8E4" w14:textId="2B5715DC" w:rsidR="00722B52" w:rsidRDefault="00722B52" w:rsidP="00722B52">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14105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36295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C027" w14:textId="6D188433" w:rsidR="00722B52" w:rsidRDefault="00722B52" w:rsidP="00722B52">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100A38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02D79F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A4E4" w14:textId="603B89D0" w:rsidR="00722B52" w:rsidRDefault="00722B52" w:rsidP="00722B52">
      <w:pPr>
        <w:rPr>
          <w:rFonts w:ascii="Arial" w:hAnsi="Arial" w:cs="Arial"/>
          <w:b/>
          <w:sz w:val="24"/>
        </w:rPr>
      </w:pPr>
      <w:r>
        <w:rPr>
          <w:rFonts w:ascii="Arial" w:hAnsi="Arial" w:cs="Arial"/>
          <w:b/>
          <w:color w:val="0000FF"/>
          <w:sz w:val="24"/>
        </w:rPr>
        <w:t>R4-2412990</w:t>
      </w:r>
      <w:r>
        <w:rPr>
          <w:rFonts w:ascii="Arial" w:hAnsi="Arial" w:cs="Arial"/>
          <w:b/>
          <w:color w:val="0000FF"/>
          <w:sz w:val="24"/>
        </w:rPr>
        <w:tab/>
      </w:r>
      <w:r>
        <w:rPr>
          <w:rFonts w:ascii="Arial" w:hAnsi="Arial" w:cs="Arial"/>
          <w:b/>
          <w:sz w:val="24"/>
        </w:rPr>
        <w:t>(NR_cov_enh2-Core) CR to 38.101-3 for powerr boosting feature supporting CA</w:t>
      </w:r>
    </w:p>
    <w:p w14:paraId="521CA0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962E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7FDB" w14:textId="6EFA7B62" w:rsidR="00722B52" w:rsidRDefault="00722B52" w:rsidP="00722B52">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73C0D5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4D9167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237E" w14:textId="77777777" w:rsidR="00722B52" w:rsidRDefault="00722B52" w:rsidP="00722B52">
      <w:pPr>
        <w:pStyle w:val="Heading4"/>
      </w:pPr>
      <w:bookmarkStart w:id="92" w:name="_Toc174396086"/>
      <w:r>
        <w:lastRenderedPageBreak/>
        <w:t>5.21.2</w:t>
      </w:r>
      <w:r>
        <w:tab/>
        <w:t>BS demodulation performance requirements</w:t>
      </w:r>
      <w:bookmarkEnd w:id="92"/>
    </w:p>
    <w:p w14:paraId="657CCD45" w14:textId="4CD0655E" w:rsidR="00722B52" w:rsidRDefault="00722B52" w:rsidP="00722B52">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7C4943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426470" w14:textId="77777777" w:rsidR="00722B52" w:rsidRDefault="00722B52" w:rsidP="00722B52">
      <w:pPr>
        <w:rPr>
          <w:rFonts w:ascii="Arial" w:hAnsi="Arial" w:cs="Arial"/>
          <w:b/>
        </w:rPr>
      </w:pPr>
      <w:r>
        <w:rPr>
          <w:rFonts w:ascii="Arial" w:hAnsi="Arial" w:cs="Arial"/>
          <w:b/>
        </w:rPr>
        <w:t xml:space="preserve">Abstract: </w:t>
      </w:r>
    </w:p>
    <w:p w14:paraId="25DCE2DE" w14:textId="77777777" w:rsidR="00722B52" w:rsidRDefault="00722B52" w:rsidP="00722B52">
      <w:r>
        <w:t>MCC: This contribution is summary of simulation results. It is assumed that it will be made available during the meeting.</w:t>
      </w:r>
    </w:p>
    <w:p w14:paraId="592BA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2A52" w14:textId="22DFC5C0" w:rsidR="00722B52" w:rsidRDefault="00722B52" w:rsidP="00722B52">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0A51F9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1536BC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9F0E" w14:textId="5C48448F" w:rsidR="00722B52" w:rsidRDefault="00722B52" w:rsidP="00722B52">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D1579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9DE0A9" w14:textId="77777777" w:rsidR="00722B52" w:rsidRDefault="00722B52" w:rsidP="00722B52">
      <w:pPr>
        <w:rPr>
          <w:rFonts w:ascii="Arial" w:hAnsi="Arial" w:cs="Arial"/>
          <w:b/>
        </w:rPr>
      </w:pPr>
      <w:r>
        <w:rPr>
          <w:rFonts w:ascii="Arial" w:hAnsi="Arial" w:cs="Arial"/>
          <w:b/>
        </w:rPr>
        <w:t xml:space="preserve">Abstract: </w:t>
      </w:r>
    </w:p>
    <w:p w14:paraId="24ED97D8" w14:textId="77777777" w:rsidR="00722B52" w:rsidRDefault="00722B52" w:rsidP="00722B52">
      <w:r>
        <w:t>Simulation results</w:t>
      </w:r>
    </w:p>
    <w:p w14:paraId="460C3E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FA6B" w14:textId="02C18C36" w:rsidR="00722B52" w:rsidRDefault="00722B52" w:rsidP="00722B52">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486B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66E9C4AC" w14:textId="77777777" w:rsidR="00722B52" w:rsidRDefault="00722B52" w:rsidP="00722B52">
      <w:pPr>
        <w:rPr>
          <w:rFonts w:ascii="Arial" w:hAnsi="Arial" w:cs="Arial"/>
          <w:b/>
        </w:rPr>
      </w:pPr>
      <w:r>
        <w:rPr>
          <w:rFonts w:ascii="Arial" w:hAnsi="Arial" w:cs="Arial"/>
          <w:b/>
        </w:rPr>
        <w:t xml:space="preserve">Abstract: </w:t>
      </w:r>
    </w:p>
    <w:p w14:paraId="11EBC45E" w14:textId="77777777" w:rsidR="00722B52" w:rsidRDefault="00722B52" w:rsidP="00722B52">
      <w:r>
        <w:t>Update SNR values</w:t>
      </w:r>
    </w:p>
    <w:p w14:paraId="7E6035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549F" w14:textId="5F1DE357" w:rsidR="00722B52" w:rsidRDefault="00722B52" w:rsidP="00722B52">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1DE6C8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47E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676C" w14:textId="4844C80C" w:rsidR="00722B52" w:rsidRDefault="00722B52" w:rsidP="00722B52">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7E8587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70D5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B773" w14:textId="5218849F" w:rsidR="00722B52" w:rsidRDefault="00722B52" w:rsidP="00722B52">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4E51201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B0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1A14" w14:textId="7A3A6970" w:rsidR="00722B52" w:rsidRDefault="00722B52" w:rsidP="00722B52">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51956D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49FA3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19B6" w14:textId="77777777" w:rsidR="00722B52" w:rsidRDefault="00722B52" w:rsidP="00722B52">
      <w:pPr>
        <w:pStyle w:val="Heading4"/>
      </w:pPr>
      <w:bookmarkStart w:id="93" w:name="_Toc174396087"/>
      <w:r>
        <w:t>5.21.3</w:t>
      </w:r>
      <w:r>
        <w:tab/>
        <w:t>Moderator summary and conclusions</w:t>
      </w:r>
      <w:bookmarkEnd w:id="93"/>
    </w:p>
    <w:p w14:paraId="4DFE21FD" w14:textId="297E66FE" w:rsidR="00722B52" w:rsidRDefault="00722B52" w:rsidP="00722B52">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042A7B4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C7E832" w14:textId="77777777" w:rsidR="00722B52" w:rsidRDefault="00722B52" w:rsidP="00722B52">
      <w:pPr>
        <w:rPr>
          <w:rFonts w:ascii="Arial" w:hAnsi="Arial" w:cs="Arial"/>
          <w:b/>
        </w:rPr>
      </w:pPr>
      <w:r>
        <w:rPr>
          <w:rFonts w:ascii="Arial" w:hAnsi="Arial" w:cs="Arial"/>
          <w:b/>
        </w:rPr>
        <w:t xml:space="preserve">Abstract: </w:t>
      </w:r>
    </w:p>
    <w:p w14:paraId="0CB3653D" w14:textId="77777777" w:rsidR="00722B52" w:rsidRDefault="00722B52" w:rsidP="00722B52">
      <w:r>
        <w:t>[112] BDaT Session AI 5.21.2</w:t>
      </w:r>
    </w:p>
    <w:p w14:paraId="32186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7862" w14:textId="77777777" w:rsidR="00722B52" w:rsidRDefault="00722B52" w:rsidP="00722B52">
      <w:pPr>
        <w:pStyle w:val="Heading3"/>
      </w:pPr>
      <w:bookmarkStart w:id="94" w:name="_Toc174396088"/>
      <w:r>
        <w:t>5.22</w:t>
      </w:r>
      <w:r>
        <w:tab/>
        <w:t>NR sidelink evolution</w:t>
      </w:r>
      <w:bookmarkEnd w:id="94"/>
    </w:p>
    <w:p w14:paraId="3F9A03F4" w14:textId="77777777" w:rsidR="00722B52" w:rsidRDefault="00722B52" w:rsidP="00722B52">
      <w:pPr>
        <w:pStyle w:val="Heading4"/>
      </w:pPr>
      <w:bookmarkStart w:id="95" w:name="_Toc174396089"/>
      <w:r>
        <w:t>5.22.1</w:t>
      </w:r>
      <w:r>
        <w:tab/>
        <w:t>UE RF requirements</w:t>
      </w:r>
      <w:bookmarkEnd w:id="95"/>
    </w:p>
    <w:p w14:paraId="081801E5" w14:textId="4AC941AE" w:rsidR="00722B52" w:rsidRDefault="00722B52" w:rsidP="00722B52">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0028D1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59D15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F1BD" w14:textId="4FE760DA" w:rsidR="00722B52" w:rsidRDefault="00722B52" w:rsidP="00722B52">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1B652E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724560FA" w14:textId="77777777" w:rsidR="00722B52" w:rsidRDefault="00722B52" w:rsidP="00722B52">
      <w:pPr>
        <w:rPr>
          <w:rFonts w:ascii="Arial" w:hAnsi="Arial" w:cs="Arial"/>
          <w:b/>
        </w:rPr>
      </w:pPr>
      <w:r>
        <w:rPr>
          <w:rFonts w:ascii="Arial" w:hAnsi="Arial" w:cs="Arial"/>
          <w:b/>
        </w:rPr>
        <w:t xml:space="preserve">Abstract: </w:t>
      </w:r>
    </w:p>
    <w:p w14:paraId="09845623" w14:textId="77777777" w:rsidR="00722B52" w:rsidRDefault="00722B52" w:rsidP="00722B52">
      <w:r>
        <w:t>It is CR on incorrect NS values for SL-U</w:t>
      </w:r>
    </w:p>
    <w:p w14:paraId="724669D2" w14:textId="77777777" w:rsidR="00722B52" w:rsidRDefault="00722B52" w:rsidP="00722B52"/>
    <w:p w14:paraId="5B01A7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61AD" w14:textId="77777777" w:rsidR="00722B52" w:rsidRDefault="00722B52" w:rsidP="00722B52">
      <w:pPr>
        <w:pStyle w:val="Heading4"/>
      </w:pPr>
      <w:bookmarkStart w:id="96" w:name="_Toc174396090"/>
      <w:r>
        <w:t>5.22.2</w:t>
      </w:r>
      <w:r>
        <w:tab/>
        <w:t>RRM core and performance requirements</w:t>
      </w:r>
      <w:bookmarkEnd w:id="96"/>
    </w:p>
    <w:p w14:paraId="6DF098A2" w14:textId="63F19758" w:rsidR="00722B52" w:rsidRDefault="00722B52" w:rsidP="00722B52">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0617078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796444DA" w14:textId="77777777" w:rsidR="00722B52" w:rsidRDefault="00722B52" w:rsidP="00722B52">
      <w:pPr>
        <w:rPr>
          <w:rFonts w:ascii="Arial" w:hAnsi="Arial" w:cs="Arial"/>
          <w:b/>
        </w:rPr>
      </w:pPr>
      <w:r>
        <w:rPr>
          <w:rFonts w:ascii="Arial" w:hAnsi="Arial" w:cs="Arial"/>
          <w:b/>
        </w:rPr>
        <w:t xml:space="preserve">Abstract: </w:t>
      </w:r>
    </w:p>
    <w:p w14:paraId="7CE4D15E" w14:textId="77777777" w:rsidR="00722B52" w:rsidRDefault="00722B52" w:rsidP="00722B52">
      <w:r>
        <w:t>CR 38.133 Clarification on V2X and SL bands</w:t>
      </w:r>
    </w:p>
    <w:p w14:paraId="208DF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70AF" w14:textId="77777777" w:rsidR="00722B52" w:rsidRDefault="00722B52" w:rsidP="00722B52">
      <w:pPr>
        <w:pStyle w:val="Heading4"/>
      </w:pPr>
      <w:bookmarkStart w:id="97" w:name="_Toc174396091"/>
      <w:r>
        <w:t>5.22.3</w:t>
      </w:r>
      <w:r>
        <w:tab/>
        <w:t>UE demodulation performance requirements</w:t>
      </w:r>
      <w:bookmarkEnd w:id="97"/>
    </w:p>
    <w:p w14:paraId="50B138E5" w14:textId="75BD046A" w:rsidR="00722B52" w:rsidRDefault="00722B52" w:rsidP="00722B52">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6C0A96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4D4A00BE"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2CF7" w14:textId="77777777" w:rsidR="00722B52" w:rsidRDefault="00722B52" w:rsidP="00722B52">
      <w:pPr>
        <w:pStyle w:val="Heading4"/>
      </w:pPr>
      <w:bookmarkStart w:id="98" w:name="_Toc174396092"/>
      <w:r>
        <w:t>5.22.4</w:t>
      </w:r>
      <w:r>
        <w:tab/>
        <w:t>Moderator summary and conclusions</w:t>
      </w:r>
      <w:bookmarkEnd w:id="98"/>
    </w:p>
    <w:p w14:paraId="49777442" w14:textId="77777777" w:rsidR="00722B52" w:rsidRDefault="00722B52" w:rsidP="00722B52">
      <w:pPr>
        <w:pStyle w:val="Heading3"/>
      </w:pPr>
      <w:bookmarkStart w:id="99" w:name="_Toc174396093"/>
      <w:r>
        <w:t>5.23</w:t>
      </w:r>
      <w:r>
        <w:tab/>
        <w:t>NR NTN enhancement</w:t>
      </w:r>
      <w:bookmarkEnd w:id="99"/>
    </w:p>
    <w:p w14:paraId="40BC6023" w14:textId="77777777" w:rsidR="00722B52" w:rsidRDefault="00722B52" w:rsidP="00722B52">
      <w:pPr>
        <w:pStyle w:val="Heading4"/>
      </w:pPr>
      <w:bookmarkStart w:id="100" w:name="_Toc174396094"/>
      <w:r>
        <w:t>5.23.1</w:t>
      </w:r>
      <w:r>
        <w:tab/>
        <w:t>System parameters and regulatory requirements</w:t>
      </w:r>
      <w:bookmarkEnd w:id="100"/>
    </w:p>
    <w:p w14:paraId="27318F94" w14:textId="77777777" w:rsidR="00722B52" w:rsidRDefault="00722B52" w:rsidP="00722B52">
      <w:pPr>
        <w:pStyle w:val="Heading4"/>
      </w:pPr>
      <w:bookmarkStart w:id="101" w:name="_Toc174396095"/>
      <w:r>
        <w:t>5.23.2</w:t>
      </w:r>
      <w:r>
        <w:tab/>
        <w:t>Co-existence study for above 10GHz bands</w:t>
      </w:r>
      <w:bookmarkEnd w:id="101"/>
    </w:p>
    <w:p w14:paraId="3685E1C3" w14:textId="350B1903" w:rsidR="00000000" w:rsidRDefault="00722B52" w:rsidP="00722B52">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071BDA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1DEB842C" w14:textId="77777777" w:rsidR="00722B52" w:rsidRDefault="00722B52" w:rsidP="00722B52">
      <w:pPr>
        <w:rPr>
          <w:rFonts w:ascii="Arial" w:hAnsi="Arial" w:cs="Arial"/>
          <w:b/>
        </w:rPr>
      </w:pPr>
      <w:r>
        <w:rPr>
          <w:rFonts w:ascii="Arial" w:hAnsi="Arial" w:cs="Arial"/>
          <w:b/>
        </w:rPr>
        <w:t xml:space="preserve">Abstract: </w:t>
      </w:r>
    </w:p>
    <w:p w14:paraId="076306B7"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are unchanged.</w:t>
      </w:r>
    </w:p>
    <w:p w14:paraId="07C042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BE3F" w14:textId="478D35D5" w:rsidR="00722B52" w:rsidRDefault="00722B52" w:rsidP="00722B52">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000F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264B925F" w14:textId="77777777" w:rsidR="00722B52" w:rsidRDefault="00722B52" w:rsidP="00722B52">
      <w:pPr>
        <w:rPr>
          <w:rFonts w:ascii="Arial" w:hAnsi="Arial" w:cs="Arial"/>
          <w:b/>
        </w:rPr>
      </w:pPr>
      <w:r>
        <w:rPr>
          <w:rFonts w:ascii="Arial" w:hAnsi="Arial" w:cs="Arial"/>
          <w:b/>
        </w:rPr>
        <w:t xml:space="preserve">Abstract: </w:t>
      </w:r>
    </w:p>
    <w:p w14:paraId="71E46B71"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remain unchang</w:t>
      </w:r>
    </w:p>
    <w:p w14:paraId="1EB85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4A02" w14:textId="77777777" w:rsidR="00722B52" w:rsidRDefault="00722B52" w:rsidP="00722B52">
      <w:pPr>
        <w:pStyle w:val="Heading4"/>
      </w:pPr>
      <w:bookmarkStart w:id="102" w:name="_Toc174396096"/>
      <w:r>
        <w:lastRenderedPageBreak/>
        <w:t>5.23.3</w:t>
      </w:r>
      <w:r>
        <w:tab/>
        <w:t>SAN RF requirements</w:t>
      </w:r>
      <w:bookmarkEnd w:id="102"/>
    </w:p>
    <w:p w14:paraId="19D85589" w14:textId="23230A7B" w:rsidR="00722B52" w:rsidRDefault="00722B52" w:rsidP="00722B52">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10E56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4DD513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10765" w14:textId="0D7D016D" w:rsidR="00722B52" w:rsidRDefault="00722B52" w:rsidP="00722B52">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54FCE3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7616DC" w14:textId="77777777" w:rsidR="00722B52" w:rsidRDefault="00722B52" w:rsidP="00722B52">
      <w:pPr>
        <w:rPr>
          <w:rFonts w:ascii="Arial" w:hAnsi="Arial" w:cs="Arial"/>
          <w:b/>
        </w:rPr>
      </w:pPr>
      <w:r>
        <w:rPr>
          <w:rFonts w:ascii="Arial" w:hAnsi="Arial" w:cs="Arial"/>
          <w:b/>
        </w:rPr>
        <w:t xml:space="preserve">Abstract: </w:t>
      </w:r>
    </w:p>
    <w:p w14:paraId="112CFE2E" w14:textId="77777777" w:rsidR="00722B52" w:rsidRDefault="00722B52" w:rsidP="00722B52">
      <w:r>
        <w:t>replace "FR2" by "FR2-NTN" in all sections</w:t>
      </w:r>
    </w:p>
    <w:p w14:paraId="613E23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8B3C" w14:textId="4414A375" w:rsidR="00722B52" w:rsidRDefault="00722B52" w:rsidP="00722B52">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302899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7C532CFF" w14:textId="77777777" w:rsidR="00722B52" w:rsidRDefault="00722B52" w:rsidP="00722B52">
      <w:pPr>
        <w:rPr>
          <w:rFonts w:ascii="Arial" w:hAnsi="Arial" w:cs="Arial"/>
          <w:b/>
        </w:rPr>
      </w:pPr>
      <w:r>
        <w:rPr>
          <w:rFonts w:ascii="Arial" w:hAnsi="Arial" w:cs="Arial"/>
          <w:b/>
        </w:rPr>
        <w:t xml:space="preserve">Abstract: </w:t>
      </w:r>
    </w:p>
    <w:p w14:paraId="6F365831" w14:textId="77777777" w:rsidR="00722B52" w:rsidRDefault="00722B52" w:rsidP="00722B52">
      <w:r>
        <w:t>replace "FR2" by "FR2-NTN" in all sections</w:t>
      </w:r>
    </w:p>
    <w:p w14:paraId="593410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65F8" w14:textId="77777777" w:rsidR="00722B52" w:rsidRDefault="00722B52" w:rsidP="00722B52">
      <w:pPr>
        <w:pStyle w:val="Heading4"/>
      </w:pPr>
      <w:bookmarkStart w:id="103" w:name="_Toc174396097"/>
      <w:r>
        <w:t>5.23.4</w:t>
      </w:r>
      <w:r>
        <w:tab/>
        <w:t>SAN RF conformance testing requirements</w:t>
      </w:r>
      <w:bookmarkEnd w:id="103"/>
    </w:p>
    <w:p w14:paraId="43158F58" w14:textId="3C1CB39D" w:rsidR="00722B52" w:rsidRDefault="00722B52" w:rsidP="00722B52">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039504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374D2E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AEE7" w14:textId="77777777" w:rsidR="00722B52" w:rsidRDefault="00722B52" w:rsidP="00722B52">
      <w:pPr>
        <w:pStyle w:val="Heading4"/>
      </w:pPr>
      <w:bookmarkStart w:id="104" w:name="_Toc174396098"/>
      <w:r>
        <w:t>5.23.5</w:t>
      </w:r>
      <w:r>
        <w:tab/>
        <w:t>UE RF requirements</w:t>
      </w:r>
      <w:bookmarkEnd w:id="104"/>
    </w:p>
    <w:p w14:paraId="4F1539DF" w14:textId="7E15D6F4" w:rsidR="00722B52" w:rsidRDefault="00722B52" w:rsidP="00722B52">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129906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C4AEB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25E8" w14:textId="538F6025" w:rsidR="00722B52" w:rsidRDefault="00722B52" w:rsidP="00722B52">
      <w:pPr>
        <w:rPr>
          <w:rFonts w:ascii="Arial" w:hAnsi="Arial" w:cs="Arial"/>
          <w:b/>
          <w:sz w:val="24"/>
        </w:rPr>
      </w:pPr>
      <w:r>
        <w:rPr>
          <w:rFonts w:ascii="Arial" w:hAnsi="Arial" w:cs="Arial"/>
          <w:b/>
          <w:color w:val="0000FF"/>
          <w:sz w:val="24"/>
        </w:rPr>
        <w:lastRenderedPageBreak/>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722C7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2611E7BA" w14:textId="77777777" w:rsidR="00722B52" w:rsidRDefault="00722B52" w:rsidP="00722B52">
      <w:pPr>
        <w:rPr>
          <w:rFonts w:ascii="Arial" w:hAnsi="Arial" w:cs="Arial"/>
          <w:b/>
        </w:rPr>
      </w:pPr>
      <w:r>
        <w:rPr>
          <w:rFonts w:ascii="Arial" w:hAnsi="Arial" w:cs="Arial"/>
          <w:b/>
        </w:rPr>
        <w:t xml:space="preserve">Abstract: </w:t>
      </w:r>
    </w:p>
    <w:p w14:paraId="78648869" w14:textId="77777777" w:rsidR="00722B52" w:rsidRDefault="00722B52" w:rsidP="00722B52">
      <w:r>
        <w:t>This CR clarifies the additional requirements for band n512, remove [] and fix some editorial issues</w:t>
      </w:r>
    </w:p>
    <w:p w14:paraId="103C7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6248" w14:textId="1BA88AE2" w:rsidR="00722B52" w:rsidRDefault="00722B52" w:rsidP="00722B52">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463BB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579537DD" w14:textId="77777777" w:rsidR="00722B52" w:rsidRDefault="00722B52" w:rsidP="00722B52">
      <w:pPr>
        <w:rPr>
          <w:rFonts w:ascii="Arial" w:hAnsi="Arial" w:cs="Arial"/>
          <w:b/>
        </w:rPr>
      </w:pPr>
      <w:r>
        <w:rPr>
          <w:rFonts w:ascii="Arial" w:hAnsi="Arial" w:cs="Arial"/>
          <w:b/>
        </w:rPr>
        <w:t xml:space="preserve">Abstract: </w:t>
      </w:r>
    </w:p>
    <w:p w14:paraId="43D0CA60" w14:textId="77777777" w:rsidR="00722B52" w:rsidRDefault="00722B52" w:rsidP="00722B52">
      <w:r>
        <w:t xml:space="preserve">It is CR on log formula for FR2-NTN UE RF requirement </w:t>
      </w:r>
    </w:p>
    <w:p w14:paraId="193C41B3" w14:textId="77777777" w:rsidR="00722B52" w:rsidRDefault="00722B52" w:rsidP="00722B52"/>
    <w:p w14:paraId="72E47B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407E" w14:textId="4BCD0BBF" w:rsidR="00722B52" w:rsidRDefault="00722B52" w:rsidP="00722B52">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63FEC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6E5006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1DE7" w14:textId="1D14A7CD" w:rsidR="00722B52" w:rsidRDefault="00722B52" w:rsidP="00722B52">
      <w:pPr>
        <w:rPr>
          <w:rFonts w:ascii="Arial" w:hAnsi="Arial" w:cs="Arial"/>
          <w:b/>
          <w:sz w:val="24"/>
        </w:rPr>
      </w:pPr>
      <w:r>
        <w:rPr>
          <w:rFonts w:ascii="Arial" w:hAnsi="Arial" w:cs="Arial"/>
          <w:b/>
          <w:color w:val="0000FF"/>
          <w:sz w:val="24"/>
        </w:rPr>
        <w:t>R4-2412716</w:t>
      </w:r>
      <w:r>
        <w:rPr>
          <w:rFonts w:ascii="Arial" w:hAnsi="Arial" w:cs="Arial"/>
          <w:b/>
          <w:color w:val="0000FF"/>
          <w:sz w:val="24"/>
        </w:rPr>
        <w:tab/>
      </w:r>
      <w:r>
        <w:rPr>
          <w:rFonts w:ascii="Arial" w:hAnsi="Arial" w:cs="Arial"/>
          <w:b/>
          <w:sz w:val="24"/>
        </w:rPr>
        <w:t>Maintenance CR for NTN VSAT in Ka-band</w:t>
      </w:r>
    </w:p>
    <w:p w14:paraId="4F045F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34A57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53E0" w14:textId="54F3C944" w:rsidR="00722B52" w:rsidRDefault="00722B52" w:rsidP="00722B52">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1CB67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706D2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FD8EA" w14:textId="0D19ADF5" w:rsidR="00722B52" w:rsidRDefault="00722B52" w:rsidP="00722B52">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7E19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376A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F3F" w14:textId="5FFB1EDE" w:rsidR="00722B52" w:rsidRDefault="00722B52" w:rsidP="00722B52">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5D3C26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D48F1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51F3" w14:textId="220D83B3" w:rsidR="00722B52" w:rsidRDefault="00722B52" w:rsidP="00722B52">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03F392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5BF256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CA8C" w14:textId="49514D6F" w:rsidR="00722B52" w:rsidRDefault="00722B52" w:rsidP="00722B52">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5F270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67702C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325B0" w14:textId="600EBD14" w:rsidR="00722B52" w:rsidRDefault="00722B52" w:rsidP="00722B52">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BF1B3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45DA2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A513" w14:textId="77777777" w:rsidR="00722B52" w:rsidRDefault="00722B52" w:rsidP="00722B52">
      <w:pPr>
        <w:pStyle w:val="Heading4"/>
      </w:pPr>
      <w:bookmarkStart w:id="105" w:name="_Toc174396099"/>
      <w:r>
        <w:t>5.23.6</w:t>
      </w:r>
      <w:r>
        <w:tab/>
        <w:t>RRM core requirements</w:t>
      </w:r>
      <w:bookmarkEnd w:id="105"/>
    </w:p>
    <w:p w14:paraId="1DD5CCEF" w14:textId="2E3A7578" w:rsidR="00722B52" w:rsidRDefault="00722B52" w:rsidP="00722B52">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64B772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B7B97CB" w14:textId="77777777" w:rsidR="00722B52" w:rsidRDefault="00722B52" w:rsidP="00722B52">
      <w:pPr>
        <w:rPr>
          <w:rFonts w:ascii="Arial" w:hAnsi="Arial" w:cs="Arial"/>
          <w:b/>
        </w:rPr>
      </w:pPr>
      <w:r>
        <w:rPr>
          <w:rFonts w:ascii="Arial" w:hAnsi="Arial" w:cs="Arial"/>
          <w:b/>
        </w:rPr>
        <w:t xml:space="preserve">Abstract: </w:t>
      </w:r>
    </w:p>
    <w:p w14:paraId="12786257" w14:textId="77777777" w:rsidR="00722B52" w:rsidRDefault="00722B52" w:rsidP="00722B52">
      <w:r>
        <w:t>MCC: A revision is needed due to parsing failure. Specification number wrong on CR cover for TDoc R4-2411377. Database value : 38.133. CR cover value : TS 38.133.</w:t>
      </w:r>
    </w:p>
    <w:p w14:paraId="096A22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4FFB4" w14:textId="17B30B66" w:rsidR="00722B52" w:rsidRDefault="00722B52" w:rsidP="00722B52">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4D5628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C914A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76D4" w14:textId="40F28C66" w:rsidR="00722B52" w:rsidRDefault="00722B52" w:rsidP="00722B52">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CCBF93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343C0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B598" w14:textId="6E423DF7" w:rsidR="00722B52" w:rsidRDefault="00722B52" w:rsidP="00722B52">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48CB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3A20F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740A" w14:textId="15B3F876" w:rsidR="00722B52" w:rsidRDefault="00722B52" w:rsidP="00722B52">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49DCFD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2D41EB1F" w14:textId="77777777" w:rsidR="00722B52" w:rsidRDefault="00722B52" w:rsidP="00722B52">
      <w:pPr>
        <w:rPr>
          <w:rFonts w:ascii="Arial" w:hAnsi="Arial" w:cs="Arial"/>
          <w:b/>
        </w:rPr>
      </w:pPr>
      <w:r>
        <w:rPr>
          <w:rFonts w:ascii="Arial" w:hAnsi="Arial" w:cs="Arial"/>
          <w:b/>
        </w:rPr>
        <w:t xml:space="preserve">Abstract: </w:t>
      </w:r>
    </w:p>
    <w:p w14:paraId="1080C8E4" w14:textId="77777777" w:rsidR="00722B52" w:rsidRDefault="00722B52" w:rsidP="00722B52">
      <w:r>
        <w:t>Update and correct some items</w:t>
      </w:r>
    </w:p>
    <w:p w14:paraId="15DC8A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970F" w14:textId="7A05B32C" w:rsidR="00722B52" w:rsidRDefault="00722B52" w:rsidP="00722B52">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3FE2E8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6CB748C0" w14:textId="77777777" w:rsidR="00722B52" w:rsidRDefault="00722B52" w:rsidP="00722B52">
      <w:pPr>
        <w:rPr>
          <w:rFonts w:ascii="Arial" w:hAnsi="Arial" w:cs="Arial"/>
          <w:b/>
        </w:rPr>
      </w:pPr>
      <w:r>
        <w:rPr>
          <w:rFonts w:ascii="Arial" w:hAnsi="Arial" w:cs="Arial"/>
          <w:b/>
        </w:rPr>
        <w:t xml:space="preserve">Abstract: </w:t>
      </w:r>
    </w:p>
    <w:p w14:paraId="0EDF9015" w14:textId="77777777" w:rsidR="00722B52" w:rsidRDefault="00722B52" w:rsidP="00722B52">
      <w:r>
        <w:t>Update and correct some items</w:t>
      </w:r>
    </w:p>
    <w:p w14:paraId="6130A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D6E04" w14:textId="31685826" w:rsidR="00722B52" w:rsidRDefault="00722B52" w:rsidP="00722B52">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5B47F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88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AB69" w14:textId="5D575732" w:rsidR="00722B52" w:rsidRDefault="00722B52" w:rsidP="00722B52">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236E51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lastRenderedPageBreak/>
        <w:br/>
      </w:r>
      <w:r>
        <w:rPr>
          <w:i/>
        </w:rPr>
        <w:tab/>
      </w:r>
      <w:r>
        <w:rPr>
          <w:i/>
        </w:rPr>
        <w:tab/>
      </w:r>
      <w:r>
        <w:rPr>
          <w:i/>
        </w:rPr>
        <w:tab/>
      </w:r>
      <w:r>
        <w:rPr>
          <w:i/>
        </w:rPr>
        <w:tab/>
      </w:r>
      <w:r>
        <w:rPr>
          <w:i/>
        </w:rPr>
        <w:tab/>
        <w:t>Source: Huawei, HiSilicon</w:t>
      </w:r>
    </w:p>
    <w:p w14:paraId="7A849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75FC" w14:textId="67474C8B" w:rsidR="00722B52" w:rsidRDefault="00722B52" w:rsidP="00722B52">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23D4E0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46BFA4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F44F" w14:textId="7932B8CB" w:rsidR="00722B52" w:rsidRDefault="00722B52" w:rsidP="00722B52">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077B57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7933D7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CD032" w14:textId="235C5805" w:rsidR="00722B52" w:rsidRDefault="00722B52" w:rsidP="00722B52">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6358601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512B4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CFF9" w14:textId="218A4945" w:rsidR="00722B52" w:rsidRDefault="00722B52" w:rsidP="00722B52">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79B4E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6A701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ED24" w14:textId="0E38B1BC" w:rsidR="00722B52" w:rsidRDefault="00722B52" w:rsidP="00722B52">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27EBB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40FEA6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0BC4" w14:textId="6927BC1E" w:rsidR="00722B52" w:rsidRDefault="00722B52" w:rsidP="00722B52">
      <w:pPr>
        <w:rPr>
          <w:rFonts w:ascii="Arial" w:hAnsi="Arial" w:cs="Arial"/>
          <w:b/>
          <w:sz w:val="24"/>
        </w:rPr>
      </w:pPr>
      <w:r>
        <w:rPr>
          <w:rFonts w:ascii="Arial" w:hAnsi="Arial" w:cs="Arial"/>
          <w:b/>
          <w:color w:val="0000FF"/>
          <w:sz w:val="24"/>
        </w:rPr>
        <w:t>R4-2413048</w:t>
      </w:r>
      <w:r>
        <w:rPr>
          <w:rFonts w:ascii="Arial" w:hAnsi="Arial" w:cs="Arial"/>
          <w:b/>
          <w:color w:val="0000FF"/>
          <w:sz w:val="24"/>
        </w:rPr>
        <w:tab/>
      </w:r>
      <w:r>
        <w:rPr>
          <w:rFonts w:ascii="Arial" w:hAnsi="Arial" w:cs="Arial"/>
          <w:b/>
          <w:sz w:val="24"/>
        </w:rPr>
        <w:t>Modify NR NTN cell re-selection measurement in RRC IDLEINACTIVE state</w:t>
      </w:r>
    </w:p>
    <w:p w14:paraId="05E2DA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721918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0D98E" w14:textId="06B430A3" w:rsidR="00722B52" w:rsidRDefault="00722B52" w:rsidP="00722B52">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461319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5145B1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A265E" w14:textId="3BB3337E" w:rsidR="00722B52" w:rsidRDefault="00722B52" w:rsidP="00722B52">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2109CE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64713F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5AFB" w14:textId="464D0443" w:rsidR="00722B52" w:rsidRDefault="00722B52" w:rsidP="00722B52">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205088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52CC58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024C" w14:textId="64D26243" w:rsidR="00722B52" w:rsidRDefault="00722B52" w:rsidP="00722B52">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Modify the NR NTN RRC Re-establishment requirements_R18</w:t>
      </w:r>
    </w:p>
    <w:p w14:paraId="4BC2A3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7ACF7694" w14:textId="77777777" w:rsidR="00722B52" w:rsidRDefault="00722B52" w:rsidP="00722B52">
      <w:pPr>
        <w:rPr>
          <w:rFonts w:ascii="Arial" w:hAnsi="Arial" w:cs="Arial"/>
          <w:b/>
        </w:rPr>
      </w:pPr>
      <w:r>
        <w:rPr>
          <w:rFonts w:ascii="Arial" w:hAnsi="Arial" w:cs="Arial"/>
          <w:b/>
        </w:rPr>
        <w:t xml:space="preserve">Abstract: </w:t>
      </w:r>
    </w:p>
    <w:p w14:paraId="4EFCAE2F" w14:textId="77777777" w:rsidR="00722B52" w:rsidRDefault="00722B52" w:rsidP="00722B52">
      <w:r>
        <w:t>MCC: This is CAT A CR.</w:t>
      </w:r>
    </w:p>
    <w:p w14:paraId="6F9B6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A4D8" w14:textId="50962570" w:rsidR="00722B52" w:rsidRDefault="00722B52" w:rsidP="00722B52">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20DC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216180AE" w14:textId="77777777" w:rsidR="00722B52" w:rsidRDefault="00722B52" w:rsidP="00722B52">
      <w:pPr>
        <w:rPr>
          <w:rFonts w:ascii="Arial" w:hAnsi="Arial" w:cs="Arial"/>
          <w:b/>
        </w:rPr>
      </w:pPr>
      <w:r>
        <w:rPr>
          <w:rFonts w:ascii="Arial" w:hAnsi="Arial" w:cs="Arial"/>
          <w:b/>
        </w:rPr>
        <w:t xml:space="preserve">Abstract: </w:t>
      </w:r>
    </w:p>
    <w:p w14:paraId="6AB17F7A" w14:textId="77777777" w:rsidR="00722B52" w:rsidRDefault="00722B52" w:rsidP="00722B52">
      <w:r>
        <w:t>Update and correct some items</w:t>
      </w:r>
    </w:p>
    <w:p w14:paraId="1C0FAF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CD07C" w14:textId="65405EA6" w:rsidR="00722B52" w:rsidRDefault="00722B52" w:rsidP="00722B52">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441A2B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3B327A18" w14:textId="77777777" w:rsidR="00722B52" w:rsidRDefault="00722B52" w:rsidP="00722B52">
      <w:pPr>
        <w:rPr>
          <w:rFonts w:ascii="Arial" w:hAnsi="Arial" w:cs="Arial"/>
          <w:b/>
        </w:rPr>
      </w:pPr>
      <w:r>
        <w:rPr>
          <w:rFonts w:ascii="Arial" w:hAnsi="Arial" w:cs="Arial"/>
          <w:b/>
        </w:rPr>
        <w:t xml:space="preserve">Abstract: </w:t>
      </w:r>
    </w:p>
    <w:p w14:paraId="23A7AB8C" w14:textId="77777777" w:rsidR="00722B52" w:rsidRDefault="00722B52" w:rsidP="00722B52">
      <w:r>
        <w:t>Update and correct some items</w:t>
      </w:r>
    </w:p>
    <w:p w14:paraId="10DEF78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D122" w14:textId="77777777" w:rsidR="00722B52" w:rsidRDefault="00722B52" w:rsidP="00722B52">
      <w:pPr>
        <w:pStyle w:val="Heading4"/>
      </w:pPr>
      <w:bookmarkStart w:id="106" w:name="_Toc174396100"/>
      <w:r>
        <w:t>5.23.7</w:t>
      </w:r>
      <w:r>
        <w:tab/>
        <w:t>RRM performance requirements</w:t>
      </w:r>
      <w:bookmarkEnd w:id="106"/>
    </w:p>
    <w:p w14:paraId="3C075270" w14:textId="71BB1482" w:rsidR="00722B52" w:rsidRDefault="00722B52" w:rsidP="00722B52">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62289D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7E2A5CC0" w14:textId="77777777" w:rsidR="00722B52" w:rsidRDefault="00722B52" w:rsidP="00722B52">
      <w:pPr>
        <w:rPr>
          <w:rFonts w:ascii="Arial" w:hAnsi="Arial" w:cs="Arial"/>
          <w:b/>
        </w:rPr>
      </w:pPr>
      <w:r>
        <w:rPr>
          <w:rFonts w:ascii="Arial" w:hAnsi="Arial" w:cs="Arial"/>
          <w:b/>
        </w:rPr>
        <w:t xml:space="preserve">Abstract: </w:t>
      </w:r>
    </w:p>
    <w:p w14:paraId="25F54D86" w14:textId="77777777" w:rsidR="00722B52" w:rsidRDefault="00722B52" w:rsidP="00722B52">
      <w:r>
        <w:t xml:space="preserve">MCC: A revision is needed due to parsing failure. Specification number wrong on CR cover for TDoc R4-2411378. Database value : 38.133. CR cover value : TS 38.133. </w:t>
      </w:r>
    </w:p>
    <w:p w14:paraId="3E62F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6FE" w14:textId="5909DFB1" w:rsidR="00722B52" w:rsidRDefault="00722B52" w:rsidP="00722B52">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6615C7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FCEC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33F5" w14:textId="3C7BB631" w:rsidR="00722B52" w:rsidRDefault="00722B52" w:rsidP="00722B52">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7528D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B16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A32C" w14:textId="7F861B0E" w:rsidR="00722B52" w:rsidRDefault="00722B52" w:rsidP="00722B52">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8B04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7CF775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E5F" w14:textId="3622284C" w:rsidR="00722B52" w:rsidRDefault="00722B52" w:rsidP="00722B52">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7EABD1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F54C4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3940D" w14:textId="3F5F3FB4" w:rsidR="00722B52" w:rsidRDefault="00722B52" w:rsidP="00722B52">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1356BE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02A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916E" w14:textId="7B00E9ED" w:rsidR="00722B52" w:rsidRDefault="00722B52" w:rsidP="00722B52">
      <w:pPr>
        <w:rPr>
          <w:rFonts w:ascii="Arial" w:hAnsi="Arial" w:cs="Arial"/>
          <w:b/>
          <w:sz w:val="24"/>
        </w:rPr>
      </w:pPr>
      <w:r>
        <w:rPr>
          <w:rFonts w:ascii="Arial" w:hAnsi="Arial" w:cs="Arial"/>
          <w:b/>
          <w:color w:val="0000FF"/>
          <w:sz w:val="24"/>
        </w:rPr>
        <w:t>R4-2412664</w:t>
      </w:r>
      <w:r>
        <w:rPr>
          <w:rFonts w:ascii="Arial" w:hAnsi="Arial" w:cs="Arial"/>
          <w:b/>
          <w:color w:val="0000FF"/>
          <w:sz w:val="24"/>
        </w:rPr>
        <w:tab/>
      </w:r>
      <w:r>
        <w:rPr>
          <w:rFonts w:ascii="Arial" w:hAnsi="Arial" w:cs="Arial"/>
          <w:b/>
          <w:sz w:val="24"/>
        </w:rPr>
        <w:t>Discussion on remaining issues in R18 NTN perf requirements</w:t>
      </w:r>
    </w:p>
    <w:p w14:paraId="5FFDE1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B59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26B9" w14:textId="129BD10C" w:rsidR="00722B52" w:rsidRDefault="00722B52" w:rsidP="00722B52">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690A7B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w:t>
      </w:r>
    </w:p>
    <w:p w14:paraId="5AFDBF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586F" w14:textId="0555AC77" w:rsidR="00722B52" w:rsidRDefault="00722B52" w:rsidP="00722B52">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45D4C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3C05F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207" w14:textId="0D55BACD" w:rsidR="00722B52" w:rsidRDefault="00722B52" w:rsidP="00722B52">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1005E9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180D22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AFDE" w14:textId="3664A5B0" w:rsidR="00722B52" w:rsidRDefault="00722B52" w:rsidP="00722B52">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2468B9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20CB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34B5" w14:textId="5F4CC046" w:rsidR="00722B52" w:rsidRDefault="00722B52" w:rsidP="00722B52">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474F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58E35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531D" w14:textId="03A8A493" w:rsidR="00722B52" w:rsidRDefault="00722B52" w:rsidP="00722B52">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3D81C4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w:t>
      </w:r>
    </w:p>
    <w:p w14:paraId="45B9BE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2CFF" w14:textId="77777777" w:rsidR="00722B52" w:rsidRDefault="00722B52" w:rsidP="00722B52">
      <w:pPr>
        <w:pStyle w:val="Heading4"/>
      </w:pPr>
      <w:bookmarkStart w:id="107" w:name="_Toc174396101"/>
      <w:r>
        <w:lastRenderedPageBreak/>
        <w:t>5.23.8</w:t>
      </w:r>
      <w:r>
        <w:tab/>
        <w:t>Demodulation performance requirements</w:t>
      </w:r>
      <w:bookmarkEnd w:id="107"/>
    </w:p>
    <w:p w14:paraId="34FD1AE8" w14:textId="77777777" w:rsidR="00722B52" w:rsidRDefault="00722B52" w:rsidP="00722B52">
      <w:pPr>
        <w:pStyle w:val="Heading5"/>
      </w:pPr>
      <w:bookmarkStart w:id="108" w:name="_Toc174396102"/>
      <w:r>
        <w:t>5.23.8.1</w:t>
      </w:r>
      <w:r>
        <w:tab/>
        <w:t>SAN demodulation performance requirements</w:t>
      </w:r>
      <w:bookmarkEnd w:id="108"/>
    </w:p>
    <w:p w14:paraId="5C438FA2" w14:textId="691C4E2C" w:rsidR="00722B52" w:rsidRDefault="00722B52" w:rsidP="00722B52">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4F1E250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2656E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897" w14:textId="13DD944F" w:rsidR="00722B52" w:rsidRDefault="00722B52" w:rsidP="00722B52">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7D2F48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30396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F175" w14:textId="6A4B5B50" w:rsidR="00722B52" w:rsidRDefault="00722B52" w:rsidP="00722B52">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1D4F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67C1A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A9B" w14:textId="2E16C821" w:rsidR="00722B52" w:rsidRDefault="00722B52" w:rsidP="00722B52">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6F0DF0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A1613" w14:textId="77777777" w:rsidR="00722B52" w:rsidRDefault="00722B52" w:rsidP="00722B52">
      <w:pPr>
        <w:rPr>
          <w:rFonts w:ascii="Arial" w:hAnsi="Arial" w:cs="Arial"/>
          <w:b/>
        </w:rPr>
      </w:pPr>
      <w:r>
        <w:rPr>
          <w:rFonts w:ascii="Arial" w:hAnsi="Arial" w:cs="Arial"/>
          <w:b/>
        </w:rPr>
        <w:t xml:space="preserve">Abstract: </w:t>
      </w:r>
    </w:p>
    <w:p w14:paraId="6C1D9AF8" w14:textId="77777777" w:rsidR="00722B52" w:rsidRDefault="00722B52" w:rsidP="00722B52">
      <w:r>
        <w:t>The manufactory declaration and applicability rule</w:t>
      </w:r>
    </w:p>
    <w:p w14:paraId="5ACDC5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F4E9" w14:textId="736C8758" w:rsidR="00722B52" w:rsidRDefault="00722B52" w:rsidP="00722B52">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2C9138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6823FA8A" w14:textId="77777777" w:rsidR="00722B52" w:rsidRDefault="00722B52" w:rsidP="00722B52">
      <w:pPr>
        <w:rPr>
          <w:rFonts w:ascii="Arial" w:hAnsi="Arial" w:cs="Arial"/>
          <w:b/>
        </w:rPr>
      </w:pPr>
      <w:r>
        <w:rPr>
          <w:rFonts w:ascii="Arial" w:hAnsi="Arial" w:cs="Arial"/>
          <w:b/>
        </w:rPr>
        <w:t xml:space="preserve">Abstract: </w:t>
      </w:r>
    </w:p>
    <w:p w14:paraId="4C43BFB8" w14:textId="77777777" w:rsidR="00722B52" w:rsidRDefault="00722B52" w:rsidP="00722B52">
      <w:r>
        <w:t>Adding manufactory declaration and applicability rule</w:t>
      </w:r>
    </w:p>
    <w:p w14:paraId="4BB5F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C0CE" w14:textId="631BEB6D" w:rsidR="00722B52" w:rsidRDefault="00722B52" w:rsidP="00722B52">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4D8544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9C30D2" w14:textId="77777777" w:rsidR="00722B52" w:rsidRDefault="00722B52" w:rsidP="00722B52">
      <w:pPr>
        <w:rPr>
          <w:rFonts w:ascii="Arial" w:hAnsi="Arial" w:cs="Arial"/>
          <w:b/>
        </w:rPr>
      </w:pPr>
      <w:r>
        <w:rPr>
          <w:rFonts w:ascii="Arial" w:hAnsi="Arial" w:cs="Arial"/>
          <w:b/>
        </w:rPr>
        <w:t xml:space="preserve">Abstract: </w:t>
      </w:r>
    </w:p>
    <w:p w14:paraId="3007AD92" w14:textId="77777777" w:rsidR="00722B52" w:rsidRDefault="00722B52" w:rsidP="00722B52">
      <w:r>
        <w:lastRenderedPageBreak/>
        <w:t>Simulation results</w:t>
      </w:r>
    </w:p>
    <w:p w14:paraId="3EAE7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C7B15" w14:textId="0616B3F1" w:rsidR="00722B52" w:rsidRDefault="00722B52" w:rsidP="00722B52">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5CFF8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58B446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650FC" w14:textId="1B18296E" w:rsidR="00722B52" w:rsidRDefault="00722B52" w:rsidP="00722B52">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2F1153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188DE1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E07B" w14:textId="444BE12C" w:rsidR="00722B52" w:rsidRDefault="00722B52" w:rsidP="00722B52">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17C0A2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3A8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3E1F" w14:textId="26F59E79" w:rsidR="00722B52" w:rsidRDefault="00722B52" w:rsidP="00722B52">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E84E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604BC4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5822" w14:textId="3A0B3991" w:rsidR="00722B52" w:rsidRDefault="00722B52" w:rsidP="00722B52">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64EC76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1BAEEF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4EC9" w14:textId="77777777" w:rsidR="00722B52" w:rsidRDefault="00722B52" w:rsidP="00722B52">
      <w:pPr>
        <w:pStyle w:val="Heading5"/>
      </w:pPr>
      <w:bookmarkStart w:id="109" w:name="_Toc174396103"/>
      <w:r>
        <w:t>5.23.8.2</w:t>
      </w:r>
      <w:r>
        <w:tab/>
        <w:t>UE demodulation performance and CSI requirements</w:t>
      </w:r>
      <w:bookmarkEnd w:id="109"/>
    </w:p>
    <w:p w14:paraId="7A56AC97" w14:textId="49C809DE" w:rsidR="00722B52" w:rsidRDefault="00722B52" w:rsidP="00722B52">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F71A3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1351A5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47F7" w14:textId="1006106F" w:rsidR="00722B52" w:rsidRDefault="00722B52" w:rsidP="00722B52">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6BA802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7F07EA6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3540" w14:textId="04B32EC3" w:rsidR="00722B52" w:rsidRDefault="00722B52" w:rsidP="00722B52">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16CB49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5B01771" w14:textId="77777777" w:rsidR="00722B52" w:rsidRDefault="00722B52" w:rsidP="00722B52">
      <w:pPr>
        <w:rPr>
          <w:rFonts w:ascii="Arial" w:hAnsi="Arial" w:cs="Arial"/>
          <w:b/>
        </w:rPr>
      </w:pPr>
      <w:r>
        <w:rPr>
          <w:rFonts w:ascii="Arial" w:hAnsi="Arial" w:cs="Arial"/>
          <w:b/>
        </w:rPr>
        <w:t xml:space="preserve">Abstract: </w:t>
      </w:r>
    </w:p>
    <w:p w14:paraId="0CCC0E9B" w14:textId="77777777" w:rsidR="00722B52" w:rsidRDefault="00722B52" w:rsidP="00722B52">
      <w:r>
        <w:t>This CR corrects some type and remove the suqare brackets</w:t>
      </w:r>
    </w:p>
    <w:p w14:paraId="79EE82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5E19" w14:textId="7AF01DAF" w:rsidR="00722B52" w:rsidRDefault="00722B52" w:rsidP="00722B52">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06B53A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CF2B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A222" w14:textId="77777777" w:rsidR="00722B52" w:rsidRDefault="00722B52" w:rsidP="00722B52">
      <w:pPr>
        <w:pStyle w:val="Heading4"/>
      </w:pPr>
      <w:bookmarkStart w:id="110" w:name="_Toc174396104"/>
      <w:r>
        <w:t>5.23.9</w:t>
      </w:r>
      <w:r>
        <w:tab/>
        <w:t>Moderator summary and conclusions</w:t>
      </w:r>
      <w:bookmarkEnd w:id="110"/>
    </w:p>
    <w:p w14:paraId="3A0C7B40" w14:textId="7EFDCB37" w:rsidR="00722B52" w:rsidRDefault="00722B52" w:rsidP="00722B52">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6C754F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52C357" w14:textId="77777777" w:rsidR="00722B52" w:rsidRDefault="00722B52" w:rsidP="00722B52">
      <w:pPr>
        <w:rPr>
          <w:rFonts w:ascii="Arial" w:hAnsi="Arial" w:cs="Arial"/>
          <w:b/>
        </w:rPr>
      </w:pPr>
      <w:r>
        <w:rPr>
          <w:rFonts w:ascii="Arial" w:hAnsi="Arial" w:cs="Arial"/>
          <w:b/>
        </w:rPr>
        <w:t xml:space="preserve">Abstract: </w:t>
      </w:r>
    </w:p>
    <w:p w14:paraId="091EFEAB" w14:textId="77777777" w:rsidR="00722B52" w:rsidRDefault="00722B52" w:rsidP="00722B52">
      <w:r>
        <w:t>Topic summary in RRM session</w:t>
      </w:r>
    </w:p>
    <w:p w14:paraId="3FBC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F9AB" w14:textId="47D346E3" w:rsidR="00722B52" w:rsidRDefault="00722B52" w:rsidP="00722B52">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33DC3DE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5B107" w14:textId="77777777" w:rsidR="00722B52" w:rsidRDefault="00722B52" w:rsidP="00722B52">
      <w:pPr>
        <w:rPr>
          <w:rFonts w:ascii="Arial" w:hAnsi="Arial" w:cs="Arial"/>
          <w:b/>
        </w:rPr>
      </w:pPr>
      <w:r>
        <w:rPr>
          <w:rFonts w:ascii="Arial" w:hAnsi="Arial" w:cs="Arial"/>
          <w:b/>
        </w:rPr>
        <w:t xml:space="preserve">Abstract: </w:t>
      </w:r>
    </w:p>
    <w:p w14:paraId="5CA48BC8" w14:textId="77777777" w:rsidR="00722B52" w:rsidRDefault="00722B52" w:rsidP="00722B52">
      <w:r>
        <w:t>[112] BDaT Session AI 5.23.3, 5.23.4</w:t>
      </w:r>
    </w:p>
    <w:p w14:paraId="68DED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EC4B" w14:textId="71003296" w:rsidR="00722B52" w:rsidRDefault="00722B52" w:rsidP="00722B52">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79BA41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1D8B73" w14:textId="77777777" w:rsidR="00722B52" w:rsidRDefault="00722B52" w:rsidP="00722B52">
      <w:pPr>
        <w:rPr>
          <w:rFonts w:ascii="Arial" w:hAnsi="Arial" w:cs="Arial"/>
          <w:b/>
        </w:rPr>
      </w:pPr>
      <w:r>
        <w:rPr>
          <w:rFonts w:ascii="Arial" w:hAnsi="Arial" w:cs="Arial"/>
          <w:b/>
        </w:rPr>
        <w:t xml:space="preserve">Abstract: </w:t>
      </w:r>
    </w:p>
    <w:p w14:paraId="7C20B622" w14:textId="77777777" w:rsidR="00722B52" w:rsidRDefault="00722B52" w:rsidP="00722B52">
      <w:r>
        <w:t>[112] BDaT Session AI 5.23.1, 5.23.2, 5.23.5</w:t>
      </w:r>
    </w:p>
    <w:p w14:paraId="15224B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7E6D3" w14:textId="11C6927C" w:rsidR="00722B52" w:rsidRDefault="00722B52" w:rsidP="00722B52">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4BFB3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1FD83" w14:textId="77777777" w:rsidR="00722B52" w:rsidRDefault="00722B52" w:rsidP="00722B52">
      <w:pPr>
        <w:rPr>
          <w:rFonts w:ascii="Arial" w:hAnsi="Arial" w:cs="Arial"/>
          <w:b/>
        </w:rPr>
      </w:pPr>
      <w:r>
        <w:rPr>
          <w:rFonts w:ascii="Arial" w:hAnsi="Arial" w:cs="Arial"/>
          <w:b/>
        </w:rPr>
        <w:lastRenderedPageBreak/>
        <w:t xml:space="preserve">Abstract: </w:t>
      </w:r>
    </w:p>
    <w:p w14:paraId="7BA7AE1C" w14:textId="77777777" w:rsidR="00722B52" w:rsidRDefault="00722B52" w:rsidP="00722B52">
      <w:r>
        <w:t>[112] BDaT Session AI 5.23.8, 5.23.8.1, 5.23.8.2</w:t>
      </w:r>
    </w:p>
    <w:p w14:paraId="0D3D7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FFAE" w14:textId="77777777" w:rsidR="00722B52" w:rsidRDefault="00722B52" w:rsidP="00722B52">
      <w:pPr>
        <w:pStyle w:val="Heading3"/>
      </w:pPr>
      <w:bookmarkStart w:id="111" w:name="_Toc174396105"/>
      <w:r>
        <w:t>5.24</w:t>
      </w:r>
      <w:r>
        <w:tab/>
        <w:t>Further NR mobility enhancements</w:t>
      </w:r>
      <w:bookmarkEnd w:id="111"/>
    </w:p>
    <w:p w14:paraId="5471EEFA" w14:textId="77777777" w:rsidR="00722B52" w:rsidRDefault="00722B52" w:rsidP="00722B52">
      <w:pPr>
        <w:pStyle w:val="Heading4"/>
      </w:pPr>
      <w:bookmarkStart w:id="112" w:name="_Toc174396106"/>
      <w:r>
        <w:t>5.24.1</w:t>
      </w:r>
      <w:r>
        <w:tab/>
        <w:t>RRM Core requirements</w:t>
      </w:r>
      <w:bookmarkEnd w:id="112"/>
    </w:p>
    <w:p w14:paraId="1753AB2E" w14:textId="743447FF" w:rsidR="00722B52" w:rsidRDefault="00722B52" w:rsidP="00722B52">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745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6A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7892" w14:textId="7BE4AA8F" w:rsidR="00722B52" w:rsidRDefault="00722B52" w:rsidP="00722B52">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7CF734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6DCFC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74AA9" w14:textId="3DB9EE84" w:rsidR="00722B52" w:rsidRDefault="00722B52" w:rsidP="00722B52">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26ADD9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C6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0430" w14:textId="086C1078" w:rsidR="00722B52" w:rsidRDefault="00722B52" w:rsidP="00722B52">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2D8C84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2D6CB2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7DC5" w14:textId="6F72D5AA" w:rsidR="00722B52" w:rsidRDefault="00722B52" w:rsidP="00722B52">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75D8E2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499E4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437F" w14:textId="0145094C" w:rsidR="00722B52" w:rsidRDefault="00722B52" w:rsidP="00722B52">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218E7F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F33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8" w14:textId="32B7F5E0" w:rsidR="00722B52" w:rsidRDefault="00722B52" w:rsidP="00722B52">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7E6D9F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A4C6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FBD1" w14:textId="236CB450" w:rsidR="00722B52" w:rsidRDefault="00722B52" w:rsidP="00722B52">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41E80B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6AA366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FAC0" w14:textId="3181825E" w:rsidR="00722B52" w:rsidRDefault="00722B52" w:rsidP="00722B52">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359F6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117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5906" w14:textId="69F672E6" w:rsidR="00722B52" w:rsidRDefault="00722B52" w:rsidP="00722B52">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28B71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Source: CMCC</w:t>
      </w:r>
    </w:p>
    <w:p w14:paraId="2C92C2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3A71" w14:textId="12F99838" w:rsidR="00722B52" w:rsidRDefault="00722B52" w:rsidP="00722B52">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6F34AE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68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C92D" w14:textId="3000EF3A" w:rsidR="00722B52" w:rsidRDefault="00722B52" w:rsidP="00722B52">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75AE6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6A707D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3472" w14:textId="434EF28C" w:rsidR="00722B52" w:rsidRDefault="00722B52" w:rsidP="00722B52">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0547E5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2DDEEC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4C53" w14:textId="59498A58" w:rsidR="00722B52" w:rsidRDefault="00722B52" w:rsidP="00722B52">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4E6A28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213C9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38B8" w14:textId="15C35BD1" w:rsidR="00722B52" w:rsidRDefault="00722B52" w:rsidP="00722B52">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E095F3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73E9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BF33" w14:textId="0E5BA0E0" w:rsidR="00722B52" w:rsidRDefault="00722B52" w:rsidP="00722B52">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0FED12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FC6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853B" w14:textId="01436543" w:rsidR="00722B52" w:rsidRDefault="00722B52" w:rsidP="00722B52">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4BD141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56EB8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0802" w14:textId="043A372C" w:rsidR="00722B52" w:rsidRDefault="00722B52" w:rsidP="00722B52">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314A8D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13EE6B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23619" w14:textId="77B30535" w:rsidR="00722B52" w:rsidRDefault="00722B52" w:rsidP="00722B52">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38CE50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5A1C2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05A" w14:textId="755DF560" w:rsidR="00722B52" w:rsidRDefault="00722B52" w:rsidP="00722B52">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669401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BD06" w14:textId="77777777" w:rsidR="00722B52" w:rsidRDefault="00722B52" w:rsidP="00722B52">
      <w:pPr>
        <w:rPr>
          <w:rFonts w:ascii="Arial" w:hAnsi="Arial" w:cs="Arial"/>
          <w:b/>
        </w:rPr>
      </w:pPr>
      <w:r>
        <w:rPr>
          <w:rFonts w:ascii="Arial" w:hAnsi="Arial" w:cs="Arial"/>
          <w:b/>
        </w:rPr>
        <w:t xml:space="preserve">Abstract: </w:t>
      </w:r>
    </w:p>
    <w:p w14:paraId="3F0C903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4AF887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5D3" w14:textId="03C29C9A" w:rsidR="00722B52" w:rsidRDefault="00722B52" w:rsidP="00722B52">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01EEC4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0CA23BE" w14:textId="77777777" w:rsidR="00722B52" w:rsidRDefault="00722B52" w:rsidP="00722B52">
      <w:pPr>
        <w:rPr>
          <w:rFonts w:ascii="Arial" w:hAnsi="Arial" w:cs="Arial"/>
          <w:b/>
        </w:rPr>
      </w:pPr>
      <w:r>
        <w:rPr>
          <w:rFonts w:ascii="Arial" w:hAnsi="Arial" w:cs="Arial"/>
          <w:b/>
        </w:rPr>
        <w:t xml:space="preserve">Abstract: </w:t>
      </w:r>
    </w:p>
    <w:p w14:paraId="5128C922"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3FBD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56E8" w14:textId="02A947D3" w:rsidR="00722B52" w:rsidRDefault="00722B52" w:rsidP="00722B52">
      <w:pPr>
        <w:rPr>
          <w:rFonts w:ascii="Arial" w:hAnsi="Arial" w:cs="Arial"/>
          <w:b/>
          <w:sz w:val="24"/>
        </w:rPr>
      </w:pPr>
      <w:r>
        <w:rPr>
          <w:rFonts w:ascii="Arial" w:hAnsi="Arial" w:cs="Arial"/>
          <w:b/>
          <w:color w:val="0000FF"/>
          <w:sz w:val="24"/>
        </w:rPr>
        <w:lastRenderedPageBreak/>
        <w:t>R4-2412519</w:t>
      </w:r>
      <w:r>
        <w:rPr>
          <w:rFonts w:ascii="Arial" w:hAnsi="Arial" w:cs="Arial"/>
          <w:b/>
          <w:color w:val="0000FF"/>
          <w:sz w:val="24"/>
        </w:rPr>
        <w:tab/>
      </w:r>
      <w:r>
        <w:rPr>
          <w:rFonts w:ascii="Arial" w:hAnsi="Arial" w:cs="Arial"/>
          <w:b/>
          <w:sz w:val="24"/>
        </w:rPr>
        <w:t>Discussion on maintenance of RRM test cases for R18 NR_Mob_enh2</w:t>
      </w:r>
    </w:p>
    <w:p w14:paraId="703011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71831" w14:textId="77777777" w:rsidR="00722B52" w:rsidRDefault="00722B52" w:rsidP="00722B52">
      <w:pPr>
        <w:rPr>
          <w:rFonts w:ascii="Arial" w:hAnsi="Arial" w:cs="Arial"/>
          <w:b/>
        </w:rPr>
      </w:pPr>
      <w:r>
        <w:rPr>
          <w:rFonts w:ascii="Arial" w:hAnsi="Arial" w:cs="Arial"/>
          <w:b/>
        </w:rPr>
        <w:t xml:space="preserve">Abstract: </w:t>
      </w:r>
    </w:p>
    <w:p w14:paraId="290C8BB1"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17412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30BB" w14:textId="28792F11" w:rsidR="00722B52" w:rsidRDefault="00722B52" w:rsidP="00722B52">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3BB8F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383AD0BE" w14:textId="77777777" w:rsidR="00722B52" w:rsidRDefault="00722B52" w:rsidP="00722B52">
      <w:pPr>
        <w:rPr>
          <w:rFonts w:ascii="Arial" w:hAnsi="Arial" w:cs="Arial"/>
          <w:b/>
        </w:rPr>
      </w:pPr>
      <w:r>
        <w:rPr>
          <w:rFonts w:ascii="Arial" w:hAnsi="Arial" w:cs="Arial"/>
          <w:b/>
        </w:rPr>
        <w:t xml:space="preserve">Abstract: </w:t>
      </w:r>
    </w:p>
    <w:p w14:paraId="5EB7F75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0DAFD6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20E8" w14:textId="77402C4C" w:rsidR="00722B52" w:rsidRDefault="00722B52" w:rsidP="00722B52">
      <w:pPr>
        <w:rPr>
          <w:rFonts w:ascii="Arial" w:hAnsi="Arial" w:cs="Arial"/>
          <w:b/>
          <w:sz w:val="24"/>
        </w:rPr>
      </w:pPr>
      <w:r>
        <w:rPr>
          <w:rFonts w:ascii="Arial" w:hAnsi="Arial" w:cs="Arial"/>
          <w:b/>
          <w:color w:val="0000FF"/>
          <w:sz w:val="24"/>
        </w:rPr>
        <w:t>R4-2412798</w:t>
      </w:r>
      <w:r>
        <w:rPr>
          <w:rFonts w:ascii="Arial" w:hAnsi="Arial" w:cs="Arial"/>
          <w:b/>
          <w:color w:val="0000FF"/>
          <w:sz w:val="24"/>
        </w:rPr>
        <w:tab/>
      </w:r>
      <w:r>
        <w:rPr>
          <w:rFonts w:ascii="Arial" w:hAnsi="Arial" w:cs="Arial"/>
          <w:b/>
          <w:sz w:val="24"/>
        </w:rPr>
        <w:t>On remaining LTM core requirements</w:t>
      </w:r>
    </w:p>
    <w:p w14:paraId="232B4A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26AA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82F83" w14:textId="4C4F072E" w:rsidR="00722B52" w:rsidRDefault="00722B52" w:rsidP="00722B52">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4426D1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F3A11FA" w14:textId="77777777" w:rsidR="00722B52" w:rsidRDefault="00722B52" w:rsidP="00722B52">
      <w:pPr>
        <w:rPr>
          <w:rFonts w:ascii="Arial" w:hAnsi="Arial" w:cs="Arial"/>
          <w:b/>
        </w:rPr>
      </w:pPr>
      <w:r>
        <w:rPr>
          <w:rFonts w:ascii="Arial" w:hAnsi="Arial" w:cs="Arial"/>
          <w:b/>
        </w:rPr>
        <w:t xml:space="preserve">Abstract: </w:t>
      </w:r>
    </w:p>
    <w:p w14:paraId="6DC3B9D2" w14:textId="77777777" w:rsidR="00722B52" w:rsidRDefault="00722B52" w:rsidP="00722B52">
      <w:r>
        <w:t>RRM requirements for L1/L2 based inter-cell mobility</w:t>
      </w:r>
    </w:p>
    <w:p w14:paraId="6F426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8EB6" w14:textId="2E1557F4" w:rsidR="00722B52" w:rsidRDefault="00722B52" w:rsidP="00722B52">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3154E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351E61E1" w14:textId="77777777" w:rsidR="00722B52" w:rsidRDefault="00722B52" w:rsidP="00722B52">
      <w:pPr>
        <w:rPr>
          <w:rFonts w:ascii="Arial" w:hAnsi="Arial" w:cs="Arial"/>
          <w:b/>
        </w:rPr>
      </w:pPr>
      <w:r>
        <w:rPr>
          <w:rFonts w:ascii="Arial" w:hAnsi="Arial" w:cs="Arial"/>
          <w:b/>
        </w:rPr>
        <w:t xml:space="preserve">Abstract: </w:t>
      </w:r>
    </w:p>
    <w:p w14:paraId="65026155" w14:textId="77777777" w:rsidR="00722B52" w:rsidRDefault="00722B52" w:rsidP="00722B52">
      <w:r>
        <w:t>Draft CR to 38.133 on LTM requirements</w:t>
      </w:r>
    </w:p>
    <w:p w14:paraId="3B836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BB93F" w14:textId="5934DBAB" w:rsidR="00722B52" w:rsidRDefault="00722B52" w:rsidP="00722B52">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3D6922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68086E01" w14:textId="77777777" w:rsidR="00722B52" w:rsidRDefault="00722B52" w:rsidP="00722B52">
      <w:pPr>
        <w:rPr>
          <w:rFonts w:ascii="Arial" w:hAnsi="Arial" w:cs="Arial"/>
          <w:b/>
        </w:rPr>
      </w:pPr>
      <w:r>
        <w:rPr>
          <w:rFonts w:ascii="Arial" w:hAnsi="Arial" w:cs="Arial"/>
          <w:b/>
        </w:rPr>
        <w:lastRenderedPageBreak/>
        <w:t xml:space="preserve">Abstract: </w:t>
      </w:r>
    </w:p>
    <w:p w14:paraId="57851058" w14:textId="77777777" w:rsidR="00722B52" w:rsidRDefault="00722B52" w:rsidP="00722B52">
      <w:r>
        <w:t>Draft CR to 38.133 on LTM requirements.  MCC: The author states this formal CR should be a draftCR. This need to be addressed by RRM session chair.</w:t>
      </w:r>
    </w:p>
    <w:p w14:paraId="09509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6528" w14:textId="77777777" w:rsidR="00722B52" w:rsidRDefault="00722B52" w:rsidP="00722B52">
      <w:pPr>
        <w:pStyle w:val="Heading4"/>
      </w:pPr>
      <w:bookmarkStart w:id="113" w:name="_Toc174396107"/>
      <w:r>
        <w:t>5.24.2</w:t>
      </w:r>
      <w:r>
        <w:tab/>
        <w:t>RRM Performance requirements</w:t>
      </w:r>
      <w:bookmarkEnd w:id="113"/>
    </w:p>
    <w:p w14:paraId="26BD4F99" w14:textId="4E69D964" w:rsidR="00722B52" w:rsidRDefault="00722B52" w:rsidP="00722B52">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C0013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7C4CCB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18B9" w14:textId="028B5B6F" w:rsidR="00722B52" w:rsidRDefault="00722B52" w:rsidP="00722B52">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6D9D77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br/>
      </w:r>
      <w:r>
        <w:rPr>
          <w:i/>
        </w:rPr>
        <w:tab/>
      </w:r>
      <w:r>
        <w:rPr>
          <w:i/>
        </w:rPr>
        <w:tab/>
      </w:r>
      <w:r>
        <w:rPr>
          <w:i/>
        </w:rPr>
        <w:tab/>
      </w:r>
      <w:r>
        <w:rPr>
          <w:i/>
        </w:rPr>
        <w:tab/>
      </w:r>
      <w:r>
        <w:rPr>
          <w:i/>
        </w:rPr>
        <w:tab/>
        <w:t>Source: Apple</w:t>
      </w:r>
    </w:p>
    <w:p w14:paraId="06D35F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3431" w14:textId="279AF71A" w:rsidR="00722B52" w:rsidRDefault="00722B52" w:rsidP="00722B52">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DCB20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E666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8B49" w14:textId="1CC9F92A" w:rsidR="00722B52" w:rsidRDefault="00722B52" w:rsidP="00722B52">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2A5BD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451244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4CD7" w14:textId="00477FA8" w:rsidR="00722B52" w:rsidRDefault="00722B52" w:rsidP="00722B52">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2CFB2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1CDCF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141F" w14:textId="4F04A0DA" w:rsidR="00722B52" w:rsidRDefault="00722B52" w:rsidP="00722B52">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56F617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57D23E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8393" w14:textId="28530619" w:rsidR="00722B52" w:rsidRDefault="00722B52" w:rsidP="00722B52">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964649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w:t>
      </w:r>
    </w:p>
    <w:p w14:paraId="2D626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82E9" w14:textId="3E8298CD" w:rsidR="00722B52" w:rsidRDefault="00722B52" w:rsidP="00722B52">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64E3F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7653E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A87C1" w14:textId="353F3CA2" w:rsidR="00722B52" w:rsidRDefault="00722B52" w:rsidP="00722B52">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50B2B0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8475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E32D" w14:textId="3145EB22" w:rsidR="00722B52" w:rsidRDefault="00722B52" w:rsidP="00722B52">
      <w:pPr>
        <w:rPr>
          <w:rFonts w:ascii="Arial" w:hAnsi="Arial" w:cs="Arial"/>
          <w:b/>
          <w:sz w:val="24"/>
        </w:rPr>
      </w:pPr>
      <w:r>
        <w:rPr>
          <w:rFonts w:ascii="Arial" w:hAnsi="Arial" w:cs="Arial"/>
          <w:b/>
          <w:color w:val="0000FF"/>
          <w:sz w:val="24"/>
        </w:rPr>
        <w:t>R4-2412490</w:t>
      </w:r>
      <w:r>
        <w:rPr>
          <w:rFonts w:ascii="Arial" w:hAnsi="Arial" w:cs="Arial"/>
          <w:b/>
          <w:color w:val="0000FF"/>
          <w:sz w:val="24"/>
        </w:rPr>
        <w:tab/>
      </w:r>
      <w:r>
        <w:rPr>
          <w:rFonts w:ascii="Arial" w:hAnsi="Arial" w:cs="Arial"/>
          <w:b/>
          <w:sz w:val="24"/>
        </w:rPr>
        <w:t>CR for Rel-18 eEMR test cases</w:t>
      </w:r>
    </w:p>
    <w:p w14:paraId="13A17D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w:t>
      </w:r>
    </w:p>
    <w:p w14:paraId="43F6D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A34" w14:textId="728DE5A1" w:rsidR="00722B52" w:rsidRDefault="00722B52" w:rsidP="00722B52">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67E711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br/>
      </w:r>
      <w:r>
        <w:rPr>
          <w:i/>
        </w:rPr>
        <w:tab/>
      </w:r>
      <w:r>
        <w:rPr>
          <w:i/>
        </w:rPr>
        <w:tab/>
      </w:r>
      <w:r>
        <w:rPr>
          <w:i/>
        </w:rPr>
        <w:tab/>
      </w:r>
      <w:r>
        <w:rPr>
          <w:i/>
        </w:rPr>
        <w:tab/>
      </w:r>
      <w:r>
        <w:rPr>
          <w:i/>
        </w:rPr>
        <w:tab/>
        <w:t>Source: ZTE Corporation, Sanechips</w:t>
      </w:r>
    </w:p>
    <w:p w14:paraId="1242DE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CB42" w14:textId="1F0F22C2" w:rsidR="00722B52" w:rsidRDefault="00722B52" w:rsidP="00722B52">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40F5D3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BCD0D" w14:textId="77777777" w:rsidR="00722B52" w:rsidRDefault="00722B52" w:rsidP="00722B52">
      <w:pPr>
        <w:rPr>
          <w:rFonts w:ascii="Arial" w:hAnsi="Arial" w:cs="Arial"/>
          <w:b/>
        </w:rPr>
      </w:pPr>
      <w:r>
        <w:rPr>
          <w:rFonts w:ascii="Arial" w:hAnsi="Arial" w:cs="Arial"/>
          <w:b/>
        </w:rPr>
        <w:t xml:space="preserve">Abstract: </w:t>
      </w:r>
    </w:p>
    <w:p w14:paraId="4887C39A" w14:textId="77777777" w:rsidR="00722B52" w:rsidRDefault="00722B52" w:rsidP="00722B52">
      <w:r>
        <w:t>RRM performance requirements for L1/L2 based inter-cell mobility</w:t>
      </w:r>
    </w:p>
    <w:p w14:paraId="3B939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5D302" w14:textId="0B2B5E09" w:rsidR="00722B52" w:rsidRDefault="00722B52" w:rsidP="00722B52">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202811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1F5BF765" w14:textId="77777777" w:rsidR="00722B52" w:rsidRDefault="00722B52" w:rsidP="00722B52">
      <w:pPr>
        <w:rPr>
          <w:rFonts w:ascii="Arial" w:hAnsi="Arial" w:cs="Arial"/>
          <w:b/>
        </w:rPr>
      </w:pPr>
      <w:r>
        <w:rPr>
          <w:rFonts w:ascii="Arial" w:hAnsi="Arial" w:cs="Arial"/>
          <w:b/>
        </w:rPr>
        <w:t xml:space="preserve">Abstract: </w:t>
      </w:r>
    </w:p>
    <w:p w14:paraId="6644309B" w14:textId="77777777" w:rsidR="00722B52" w:rsidRDefault="00722B52" w:rsidP="00722B52">
      <w:r>
        <w:t>Draft CR to 38.133 on LTM perfromance requirements</w:t>
      </w:r>
    </w:p>
    <w:p w14:paraId="36850B4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ECF6" w14:textId="39AB44F0" w:rsidR="00722B52" w:rsidRDefault="00722B52" w:rsidP="00722B52">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425A4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6FADF9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D4FB" w14:textId="0DFBB599" w:rsidR="00722B52" w:rsidRDefault="00722B52" w:rsidP="00722B52">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5B4712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E14E871" w14:textId="77777777" w:rsidR="00722B52" w:rsidRDefault="00722B52" w:rsidP="00722B52">
      <w:pPr>
        <w:rPr>
          <w:rFonts w:ascii="Arial" w:hAnsi="Arial" w:cs="Arial"/>
          <w:b/>
        </w:rPr>
      </w:pPr>
      <w:r>
        <w:rPr>
          <w:rFonts w:ascii="Arial" w:hAnsi="Arial" w:cs="Arial"/>
          <w:b/>
        </w:rPr>
        <w:t xml:space="preserve">Abstract: </w:t>
      </w:r>
    </w:p>
    <w:p w14:paraId="378DBF0D" w14:textId="77777777" w:rsidR="00722B52" w:rsidRDefault="00722B52" w:rsidP="00722B52">
      <w:r>
        <w:t>Draft CR to 38.133 on LTM perfromance requirements</w:t>
      </w:r>
    </w:p>
    <w:p w14:paraId="6F25F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1EC9" w14:textId="77777777" w:rsidR="00722B52" w:rsidRDefault="00722B52" w:rsidP="00722B52">
      <w:pPr>
        <w:pStyle w:val="Heading4"/>
      </w:pPr>
      <w:bookmarkStart w:id="114" w:name="_Toc174396108"/>
      <w:r>
        <w:t>5.24.3</w:t>
      </w:r>
      <w:r>
        <w:tab/>
        <w:t>Moderator summary and conclusions</w:t>
      </w:r>
      <w:bookmarkEnd w:id="114"/>
    </w:p>
    <w:p w14:paraId="1AEC5C35" w14:textId="4984CD24" w:rsidR="00722B52" w:rsidRDefault="00722B52" w:rsidP="00722B52">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3C54A1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303083" w14:textId="77777777" w:rsidR="00722B52" w:rsidRDefault="00722B52" w:rsidP="00722B52">
      <w:pPr>
        <w:rPr>
          <w:rFonts w:ascii="Arial" w:hAnsi="Arial" w:cs="Arial"/>
          <w:b/>
        </w:rPr>
      </w:pPr>
      <w:r>
        <w:rPr>
          <w:rFonts w:ascii="Arial" w:hAnsi="Arial" w:cs="Arial"/>
          <w:b/>
        </w:rPr>
        <w:t xml:space="preserve">Abstract: </w:t>
      </w:r>
    </w:p>
    <w:p w14:paraId="6A4F2E2F" w14:textId="77777777" w:rsidR="00722B52" w:rsidRDefault="00722B52" w:rsidP="00722B52">
      <w:r>
        <w:t>Topic summary in RRM session</w:t>
      </w:r>
    </w:p>
    <w:p w14:paraId="413964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DF08" w14:textId="77777777" w:rsidR="00722B52" w:rsidRDefault="00722B52" w:rsidP="00722B52">
      <w:pPr>
        <w:pStyle w:val="Heading3"/>
      </w:pPr>
      <w:bookmarkStart w:id="115" w:name="_Toc174396109"/>
      <w:r>
        <w:t>5.25</w:t>
      </w:r>
      <w:r>
        <w:tab/>
        <w:t>Dual Tx/Rx Multi-SIM for NR</w:t>
      </w:r>
      <w:bookmarkEnd w:id="115"/>
    </w:p>
    <w:p w14:paraId="138E18E2" w14:textId="77777777" w:rsidR="00722B52" w:rsidRDefault="00722B52" w:rsidP="00722B52">
      <w:pPr>
        <w:pStyle w:val="Heading4"/>
      </w:pPr>
      <w:bookmarkStart w:id="116" w:name="_Toc174396110"/>
      <w:r>
        <w:t>5.25.1</w:t>
      </w:r>
      <w:r>
        <w:tab/>
        <w:t>RRM core and performance requirements</w:t>
      </w:r>
      <w:bookmarkEnd w:id="116"/>
    </w:p>
    <w:p w14:paraId="5DCDA21A" w14:textId="1080318F" w:rsidR="00722B52" w:rsidRDefault="00722B52" w:rsidP="00722B52">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7E39DD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AE07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0919" w14:textId="2CD73E40" w:rsidR="00722B52" w:rsidRDefault="00722B52" w:rsidP="00722B52">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8E307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0BAE5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117EB" w14:textId="273916CF" w:rsidR="00722B52" w:rsidRDefault="00722B52" w:rsidP="00722B52">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38183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AE78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F99A" w14:textId="140E8505" w:rsidR="00722B52" w:rsidRDefault="00722B52" w:rsidP="00722B52">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609A02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290B3833" w14:textId="77777777" w:rsidR="00722B52" w:rsidRDefault="00722B52" w:rsidP="00722B52">
      <w:pPr>
        <w:rPr>
          <w:rFonts w:ascii="Arial" w:hAnsi="Arial" w:cs="Arial"/>
          <w:b/>
        </w:rPr>
      </w:pPr>
      <w:r>
        <w:rPr>
          <w:rFonts w:ascii="Arial" w:hAnsi="Arial" w:cs="Arial"/>
          <w:b/>
        </w:rPr>
        <w:t xml:space="preserve">Abstract: </w:t>
      </w:r>
    </w:p>
    <w:p w14:paraId="4109A3A3" w14:textId="77777777" w:rsidR="00722B52" w:rsidRDefault="00722B52" w:rsidP="00722B52">
      <w:r>
        <w:t>MCC: A revision is needed due to CR coversheet parsing failure. Change request Work Item wrong on CR cover for TDoc R4-2412287. Database value : NR_DualTxRx_MUSIM-Core. CR cover value : NR_DualTxRx_MUSIM-Core/Perf</w:t>
      </w:r>
    </w:p>
    <w:p w14:paraId="09CA8D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EADE" w14:textId="5F316DA1" w:rsidR="00722B52" w:rsidRDefault="00722B52" w:rsidP="00722B52">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703736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42A4BB6" w14:textId="77777777" w:rsidR="00722B52" w:rsidRDefault="00722B52" w:rsidP="00722B52">
      <w:pPr>
        <w:rPr>
          <w:rFonts w:ascii="Arial" w:hAnsi="Arial" w:cs="Arial"/>
          <w:b/>
        </w:rPr>
      </w:pPr>
      <w:r>
        <w:rPr>
          <w:rFonts w:ascii="Arial" w:hAnsi="Arial" w:cs="Arial"/>
          <w:b/>
        </w:rPr>
        <w:t xml:space="preserve">Abstract: </w:t>
      </w:r>
    </w:p>
    <w:p w14:paraId="4AC80198" w14:textId="77777777" w:rsidR="00722B52" w:rsidRDefault="00722B52" w:rsidP="00722B52">
      <w:r>
        <w:t xml:space="preserve">MCC: A revision is needed due to parsing failure. Change request Work Item wrong on CR cover for TDoc R4-2412288. Database value : NR_DualTxRx_MUSIM-Perf. CR cover value : NR_DualTxRx_MUSIM-Core/Perf. </w:t>
      </w:r>
    </w:p>
    <w:p w14:paraId="4DF0A1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964A" w14:textId="1A7063F7" w:rsidR="00722B52" w:rsidRDefault="00722B52" w:rsidP="00722B52">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0802E0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57788" w14:textId="77777777" w:rsidR="00722B52" w:rsidRDefault="00722B52" w:rsidP="00722B52">
      <w:pPr>
        <w:rPr>
          <w:rFonts w:ascii="Arial" w:hAnsi="Arial" w:cs="Arial"/>
          <w:b/>
        </w:rPr>
      </w:pPr>
      <w:r>
        <w:rPr>
          <w:rFonts w:ascii="Arial" w:hAnsi="Arial" w:cs="Arial"/>
          <w:b/>
        </w:rPr>
        <w:t xml:space="preserve">Abstract: </w:t>
      </w:r>
    </w:p>
    <w:p w14:paraId="409D5A41" w14:textId="77777777" w:rsidR="00722B52" w:rsidRDefault="00722B52" w:rsidP="00722B52">
      <w:r>
        <w:t>This contribution discusses the remaining issues for MUSIM gaps</w:t>
      </w:r>
    </w:p>
    <w:p w14:paraId="38350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780" w14:textId="038AE15E" w:rsidR="00722B52" w:rsidRDefault="00722B52" w:rsidP="00722B52">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ACB5F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w:t>
      </w:r>
    </w:p>
    <w:p w14:paraId="10A34EBC" w14:textId="77777777" w:rsidR="00722B52" w:rsidRDefault="00722B52" w:rsidP="00722B52">
      <w:pPr>
        <w:rPr>
          <w:rFonts w:ascii="Arial" w:hAnsi="Arial" w:cs="Arial"/>
          <w:b/>
        </w:rPr>
      </w:pPr>
      <w:r>
        <w:rPr>
          <w:rFonts w:ascii="Arial" w:hAnsi="Arial" w:cs="Arial"/>
          <w:b/>
        </w:rPr>
        <w:t xml:space="preserve">Abstract: </w:t>
      </w:r>
    </w:p>
    <w:p w14:paraId="6410828C" w14:textId="77777777" w:rsidR="00722B52" w:rsidRDefault="00722B52" w:rsidP="00722B52">
      <w:r>
        <w:t>This core part CR for MUSIM</w:t>
      </w:r>
    </w:p>
    <w:p w14:paraId="572BB2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F1FC" w14:textId="5DC08E01" w:rsidR="00722B52" w:rsidRDefault="00722B52" w:rsidP="00722B52">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3B640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13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B160" w14:textId="77777777" w:rsidR="00722B52" w:rsidRDefault="00722B52" w:rsidP="00722B52">
      <w:pPr>
        <w:pStyle w:val="Heading4"/>
      </w:pPr>
      <w:bookmarkStart w:id="117" w:name="_Toc174396111"/>
      <w:r>
        <w:lastRenderedPageBreak/>
        <w:t>5.25.2</w:t>
      </w:r>
      <w:r>
        <w:tab/>
        <w:t>Moderator summary and conclusions</w:t>
      </w:r>
      <w:bookmarkEnd w:id="117"/>
    </w:p>
    <w:p w14:paraId="220C1F23" w14:textId="77777777" w:rsidR="00722B52" w:rsidRDefault="00722B52" w:rsidP="00722B52">
      <w:pPr>
        <w:pStyle w:val="Heading3"/>
      </w:pPr>
      <w:bookmarkStart w:id="118" w:name="_Toc174396112"/>
      <w:r>
        <w:t>5.26</w:t>
      </w:r>
      <w:r>
        <w:tab/>
        <w:t>Enhanced NR Sidelink Relay</w:t>
      </w:r>
      <w:bookmarkEnd w:id="118"/>
    </w:p>
    <w:p w14:paraId="2BC729F7" w14:textId="77777777" w:rsidR="00722B52" w:rsidRDefault="00722B52" w:rsidP="00722B52">
      <w:pPr>
        <w:pStyle w:val="Heading4"/>
      </w:pPr>
      <w:bookmarkStart w:id="119" w:name="_Toc174396113"/>
      <w:r>
        <w:t>5.26.1</w:t>
      </w:r>
      <w:r>
        <w:tab/>
        <w:t>RRM core and performance requirements</w:t>
      </w:r>
      <w:bookmarkEnd w:id="119"/>
    </w:p>
    <w:p w14:paraId="2ED69796" w14:textId="77777777" w:rsidR="00722B52" w:rsidRDefault="00722B52" w:rsidP="00722B52">
      <w:pPr>
        <w:pStyle w:val="Heading4"/>
      </w:pPr>
      <w:bookmarkStart w:id="120" w:name="_Toc174396114"/>
      <w:r>
        <w:t>5.26.2</w:t>
      </w:r>
      <w:r>
        <w:tab/>
        <w:t>Moderator summary and conclusions</w:t>
      </w:r>
      <w:bookmarkEnd w:id="120"/>
    </w:p>
    <w:p w14:paraId="4D8146C9" w14:textId="77777777" w:rsidR="00722B52" w:rsidRDefault="00722B52" w:rsidP="00722B52">
      <w:pPr>
        <w:pStyle w:val="Heading3"/>
      </w:pPr>
      <w:bookmarkStart w:id="121" w:name="_Toc174396115"/>
      <w:r>
        <w:t>5.27</w:t>
      </w:r>
      <w:r>
        <w:tab/>
        <w:t>NR MIMO evolution for downlink and uplink</w:t>
      </w:r>
      <w:bookmarkEnd w:id="121"/>
    </w:p>
    <w:p w14:paraId="677DDDA3" w14:textId="77777777" w:rsidR="00722B52" w:rsidRDefault="00722B52" w:rsidP="00722B52">
      <w:pPr>
        <w:pStyle w:val="Heading4"/>
      </w:pPr>
      <w:bookmarkStart w:id="122" w:name="_Toc174396116"/>
      <w:r>
        <w:t>5.27.1</w:t>
      </w:r>
      <w:r>
        <w:tab/>
        <w:t>RRM core requirements</w:t>
      </w:r>
      <w:bookmarkEnd w:id="122"/>
    </w:p>
    <w:p w14:paraId="18DAE0A1" w14:textId="551D0E79" w:rsidR="00722B52" w:rsidRDefault="00722B52" w:rsidP="00722B52">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0F40E5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4CA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84D" w14:textId="1250969D" w:rsidR="00722B52" w:rsidRDefault="00722B52" w:rsidP="00722B52">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5BD393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619384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3ED9" w14:textId="29583679" w:rsidR="00722B52" w:rsidRDefault="00722B52" w:rsidP="00722B52">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0A010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49BA36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1E06" w14:textId="15EE0117" w:rsidR="00722B52" w:rsidRDefault="00722B52" w:rsidP="00722B52">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275105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EABF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9DE9" w14:textId="41C794C5" w:rsidR="00722B52" w:rsidRDefault="00722B52" w:rsidP="00722B52">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2B5ACF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73ABE2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9BDE" w14:textId="427688D7" w:rsidR="00722B52" w:rsidRDefault="00722B52" w:rsidP="00722B52">
      <w:pPr>
        <w:rPr>
          <w:rFonts w:ascii="Arial" w:hAnsi="Arial" w:cs="Arial"/>
          <w:b/>
          <w:sz w:val="24"/>
        </w:rPr>
      </w:pPr>
      <w:r>
        <w:rPr>
          <w:rFonts w:ascii="Arial" w:hAnsi="Arial" w:cs="Arial"/>
          <w:b/>
          <w:color w:val="0000FF"/>
          <w:sz w:val="24"/>
        </w:rPr>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DB51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D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8AE" w14:textId="6FFEC5F7" w:rsidR="00722B52" w:rsidRDefault="00722B52" w:rsidP="00722B52">
      <w:pPr>
        <w:rPr>
          <w:rFonts w:ascii="Arial" w:hAnsi="Arial" w:cs="Arial"/>
          <w:b/>
          <w:sz w:val="24"/>
        </w:rPr>
      </w:pPr>
      <w:r>
        <w:rPr>
          <w:rFonts w:ascii="Arial" w:hAnsi="Arial" w:cs="Arial"/>
          <w:b/>
          <w:color w:val="0000FF"/>
          <w:sz w:val="24"/>
        </w:rPr>
        <w:lastRenderedPageBreak/>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53ED58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9746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201F" w14:textId="4A5E7FEF" w:rsidR="00722B52" w:rsidRDefault="00722B52" w:rsidP="00722B52">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6DF33C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C5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AFE" w14:textId="022AD599" w:rsidR="00722B52" w:rsidRDefault="00722B52" w:rsidP="00722B52">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EEAE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7A88" w14:textId="77777777" w:rsidR="00722B52" w:rsidRDefault="00722B52" w:rsidP="00722B52">
      <w:pPr>
        <w:rPr>
          <w:rFonts w:ascii="Arial" w:hAnsi="Arial" w:cs="Arial"/>
          <w:b/>
        </w:rPr>
      </w:pPr>
      <w:r>
        <w:rPr>
          <w:rFonts w:ascii="Arial" w:hAnsi="Arial" w:cs="Arial"/>
          <w:b/>
        </w:rPr>
        <w:t xml:space="preserve">Abstract: </w:t>
      </w:r>
    </w:p>
    <w:p w14:paraId="1C2FCD39" w14:textId="77777777" w:rsidR="00722B52" w:rsidRDefault="00722B52" w:rsidP="00722B52">
      <w:r>
        <w:t>Discussion on RRM core requirements maintenance for MIMO</w:t>
      </w:r>
    </w:p>
    <w:p w14:paraId="6AEC7F8B"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A5C3" w14:textId="48AD332C" w:rsidR="00000000" w:rsidRDefault="00722B52" w:rsidP="00722B52">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75D040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39314446" w14:textId="77777777" w:rsidR="00722B52" w:rsidRDefault="00722B52" w:rsidP="00722B52">
      <w:pPr>
        <w:rPr>
          <w:rFonts w:ascii="Arial" w:hAnsi="Arial" w:cs="Arial"/>
          <w:b/>
        </w:rPr>
      </w:pPr>
      <w:r>
        <w:rPr>
          <w:rFonts w:ascii="Arial" w:hAnsi="Arial" w:cs="Arial"/>
          <w:b/>
        </w:rPr>
        <w:t xml:space="preserve">Abstract: </w:t>
      </w:r>
    </w:p>
    <w:p w14:paraId="6B24D5D5" w14:textId="77777777" w:rsidR="00722B52" w:rsidRDefault="00722B52" w:rsidP="00722B52">
      <w:r>
        <w:t>Draft CR to TS 38.133 on UL Transmit timing for MIMO Evolution.</w:t>
      </w:r>
    </w:p>
    <w:p w14:paraId="0652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123A" w14:textId="77777777" w:rsidR="00722B52" w:rsidRDefault="00722B52" w:rsidP="00722B52">
      <w:pPr>
        <w:pStyle w:val="Heading4"/>
      </w:pPr>
      <w:bookmarkStart w:id="123" w:name="_Toc174396117"/>
      <w:r>
        <w:t>5.27.2</w:t>
      </w:r>
      <w:r>
        <w:tab/>
        <w:t>RRM performance requirements</w:t>
      </w:r>
      <w:bookmarkEnd w:id="123"/>
    </w:p>
    <w:p w14:paraId="51475592" w14:textId="2F2743A0" w:rsidR="00722B52" w:rsidRDefault="00722B52" w:rsidP="00722B52">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C1BAA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426264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04AA" w14:textId="4097D83F" w:rsidR="00722B52" w:rsidRDefault="00722B52" w:rsidP="00722B52">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5C53C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1C005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11144" w14:textId="612942F5" w:rsidR="00722B52" w:rsidRDefault="00722B52" w:rsidP="00722B52">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6C4573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lastRenderedPageBreak/>
        <w:br/>
      </w:r>
      <w:r>
        <w:rPr>
          <w:i/>
        </w:rPr>
        <w:tab/>
      </w:r>
      <w:r>
        <w:rPr>
          <w:i/>
        </w:rPr>
        <w:tab/>
      </w:r>
      <w:r>
        <w:rPr>
          <w:i/>
        </w:rPr>
        <w:tab/>
      </w:r>
      <w:r>
        <w:rPr>
          <w:i/>
        </w:rPr>
        <w:tab/>
      </w:r>
      <w:r>
        <w:rPr>
          <w:i/>
        </w:rPr>
        <w:tab/>
        <w:t>Source: Nokia</w:t>
      </w:r>
    </w:p>
    <w:p w14:paraId="4CE72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11F0" w14:textId="58017F32" w:rsidR="00722B52" w:rsidRDefault="00722B52" w:rsidP="00722B52">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984D7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br/>
      </w:r>
      <w:r>
        <w:rPr>
          <w:i/>
        </w:rPr>
        <w:tab/>
      </w:r>
      <w:r>
        <w:rPr>
          <w:i/>
        </w:rPr>
        <w:tab/>
      </w:r>
      <w:r>
        <w:rPr>
          <w:i/>
        </w:rPr>
        <w:tab/>
      </w:r>
      <w:r>
        <w:rPr>
          <w:i/>
        </w:rPr>
        <w:tab/>
      </w:r>
      <w:r>
        <w:rPr>
          <w:i/>
        </w:rPr>
        <w:tab/>
        <w:t>Source: Nokia</w:t>
      </w:r>
    </w:p>
    <w:p w14:paraId="77E37E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D9D7" w14:textId="1A23386B" w:rsidR="00722B52" w:rsidRDefault="00722B52" w:rsidP="00722B52">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26AE52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71C4C3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32D" w14:textId="2A225679" w:rsidR="00722B52" w:rsidRDefault="00722B52" w:rsidP="00722B52">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21269B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84163" w14:textId="77777777" w:rsidR="00722B52" w:rsidRDefault="00722B52" w:rsidP="00722B52">
      <w:pPr>
        <w:rPr>
          <w:rFonts w:ascii="Arial" w:hAnsi="Arial" w:cs="Arial"/>
          <w:b/>
        </w:rPr>
      </w:pPr>
      <w:r>
        <w:rPr>
          <w:rFonts w:ascii="Arial" w:hAnsi="Arial" w:cs="Arial"/>
          <w:b/>
        </w:rPr>
        <w:t xml:space="preserve">Abstract: </w:t>
      </w:r>
    </w:p>
    <w:p w14:paraId="58694747" w14:textId="77777777" w:rsidR="00722B52" w:rsidRDefault="00722B52" w:rsidP="00722B52">
      <w:r>
        <w:t>Performance requirements for TDCP</w:t>
      </w:r>
    </w:p>
    <w:p w14:paraId="4D2988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79836" w14:textId="4C3A11D4" w:rsidR="00722B52" w:rsidRDefault="00722B52" w:rsidP="00722B52">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66010A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5161360E" w14:textId="77777777" w:rsidR="00722B52" w:rsidRDefault="00722B52" w:rsidP="00722B52">
      <w:pPr>
        <w:rPr>
          <w:rFonts w:ascii="Arial" w:hAnsi="Arial" w:cs="Arial"/>
          <w:b/>
        </w:rPr>
      </w:pPr>
      <w:r>
        <w:rPr>
          <w:rFonts w:ascii="Arial" w:hAnsi="Arial" w:cs="Arial"/>
          <w:b/>
        </w:rPr>
        <w:t xml:space="preserve">Abstract: </w:t>
      </w:r>
    </w:p>
    <w:p w14:paraId="1D56B347" w14:textId="77777777" w:rsidR="00722B52" w:rsidRDefault="00722B52" w:rsidP="00722B52">
      <w:r>
        <w:t>Draft CR to TS 38.133: TC for TDCP measurements</w:t>
      </w:r>
    </w:p>
    <w:p w14:paraId="74051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3EA4" w14:textId="77777777" w:rsidR="00722B52" w:rsidRDefault="00722B52" w:rsidP="00722B52">
      <w:pPr>
        <w:pStyle w:val="Heading4"/>
      </w:pPr>
      <w:bookmarkStart w:id="124" w:name="_Toc174396118"/>
      <w:r>
        <w:t>5.27.3</w:t>
      </w:r>
      <w:r>
        <w:tab/>
        <w:t>Demodulation performance requirements</w:t>
      </w:r>
      <w:bookmarkEnd w:id="124"/>
    </w:p>
    <w:p w14:paraId="14B7EBD2" w14:textId="77777777" w:rsidR="00722B52" w:rsidRDefault="00722B52" w:rsidP="00722B52">
      <w:pPr>
        <w:pStyle w:val="Heading5"/>
      </w:pPr>
      <w:bookmarkStart w:id="125" w:name="_Toc174396119"/>
      <w:r>
        <w:t>5.27.3.1</w:t>
      </w:r>
      <w:r>
        <w:tab/>
        <w:t>UE demodulation performance and CSI requirements</w:t>
      </w:r>
      <w:bookmarkEnd w:id="125"/>
    </w:p>
    <w:p w14:paraId="016E5D10" w14:textId="6919E2E9" w:rsidR="00722B52" w:rsidRDefault="00722B52" w:rsidP="00722B52">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51E802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618AF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F807" w14:textId="1DC657A7" w:rsidR="00722B52" w:rsidRDefault="00722B52" w:rsidP="00722B52">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00778AD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0B197D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A8C" w14:textId="5DBCD345" w:rsidR="00722B52" w:rsidRDefault="00722B52" w:rsidP="00722B52">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768DE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67C60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00D8" w14:textId="65CEFF4B" w:rsidR="00722B52" w:rsidRDefault="00722B52" w:rsidP="00722B52">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45A0DAD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E8CE633" w14:textId="77777777" w:rsidR="00722B52" w:rsidRDefault="00722B52" w:rsidP="00722B52">
      <w:pPr>
        <w:rPr>
          <w:rFonts w:ascii="Arial" w:hAnsi="Arial" w:cs="Arial"/>
          <w:b/>
        </w:rPr>
      </w:pPr>
      <w:r>
        <w:rPr>
          <w:rFonts w:ascii="Arial" w:hAnsi="Arial" w:cs="Arial"/>
          <w:b/>
        </w:rPr>
        <w:t xml:space="preserve">Abstract: </w:t>
      </w:r>
    </w:p>
    <w:p w14:paraId="49DA365F" w14:textId="77777777" w:rsidR="00722B52" w:rsidRDefault="00722B52" w:rsidP="00722B52">
      <w:r>
        <w:t>MCC: A revision is required due to parsing failure. Change request number wrong on CR cover for TDoc R4-2412875. Database value : 0630. CR cover value : 0530.  This failure is major as it is the wrong CR numbering.</w:t>
      </w:r>
    </w:p>
    <w:p w14:paraId="734CAD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5CC9" w14:textId="38E20A73" w:rsidR="00722B52" w:rsidRDefault="00722B52" w:rsidP="00722B52">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0248A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25227887" w14:textId="77777777" w:rsidR="00722B52" w:rsidRDefault="00722B52" w:rsidP="00722B52">
      <w:pPr>
        <w:rPr>
          <w:rFonts w:ascii="Arial" w:hAnsi="Arial" w:cs="Arial"/>
          <w:b/>
        </w:rPr>
      </w:pPr>
      <w:r>
        <w:rPr>
          <w:rFonts w:ascii="Arial" w:hAnsi="Arial" w:cs="Arial"/>
          <w:b/>
        </w:rPr>
        <w:t xml:space="preserve">Abstract: </w:t>
      </w:r>
    </w:p>
    <w:p w14:paraId="00FB957A" w14:textId="77777777" w:rsidR="00722B52" w:rsidRDefault="00722B52" w:rsidP="00722B52">
      <w:r>
        <w:t>MCC: A revision is required due to parsing failure. Change request number wrong on CR cover for TDoc R4-2412876. Database value : 0631. CR cover value : 0530.  This failure is major as it is the wrong CR numbering on the CR coversheet.</w:t>
      </w:r>
    </w:p>
    <w:p w14:paraId="2C4C8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32E" w14:textId="77777777" w:rsidR="00722B52" w:rsidRDefault="00722B52" w:rsidP="00722B52">
      <w:pPr>
        <w:pStyle w:val="Heading5"/>
      </w:pPr>
      <w:bookmarkStart w:id="126" w:name="_Toc174396120"/>
      <w:r>
        <w:t>5.27.3.2</w:t>
      </w:r>
      <w:r>
        <w:tab/>
        <w:t>BS demodulation performance requirements</w:t>
      </w:r>
      <w:bookmarkEnd w:id="126"/>
    </w:p>
    <w:p w14:paraId="6988428C" w14:textId="20F67DB5" w:rsidR="00722B52" w:rsidRDefault="00722B52" w:rsidP="00722B52">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58AD3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4CBDBE58" w14:textId="77777777" w:rsidR="00722B52" w:rsidRDefault="00722B52" w:rsidP="00722B52">
      <w:pPr>
        <w:rPr>
          <w:rFonts w:ascii="Arial" w:hAnsi="Arial" w:cs="Arial"/>
          <w:b/>
        </w:rPr>
      </w:pPr>
      <w:r>
        <w:rPr>
          <w:rFonts w:ascii="Arial" w:hAnsi="Arial" w:cs="Arial"/>
          <w:b/>
        </w:rPr>
        <w:t xml:space="preserve">Abstract: </w:t>
      </w:r>
    </w:p>
    <w:p w14:paraId="693A29BD" w14:textId="77777777" w:rsidR="00722B52" w:rsidRDefault="00722B52" w:rsidP="00722B52">
      <w:r>
        <w:t>correction on declaration, applicability rule and test torlerance for PUSCH with enhanced DM-RS</w:t>
      </w:r>
    </w:p>
    <w:p w14:paraId="486EED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14B9" w14:textId="561EFAA5" w:rsidR="00722B52" w:rsidRDefault="00722B52" w:rsidP="00722B52">
      <w:pPr>
        <w:rPr>
          <w:rFonts w:ascii="Arial" w:hAnsi="Arial" w:cs="Arial"/>
          <w:b/>
          <w:sz w:val="24"/>
        </w:rPr>
      </w:pPr>
      <w:r>
        <w:rPr>
          <w:rFonts w:ascii="Arial" w:hAnsi="Arial" w:cs="Arial"/>
          <w:b/>
          <w:color w:val="0000FF"/>
          <w:sz w:val="24"/>
        </w:rPr>
        <w:lastRenderedPageBreak/>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6C952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60E9A4D2" w14:textId="77777777" w:rsidR="00722B52" w:rsidRDefault="00722B52" w:rsidP="00722B52">
      <w:pPr>
        <w:rPr>
          <w:rFonts w:ascii="Arial" w:hAnsi="Arial" w:cs="Arial"/>
          <w:b/>
        </w:rPr>
      </w:pPr>
      <w:r>
        <w:rPr>
          <w:rFonts w:ascii="Arial" w:hAnsi="Arial" w:cs="Arial"/>
          <w:b/>
        </w:rPr>
        <w:t xml:space="preserve">Abstract: </w:t>
      </w:r>
    </w:p>
    <w:p w14:paraId="00FCC4BB" w14:textId="77777777" w:rsidR="00722B52" w:rsidRDefault="00722B52" w:rsidP="00722B52">
      <w:r>
        <w:t>Adding test torlerance for PUSCH with enhanced DM-RS</w:t>
      </w:r>
    </w:p>
    <w:p w14:paraId="5185C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A19" w14:textId="77777777" w:rsidR="00722B52" w:rsidRDefault="00722B52" w:rsidP="00722B52">
      <w:pPr>
        <w:pStyle w:val="Heading4"/>
      </w:pPr>
      <w:bookmarkStart w:id="127" w:name="_Toc174396121"/>
      <w:r>
        <w:t>5.27.4</w:t>
      </w:r>
      <w:r>
        <w:tab/>
        <w:t>Moderator summary and conclusions</w:t>
      </w:r>
      <w:bookmarkEnd w:id="127"/>
    </w:p>
    <w:p w14:paraId="0FC3AD1B" w14:textId="4053295E" w:rsidR="00722B52" w:rsidRDefault="00722B52" w:rsidP="00722B52">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338DF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7ED3B9" w14:textId="77777777" w:rsidR="00722B52" w:rsidRDefault="00722B52" w:rsidP="00722B52">
      <w:pPr>
        <w:rPr>
          <w:rFonts w:ascii="Arial" w:hAnsi="Arial" w:cs="Arial"/>
          <w:b/>
        </w:rPr>
      </w:pPr>
      <w:r>
        <w:rPr>
          <w:rFonts w:ascii="Arial" w:hAnsi="Arial" w:cs="Arial"/>
          <w:b/>
        </w:rPr>
        <w:t xml:space="preserve">Abstract: </w:t>
      </w:r>
    </w:p>
    <w:p w14:paraId="7CED308C" w14:textId="77777777" w:rsidR="00722B52" w:rsidRDefault="00722B52" w:rsidP="00722B52">
      <w:r>
        <w:t>Topic summary in RRM session</w:t>
      </w:r>
    </w:p>
    <w:p w14:paraId="1FFCCE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138D" w14:textId="790A5AF4" w:rsidR="00722B52" w:rsidRDefault="00722B52" w:rsidP="00722B52">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492E06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BADDB4" w14:textId="77777777" w:rsidR="00722B52" w:rsidRDefault="00722B52" w:rsidP="00722B52">
      <w:pPr>
        <w:rPr>
          <w:rFonts w:ascii="Arial" w:hAnsi="Arial" w:cs="Arial"/>
          <w:b/>
        </w:rPr>
      </w:pPr>
      <w:r>
        <w:rPr>
          <w:rFonts w:ascii="Arial" w:hAnsi="Arial" w:cs="Arial"/>
          <w:b/>
        </w:rPr>
        <w:t xml:space="preserve">Abstract: </w:t>
      </w:r>
    </w:p>
    <w:p w14:paraId="54C28977" w14:textId="77777777" w:rsidR="00722B52" w:rsidRDefault="00722B52" w:rsidP="00722B52">
      <w:r>
        <w:t>[112] BDaT Session AI 5.27.3, 5.27.3.1, 5.27.3.2</w:t>
      </w:r>
    </w:p>
    <w:p w14:paraId="69D04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1755" w14:textId="77777777" w:rsidR="00722B52" w:rsidRDefault="00722B52" w:rsidP="00722B52">
      <w:pPr>
        <w:pStyle w:val="Heading3"/>
      </w:pPr>
      <w:bookmarkStart w:id="128" w:name="_Toc174396122"/>
      <w:r>
        <w:t>5.28</w:t>
      </w:r>
      <w:r>
        <w:tab/>
        <w:t>Enhanced support of reduced capability NR devices</w:t>
      </w:r>
      <w:bookmarkEnd w:id="128"/>
    </w:p>
    <w:p w14:paraId="0E2B0A76" w14:textId="77777777" w:rsidR="00722B52" w:rsidRDefault="00722B52" w:rsidP="00722B52">
      <w:pPr>
        <w:pStyle w:val="Heading4"/>
      </w:pPr>
      <w:bookmarkStart w:id="129" w:name="_Toc174396123"/>
      <w:r>
        <w:t>5.28.1</w:t>
      </w:r>
      <w:r>
        <w:tab/>
        <w:t>RRM core requirements</w:t>
      </w:r>
      <w:bookmarkEnd w:id="129"/>
    </w:p>
    <w:p w14:paraId="2C2C7E1D" w14:textId="5701516E" w:rsidR="00722B52" w:rsidRDefault="00722B52" w:rsidP="00722B52">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7E699F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7FF62A0" w14:textId="77777777" w:rsidR="00722B52" w:rsidRDefault="00722B52" w:rsidP="00722B52">
      <w:pPr>
        <w:rPr>
          <w:rFonts w:ascii="Arial" w:hAnsi="Arial" w:cs="Arial"/>
          <w:b/>
        </w:rPr>
      </w:pPr>
      <w:r>
        <w:rPr>
          <w:rFonts w:ascii="Arial" w:hAnsi="Arial" w:cs="Arial"/>
          <w:b/>
        </w:rPr>
        <w:t xml:space="preserve">Abstract: </w:t>
      </w:r>
    </w:p>
    <w:p w14:paraId="5C6CB4D0" w14:textId="77777777" w:rsidR="00722B52" w:rsidRDefault="00722B52" w:rsidP="00722B52">
      <w:r>
        <w:t xml:space="preserve">MCC: A revision is required due to parsing failure. Specification number wrong on CR cover for TDoc R4-2411351. Database value : 38.133. CR cover value : TS 38.133. </w:t>
      </w:r>
    </w:p>
    <w:p w14:paraId="64B65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CA19" w14:textId="241C7AF7" w:rsidR="00722B52" w:rsidRDefault="00722B52" w:rsidP="00722B52">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657E43D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6E7B9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7D1E" w14:textId="49E5908F" w:rsidR="00722B52" w:rsidRDefault="00722B52" w:rsidP="00722B52">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3D3FA3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15D665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0562" w14:textId="77777777" w:rsidR="00722B52" w:rsidRDefault="00722B52" w:rsidP="00722B52">
      <w:pPr>
        <w:pStyle w:val="Heading4"/>
      </w:pPr>
      <w:bookmarkStart w:id="130" w:name="_Toc174396124"/>
      <w:r>
        <w:t>5.28.2</w:t>
      </w:r>
      <w:r>
        <w:tab/>
        <w:t>Demodulation performance requirements</w:t>
      </w:r>
      <w:bookmarkEnd w:id="130"/>
    </w:p>
    <w:p w14:paraId="6281A690" w14:textId="77777777" w:rsidR="00722B52" w:rsidRDefault="00722B52" w:rsidP="00722B52">
      <w:pPr>
        <w:pStyle w:val="Heading5"/>
      </w:pPr>
      <w:bookmarkStart w:id="131" w:name="_Toc174396125"/>
      <w:r>
        <w:t>5.28.2.1</w:t>
      </w:r>
      <w:r>
        <w:tab/>
        <w:t>UE demodulation performance and CSI requirements</w:t>
      </w:r>
      <w:bookmarkEnd w:id="131"/>
    </w:p>
    <w:p w14:paraId="7DC55168" w14:textId="0160BADF" w:rsidR="00722B52" w:rsidRDefault="00722B52" w:rsidP="00722B52">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442111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AE397" w14:textId="77777777" w:rsidR="00722B52" w:rsidRDefault="00722B52" w:rsidP="00722B52">
      <w:pPr>
        <w:rPr>
          <w:rFonts w:ascii="Arial" w:hAnsi="Arial" w:cs="Arial"/>
          <w:b/>
        </w:rPr>
      </w:pPr>
      <w:r>
        <w:rPr>
          <w:rFonts w:ascii="Arial" w:hAnsi="Arial" w:cs="Arial"/>
          <w:b/>
        </w:rPr>
        <w:t xml:space="preserve">Abstract: </w:t>
      </w:r>
    </w:p>
    <w:p w14:paraId="001A9E6D" w14:textId="77777777" w:rsidR="00722B52" w:rsidRDefault="00722B52" w:rsidP="00722B52">
      <w:r>
        <w:t>This contribution dicsusses open issues on the UE demodulation and CSI reporting requirements for Rel-18 eRedCap.</w:t>
      </w:r>
    </w:p>
    <w:p w14:paraId="56E04E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E3CD4" w14:textId="0991C849" w:rsidR="00722B52" w:rsidRDefault="00722B52" w:rsidP="00722B52">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0E46FB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9B815A" w14:textId="77777777" w:rsidR="00722B52" w:rsidRDefault="00722B52" w:rsidP="00722B52">
      <w:pPr>
        <w:rPr>
          <w:rFonts w:ascii="Arial" w:hAnsi="Arial" w:cs="Arial"/>
          <w:b/>
        </w:rPr>
      </w:pPr>
      <w:r>
        <w:rPr>
          <w:rFonts w:ascii="Arial" w:hAnsi="Arial" w:cs="Arial"/>
          <w:b/>
        </w:rPr>
        <w:t xml:space="preserve">Abstract: </w:t>
      </w:r>
    </w:p>
    <w:p w14:paraId="39C95797" w14:textId="77777777" w:rsidR="00722B52" w:rsidRDefault="00722B52" w:rsidP="00722B52">
      <w:r>
        <w:t>This spreadsheet summarizes the simulation results for UE demodulation requirements for eRedCap. MCC: This contribution is summary of simulation results. It is assumed that it will be made available during the meeting.</w:t>
      </w:r>
    </w:p>
    <w:p w14:paraId="39366E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6BA2" w14:textId="0071EF25" w:rsidR="00722B52" w:rsidRDefault="00722B52" w:rsidP="00722B52">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4F87BE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w:t>
      </w:r>
    </w:p>
    <w:p w14:paraId="59758FF3" w14:textId="77777777" w:rsidR="00722B52" w:rsidRDefault="00722B52" w:rsidP="00722B52">
      <w:pPr>
        <w:rPr>
          <w:rFonts w:ascii="Arial" w:hAnsi="Arial" w:cs="Arial"/>
          <w:b/>
        </w:rPr>
      </w:pPr>
      <w:r>
        <w:rPr>
          <w:rFonts w:ascii="Arial" w:hAnsi="Arial" w:cs="Arial"/>
          <w:b/>
        </w:rPr>
        <w:t xml:space="preserve">Abstract: </w:t>
      </w:r>
    </w:p>
    <w:p w14:paraId="069018D2" w14:textId="77777777" w:rsidR="00722B52" w:rsidRDefault="00722B52" w:rsidP="00722B52">
      <w:r>
        <w:t>This draft CR provides FDD PDSCH demodulation requirements for eRedCap.</w:t>
      </w:r>
    </w:p>
    <w:p w14:paraId="7B17A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DCF4" w14:textId="16DAE70E" w:rsidR="00722B52" w:rsidRDefault="00722B52" w:rsidP="00722B52">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0F7813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C32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33ED" w14:textId="1F5C6036" w:rsidR="00722B52" w:rsidRDefault="00722B52" w:rsidP="00722B52">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42CB283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5FB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73E4" w14:textId="77777777" w:rsidR="00722B52" w:rsidRDefault="00722B52" w:rsidP="00722B52">
      <w:pPr>
        <w:pStyle w:val="Heading5"/>
      </w:pPr>
      <w:bookmarkStart w:id="132" w:name="_Toc174396126"/>
      <w:r>
        <w:t>5.28.2.2</w:t>
      </w:r>
      <w:r>
        <w:tab/>
        <w:t>BS demodulation performance requirements</w:t>
      </w:r>
      <w:bookmarkEnd w:id="132"/>
    </w:p>
    <w:p w14:paraId="4A255E51" w14:textId="77777777" w:rsidR="00722B52" w:rsidRDefault="00722B52" w:rsidP="00722B52">
      <w:pPr>
        <w:pStyle w:val="Heading4"/>
      </w:pPr>
      <w:bookmarkStart w:id="133" w:name="_Toc174396127"/>
      <w:r>
        <w:t>5.28.3</w:t>
      </w:r>
      <w:r>
        <w:tab/>
        <w:t>Moderator summary and conclusions</w:t>
      </w:r>
      <w:bookmarkEnd w:id="133"/>
    </w:p>
    <w:p w14:paraId="7A86651F" w14:textId="17508692" w:rsidR="00722B52" w:rsidRDefault="00722B52" w:rsidP="00722B52">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762D2A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22C2F7" w14:textId="77777777" w:rsidR="00722B52" w:rsidRDefault="00722B52" w:rsidP="00722B52">
      <w:pPr>
        <w:rPr>
          <w:rFonts w:ascii="Arial" w:hAnsi="Arial" w:cs="Arial"/>
          <w:b/>
        </w:rPr>
      </w:pPr>
      <w:r>
        <w:rPr>
          <w:rFonts w:ascii="Arial" w:hAnsi="Arial" w:cs="Arial"/>
          <w:b/>
        </w:rPr>
        <w:t xml:space="preserve">Abstract: </w:t>
      </w:r>
    </w:p>
    <w:p w14:paraId="7042AAE1" w14:textId="77777777" w:rsidR="00722B52" w:rsidRDefault="00722B52" w:rsidP="00722B52">
      <w:r>
        <w:t>[112] BDaT Session AI 5.28.2, 5.28.2.1, 5.28.2.2</w:t>
      </w:r>
    </w:p>
    <w:p w14:paraId="6FF32C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70F3" w14:textId="77777777" w:rsidR="00722B52" w:rsidRDefault="00722B52" w:rsidP="00722B52">
      <w:pPr>
        <w:pStyle w:val="Heading3"/>
      </w:pPr>
      <w:bookmarkStart w:id="134" w:name="_Toc174396128"/>
      <w:r>
        <w:t>5.29</w:t>
      </w:r>
      <w:r>
        <w:tab/>
        <w:t>Network energy saving for NR</w:t>
      </w:r>
      <w:bookmarkEnd w:id="134"/>
    </w:p>
    <w:p w14:paraId="67CBC1B4" w14:textId="77777777" w:rsidR="00722B52" w:rsidRDefault="00722B52" w:rsidP="00722B52">
      <w:pPr>
        <w:pStyle w:val="Heading4"/>
      </w:pPr>
      <w:bookmarkStart w:id="135" w:name="_Toc174396129"/>
      <w:r>
        <w:t>5.29.1</w:t>
      </w:r>
      <w:r>
        <w:tab/>
        <w:t>RRM core requirements</w:t>
      </w:r>
      <w:bookmarkEnd w:id="135"/>
    </w:p>
    <w:p w14:paraId="537F173F" w14:textId="5017196C" w:rsidR="00722B52" w:rsidRDefault="00722B52" w:rsidP="00722B52">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1EC056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ED1D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66E" w14:textId="72EFA794" w:rsidR="00722B52" w:rsidRDefault="00722B52" w:rsidP="00722B52">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15BE45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C0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016" w14:textId="77B158DA" w:rsidR="00722B52" w:rsidRDefault="00722B52" w:rsidP="00722B52">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79E734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A2E7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3F2D" w14:textId="3235FCB1" w:rsidR="00722B52" w:rsidRDefault="00722B52" w:rsidP="00722B52">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2EC47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FF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A71D" w14:textId="3829ECAD" w:rsidR="00722B52" w:rsidRDefault="00722B52" w:rsidP="00722B52">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6C9CD7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lastRenderedPageBreak/>
        <w:br/>
      </w:r>
      <w:r>
        <w:rPr>
          <w:i/>
        </w:rPr>
        <w:tab/>
      </w:r>
      <w:r>
        <w:rPr>
          <w:i/>
        </w:rPr>
        <w:tab/>
      </w:r>
      <w:r>
        <w:rPr>
          <w:i/>
        </w:rPr>
        <w:tab/>
      </w:r>
      <w:r>
        <w:rPr>
          <w:i/>
        </w:rPr>
        <w:tab/>
      </w:r>
      <w:r>
        <w:rPr>
          <w:i/>
        </w:rPr>
        <w:tab/>
        <w:t>Source: Nokia, Nokia Shanghai Bell</w:t>
      </w:r>
    </w:p>
    <w:p w14:paraId="3957E9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9A47" w14:textId="0376D932" w:rsidR="00722B52" w:rsidRDefault="00722B52" w:rsidP="00722B52">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C0CC4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9DDFC40" w14:textId="77777777" w:rsidR="00722B52" w:rsidRDefault="00722B52" w:rsidP="00722B52">
      <w:pPr>
        <w:rPr>
          <w:rFonts w:ascii="Arial" w:hAnsi="Arial" w:cs="Arial"/>
          <w:b/>
        </w:rPr>
      </w:pPr>
      <w:r>
        <w:rPr>
          <w:rFonts w:ascii="Arial" w:hAnsi="Arial" w:cs="Arial"/>
          <w:b/>
        </w:rPr>
        <w:t xml:space="preserve">Abstract: </w:t>
      </w:r>
    </w:p>
    <w:p w14:paraId="2E7C3FB5" w14:textId="77777777" w:rsidR="00722B52" w:rsidRDefault="00722B52" w:rsidP="00722B52">
      <w:r>
        <w:t xml:space="preserve">In this paper, we provide our input to the remaining open RRM core requirements for SSB-less SCell operation.  </w:t>
      </w:r>
    </w:p>
    <w:p w14:paraId="25732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7962" w14:textId="64247837" w:rsidR="00722B52" w:rsidRDefault="00722B52" w:rsidP="00722B52">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16CE80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5B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2CCC" w14:textId="750BA75C" w:rsidR="00722B52" w:rsidRDefault="00722B52" w:rsidP="00722B52">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014CCB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CA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FA17" w14:textId="41895E6D" w:rsidR="00722B52" w:rsidRDefault="00722B52" w:rsidP="00722B52">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144FE9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0634A8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89D8" w14:textId="35006EA6" w:rsidR="00722B52" w:rsidRDefault="00722B52" w:rsidP="00722B52">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7CBE9E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8F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AC78" w14:textId="43D35AC3" w:rsidR="00722B52" w:rsidRDefault="00722B52" w:rsidP="00722B52">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3E8B6C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70A7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F48F" w14:textId="00956306" w:rsidR="00722B52" w:rsidRDefault="00722B52" w:rsidP="00722B52">
      <w:pPr>
        <w:rPr>
          <w:rFonts w:ascii="Arial" w:hAnsi="Arial" w:cs="Arial"/>
          <w:b/>
          <w:sz w:val="24"/>
        </w:rPr>
      </w:pPr>
      <w:r>
        <w:rPr>
          <w:rFonts w:ascii="Arial" w:hAnsi="Arial" w:cs="Arial"/>
          <w:b/>
          <w:color w:val="0000FF"/>
          <w:sz w:val="24"/>
        </w:rPr>
        <w:t>R4-2412420</w:t>
      </w:r>
      <w:r>
        <w:rPr>
          <w:rFonts w:ascii="Arial" w:hAnsi="Arial" w:cs="Arial"/>
          <w:b/>
          <w:color w:val="0000FF"/>
          <w:sz w:val="24"/>
        </w:rPr>
        <w:tab/>
      </w:r>
      <w:r>
        <w:rPr>
          <w:rFonts w:ascii="Arial" w:hAnsi="Arial" w:cs="Arial"/>
          <w:b/>
          <w:sz w:val="24"/>
        </w:rPr>
        <w:t>Discussion on intra-band NCCA SSB-less Scell activation delay requirement</w:t>
      </w:r>
    </w:p>
    <w:p w14:paraId="6CEB87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E5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54F9" w14:textId="2EF67775" w:rsidR="00722B52" w:rsidRDefault="00722B52" w:rsidP="00722B52">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16A6EBE7"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F61B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4BF0" w14:textId="65ED8326" w:rsidR="00722B52" w:rsidRDefault="00722B52" w:rsidP="00722B52">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7FD7EEE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CB2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EDF2" w14:textId="530BE82A" w:rsidR="00722B52" w:rsidRDefault="00722B52" w:rsidP="00722B52">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129B31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6D839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9BC9" w14:textId="600BCB30" w:rsidR="00722B52" w:rsidRDefault="00722B52" w:rsidP="00722B52">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20E031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39D5BE" w14:textId="77777777" w:rsidR="00722B52" w:rsidRDefault="00722B52" w:rsidP="00722B52">
      <w:pPr>
        <w:rPr>
          <w:rFonts w:ascii="Arial" w:hAnsi="Arial" w:cs="Arial"/>
          <w:b/>
        </w:rPr>
      </w:pPr>
      <w:r>
        <w:rPr>
          <w:rFonts w:ascii="Arial" w:hAnsi="Arial" w:cs="Arial"/>
          <w:b/>
        </w:rPr>
        <w:t xml:space="preserve">Abstract: </w:t>
      </w:r>
    </w:p>
    <w:p w14:paraId="2890F5D0" w14:textId="77777777" w:rsidR="00722B52" w:rsidRDefault="00722B52" w:rsidP="00722B52">
      <w:r>
        <w:t>Remaining issues on NES general</w:t>
      </w:r>
    </w:p>
    <w:p w14:paraId="6B155D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CD1D" w14:textId="742018D1" w:rsidR="00722B52" w:rsidRDefault="00722B52" w:rsidP="00722B52">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1F3FE4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7AFCB670" w14:textId="77777777" w:rsidR="00722B52" w:rsidRDefault="00722B52" w:rsidP="00722B52">
      <w:pPr>
        <w:rPr>
          <w:rFonts w:ascii="Arial" w:hAnsi="Arial" w:cs="Arial"/>
          <w:b/>
        </w:rPr>
      </w:pPr>
      <w:r>
        <w:rPr>
          <w:rFonts w:ascii="Arial" w:hAnsi="Arial" w:cs="Arial"/>
          <w:b/>
        </w:rPr>
        <w:t xml:space="preserve">Abstract: </w:t>
      </w:r>
    </w:p>
    <w:p w14:paraId="4CEF90C8" w14:textId="77777777" w:rsidR="00722B52" w:rsidRDefault="00722B52" w:rsidP="00722B52">
      <w:r>
        <w:t>Draft CR to TS 38.133 on core requirement maintenance for NES</w:t>
      </w:r>
    </w:p>
    <w:p w14:paraId="5AD010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B26D" w14:textId="35A3F071" w:rsidR="00722B52" w:rsidRDefault="00722B52" w:rsidP="00722B52">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365EC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DEA43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8689" w14:textId="6E470AD1" w:rsidR="00722B52" w:rsidRDefault="00722B52" w:rsidP="00722B52">
      <w:pPr>
        <w:rPr>
          <w:rFonts w:ascii="Arial" w:hAnsi="Arial" w:cs="Arial"/>
          <w:b/>
          <w:sz w:val="24"/>
        </w:rPr>
      </w:pPr>
      <w:r>
        <w:rPr>
          <w:rFonts w:ascii="Arial" w:hAnsi="Arial" w:cs="Arial"/>
          <w:b/>
          <w:color w:val="0000FF"/>
          <w:sz w:val="24"/>
        </w:rPr>
        <w:t>R4-2413083</w:t>
      </w:r>
      <w:r>
        <w:rPr>
          <w:rFonts w:ascii="Arial" w:hAnsi="Arial" w:cs="Arial"/>
          <w:b/>
          <w:color w:val="0000FF"/>
          <w:sz w:val="24"/>
        </w:rPr>
        <w:tab/>
      </w:r>
      <w:r>
        <w:rPr>
          <w:rFonts w:ascii="Arial" w:hAnsi="Arial" w:cs="Arial"/>
          <w:b/>
          <w:sz w:val="24"/>
        </w:rPr>
        <w:t>CR on R18 NES SSB-less operation</w:t>
      </w:r>
    </w:p>
    <w:p w14:paraId="40DC6A6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66955CDA" w14:textId="77777777" w:rsidR="00722B52" w:rsidRDefault="00722B52" w:rsidP="00722B52">
      <w:pPr>
        <w:rPr>
          <w:rFonts w:ascii="Arial" w:hAnsi="Arial" w:cs="Arial"/>
          <w:b/>
        </w:rPr>
      </w:pPr>
      <w:r>
        <w:rPr>
          <w:rFonts w:ascii="Arial" w:hAnsi="Arial" w:cs="Arial"/>
          <w:b/>
        </w:rPr>
        <w:t xml:space="preserve">Abstract: </w:t>
      </w:r>
    </w:p>
    <w:p w14:paraId="56A6997A" w14:textId="77777777" w:rsidR="00722B52" w:rsidRDefault="00722B52" w:rsidP="00722B52">
      <w:r>
        <w:lastRenderedPageBreak/>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08C3B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6C44" w14:textId="77777777" w:rsidR="00722B52" w:rsidRDefault="00722B52" w:rsidP="00722B52">
      <w:pPr>
        <w:pStyle w:val="Heading4"/>
      </w:pPr>
      <w:bookmarkStart w:id="136" w:name="_Toc174396130"/>
      <w:r>
        <w:t>5.29.2</w:t>
      </w:r>
      <w:r>
        <w:tab/>
        <w:t>RRM performance requirements</w:t>
      </w:r>
      <w:bookmarkEnd w:id="136"/>
    </w:p>
    <w:p w14:paraId="0BBA10BD" w14:textId="6AB07AE5" w:rsidR="00722B52" w:rsidRDefault="00722B52" w:rsidP="00722B52">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79D98B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09B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05F3" w14:textId="55BA974A" w:rsidR="00722B52" w:rsidRDefault="00722B52" w:rsidP="00722B52">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00121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F37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BF04" w14:textId="3B489384" w:rsidR="00722B52" w:rsidRDefault="00722B52" w:rsidP="00722B52">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1C3AD9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77CD3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11B5" w14:textId="5D3D32AD" w:rsidR="00722B52" w:rsidRDefault="00722B52" w:rsidP="00722B52">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275EF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66F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C8A03" w14:textId="1831A70A" w:rsidR="00722B52" w:rsidRDefault="00722B52" w:rsidP="00722B52">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A23596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54F4C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14A2" w14:textId="22F943CC" w:rsidR="00722B52" w:rsidRDefault="00722B52" w:rsidP="00722B52">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7556D4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0C7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CA95" w14:textId="0D24CBA9" w:rsidR="00722B52" w:rsidRDefault="00722B52" w:rsidP="00722B52">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0E227E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lastRenderedPageBreak/>
        <w:br/>
      </w:r>
      <w:r>
        <w:rPr>
          <w:i/>
        </w:rPr>
        <w:tab/>
      </w:r>
      <w:r>
        <w:rPr>
          <w:i/>
        </w:rPr>
        <w:tab/>
      </w:r>
      <w:r>
        <w:rPr>
          <w:i/>
        </w:rPr>
        <w:tab/>
      </w:r>
      <w:r>
        <w:rPr>
          <w:i/>
        </w:rPr>
        <w:tab/>
      </w:r>
      <w:r>
        <w:rPr>
          <w:i/>
        </w:rPr>
        <w:tab/>
        <w:t>Source: vivo</w:t>
      </w:r>
    </w:p>
    <w:p w14:paraId="35B232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C789" w14:textId="07187184" w:rsidR="00722B52" w:rsidRDefault="00722B52" w:rsidP="00722B52">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41A25F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B8FBE" w14:textId="77777777" w:rsidR="00722B52" w:rsidRDefault="00722B52" w:rsidP="00722B52">
      <w:pPr>
        <w:rPr>
          <w:rFonts w:ascii="Arial" w:hAnsi="Arial" w:cs="Arial"/>
          <w:b/>
        </w:rPr>
      </w:pPr>
      <w:r>
        <w:rPr>
          <w:rFonts w:ascii="Arial" w:hAnsi="Arial" w:cs="Arial"/>
          <w:b/>
        </w:rPr>
        <w:t xml:space="preserve">Abstract: </w:t>
      </w:r>
    </w:p>
    <w:p w14:paraId="5F0E105D" w14:textId="77777777" w:rsidR="00722B52" w:rsidRDefault="00722B52" w:rsidP="00722B52">
      <w:r>
        <w:t>Discussion on NES test cases</w:t>
      </w:r>
    </w:p>
    <w:p w14:paraId="4196D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BEF2" w14:textId="73595DB5" w:rsidR="00722B52" w:rsidRDefault="00722B52" w:rsidP="00722B52">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60CAC1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04AAFFC0" w14:textId="77777777" w:rsidR="00722B52" w:rsidRDefault="00722B52" w:rsidP="00722B52">
      <w:pPr>
        <w:rPr>
          <w:rFonts w:ascii="Arial" w:hAnsi="Arial" w:cs="Arial"/>
          <w:b/>
        </w:rPr>
      </w:pPr>
      <w:r>
        <w:rPr>
          <w:rFonts w:ascii="Arial" w:hAnsi="Arial" w:cs="Arial"/>
          <w:b/>
        </w:rPr>
        <w:t xml:space="preserve">Abstract: </w:t>
      </w:r>
    </w:p>
    <w:p w14:paraId="4B6DC58F" w14:textId="77777777" w:rsidR="00722B52" w:rsidRDefault="00722B52" w:rsidP="00722B52">
      <w:r>
        <w:t>Draft CR on TC for A-TRS based inter-band SSB-less SCell activation delay for EN-DC</w:t>
      </w:r>
    </w:p>
    <w:p w14:paraId="01FA34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308C" w14:textId="77777777" w:rsidR="00722B52" w:rsidRDefault="00722B52" w:rsidP="00722B52">
      <w:pPr>
        <w:pStyle w:val="Heading4"/>
      </w:pPr>
      <w:bookmarkStart w:id="137" w:name="_Toc174396131"/>
      <w:r>
        <w:t>5.29.3</w:t>
      </w:r>
      <w:r>
        <w:tab/>
        <w:t>UE demodulation performance and CSI requirements</w:t>
      </w:r>
      <w:bookmarkEnd w:id="137"/>
    </w:p>
    <w:p w14:paraId="2D8EF44E" w14:textId="77777777" w:rsidR="00722B52" w:rsidRDefault="00722B52" w:rsidP="00722B52">
      <w:pPr>
        <w:pStyle w:val="Heading4"/>
      </w:pPr>
      <w:bookmarkStart w:id="138" w:name="_Toc174396132"/>
      <w:r>
        <w:t>5.29.4</w:t>
      </w:r>
      <w:r>
        <w:tab/>
        <w:t>Moderator summary and conclusions</w:t>
      </w:r>
      <w:bookmarkEnd w:id="138"/>
    </w:p>
    <w:p w14:paraId="5712E023" w14:textId="72262E2A" w:rsidR="00722B52" w:rsidRDefault="00722B52" w:rsidP="00722B52">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7D6731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A5FC1" w14:textId="77777777" w:rsidR="00722B52" w:rsidRDefault="00722B52" w:rsidP="00722B52">
      <w:pPr>
        <w:rPr>
          <w:rFonts w:ascii="Arial" w:hAnsi="Arial" w:cs="Arial"/>
          <w:b/>
        </w:rPr>
      </w:pPr>
      <w:r>
        <w:rPr>
          <w:rFonts w:ascii="Arial" w:hAnsi="Arial" w:cs="Arial"/>
          <w:b/>
        </w:rPr>
        <w:t xml:space="preserve">Abstract: </w:t>
      </w:r>
    </w:p>
    <w:p w14:paraId="54AC3453" w14:textId="77777777" w:rsidR="00722B52" w:rsidRDefault="00722B52" w:rsidP="00722B52">
      <w:r>
        <w:t>Topic summary in RRM session</w:t>
      </w:r>
    </w:p>
    <w:p w14:paraId="2B60D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CE3F" w14:textId="77777777" w:rsidR="00722B52" w:rsidRDefault="00722B52" w:rsidP="00722B52">
      <w:pPr>
        <w:pStyle w:val="Heading3"/>
      </w:pPr>
      <w:bookmarkStart w:id="139" w:name="_Toc174396133"/>
      <w:r>
        <w:t>5.30</w:t>
      </w:r>
      <w:r>
        <w:tab/>
        <w:t>IoT (Internet of Things) NTN (non-terrestrial network) enhancements</w:t>
      </w:r>
      <w:bookmarkEnd w:id="139"/>
    </w:p>
    <w:p w14:paraId="7ACB6E44" w14:textId="77777777" w:rsidR="00722B52" w:rsidRDefault="00722B52" w:rsidP="00722B52">
      <w:pPr>
        <w:pStyle w:val="Heading4"/>
      </w:pPr>
      <w:bookmarkStart w:id="140" w:name="_Toc174396134"/>
      <w:r>
        <w:t>5.30.1</w:t>
      </w:r>
      <w:r>
        <w:tab/>
        <w:t>SAN RF requirements</w:t>
      </w:r>
      <w:bookmarkEnd w:id="140"/>
    </w:p>
    <w:p w14:paraId="0CE563E6" w14:textId="77777777" w:rsidR="00722B52" w:rsidRDefault="00722B52" w:rsidP="00722B52">
      <w:pPr>
        <w:pStyle w:val="Heading4"/>
      </w:pPr>
      <w:bookmarkStart w:id="141" w:name="_Toc174396135"/>
      <w:r>
        <w:t>5.30.2</w:t>
      </w:r>
      <w:r>
        <w:tab/>
        <w:t>RRM core and performance requirements</w:t>
      </w:r>
      <w:bookmarkEnd w:id="141"/>
    </w:p>
    <w:p w14:paraId="6ECB8DDA" w14:textId="55C3DC0C" w:rsidR="00722B52" w:rsidRDefault="00722B52" w:rsidP="00722B52">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188F4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1040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3201CBE5" w14:textId="18E08740" w:rsidR="00722B52" w:rsidRDefault="00722B52" w:rsidP="00722B52">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48E297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5C3587" w14:textId="77777777" w:rsidR="00722B52" w:rsidRDefault="00722B52" w:rsidP="00722B52">
      <w:pPr>
        <w:rPr>
          <w:color w:val="808080"/>
        </w:rPr>
      </w:pPr>
      <w:r>
        <w:rPr>
          <w:color w:val="808080"/>
        </w:rPr>
        <w:lastRenderedPageBreak/>
        <w:t>(Replaces R4-2412869)</w:t>
      </w:r>
    </w:p>
    <w:p w14:paraId="174B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0268" w14:textId="77777777" w:rsidR="00722B52" w:rsidRDefault="00722B52" w:rsidP="00722B52">
      <w:pPr>
        <w:pStyle w:val="Heading4"/>
      </w:pPr>
      <w:bookmarkStart w:id="142" w:name="_Toc174396136"/>
      <w:r>
        <w:t>5.30.3</w:t>
      </w:r>
      <w:r>
        <w:tab/>
        <w:t>Demodulation performance requirements</w:t>
      </w:r>
      <w:bookmarkEnd w:id="142"/>
    </w:p>
    <w:p w14:paraId="26692AEA" w14:textId="77777777" w:rsidR="00722B52" w:rsidRDefault="00722B52" w:rsidP="00722B52">
      <w:pPr>
        <w:pStyle w:val="Heading4"/>
      </w:pPr>
      <w:bookmarkStart w:id="143" w:name="_Toc174396137"/>
      <w:r>
        <w:t>5.30.4</w:t>
      </w:r>
      <w:r>
        <w:tab/>
        <w:t>Moderator summary and conclusions</w:t>
      </w:r>
      <w:bookmarkEnd w:id="143"/>
    </w:p>
    <w:p w14:paraId="37983887" w14:textId="77777777" w:rsidR="00722B52" w:rsidRDefault="00722B52" w:rsidP="00722B52">
      <w:pPr>
        <w:pStyle w:val="Heading3"/>
      </w:pPr>
      <w:bookmarkStart w:id="144" w:name="_Toc174396138"/>
      <w:r>
        <w:t>5.31</w:t>
      </w:r>
      <w:r>
        <w:tab/>
        <w:t>NR Network-controlled Repeaters</w:t>
      </w:r>
      <w:bookmarkEnd w:id="144"/>
    </w:p>
    <w:p w14:paraId="2C8E883A" w14:textId="77777777" w:rsidR="00722B52" w:rsidRDefault="00722B52" w:rsidP="00722B52">
      <w:pPr>
        <w:pStyle w:val="Heading4"/>
      </w:pPr>
      <w:bookmarkStart w:id="145" w:name="_Toc174396139"/>
      <w:r>
        <w:t>5.31.1</w:t>
      </w:r>
      <w:r>
        <w:tab/>
        <w:t>RF core requirements</w:t>
      </w:r>
      <w:bookmarkEnd w:id="145"/>
    </w:p>
    <w:p w14:paraId="462712C2" w14:textId="50A1FF68" w:rsidR="00722B52" w:rsidRDefault="00722B52" w:rsidP="00722B52">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635446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1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3AD0" w14:textId="7FC010A8" w:rsidR="00722B52" w:rsidRDefault="00722B52" w:rsidP="00722B52">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40D3AB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27FDFF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33C2" w14:textId="39D6392F" w:rsidR="00722B52" w:rsidRDefault="00722B52" w:rsidP="00722B52">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1EEA1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820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5157" w14:textId="2E3AA876" w:rsidR="00722B52" w:rsidRDefault="00722B52" w:rsidP="00722B52">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3C8B62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0054C4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52BAB" w14:textId="12354BF9" w:rsidR="00722B52" w:rsidRDefault="00722B52" w:rsidP="00722B52">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72ED6D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FF5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85AF" w14:textId="6308A226" w:rsidR="00722B52" w:rsidRDefault="00722B52" w:rsidP="00722B52">
      <w:pPr>
        <w:rPr>
          <w:rFonts w:ascii="Arial" w:hAnsi="Arial" w:cs="Arial"/>
          <w:b/>
          <w:sz w:val="24"/>
        </w:rPr>
      </w:pPr>
      <w:r>
        <w:rPr>
          <w:rFonts w:ascii="Arial" w:hAnsi="Arial" w:cs="Arial"/>
          <w:b/>
          <w:color w:val="0000FF"/>
          <w:sz w:val="24"/>
        </w:rPr>
        <w:t>R4-2412335</w:t>
      </w:r>
      <w:r>
        <w:rPr>
          <w:rFonts w:ascii="Arial" w:hAnsi="Arial" w:cs="Arial"/>
          <w:b/>
          <w:color w:val="0000FF"/>
          <w:sz w:val="24"/>
        </w:rPr>
        <w:tab/>
      </w:r>
      <w:r>
        <w:rPr>
          <w:rFonts w:ascii="Arial" w:hAnsi="Arial" w:cs="Arial"/>
          <w:b/>
          <w:sz w:val="24"/>
        </w:rPr>
        <w:t>CR to 38.106: ACLR requirements for NCR</w:t>
      </w:r>
    </w:p>
    <w:p w14:paraId="525BC4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7B814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1DA2" w14:textId="5D1FD645" w:rsidR="00722B52" w:rsidRDefault="00722B52" w:rsidP="00722B52">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09900F9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2CB27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53" w14:textId="4A7A89F1" w:rsidR="00722B52" w:rsidRDefault="00722B52" w:rsidP="00722B52">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6769EF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0B6A9B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7700A" w14:textId="07C429A2" w:rsidR="00722B52" w:rsidRDefault="00722B52" w:rsidP="00722B52">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4ED316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50CE7E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C2E5" w14:textId="77777777" w:rsidR="00722B52" w:rsidRDefault="00722B52" w:rsidP="00722B52">
      <w:pPr>
        <w:pStyle w:val="Heading5"/>
      </w:pPr>
      <w:bookmarkStart w:id="146" w:name="_Toc174396140"/>
      <w:r>
        <w:t>5.31.1.1</w:t>
      </w:r>
      <w:r>
        <w:tab/>
        <w:t>RF requirements for NCR-Fwd</w:t>
      </w:r>
      <w:bookmarkEnd w:id="146"/>
    </w:p>
    <w:p w14:paraId="778E63F1" w14:textId="79A4A295" w:rsidR="00722B52" w:rsidRDefault="00722B52" w:rsidP="00722B52">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BC55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224D65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AE45" w14:textId="04A73585" w:rsidR="00722B52" w:rsidRDefault="00722B52" w:rsidP="00722B52">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2C59A1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D3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D688" w14:textId="77777777" w:rsidR="00722B52" w:rsidRDefault="00722B52" w:rsidP="00722B52">
      <w:pPr>
        <w:pStyle w:val="Heading5"/>
      </w:pPr>
      <w:bookmarkStart w:id="147" w:name="_Toc174396141"/>
      <w:r>
        <w:t>5.31.1.2</w:t>
      </w:r>
      <w:r>
        <w:tab/>
        <w:t>RF requirements for NCR-MT</w:t>
      </w:r>
      <w:bookmarkEnd w:id="147"/>
    </w:p>
    <w:p w14:paraId="70612DEB" w14:textId="1C84A0A2" w:rsidR="00722B52" w:rsidRDefault="00722B52" w:rsidP="00722B52">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4C0C9B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3B1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8B6B" w14:textId="58438F70" w:rsidR="00722B52" w:rsidRDefault="00722B52" w:rsidP="00722B52">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2F577E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256267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9779" w14:textId="69D937CF" w:rsidR="00722B52" w:rsidRDefault="00722B52" w:rsidP="00722B52">
      <w:pPr>
        <w:rPr>
          <w:rFonts w:ascii="Arial" w:hAnsi="Arial" w:cs="Arial"/>
          <w:b/>
          <w:sz w:val="24"/>
        </w:rPr>
      </w:pPr>
      <w:r>
        <w:rPr>
          <w:rFonts w:ascii="Arial" w:hAnsi="Arial" w:cs="Arial"/>
          <w:b/>
          <w:color w:val="0000FF"/>
          <w:sz w:val="24"/>
        </w:rPr>
        <w:lastRenderedPageBreak/>
        <w:t>R4-2411054</w:t>
      </w:r>
      <w:r>
        <w:rPr>
          <w:rFonts w:ascii="Arial" w:hAnsi="Arial" w:cs="Arial"/>
          <w:b/>
          <w:color w:val="0000FF"/>
          <w:sz w:val="24"/>
        </w:rPr>
        <w:tab/>
      </w:r>
      <w:r>
        <w:rPr>
          <w:rFonts w:ascii="Arial" w:hAnsi="Arial" w:cs="Arial"/>
          <w:b/>
          <w:sz w:val="24"/>
        </w:rPr>
        <w:t>CR for TS 38.106, Correction on general requirements for NCR</w:t>
      </w:r>
    </w:p>
    <w:p w14:paraId="102005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4B35F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E1F" w14:textId="5B5E8A63" w:rsidR="00722B52" w:rsidRDefault="00722B52" w:rsidP="00722B52">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384EDE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1A7CB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0F8B" w14:textId="44A8F98E" w:rsidR="00722B52" w:rsidRDefault="00722B52" w:rsidP="00722B52">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49699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73B1F2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5563" w14:textId="77777777" w:rsidR="00722B52" w:rsidRDefault="00722B52" w:rsidP="00722B52">
      <w:pPr>
        <w:pStyle w:val="Heading4"/>
      </w:pPr>
      <w:bookmarkStart w:id="148" w:name="_Toc174396142"/>
      <w:r>
        <w:t>5.31.2</w:t>
      </w:r>
      <w:r>
        <w:tab/>
        <w:t>EMC core requirements</w:t>
      </w:r>
      <w:bookmarkEnd w:id="148"/>
    </w:p>
    <w:p w14:paraId="74F29BE6" w14:textId="589A111E" w:rsidR="00722B52" w:rsidRDefault="00722B52" w:rsidP="00722B52">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042AA2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39D16BDE" w14:textId="77777777" w:rsidR="00722B52" w:rsidRDefault="00722B52" w:rsidP="00722B52">
      <w:pPr>
        <w:rPr>
          <w:rFonts w:ascii="Arial" w:hAnsi="Arial" w:cs="Arial"/>
          <w:b/>
        </w:rPr>
      </w:pPr>
      <w:r>
        <w:rPr>
          <w:rFonts w:ascii="Arial" w:hAnsi="Arial" w:cs="Arial"/>
          <w:b/>
        </w:rPr>
        <w:t xml:space="preserve">Abstract: </w:t>
      </w:r>
    </w:p>
    <w:p w14:paraId="282288B5" w14:textId="77777777" w:rsidR="00722B52" w:rsidRDefault="00722B52" w:rsidP="00722B52">
      <w:r>
        <w:t>MCC: The WI code in the database was updated to match the CR coversheet.</w:t>
      </w:r>
    </w:p>
    <w:p w14:paraId="619143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8EF" w14:textId="77777777" w:rsidR="00722B52" w:rsidRDefault="00722B52" w:rsidP="00722B52">
      <w:pPr>
        <w:pStyle w:val="Heading4"/>
      </w:pPr>
      <w:bookmarkStart w:id="149" w:name="_Toc174396143"/>
      <w:r>
        <w:t>5.31.3</w:t>
      </w:r>
      <w:r>
        <w:tab/>
        <w:t>RF conformance testing</w:t>
      </w:r>
      <w:bookmarkEnd w:id="149"/>
    </w:p>
    <w:p w14:paraId="033847C2" w14:textId="749B87F5" w:rsidR="00722B52" w:rsidRDefault="00722B52" w:rsidP="00722B52">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6329C6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5A319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72EE" w14:textId="29D0547D" w:rsidR="00722B52" w:rsidRDefault="00722B52" w:rsidP="00722B52">
      <w:pPr>
        <w:rPr>
          <w:rFonts w:ascii="Arial" w:hAnsi="Arial" w:cs="Arial"/>
          <w:b/>
          <w:sz w:val="24"/>
        </w:rPr>
      </w:pPr>
      <w:r>
        <w:rPr>
          <w:rFonts w:ascii="Arial" w:hAnsi="Arial" w:cs="Arial"/>
          <w:b/>
          <w:color w:val="0000FF"/>
          <w:sz w:val="24"/>
        </w:rPr>
        <w:t>R4-2411057</w:t>
      </w:r>
      <w:r>
        <w:rPr>
          <w:rFonts w:ascii="Arial" w:hAnsi="Arial" w:cs="Arial"/>
          <w:b/>
          <w:color w:val="0000FF"/>
          <w:sz w:val="24"/>
        </w:rPr>
        <w:tab/>
      </w:r>
      <w:r>
        <w:rPr>
          <w:rFonts w:ascii="Arial" w:hAnsi="Arial" w:cs="Arial"/>
          <w:b/>
          <w:sz w:val="24"/>
        </w:rPr>
        <w:t>Maintenance CR to TS 38.115-2: NCR conformance part</w:t>
      </w:r>
    </w:p>
    <w:p w14:paraId="33965E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492F1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4E28" w14:textId="5BEC0122" w:rsidR="00722B52" w:rsidRDefault="00722B52" w:rsidP="00722B52">
      <w:pPr>
        <w:rPr>
          <w:rFonts w:ascii="Arial" w:hAnsi="Arial" w:cs="Arial"/>
          <w:b/>
          <w:sz w:val="24"/>
        </w:rPr>
      </w:pPr>
      <w:r>
        <w:rPr>
          <w:rFonts w:ascii="Arial" w:hAnsi="Arial" w:cs="Arial"/>
          <w:b/>
          <w:color w:val="0000FF"/>
          <w:sz w:val="24"/>
        </w:rPr>
        <w:lastRenderedPageBreak/>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70E20D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208FEB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72C" w14:textId="0A21834E" w:rsidR="00722B52" w:rsidRDefault="00722B52" w:rsidP="00722B52">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192600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69423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BFB8" w14:textId="053B6FA4" w:rsidR="00722B52" w:rsidRDefault="00722B52" w:rsidP="00722B52">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6D0D10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54282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D787" w14:textId="0B480494" w:rsidR="00722B52" w:rsidRDefault="00722B52" w:rsidP="00722B52">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12A2E0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06EF89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B3A1" w14:textId="41E14D27" w:rsidR="00722B52" w:rsidRDefault="00722B52" w:rsidP="00722B52">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5D72809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473B6E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585B" w14:textId="7E8A869F" w:rsidR="00722B52" w:rsidRDefault="00722B52" w:rsidP="00722B52">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5A27A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A0E1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EFA8" w14:textId="08A41D9D" w:rsidR="00722B52" w:rsidRDefault="00722B52" w:rsidP="00722B52">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6D63F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lastRenderedPageBreak/>
        <w:br/>
      </w:r>
      <w:r>
        <w:rPr>
          <w:i/>
        </w:rPr>
        <w:tab/>
      </w:r>
      <w:r>
        <w:rPr>
          <w:i/>
        </w:rPr>
        <w:tab/>
      </w:r>
      <w:r>
        <w:rPr>
          <w:i/>
        </w:rPr>
        <w:tab/>
      </w:r>
      <w:r>
        <w:rPr>
          <w:i/>
        </w:rPr>
        <w:tab/>
      </w:r>
      <w:r>
        <w:rPr>
          <w:i/>
        </w:rPr>
        <w:tab/>
        <w:t>Source: Murata Manufacturing Co Ltd.</w:t>
      </w:r>
    </w:p>
    <w:p w14:paraId="2B5636A0" w14:textId="77777777" w:rsidR="00722B52" w:rsidRDefault="00722B52" w:rsidP="00722B52">
      <w:pPr>
        <w:rPr>
          <w:rFonts w:ascii="Arial" w:hAnsi="Arial" w:cs="Arial"/>
          <w:b/>
        </w:rPr>
      </w:pPr>
      <w:r>
        <w:rPr>
          <w:rFonts w:ascii="Arial" w:hAnsi="Arial" w:cs="Arial"/>
          <w:b/>
        </w:rPr>
        <w:t xml:space="preserve">Abstract: </w:t>
      </w:r>
    </w:p>
    <w:p w14:paraId="64450FFB" w14:textId="77777777" w:rsidR="00722B52" w:rsidRDefault="00722B52" w:rsidP="00722B52">
      <w:r>
        <w:t>MCC: This is CAT A CR.</w:t>
      </w:r>
    </w:p>
    <w:p w14:paraId="5F310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854A" w14:textId="59F997FE" w:rsidR="00722B52" w:rsidRDefault="00722B52" w:rsidP="00722B52">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2C8C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1BEC9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BC3E" w14:textId="07CC602E" w:rsidR="00722B52" w:rsidRDefault="00722B52" w:rsidP="00722B52">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6E1697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2BD5A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077" w14:textId="6C4F0CD7" w:rsidR="00722B52" w:rsidRDefault="00722B52" w:rsidP="00722B52">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2B430C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7978EF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908" w14:textId="118368CD" w:rsidR="00722B52" w:rsidRDefault="00722B52" w:rsidP="00722B52">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4E0D3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5721B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6290" w14:textId="65030E03" w:rsidR="00722B52" w:rsidRDefault="00722B52" w:rsidP="00722B52">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5E259B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76F4F8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7CD7" w14:textId="3E056C18" w:rsidR="00722B52" w:rsidRDefault="00722B52" w:rsidP="00722B52">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124FA7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br/>
      </w:r>
      <w:r>
        <w:rPr>
          <w:i/>
        </w:rPr>
        <w:tab/>
      </w:r>
      <w:r>
        <w:rPr>
          <w:i/>
        </w:rPr>
        <w:tab/>
      </w:r>
      <w:r>
        <w:rPr>
          <w:i/>
        </w:rPr>
        <w:tab/>
      </w:r>
      <w:r>
        <w:rPr>
          <w:i/>
        </w:rPr>
        <w:tab/>
      </w:r>
      <w:r>
        <w:rPr>
          <w:i/>
        </w:rPr>
        <w:tab/>
        <w:t>Source: Nokia</w:t>
      </w:r>
    </w:p>
    <w:p w14:paraId="014358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687" w14:textId="5EFA0010" w:rsidR="00722B52" w:rsidRDefault="00722B52" w:rsidP="00722B52">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F6CCA4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F3B24" w14:textId="77777777" w:rsidR="00722B52" w:rsidRDefault="00722B52" w:rsidP="00722B52">
      <w:pPr>
        <w:rPr>
          <w:rFonts w:ascii="Arial" w:hAnsi="Arial" w:cs="Arial"/>
          <w:b/>
        </w:rPr>
      </w:pPr>
      <w:r>
        <w:rPr>
          <w:rFonts w:ascii="Arial" w:hAnsi="Arial" w:cs="Arial"/>
          <w:b/>
        </w:rPr>
        <w:t xml:space="preserve">Abstract: </w:t>
      </w:r>
    </w:p>
    <w:p w14:paraId="526D66E3" w14:textId="77777777" w:rsidR="00722B52" w:rsidRDefault="00722B52" w:rsidP="00722B52">
      <w:r>
        <w:t>In this contribution we provide a follow-up discussion on the MU/TT values for OTA conformance testing of NCR.</w:t>
      </w:r>
    </w:p>
    <w:p w14:paraId="048BFD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BC70" w14:textId="5DC8398B" w:rsidR="00722B52" w:rsidRDefault="00722B52" w:rsidP="00722B52">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25F0FD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0FAAAF3" w14:textId="77777777" w:rsidR="00722B52" w:rsidRDefault="00722B52" w:rsidP="00722B52">
      <w:pPr>
        <w:rPr>
          <w:rFonts w:ascii="Arial" w:hAnsi="Arial" w:cs="Arial"/>
          <w:b/>
        </w:rPr>
      </w:pPr>
      <w:r>
        <w:rPr>
          <w:rFonts w:ascii="Arial" w:hAnsi="Arial" w:cs="Arial"/>
          <w:b/>
        </w:rPr>
        <w:t xml:space="preserve">Abstract: </w:t>
      </w:r>
    </w:p>
    <w:p w14:paraId="6BA1C21E" w14:textId="77777777" w:rsidR="00722B52" w:rsidRDefault="00722B52" w:rsidP="00722B52">
      <w:r>
        <w:t>Based on related discussion paper, in this CR we reflect testing limitations as captured in TS 38.521-2, which were referred in TS 38.115-2 specification for the purpose of MT-specific test of NCR type 2-O (LA class).</w:t>
      </w:r>
    </w:p>
    <w:p w14:paraId="16852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A82" w14:textId="1CF3396A" w:rsidR="00722B52" w:rsidRDefault="00722B52" w:rsidP="00722B52">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3BA2A425"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BC9351A" w14:textId="77777777" w:rsidR="00722B52" w:rsidRDefault="00722B52" w:rsidP="00722B52">
      <w:pPr>
        <w:rPr>
          <w:rFonts w:ascii="Arial" w:hAnsi="Arial" w:cs="Arial"/>
          <w:b/>
        </w:rPr>
      </w:pPr>
      <w:r>
        <w:rPr>
          <w:rFonts w:ascii="Arial" w:hAnsi="Arial" w:cs="Arial"/>
          <w:b/>
        </w:rPr>
        <w:t xml:space="preserve">Abstract: </w:t>
      </w:r>
    </w:p>
    <w:p w14:paraId="29C1874C" w14:textId="77777777" w:rsidR="00722B52" w:rsidRDefault="00722B52" w:rsidP="00722B52">
      <w:r>
        <w:t>RAN WG4 respectfully asks RAN WG5 to inform RAN4 in case open issues or testability issues of OTA maximum input level, OTA ACS and OTA blocking would be updated or resolved.</w:t>
      </w:r>
    </w:p>
    <w:p w14:paraId="6EBEB4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7A3E" w14:textId="77777777" w:rsidR="00722B52" w:rsidRDefault="00722B52" w:rsidP="00722B52">
      <w:pPr>
        <w:pStyle w:val="Heading4"/>
      </w:pPr>
      <w:bookmarkStart w:id="150" w:name="_Toc174396144"/>
      <w:r>
        <w:t>5.31.4</w:t>
      </w:r>
      <w:r>
        <w:tab/>
        <w:t>EMC conformance testing</w:t>
      </w:r>
      <w:bookmarkEnd w:id="150"/>
    </w:p>
    <w:p w14:paraId="011CDB86" w14:textId="77777777" w:rsidR="00722B52" w:rsidRDefault="00722B52" w:rsidP="00722B52">
      <w:pPr>
        <w:pStyle w:val="Heading4"/>
      </w:pPr>
      <w:bookmarkStart w:id="151" w:name="_Toc174396145"/>
      <w:r>
        <w:t>5.31.5</w:t>
      </w:r>
      <w:r>
        <w:tab/>
        <w:t>RRM core and performance requirements</w:t>
      </w:r>
      <w:bookmarkEnd w:id="151"/>
    </w:p>
    <w:p w14:paraId="67BA376A" w14:textId="77777777" w:rsidR="00722B52" w:rsidRDefault="00722B52" w:rsidP="00722B52">
      <w:pPr>
        <w:pStyle w:val="Heading4"/>
      </w:pPr>
      <w:bookmarkStart w:id="152" w:name="_Toc174396146"/>
      <w:r>
        <w:t>5.31.6</w:t>
      </w:r>
      <w:r>
        <w:tab/>
        <w:t>Demodulation performance requirements</w:t>
      </w:r>
      <w:bookmarkEnd w:id="152"/>
    </w:p>
    <w:p w14:paraId="07632457" w14:textId="3227EA9E" w:rsidR="00722B52" w:rsidRDefault="00722B52" w:rsidP="00722B52">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2EB1C9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125FF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3B07C" w14:textId="78A48B71" w:rsidR="00722B52" w:rsidRDefault="00722B52" w:rsidP="00722B52">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433E6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br/>
      </w:r>
      <w:r>
        <w:rPr>
          <w:i/>
        </w:rPr>
        <w:tab/>
      </w:r>
      <w:r>
        <w:rPr>
          <w:i/>
        </w:rPr>
        <w:tab/>
      </w:r>
      <w:r>
        <w:rPr>
          <w:i/>
        </w:rPr>
        <w:tab/>
      </w:r>
      <w:r>
        <w:rPr>
          <w:i/>
        </w:rPr>
        <w:tab/>
      </w:r>
      <w:r>
        <w:rPr>
          <w:i/>
        </w:rPr>
        <w:tab/>
        <w:t>Source: ZTE Corporation, Sanechips</w:t>
      </w:r>
    </w:p>
    <w:p w14:paraId="7819EB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B1FB" w14:textId="568F7C09" w:rsidR="00722B52" w:rsidRDefault="00722B52" w:rsidP="00722B52">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0533195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DACFB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6765" w14:textId="77777777" w:rsidR="00722B52" w:rsidRDefault="00722B52" w:rsidP="00722B52">
      <w:pPr>
        <w:pStyle w:val="Heading4"/>
      </w:pPr>
      <w:bookmarkStart w:id="153" w:name="_Toc174396147"/>
      <w:r>
        <w:t>5.31.7</w:t>
      </w:r>
      <w:r>
        <w:tab/>
        <w:t>Moderator summary and conclusions</w:t>
      </w:r>
      <w:bookmarkEnd w:id="153"/>
    </w:p>
    <w:p w14:paraId="7766DFA8" w14:textId="0B098947" w:rsidR="00722B52" w:rsidRDefault="00722B52" w:rsidP="00722B52">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3955F0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67D07B" w14:textId="77777777" w:rsidR="00722B52" w:rsidRDefault="00722B52" w:rsidP="00722B52">
      <w:pPr>
        <w:rPr>
          <w:rFonts w:ascii="Arial" w:hAnsi="Arial" w:cs="Arial"/>
          <w:b/>
        </w:rPr>
      </w:pPr>
      <w:r>
        <w:rPr>
          <w:rFonts w:ascii="Arial" w:hAnsi="Arial" w:cs="Arial"/>
          <w:b/>
        </w:rPr>
        <w:t xml:space="preserve">Abstract: </w:t>
      </w:r>
    </w:p>
    <w:p w14:paraId="12AAB992" w14:textId="77777777" w:rsidR="00722B52" w:rsidRDefault="00722B52" w:rsidP="00722B52">
      <w:r>
        <w:t>[112] BDaT Session AI 5.31.1, 5.31.1.1, 5.31.1.2, 5.31.2, 5.31.3, 5.31.4</w:t>
      </w:r>
    </w:p>
    <w:p w14:paraId="781FD3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374B" w14:textId="77777777" w:rsidR="00722B52" w:rsidRDefault="00722B52" w:rsidP="00722B52">
      <w:pPr>
        <w:pStyle w:val="Heading3"/>
      </w:pPr>
      <w:bookmarkStart w:id="154" w:name="_Toc174396148"/>
      <w:r>
        <w:t>5.32</w:t>
      </w:r>
      <w:r>
        <w:tab/>
        <w:t>Mobile IAB (Integrated Access and Backhaul) for NR</w:t>
      </w:r>
      <w:bookmarkEnd w:id="154"/>
    </w:p>
    <w:p w14:paraId="110572CA" w14:textId="77777777" w:rsidR="00722B52" w:rsidRDefault="00722B52" w:rsidP="00722B52">
      <w:pPr>
        <w:pStyle w:val="Heading4"/>
      </w:pPr>
      <w:bookmarkStart w:id="155" w:name="_Toc174396149"/>
      <w:r>
        <w:t>5.32.1</w:t>
      </w:r>
      <w:r>
        <w:tab/>
        <w:t>RF core requirements</w:t>
      </w:r>
      <w:bookmarkEnd w:id="155"/>
    </w:p>
    <w:p w14:paraId="4C57D497" w14:textId="77777777" w:rsidR="00722B52" w:rsidRDefault="00722B52" w:rsidP="00722B52">
      <w:pPr>
        <w:pStyle w:val="Heading4"/>
      </w:pPr>
      <w:bookmarkStart w:id="156" w:name="_Toc174396150"/>
      <w:r>
        <w:t>5.32.2</w:t>
      </w:r>
      <w:r>
        <w:tab/>
        <w:t>RF conformance testing</w:t>
      </w:r>
      <w:bookmarkEnd w:id="156"/>
    </w:p>
    <w:p w14:paraId="32A8616B" w14:textId="77777777" w:rsidR="00722B52" w:rsidRDefault="00722B52" w:rsidP="00722B52">
      <w:pPr>
        <w:pStyle w:val="Heading4"/>
      </w:pPr>
      <w:bookmarkStart w:id="157" w:name="_Toc174396151"/>
      <w:r>
        <w:t>5.32.3</w:t>
      </w:r>
      <w:r>
        <w:tab/>
        <w:t>RRM core and performance requirements</w:t>
      </w:r>
      <w:bookmarkEnd w:id="157"/>
    </w:p>
    <w:p w14:paraId="32EC5BD3" w14:textId="77777777" w:rsidR="00722B52" w:rsidRDefault="00722B52" w:rsidP="00722B52">
      <w:pPr>
        <w:pStyle w:val="Heading4"/>
      </w:pPr>
      <w:bookmarkStart w:id="158" w:name="_Toc174396152"/>
      <w:r>
        <w:t>5.32.4</w:t>
      </w:r>
      <w:r>
        <w:tab/>
        <w:t>Demodulation performance requirements</w:t>
      </w:r>
      <w:bookmarkEnd w:id="158"/>
    </w:p>
    <w:p w14:paraId="5459DD88" w14:textId="72F99408" w:rsidR="00722B52" w:rsidRDefault="00722B52" w:rsidP="00722B52">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3039F7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A0210" w14:textId="77777777" w:rsidR="00722B52" w:rsidRDefault="00722B52" w:rsidP="00722B52">
      <w:pPr>
        <w:rPr>
          <w:rFonts w:ascii="Arial" w:hAnsi="Arial" w:cs="Arial"/>
          <w:b/>
        </w:rPr>
      </w:pPr>
      <w:r>
        <w:rPr>
          <w:rFonts w:ascii="Arial" w:hAnsi="Arial" w:cs="Arial"/>
          <w:b/>
        </w:rPr>
        <w:t xml:space="preserve">Abstract: </w:t>
      </w:r>
    </w:p>
    <w:p w14:paraId="7F02FA74" w14:textId="77777777" w:rsidR="00722B52" w:rsidRDefault="00722B52" w:rsidP="00722B52">
      <w:r>
        <w:t>This contribution discusses how to address the FRC issue for mobile IAB requirement</w:t>
      </w:r>
    </w:p>
    <w:p w14:paraId="7362C0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5F92" w14:textId="5F72A052" w:rsidR="00722B52" w:rsidRDefault="00722B52" w:rsidP="00722B52">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0D764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6CC76263" w14:textId="77777777" w:rsidR="00722B52" w:rsidRDefault="00722B52" w:rsidP="00722B52">
      <w:pPr>
        <w:rPr>
          <w:rFonts w:ascii="Arial" w:hAnsi="Arial" w:cs="Arial"/>
          <w:b/>
        </w:rPr>
      </w:pPr>
      <w:r>
        <w:rPr>
          <w:rFonts w:ascii="Arial" w:hAnsi="Arial" w:cs="Arial"/>
          <w:b/>
        </w:rPr>
        <w:t xml:space="preserve">Abstract: </w:t>
      </w:r>
    </w:p>
    <w:p w14:paraId="4E786333" w14:textId="77777777" w:rsidR="00722B52" w:rsidRDefault="00722B52" w:rsidP="00722B52">
      <w:r>
        <w:t>This CR is to clean up the mobile IAB part in the spec.</w:t>
      </w:r>
    </w:p>
    <w:p w14:paraId="36CC03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4DC" w14:textId="28BD05B4" w:rsidR="00722B52" w:rsidRDefault="00722B52" w:rsidP="00722B52">
      <w:pPr>
        <w:rPr>
          <w:rFonts w:ascii="Arial" w:hAnsi="Arial" w:cs="Arial"/>
          <w:b/>
          <w:sz w:val="24"/>
        </w:rPr>
      </w:pPr>
      <w:r>
        <w:rPr>
          <w:rFonts w:ascii="Arial" w:hAnsi="Arial" w:cs="Arial"/>
          <w:b/>
          <w:color w:val="0000FF"/>
          <w:sz w:val="24"/>
        </w:rPr>
        <w:t>R4-2412153</w:t>
      </w:r>
      <w:r>
        <w:rPr>
          <w:rFonts w:ascii="Arial" w:hAnsi="Arial" w:cs="Arial"/>
          <w:b/>
          <w:color w:val="0000FF"/>
          <w:sz w:val="24"/>
        </w:rPr>
        <w:tab/>
      </w:r>
      <w:r>
        <w:rPr>
          <w:rFonts w:ascii="Arial" w:hAnsi="Arial" w:cs="Arial"/>
          <w:b/>
          <w:sz w:val="24"/>
        </w:rPr>
        <w:t>CR to 38.176-1: Correction on mIAB-MT requirement</w:t>
      </w:r>
    </w:p>
    <w:p w14:paraId="3CD43E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311FEB5B" w14:textId="77777777" w:rsidR="00722B52" w:rsidRDefault="00722B52" w:rsidP="00722B52">
      <w:pPr>
        <w:rPr>
          <w:rFonts w:ascii="Arial" w:hAnsi="Arial" w:cs="Arial"/>
          <w:b/>
        </w:rPr>
      </w:pPr>
      <w:r>
        <w:rPr>
          <w:rFonts w:ascii="Arial" w:hAnsi="Arial" w:cs="Arial"/>
          <w:b/>
        </w:rPr>
        <w:lastRenderedPageBreak/>
        <w:t xml:space="preserve">Abstract: </w:t>
      </w:r>
    </w:p>
    <w:p w14:paraId="55300CFE" w14:textId="77777777" w:rsidR="00722B52" w:rsidRDefault="00722B52" w:rsidP="00722B52">
      <w:r>
        <w:t>This CR is to clean up the mobile IAB part in the spec.</w:t>
      </w:r>
    </w:p>
    <w:p w14:paraId="3A732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19E0" w14:textId="0E1AE290" w:rsidR="00722B52" w:rsidRDefault="00722B52" w:rsidP="00722B52">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5CAB87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376E60B6" w14:textId="77777777" w:rsidR="00722B52" w:rsidRDefault="00722B52" w:rsidP="00722B52">
      <w:pPr>
        <w:rPr>
          <w:rFonts w:ascii="Arial" w:hAnsi="Arial" w:cs="Arial"/>
          <w:b/>
        </w:rPr>
      </w:pPr>
      <w:r>
        <w:rPr>
          <w:rFonts w:ascii="Arial" w:hAnsi="Arial" w:cs="Arial"/>
          <w:b/>
        </w:rPr>
        <w:t xml:space="preserve">Abstract: </w:t>
      </w:r>
    </w:p>
    <w:p w14:paraId="10A5E325" w14:textId="77777777" w:rsidR="00722B52" w:rsidRDefault="00722B52" w:rsidP="00722B52">
      <w:r>
        <w:t>This CR is to clean up the mobile IAB part in the spec.</w:t>
      </w:r>
    </w:p>
    <w:p w14:paraId="1A05A1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B42A" w14:textId="77777777" w:rsidR="00722B52" w:rsidRDefault="00722B52" w:rsidP="00722B52">
      <w:pPr>
        <w:pStyle w:val="Heading4"/>
      </w:pPr>
      <w:bookmarkStart w:id="159" w:name="_Toc174396153"/>
      <w:r>
        <w:t>5.32.5</w:t>
      </w:r>
      <w:r>
        <w:tab/>
        <w:t>Moderator summary and conclusions</w:t>
      </w:r>
      <w:bookmarkEnd w:id="159"/>
    </w:p>
    <w:p w14:paraId="1729D38A" w14:textId="5C36C7BB" w:rsidR="00722B52" w:rsidRDefault="00722B52" w:rsidP="00722B52">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75936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144F53" w14:textId="77777777" w:rsidR="00722B52" w:rsidRDefault="00722B52" w:rsidP="00722B52">
      <w:pPr>
        <w:rPr>
          <w:rFonts w:ascii="Arial" w:hAnsi="Arial" w:cs="Arial"/>
          <w:b/>
        </w:rPr>
      </w:pPr>
      <w:r>
        <w:rPr>
          <w:rFonts w:ascii="Arial" w:hAnsi="Arial" w:cs="Arial"/>
          <w:b/>
        </w:rPr>
        <w:t xml:space="preserve">Abstract: </w:t>
      </w:r>
    </w:p>
    <w:p w14:paraId="26B15721" w14:textId="77777777" w:rsidR="00722B52" w:rsidRDefault="00722B52" w:rsidP="00722B52">
      <w:r>
        <w:t>[112] BDaT Session AI 5.32.4</w:t>
      </w:r>
    </w:p>
    <w:p w14:paraId="2BF03B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2BC2" w14:textId="77777777" w:rsidR="00722B52" w:rsidRDefault="00722B52" w:rsidP="00722B52">
      <w:pPr>
        <w:pStyle w:val="Heading3"/>
      </w:pPr>
      <w:bookmarkStart w:id="160" w:name="_Toc174396154"/>
      <w:r>
        <w:t>5.33</w:t>
      </w:r>
      <w:r>
        <w:tab/>
        <w:t>Enhancement of NR dynamic spectrum sharing</w:t>
      </w:r>
      <w:bookmarkEnd w:id="160"/>
    </w:p>
    <w:p w14:paraId="6D0E89EF" w14:textId="77777777" w:rsidR="00722B52" w:rsidRDefault="00722B52" w:rsidP="00722B52">
      <w:pPr>
        <w:pStyle w:val="Heading4"/>
      </w:pPr>
      <w:bookmarkStart w:id="161" w:name="_Toc174396155"/>
      <w:r>
        <w:t>5.33.1</w:t>
      </w:r>
      <w:r>
        <w:tab/>
        <w:t>UE demodulation performance requirements</w:t>
      </w:r>
      <w:bookmarkEnd w:id="161"/>
    </w:p>
    <w:p w14:paraId="5A94E4E7" w14:textId="4D305E5C" w:rsidR="00722B52" w:rsidRDefault="00722B52" w:rsidP="00722B52">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49E12B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6AE271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0862" w14:textId="1FF589FD" w:rsidR="00722B52" w:rsidRDefault="00722B52" w:rsidP="00722B52">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67CA86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w:t>
      </w:r>
    </w:p>
    <w:p w14:paraId="3A1B5830" w14:textId="77777777" w:rsidR="00722B52" w:rsidRDefault="00722B52" w:rsidP="00722B52">
      <w:pPr>
        <w:rPr>
          <w:rFonts w:ascii="Arial" w:hAnsi="Arial" w:cs="Arial"/>
          <w:b/>
        </w:rPr>
      </w:pPr>
      <w:r>
        <w:rPr>
          <w:rFonts w:ascii="Arial" w:hAnsi="Arial" w:cs="Arial"/>
          <w:b/>
        </w:rPr>
        <w:t xml:space="preserve">Abstract: </w:t>
      </w:r>
    </w:p>
    <w:p w14:paraId="6257ADA1" w14:textId="77777777" w:rsidR="00722B52" w:rsidRDefault="00722B52" w:rsidP="00722B52">
      <w:r>
        <w:t>This CR adds some necessary parameter and remove square brackets</w:t>
      </w:r>
    </w:p>
    <w:p w14:paraId="6A860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EA1" w14:textId="610DB231" w:rsidR="00722B52" w:rsidRDefault="00722B52" w:rsidP="00722B52">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032EC2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lastRenderedPageBreak/>
        <w:br/>
      </w:r>
      <w:r>
        <w:rPr>
          <w:i/>
        </w:rPr>
        <w:tab/>
      </w:r>
      <w:r>
        <w:rPr>
          <w:i/>
        </w:rPr>
        <w:tab/>
      </w:r>
      <w:r>
        <w:rPr>
          <w:i/>
        </w:rPr>
        <w:tab/>
      </w:r>
      <w:r>
        <w:rPr>
          <w:i/>
        </w:rPr>
        <w:tab/>
      </w:r>
      <w:r>
        <w:rPr>
          <w:i/>
        </w:rPr>
        <w:tab/>
        <w:t>Source: Huawei,HiSilicon</w:t>
      </w:r>
    </w:p>
    <w:p w14:paraId="2F7708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4416" w14:textId="1C1D56CC" w:rsidR="00722B52" w:rsidRDefault="00722B52" w:rsidP="00722B52">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25A2005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75538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E1D6" w14:textId="77777777" w:rsidR="00722B52" w:rsidRDefault="00722B52" w:rsidP="00722B52">
      <w:pPr>
        <w:pStyle w:val="Heading4"/>
      </w:pPr>
      <w:bookmarkStart w:id="162" w:name="_Toc174396156"/>
      <w:r>
        <w:t>5.33.2</w:t>
      </w:r>
      <w:r>
        <w:tab/>
        <w:t>Moderator summary and conclusions</w:t>
      </w:r>
      <w:bookmarkEnd w:id="162"/>
    </w:p>
    <w:p w14:paraId="4EADBFFD" w14:textId="6CD745A7" w:rsidR="00722B52" w:rsidRDefault="00722B52" w:rsidP="00722B52">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35D098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1281A" w14:textId="77777777" w:rsidR="00722B52" w:rsidRDefault="00722B52" w:rsidP="00722B52">
      <w:pPr>
        <w:rPr>
          <w:rFonts w:ascii="Arial" w:hAnsi="Arial" w:cs="Arial"/>
          <w:b/>
        </w:rPr>
      </w:pPr>
      <w:r>
        <w:rPr>
          <w:rFonts w:ascii="Arial" w:hAnsi="Arial" w:cs="Arial"/>
          <w:b/>
        </w:rPr>
        <w:t xml:space="preserve">Abstract: </w:t>
      </w:r>
    </w:p>
    <w:p w14:paraId="34E37A66" w14:textId="77777777" w:rsidR="00722B52" w:rsidRDefault="00722B52" w:rsidP="00722B52">
      <w:r>
        <w:t>[112] BDaT Session AI 5.33.1</w:t>
      </w:r>
    </w:p>
    <w:p w14:paraId="5FFA32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B5ED" w14:textId="77777777" w:rsidR="00722B52" w:rsidRDefault="00722B52" w:rsidP="00722B52">
      <w:pPr>
        <w:pStyle w:val="Heading3"/>
      </w:pPr>
      <w:bookmarkStart w:id="163" w:name="_Toc174396157"/>
      <w:r>
        <w:t>5.34</w:t>
      </w:r>
      <w:r>
        <w:tab/>
        <w:t>Other Rel-18 non-spectrum related WIs</w:t>
      </w:r>
      <w:bookmarkEnd w:id="163"/>
    </w:p>
    <w:p w14:paraId="0B11197C" w14:textId="77777777" w:rsidR="00722B52" w:rsidRDefault="00722B52" w:rsidP="00722B52">
      <w:pPr>
        <w:pStyle w:val="Heading4"/>
      </w:pPr>
      <w:bookmarkStart w:id="164" w:name="_Toc174396158"/>
      <w:r>
        <w:t>5.34.1</w:t>
      </w:r>
      <w:r>
        <w:tab/>
        <w:t>UE RF requirements</w:t>
      </w:r>
      <w:bookmarkEnd w:id="164"/>
    </w:p>
    <w:p w14:paraId="765DAB48" w14:textId="10E4914B" w:rsidR="00722B52" w:rsidRDefault="00722B52" w:rsidP="00722B52">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76EC6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3E9F0D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0C2D" w14:textId="0521C207" w:rsidR="00722B52" w:rsidRDefault="00722B52" w:rsidP="00722B52">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(5G_V2X_NRSL-Core) CR to add third level clause suffixes for V2X - TS38.101-1</w:t>
      </w:r>
    </w:p>
    <w:p w14:paraId="29AEE9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18700D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C02E6" w14:textId="240EC5FF" w:rsidR="00722B52" w:rsidRDefault="00722B52" w:rsidP="00722B52">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6F7569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br/>
      </w:r>
      <w:r>
        <w:rPr>
          <w:i/>
        </w:rPr>
        <w:tab/>
      </w:r>
      <w:r>
        <w:rPr>
          <w:i/>
        </w:rPr>
        <w:tab/>
      </w:r>
      <w:r>
        <w:rPr>
          <w:i/>
        </w:rPr>
        <w:tab/>
      </w:r>
      <w:r>
        <w:rPr>
          <w:i/>
        </w:rPr>
        <w:tab/>
      </w:r>
      <w:r>
        <w:rPr>
          <w:i/>
        </w:rPr>
        <w:tab/>
        <w:t>Source: Huawei, HiSilicon, UIC</w:t>
      </w:r>
    </w:p>
    <w:p w14:paraId="63166741" w14:textId="77777777" w:rsidR="00722B52" w:rsidRDefault="00722B52" w:rsidP="00722B52">
      <w:pPr>
        <w:rPr>
          <w:rFonts w:ascii="Arial" w:hAnsi="Arial" w:cs="Arial"/>
          <w:b/>
        </w:rPr>
      </w:pPr>
      <w:r>
        <w:rPr>
          <w:rFonts w:ascii="Arial" w:hAnsi="Arial" w:cs="Arial"/>
          <w:b/>
        </w:rPr>
        <w:t xml:space="preserve">Abstract: </w:t>
      </w:r>
    </w:p>
    <w:p w14:paraId="00C2DB40" w14:textId="77777777" w:rsidR="00722B52" w:rsidRDefault="00722B52" w:rsidP="00722B52">
      <w:r>
        <w:t>In this CR we introduce PC1-specific Note in Table 6.2.1-1 for RMR bands n100/n101, to clarify applicability of PC1 for FRMCS.</w:t>
      </w:r>
    </w:p>
    <w:p w14:paraId="4161229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4C55" w14:textId="3D8EA1F1" w:rsidR="00722B52" w:rsidRDefault="00722B52" w:rsidP="00722B52">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F4F4A6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3D5E321" w14:textId="77777777" w:rsidR="00722B52" w:rsidRDefault="00722B52" w:rsidP="00722B52">
      <w:pPr>
        <w:rPr>
          <w:rFonts w:ascii="Arial" w:hAnsi="Arial" w:cs="Arial"/>
          <w:b/>
        </w:rPr>
      </w:pPr>
      <w:r>
        <w:rPr>
          <w:rFonts w:ascii="Arial" w:hAnsi="Arial" w:cs="Arial"/>
          <w:b/>
        </w:rPr>
        <w:t xml:space="preserve">Abstract: </w:t>
      </w:r>
    </w:p>
    <w:p w14:paraId="565B209C" w14:textId="77777777" w:rsidR="00722B52" w:rsidRDefault="00722B52" w:rsidP="00722B52">
      <w:r>
        <w:t>Draft LS to ETSI TC RT on Rx requirements for n100/n101 PC1 HPUE cab-radio.</w:t>
      </w:r>
    </w:p>
    <w:p w14:paraId="4E88B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DBB9" w14:textId="77777777" w:rsidR="00722B52" w:rsidRDefault="00722B52" w:rsidP="00722B52">
      <w:pPr>
        <w:pStyle w:val="Heading4"/>
      </w:pPr>
      <w:bookmarkStart w:id="165" w:name="_Toc174396159"/>
      <w:r>
        <w:t>5.34.2</w:t>
      </w:r>
      <w:r>
        <w:tab/>
        <w:t>BS RF requirements</w:t>
      </w:r>
      <w:bookmarkEnd w:id="165"/>
    </w:p>
    <w:p w14:paraId="760BCE6B" w14:textId="77777777" w:rsidR="00722B52" w:rsidRDefault="00722B52" w:rsidP="00722B52">
      <w:pPr>
        <w:pStyle w:val="Heading4"/>
      </w:pPr>
      <w:bookmarkStart w:id="166" w:name="_Toc174396160"/>
      <w:r>
        <w:t>5.34.3</w:t>
      </w:r>
      <w:r>
        <w:tab/>
        <w:t>RRM requirements</w:t>
      </w:r>
      <w:bookmarkEnd w:id="166"/>
    </w:p>
    <w:p w14:paraId="5AD6FE76" w14:textId="77777777" w:rsidR="00722B52" w:rsidRDefault="00722B52" w:rsidP="00722B52">
      <w:pPr>
        <w:pStyle w:val="Heading4"/>
      </w:pPr>
      <w:bookmarkStart w:id="167" w:name="_Toc174396161"/>
      <w:r>
        <w:t>5.34.4</w:t>
      </w:r>
      <w:r>
        <w:tab/>
        <w:t>Demodulation performance and CSI requirements</w:t>
      </w:r>
      <w:bookmarkEnd w:id="167"/>
    </w:p>
    <w:p w14:paraId="0C891E81" w14:textId="77777777" w:rsidR="00722B52" w:rsidRDefault="00722B52" w:rsidP="00722B52">
      <w:pPr>
        <w:pStyle w:val="Heading4"/>
      </w:pPr>
      <w:bookmarkStart w:id="168" w:name="_Toc174396162"/>
      <w:r>
        <w:t>5.34.5</w:t>
      </w:r>
      <w:r>
        <w:tab/>
        <w:t>OTA aspects</w:t>
      </w:r>
      <w:bookmarkEnd w:id="168"/>
    </w:p>
    <w:p w14:paraId="2F0B4B21" w14:textId="77777777" w:rsidR="00722B52" w:rsidRDefault="00722B52" w:rsidP="00722B52">
      <w:pPr>
        <w:pStyle w:val="Heading3"/>
      </w:pPr>
      <w:bookmarkStart w:id="169" w:name="_Toc174396163"/>
      <w:r>
        <w:t>5.35</w:t>
      </w:r>
      <w:r>
        <w:tab/>
        <w:t>Rel-18 TEI</w:t>
      </w:r>
      <w:bookmarkEnd w:id="169"/>
    </w:p>
    <w:p w14:paraId="7E2D173E" w14:textId="4BFA471D" w:rsidR="00722B52" w:rsidRDefault="00722B52" w:rsidP="00722B52">
      <w:pPr>
        <w:rPr>
          <w:rFonts w:ascii="Arial" w:hAnsi="Arial" w:cs="Arial"/>
          <w:b/>
          <w:sz w:val="24"/>
        </w:rPr>
      </w:pPr>
      <w:r>
        <w:rPr>
          <w:rFonts w:ascii="Arial" w:hAnsi="Arial" w:cs="Arial"/>
          <w:b/>
          <w:color w:val="0000FF"/>
          <w:sz w:val="24"/>
        </w:rPr>
        <w:t>R4-2411586</w:t>
      </w:r>
      <w:r>
        <w:rPr>
          <w:rFonts w:ascii="Arial" w:hAnsi="Arial" w:cs="Arial"/>
          <w:b/>
          <w:color w:val="0000FF"/>
          <w:sz w:val="24"/>
        </w:rPr>
        <w:tab/>
      </w:r>
      <w:r>
        <w:rPr>
          <w:rFonts w:ascii="Arial" w:hAnsi="Arial" w:cs="Arial"/>
          <w:b/>
          <w:sz w:val="24"/>
        </w:rPr>
        <w:t>Discussion on performance requirements for RTK/PPP positioning for NR</w:t>
      </w:r>
    </w:p>
    <w:p w14:paraId="5948DF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96F6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98F2" w14:textId="67F1874A" w:rsidR="00722B52" w:rsidRDefault="00722B52" w:rsidP="00722B52">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4A3E09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05705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8B" w14:textId="0F0787D6" w:rsidR="00722B52" w:rsidRDefault="00722B52" w:rsidP="00722B52">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16ACF2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4A88D1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49" w14:textId="0D89FCC3" w:rsidR="00722B52" w:rsidRDefault="00722B52" w:rsidP="00722B52">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7A531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184CBA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1C83E" w14:textId="06EDE080" w:rsidR="00722B52" w:rsidRDefault="00722B52" w:rsidP="00722B52">
      <w:pPr>
        <w:rPr>
          <w:rFonts w:ascii="Arial" w:hAnsi="Arial" w:cs="Arial"/>
          <w:b/>
          <w:sz w:val="24"/>
        </w:rPr>
      </w:pPr>
      <w:r>
        <w:rPr>
          <w:rFonts w:ascii="Arial" w:hAnsi="Arial" w:cs="Arial"/>
          <w:b/>
          <w:color w:val="0000FF"/>
          <w:sz w:val="24"/>
        </w:rPr>
        <w:lastRenderedPageBreak/>
        <w:t>R4-2412307</w:t>
      </w:r>
      <w:r>
        <w:rPr>
          <w:rFonts w:ascii="Arial" w:hAnsi="Arial" w:cs="Arial"/>
          <w:b/>
          <w:color w:val="0000FF"/>
          <w:sz w:val="24"/>
        </w:rPr>
        <w:tab/>
      </w:r>
      <w:r>
        <w:rPr>
          <w:rFonts w:ascii="Arial" w:hAnsi="Arial" w:cs="Arial"/>
          <w:b/>
          <w:sz w:val="24"/>
        </w:rPr>
        <w:t>(TEI18) Discussion on PRACH format 1 demodulation requirement for HAPS</w:t>
      </w:r>
    </w:p>
    <w:p w14:paraId="2B0095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05E3F" w14:textId="77777777" w:rsidR="00722B52" w:rsidRDefault="00722B52" w:rsidP="00722B52">
      <w:pPr>
        <w:rPr>
          <w:rFonts w:ascii="Arial" w:hAnsi="Arial" w:cs="Arial"/>
          <w:b/>
        </w:rPr>
      </w:pPr>
      <w:r>
        <w:rPr>
          <w:rFonts w:ascii="Arial" w:hAnsi="Arial" w:cs="Arial"/>
          <w:b/>
        </w:rPr>
        <w:t xml:space="preserve">Abstract: </w:t>
      </w:r>
    </w:p>
    <w:p w14:paraId="38EA6128" w14:textId="77777777" w:rsidR="00722B52" w:rsidRDefault="00722B52" w:rsidP="00722B52">
      <w:r>
        <w:t>The necessary of introduce requirements for PRACH format 1</w:t>
      </w:r>
    </w:p>
    <w:p w14:paraId="4790D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322A" w14:textId="7754D208" w:rsidR="00722B52" w:rsidRDefault="00722B52" w:rsidP="00722B52">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0B7B1F1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DEAA66" w14:textId="77777777" w:rsidR="00722B52" w:rsidRDefault="00722B52" w:rsidP="00722B52">
      <w:pPr>
        <w:rPr>
          <w:rFonts w:ascii="Arial" w:hAnsi="Arial" w:cs="Arial"/>
          <w:b/>
        </w:rPr>
      </w:pPr>
      <w:r>
        <w:rPr>
          <w:rFonts w:ascii="Arial" w:hAnsi="Arial" w:cs="Arial"/>
          <w:b/>
        </w:rPr>
        <w:t xml:space="preserve">Abstract: </w:t>
      </w:r>
    </w:p>
    <w:p w14:paraId="1150A5D1" w14:textId="77777777" w:rsidR="00722B52" w:rsidRDefault="00722B52" w:rsidP="00722B52">
      <w:r>
        <w:t>Simulation results</w:t>
      </w:r>
    </w:p>
    <w:p w14:paraId="3400C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436D" w14:textId="1E027E09" w:rsidR="00722B52" w:rsidRDefault="00722B52" w:rsidP="00722B52">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07BA0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3B3D72C1" w14:textId="77777777" w:rsidR="00722B52" w:rsidRDefault="00722B52" w:rsidP="00722B52">
      <w:pPr>
        <w:rPr>
          <w:rFonts w:ascii="Arial" w:hAnsi="Arial" w:cs="Arial"/>
          <w:b/>
        </w:rPr>
      </w:pPr>
      <w:r>
        <w:rPr>
          <w:rFonts w:ascii="Arial" w:hAnsi="Arial" w:cs="Arial"/>
          <w:b/>
        </w:rPr>
        <w:t xml:space="preserve">Abstract: </w:t>
      </w:r>
    </w:p>
    <w:p w14:paraId="4D3D4D9E" w14:textId="77777777" w:rsidR="00722B52" w:rsidRDefault="00722B52" w:rsidP="00722B52">
      <w:r>
        <w:t>Adding PRACH format 1 requirement</w:t>
      </w:r>
    </w:p>
    <w:p w14:paraId="564ABB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5863C" w14:textId="46846060" w:rsidR="00722B52" w:rsidRDefault="00722B52" w:rsidP="00722B52">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33280C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0BB8A4F9" w14:textId="77777777" w:rsidR="00722B52" w:rsidRDefault="00722B52" w:rsidP="00722B52">
      <w:pPr>
        <w:rPr>
          <w:rFonts w:ascii="Arial" w:hAnsi="Arial" w:cs="Arial"/>
          <w:b/>
        </w:rPr>
      </w:pPr>
      <w:r>
        <w:rPr>
          <w:rFonts w:ascii="Arial" w:hAnsi="Arial" w:cs="Arial"/>
          <w:b/>
        </w:rPr>
        <w:t xml:space="preserve">Abstract: </w:t>
      </w:r>
    </w:p>
    <w:p w14:paraId="3A2C0474" w14:textId="77777777" w:rsidR="00722B52" w:rsidRDefault="00722B52" w:rsidP="00722B52">
      <w:r>
        <w:t>Adding PRACH format 1 requirement</w:t>
      </w:r>
    </w:p>
    <w:p w14:paraId="73810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DCC9C" w14:textId="71A274C7" w:rsidR="00722B52" w:rsidRDefault="00722B52" w:rsidP="00722B52">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3A954C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0CEBB35D" w14:textId="77777777" w:rsidR="00722B52" w:rsidRDefault="00722B52" w:rsidP="00722B52">
      <w:pPr>
        <w:rPr>
          <w:rFonts w:ascii="Arial" w:hAnsi="Arial" w:cs="Arial"/>
          <w:b/>
        </w:rPr>
      </w:pPr>
      <w:r>
        <w:rPr>
          <w:rFonts w:ascii="Arial" w:hAnsi="Arial" w:cs="Arial"/>
          <w:b/>
        </w:rPr>
        <w:t xml:space="preserve">Abstract: </w:t>
      </w:r>
    </w:p>
    <w:p w14:paraId="1C1B91C1" w14:textId="77777777" w:rsidR="00722B52" w:rsidRDefault="00722B52" w:rsidP="00722B52">
      <w:r>
        <w:t>Adding PRACH format 1 requirement</w:t>
      </w:r>
    </w:p>
    <w:p w14:paraId="1A3EE2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E3DC" w14:textId="3EE81C47" w:rsidR="00722B52" w:rsidRDefault="00722B52" w:rsidP="00722B52">
      <w:pPr>
        <w:rPr>
          <w:rFonts w:ascii="Arial" w:hAnsi="Arial" w:cs="Arial"/>
          <w:b/>
          <w:sz w:val="24"/>
        </w:rPr>
      </w:pPr>
      <w:r>
        <w:rPr>
          <w:rFonts w:ascii="Arial" w:hAnsi="Arial" w:cs="Arial"/>
          <w:b/>
          <w:color w:val="0000FF"/>
          <w:sz w:val="24"/>
        </w:rPr>
        <w:lastRenderedPageBreak/>
        <w:t>R4-2412407</w:t>
      </w:r>
      <w:r>
        <w:rPr>
          <w:rFonts w:ascii="Arial" w:hAnsi="Arial" w:cs="Arial"/>
          <w:b/>
          <w:color w:val="0000FF"/>
          <w:sz w:val="24"/>
        </w:rPr>
        <w:tab/>
      </w:r>
      <w:r>
        <w:rPr>
          <w:rFonts w:ascii="Arial" w:hAnsi="Arial" w:cs="Arial"/>
          <w:b/>
          <w:sz w:val="24"/>
        </w:rPr>
        <w:t>(TEI18)Discussion on PRACH demodulation impact of adding TDD bands for HAPS</w:t>
      </w:r>
    </w:p>
    <w:p w14:paraId="6FA1B7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E37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13D4" w14:textId="422F7731" w:rsidR="00722B52" w:rsidRDefault="00722B52" w:rsidP="00722B52">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34EBBB9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67D024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399F" w14:textId="1588A4FE" w:rsidR="00722B52" w:rsidRDefault="00722B52" w:rsidP="00722B52">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651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6CD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24F9" w14:textId="1C3DA7F3" w:rsidR="00722B52" w:rsidRDefault="00722B52" w:rsidP="00722B52">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3453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D3229EF" w14:textId="77777777" w:rsidR="00722B52" w:rsidRDefault="00722B52" w:rsidP="00722B52">
      <w:pPr>
        <w:rPr>
          <w:rFonts w:ascii="Arial" w:hAnsi="Arial" w:cs="Arial"/>
          <w:b/>
        </w:rPr>
      </w:pPr>
      <w:r>
        <w:rPr>
          <w:rFonts w:ascii="Arial" w:hAnsi="Arial" w:cs="Arial"/>
          <w:b/>
        </w:rPr>
        <w:t xml:space="preserve">Abstract: </w:t>
      </w:r>
    </w:p>
    <w:p w14:paraId="1FC2308C" w14:textId="77777777" w:rsidR="00722B52" w:rsidRDefault="00722B52" w:rsidP="00722B52">
      <w:r>
        <w:t>MCC: This was not made available at tdoc submission deadline.</w:t>
      </w:r>
    </w:p>
    <w:p w14:paraId="49CF7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372D" w14:textId="61C8B784" w:rsidR="00722B52" w:rsidRDefault="00722B52" w:rsidP="00722B52">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2344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731C680C" w14:textId="77777777" w:rsidR="00722B52" w:rsidRDefault="00722B52" w:rsidP="00722B52">
      <w:pPr>
        <w:rPr>
          <w:rFonts w:ascii="Arial" w:hAnsi="Arial" w:cs="Arial"/>
          <w:b/>
        </w:rPr>
      </w:pPr>
      <w:r>
        <w:rPr>
          <w:rFonts w:ascii="Arial" w:hAnsi="Arial" w:cs="Arial"/>
          <w:b/>
        </w:rPr>
        <w:t xml:space="preserve">Abstract: </w:t>
      </w:r>
    </w:p>
    <w:p w14:paraId="0E76DC7E" w14:textId="77777777" w:rsidR="00722B52" w:rsidRDefault="00722B52" w:rsidP="00722B52">
      <w:r>
        <w:t xml:space="preserve">MCC: A revision is required due to parsing failure. Change request Work Item wrong on CR cover for TDoc R4-2412445. Database value : LTE_NBIoT_eMTC_NTN_req-Core. CR cover value : TEI18. </w:t>
      </w:r>
    </w:p>
    <w:p w14:paraId="35F33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CE00" w14:textId="233FE67B" w:rsidR="00722B52" w:rsidRDefault="00722B52" w:rsidP="00722B52">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0E1BB6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5B5E71F" w14:textId="77777777" w:rsidR="00722B52" w:rsidRDefault="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61EA" w14:textId="7B9D225A" w:rsidR="00000000" w:rsidRDefault="00722B52" w:rsidP="00722B52">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1414F0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D2F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C1DE" w14:textId="7FE9689A" w:rsidR="00722B52" w:rsidRDefault="00722B52" w:rsidP="00722B52">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0EAA0B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5247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626" w14:textId="2042E566" w:rsidR="00722B52" w:rsidRDefault="00722B52" w:rsidP="00722B52">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7529B6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38720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5CF80" w14:textId="471207FC" w:rsidR="00722B52" w:rsidRDefault="00722B52" w:rsidP="00722B52">
      <w:pPr>
        <w:rPr>
          <w:rFonts w:ascii="Arial" w:hAnsi="Arial" w:cs="Arial"/>
          <w:b/>
          <w:sz w:val="24"/>
        </w:rPr>
      </w:pPr>
      <w:r>
        <w:rPr>
          <w:rFonts w:ascii="Arial" w:hAnsi="Arial" w:cs="Arial"/>
          <w:b/>
          <w:color w:val="0000FF"/>
          <w:sz w:val="24"/>
        </w:rPr>
        <w:t>R4-2412598</w:t>
      </w:r>
      <w:r>
        <w:rPr>
          <w:rFonts w:ascii="Arial" w:hAnsi="Arial" w:cs="Arial"/>
          <w:b/>
          <w:color w:val="0000FF"/>
          <w:sz w:val="24"/>
        </w:rPr>
        <w:tab/>
      </w:r>
      <w:r>
        <w:rPr>
          <w:rFonts w:ascii="Arial" w:hAnsi="Arial" w:cs="Arial"/>
          <w:b/>
          <w:sz w:val="24"/>
        </w:rPr>
        <w:t>CR to 38.101-3: Correction on the channel spacing for intra-band EN-DC</w:t>
      </w:r>
    </w:p>
    <w:p w14:paraId="367FD9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9B66B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911D" w14:textId="117852A9" w:rsidR="00722B52" w:rsidRDefault="00722B52" w:rsidP="00722B52">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(TEI18) R18 Cat-F CR 38.101-3 channel spacing for intra-band EN-DC</w:t>
      </w:r>
    </w:p>
    <w:p w14:paraId="74ECCE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F (Rel-18)</w:t>
      </w:r>
      <w:r>
        <w:rPr>
          <w:i/>
        </w:rPr>
        <w:br/>
      </w:r>
      <w:r>
        <w:rPr>
          <w:i/>
        </w:rPr>
        <w:br/>
      </w:r>
      <w:r>
        <w:rPr>
          <w:i/>
        </w:rPr>
        <w:tab/>
      </w:r>
      <w:r>
        <w:rPr>
          <w:i/>
        </w:rPr>
        <w:tab/>
      </w:r>
      <w:r>
        <w:rPr>
          <w:i/>
        </w:rPr>
        <w:tab/>
      </w:r>
      <w:r>
        <w:rPr>
          <w:i/>
        </w:rPr>
        <w:tab/>
      </w:r>
      <w:r>
        <w:rPr>
          <w:i/>
        </w:rPr>
        <w:tab/>
        <w:t>Source: Huawei, HiSilicon</w:t>
      </w:r>
    </w:p>
    <w:p w14:paraId="25FFA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909E" w14:textId="0B0A84DB" w:rsidR="00722B52" w:rsidRDefault="00722B52" w:rsidP="00722B52">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CR on SCell addition interruption_R18</w:t>
      </w:r>
    </w:p>
    <w:p w14:paraId="1B61E1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w:t>
      </w:r>
    </w:p>
    <w:p w14:paraId="10681A65" w14:textId="77777777" w:rsidR="00722B52" w:rsidRDefault="00722B52" w:rsidP="00722B52">
      <w:pPr>
        <w:rPr>
          <w:rFonts w:ascii="Arial" w:hAnsi="Arial" w:cs="Arial"/>
          <w:b/>
        </w:rPr>
      </w:pPr>
      <w:r>
        <w:rPr>
          <w:rFonts w:ascii="Arial" w:hAnsi="Arial" w:cs="Arial"/>
          <w:b/>
        </w:rPr>
        <w:t xml:space="preserve">Abstract: </w:t>
      </w:r>
    </w:p>
    <w:p w14:paraId="3A32BC2A" w14:textId="77777777" w:rsidR="00722B52" w:rsidRDefault="00722B52" w:rsidP="00722B52">
      <w:r>
        <w:t>MCC: A revision is required due to parsing failure. Change request Work Item wrong on CR cover for TDoc R4-2413087. Database value : TEI18. CR cover value : [TEI18].  Please check the WI code and match to the database value on the CR coversheet.</w:t>
      </w:r>
    </w:p>
    <w:p w14:paraId="30F0D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C8EC" w14:textId="33ED75D0" w:rsidR="00722B52" w:rsidRDefault="00722B52" w:rsidP="00722B52">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6A5FDF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0E684" w14:textId="77777777" w:rsidR="00722B52" w:rsidRDefault="00722B52" w:rsidP="00722B52">
      <w:pPr>
        <w:rPr>
          <w:rFonts w:ascii="Arial" w:hAnsi="Arial" w:cs="Arial"/>
          <w:b/>
        </w:rPr>
      </w:pPr>
      <w:r>
        <w:rPr>
          <w:rFonts w:ascii="Arial" w:hAnsi="Arial" w:cs="Arial"/>
          <w:b/>
        </w:rPr>
        <w:lastRenderedPageBreak/>
        <w:t xml:space="preserve">Abstract: </w:t>
      </w:r>
    </w:p>
    <w:p w14:paraId="63E7A878" w14:textId="77777777" w:rsidR="00722B52" w:rsidRDefault="00722B52" w:rsidP="00722B52">
      <w:r>
        <w:t>Emerging FR2 markets may  have denser deployment and more use cases than current practice in North America.We investigate if new scenarios will be better served by a new UE power class.</w:t>
      </w:r>
    </w:p>
    <w:p w14:paraId="1E3806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6331" w14:textId="5CF824B2" w:rsidR="00722B52" w:rsidRDefault="00722B52" w:rsidP="00722B52">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DA75C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F (Rel-18)</w:t>
      </w:r>
      <w:r>
        <w:rPr>
          <w:i/>
        </w:rPr>
        <w:br/>
      </w:r>
      <w:r>
        <w:rPr>
          <w:i/>
        </w:rPr>
        <w:br/>
      </w:r>
      <w:r>
        <w:rPr>
          <w:i/>
        </w:rPr>
        <w:tab/>
      </w:r>
      <w:r>
        <w:rPr>
          <w:i/>
        </w:rPr>
        <w:tab/>
      </w:r>
      <w:r>
        <w:rPr>
          <w:i/>
        </w:rPr>
        <w:tab/>
      </w:r>
      <w:r>
        <w:rPr>
          <w:i/>
        </w:rPr>
        <w:tab/>
      </w:r>
      <w:r>
        <w:rPr>
          <w:i/>
        </w:rPr>
        <w:tab/>
        <w:t>Source: Ericsson</w:t>
      </w:r>
    </w:p>
    <w:p w14:paraId="2EDA2F81" w14:textId="77777777" w:rsidR="00722B52" w:rsidRDefault="00722B52" w:rsidP="00722B52">
      <w:pPr>
        <w:rPr>
          <w:rFonts w:ascii="Arial" w:hAnsi="Arial" w:cs="Arial"/>
          <w:b/>
        </w:rPr>
      </w:pPr>
      <w:r>
        <w:rPr>
          <w:rFonts w:ascii="Arial" w:hAnsi="Arial" w:cs="Arial"/>
          <w:b/>
        </w:rPr>
        <w:t xml:space="preserve">Abstract: </w:t>
      </w:r>
    </w:p>
    <w:p w14:paraId="2A6F566B" w14:textId="77777777" w:rsidR="00722B52" w:rsidRDefault="00722B52" w:rsidP="00722B52">
      <w:r>
        <w:t>This CR is a resubmission of the endorsed CR in RAN4#111 R4-2409789. It is a part of series of CRs on corrections of NR operating bands clause in FR1.</w:t>
      </w:r>
    </w:p>
    <w:p w14:paraId="79D561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9CE8" w14:textId="77777777" w:rsidR="00722B52" w:rsidRDefault="00722B52" w:rsidP="00722B52">
      <w:pPr>
        <w:pStyle w:val="Heading3"/>
      </w:pPr>
      <w:bookmarkStart w:id="170" w:name="_Toc174396164"/>
      <w:r>
        <w:t>5.36</w:t>
      </w:r>
      <w:r>
        <w:tab/>
        <w:t>Rel-18 feature list</w:t>
      </w:r>
      <w:bookmarkEnd w:id="170"/>
    </w:p>
    <w:p w14:paraId="6B111371" w14:textId="77777777" w:rsidR="00722B52" w:rsidRDefault="00722B52" w:rsidP="00722B52">
      <w:pPr>
        <w:pStyle w:val="Heading2"/>
      </w:pPr>
      <w:bookmarkStart w:id="171" w:name="_Toc174396165"/>
      <w:r>
        <w:t>6</w:t>
      </w:r>
      <w:r>
        <w:tab/>
        <w:t>Rel-18 on-going work items</w:t>
      </w:r>
      <w:bookmarkEnd w:id="171"/>
    </w:p>
    <w:p w14:paraId="3EEDACA4" w14:textId="77777777" w:rsidR="00722B52" w:rsidRDefault="00722B52" w:rsidP="00722B52">
      <w:pPr>
        <w:pStyle w:val="Heading3"/>
      </w:pPr>
      <w:bookmarkStart w:id="172" w:name="_Toc174396166"/>
      <w:r>
        <w:t>6.1</w:t>
      </w:r>
      <w:r>
        <w:tab/>
        <w:t>Expanded and improved NR positioning</w:t>
      </w:r>
      <w:bookmarkEnd w:id="172"/>
    </w:p>
    <w:p w14:paraId="3753C3E2" w14:textId="77777777" w:rsidR="00722B52" w:rsidRDefault="00722B52" w:rsidP="00722B52">
      <w:pPr>
        <w:pStyle w:val="Heading4"/>
      </w:pPr>
      <w:bookmarkStart w:id="173" w:name="_Toc174396167"/>
      <w:r>
        <w:t>6.1.1</w:t>
      </w:r>
      <w:r>
        <w:tab/>
        <w:t>RRM core requirements maintenance</w:t>
      </w:r>
      <w:bookmarkEnd w:id="173"/>
    </w:p>
    <w:p w14:paraId="300E59B7" w14:textId="77777777" w:rsidR="00722B52" w:rsidRDefault="00722B52" w:rsidP="00722B52">
      <w:pPr>
        <w:pStyle w:val="Heading5"/>
      </w:pPr>
      <w:bookmarkStart w:id="174" w:name="_Toc174396168"/>
      <w:r>
        <w:t>6.1.1.1</w:t>
      </w:r>
      <w:r>
        <w:tab/>
        <w:t>General aspects</w:t>
      </w:r>
      <w:bookmarkEnd w:id="174"/>
    </w:p>
    <w:p w14:paraId="29CD305B" w14:textId="77777777" w:rsidR="00722B52" w:rsidRDefault="00722B52" w:rsidP="00722B52">
      <w:pPr>
        <w:pStyle w:val="Heading5"/>
      </w:pPr>
      <w:bookmarkStart w:id="175" w:name="_Toc174396169"/>
      <w:r>
        <w:t>6.1.1.2</w:t>
      </w:r>
      <w:r>
        <w:tab/>
        <w:t>SL Positioning and Carrier Phase Positioning</w:t>
      </w:r>
      <w:bookmarkEnd w:id="175"/>
    </w:p>
    <w:p w14:paraId="64F5EAF4" w14:textId="7DAA88CA" w:rsidR="00722B52" w:rsidRDefault="00722B52" w:rsidP="00722B52">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6B69E0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6EC737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647B" w14:textId="55AE792C" w:rsidR="00722B52" w:rsidRDefault="00722B52" w:rsidP="00722B52">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5BB80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03C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FE1" w14:textId="3ACEC2EE" w:rsidR="00722B52" w:rsidRDefault="00722B52" w:rsidP="00722B52">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2D86F3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9D5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F8B9" w14:textId="4254A65F" w:rsidR="00722B52" w:rsidRDefault="00722B52" w:rsidP="00722B52">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2BE93695"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2ECD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823C" w14:textId="0531772D" w:rsidR="00722B52" w:rsidRDefault="00722B52" w:rsidP="00722B52">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4EC61B9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2A8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8B" w14:textId="71FD4CBC" w:rsidR="00722B52" w:rsidRDefault="00722B52" w:rsidP="00722B52">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2892D41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F07DB4B" w14:textId="77777777" w:rsidR="00722B52" w:rsidRDefault="00722B52" w:rsidP="00722B52">
      <w:pPr>
        <w:rPr>
          <w:rFonts w:ascii="Arial" w:hAnsi="Arial" w:cs="Arial"/>
          <w:b/>
        </w:rPr>
      </w:pPr>
      <w:r>
        <w:rPr>
          <w:rFonts w:ascii="Arial" w:hAnsi="Arial" w:cs="Arial"/>
          <w:b/>
        </w:rPr>
        <w:t xml:space="preserve">Abstract: </w:t>
      </w:r>
    </w:p>
    <w:p w14:paraId="4564E80B" w14:textId="77777777" w:rsidR="00722B52" w:rsidRDefault="00722B52" w:rsidP="00722B52">
      <w:r>
        <w:t>CR for corrections of core requirement for CPP.</w:t>
      </w:r>
    </w:p>
    <w:p w14:paraId="561DD3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DBCF0" w14:textId="06826AEA" w:rsidR="00722B52" w:rsidRDefault="00722B52" w:rsidP="00722B52">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204CAC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74570" w14:textId="77777777" w:rsidR="00722B52" w:rsidRDefault="00722B52" w:rsidP="00722B52">
      <w:pPr>
        <w:rPr>
          <w:rFonts w:ascii="Arial" w:hAnsi="Arial" w:cs="Arial"/>
          <w:b/>
        </w:rPr>
      </w:pPr>
      <w:r>
        <w:rPr>
          <w:rFonts w:ascii="Arial" w:hAnsi="Arial" w:cs="Arial"/>
          <w:b/>
        </w:rPr>
        <w:t xml:space="preserve">Abstract: </w:t>
      </w:r>
    </w:p>
    <w:p w14:paraId="13DD2EBB" w14:textId="77777777" w:rsidR="00722B52" w:rsidRDefault="00722B52" w:rsidP="00722B52">
      <w:r>
        <w:t>On remaining issues for SL positioning and CPP</w:t>
      </w:r>
    </w:p>
    <w:p w14:paraId="03CAE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D3A2" w14:textId="2E5C4E82" w:rsidR="00722B52" w:rsidRDefault="00722B52" w:rsidP="00722B52">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537C0E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D2C9494" w14:textId="77777777" w:rsidR="00722B52" w:rsidRDefault="00722B52" w:rsidP="00722B52">
      <w:pPr>
        <w:rPr>
          <w:rFonts w:ascii="Arial" w:hAnsi="Arial" w:cs="Arial"/>
          <w:b/>
        </w:rPr>
      </w:pPr>
      <w:r>
        <w:rPr>
          <w:rFonts w:ascii="Arial" w:hAnsi="Arial" w:cs="Arial"/>
          <w:b/>
        </w:rPr>
        <w:t xml:space="preserve">Abstract: </w:t>
      </w:r>
    </w:p>
    <w:p w14:paraId="4B30DCC2" w14:textId="77777777" w:rsidR="00722B52" w:rsidRDefault="00722B52" w:rsidP="00722B52">
      <w:r>
        <w:t>Draft CR 38133 on remaining core issues for SL positioning</w:t>
      </w:r>
    </w:p>
    <w:p w14:paraId="2DB89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81F6" w14:textId="4D9641DB" w:rsidR="00722B52" w:rsidRDefault="00722B52" w:rsidP="00722B52">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1E964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6C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8E6" w14:textId="4A53605C" w:rsidR="00722B52" w:rsidRDefault="00722B52" w:rsidP="00722B52">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2CE29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0D5C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C7F83" w14:textId="77777777" w:rsidR="00722B52" w:rsidRDefault="00722B52" w:rsidP="00722B52">
      <w:pPr>
        <w:pStyle w:val="Heading5"/>
      </w:pPr>
      <w:bookmarkStart w:id="176" w:name="_Toc174396170"/>
      <w:r>
        <w:t>6.1.1.3</w:t>
      </w:r>
      <w:r>
        <w:tab/>
        <w:t>LPHAP use case</w:t>
      </w:r>
      <w:bookmarkEnd w:id="176"/>
    </w:p>
    <w:p w14:paraId="71CDCD30" w14:textId="03E0F7EC" w:rsidR="00722B52" w:rsidRDefault="00722B52" w:rsidP="00722B52">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768D740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50BD0B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D8B1" w14:textId="5D53DCD0" w:rsidR="00722B52" w:rsidRDefault="00722B52" w:rsidP="00722B52">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B43B2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7B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136CF" w14:textId="09EADB94" w:rsidR="00722B52" w:rsidRDefault="00722B52" w:rsidP="00722B52">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769D7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B61AFC9" w14:textId="77777777" w:rsidR="00722B52" w:rsidRDefault="00722B52" w:rsidP="00722B52">
      <w:pPr>
        <w:rPr>
          <w:rFonts w:ascii="Arial" w:hAnsi="Arial" w:cs="Arial"/>
          <w:b/>
        </w:rPr>
      </w:pPr>
      <w:r>
        <w:rPr>
          <w:rFonts w:ascii="Arial" w:hAnsi="Arial" w:cs="Arial"/>
          <w:b/>
        </w:rPr>
        <w:t xml:space="preserve">Abstract: </w:t>
      </w:r>
    </w:p>
    <w:p w14:paraId="06ED0637" w14:textId="77777777" w:rsidR="00722B52" w:rsidRDefault="00722B52" w:rsidP="00722B52">
      <w:r>
        <w:t>CR for corrections of core requirement for LPHAP. Especially some clause numbers in the introduction section of positioning in RRC_IDLE state needs to be corrected.</w:t>
      </w:r>
    </w:p>
    <w:p w14:paraId="21FE4D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06A7C" w14:textId="77777777" w:rsidR="00722B52" w:rsidRDefault="00722B52" w:rsidP="00722B52">
      <w:pPr>
        <w:pStyle w:val="Heading5"/>
      </w:pPr>
      <w:bookmarkStart w:id="177" w:name="_Toc174396171"/>
      <w:r>
        <w:t>6.1.1.4</w:t>
      </w:r>
      <w:r>
        <w:tab/>
        <w:t>RedCap Positioning and PRS/SRS bandwidth aggregation</w:t>
      </w:r>
      <w:bookmarkEnd w:id="177"/>
    </w:p>
    <w:p w14:paraId="359053F5" w14:textId="1A25637B" w:rsidR="00722B52" w:rsidRDefault="00722B52" w:rsidP="00722B52">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3851D7A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297CD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53E61" w14:textId="405D922A" w:rsidR="00722B52" w:rsidRDefault="00722B52" w:rsidP="00722B52">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370F363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458FA8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DB6" w14:textId="796C7BE3" w:rsidR="00722B52" w:rsidRDefault="00722B52" w:rsidP="00722B52">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59D764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3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0ECD7" w14:textId="00DB7CD1" w:rsidR="00722B52" w:rsidRDefault="00722B52" w:rsidP="00722B52">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0B7A7F1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4C6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361C" w14:textId="185C835B" w:rsidR="00722B52" w:rsidRDefault="00722B52" w:rsidP="00722B52">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38895A4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62F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AF9A" w14:textId="5BA0EAF7" w:rsidR="00722B52" w:rsidRDefault="00722B52" w:rsidP="00722B52">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561B856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9BF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8304" w14:textId="07978E0B" w:rsidR="00722B52" w:rsidRDefault="00722B52" w:rsidP="00722B52">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497508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BDB66" w14:textId="77777777" w:rsidR="00722B52" w:rsidRDefault="00722B52" w:rsidP="00722B52">
      <w:pPr>
        <w:rPr>
          <w:rFonts w:ascii="Arial" w:hAnsi="Arial" w:cs="Arial"/>
          <w:b/>
        </w:rPr>
      </w:pPr>
      <w:r>
        <w:rPr>
          <w:rFonts w:ascii="Arial" w:hAnsi="Arial" w:cs="Arial"/>
          <w:b/>
        </w:rPr>
        <w:t xml:space="preserve">Abstract: </w:t>
      </w:r>
    </w:p>
    <w:p w14:paraId="188C72F8" w14:textId="77777777" w:rsidR="00722B52" w:rsidRDefault="00722B52" w:rsidP="00722B52">
      <w:r>
        <w:t>Discussion paper on remaining issues related to bandwidth aggregation for positioning measurements.</w:t>
      </w:r>
    </w:p>
    <w:p w14:paraId="6B617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8124" w14:textId="14C7524D" w:rsidR="00722B52" w:rsidRDefault="00722B52" w:rsidP="00722B52">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6A09CF9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75B0EF" w14:textId="77777777" w:rsidR="00722B52" w:rsidRDefault="00722B52" w:rsidP="00722B52">
      <w:pPr>
        <w:rPr>
          <w:rFonts w:ascii="Arial" w:hAnsi="Arial" w:cs="Arial"/>
          <w:b/>
        </w:rPr>
      </w:pPr>
      <w:r>
        <w:rPr>
          <w:rFonts w:ascii="Arial" w:hAnsi="Arial" w:cs="Arial"/>
          <w:b/>
        </w:rPr>
        <w:t xml:space="preserve">Abstract: </w:t>
      </w:r>
    </w:p>
    <w:p w14:paraId="16925B7E" w14:textId="77777777" w:rsidR="00722B52" w:rsidRDefault="00722B52" w:rsidP="00722B52">
      <w:r>
        <w:t>CR for corrections of core requirement for RedCap positioning. To implement changes in CR agreed in earlier meeting. Corrections to UE measurement capability and some IEs to align with RAN2 spec.</w:t>
      </w:r>
    </w:p>
    <w:p w14:paraId="7BBE8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E5A32" w14:textId="77777777" w:rsidR="00722B52" w:rsidRDefault="00722B52" w:rsidP="00722B52">
      <w:pPr>
        <w:pStyle w:val="Heading4"/>
      </w:pPr>
      <w:bookmarkStart w:id="178" w:name="_Toc174396172"/>
      <w:r>
        <w:t>6.1.2</w:t>
      </w:r>
      <w:r>
        <w:tab/>
        <w:t>RRM performance requirements</w:t>
      </w:r>
      <w:bookmarkEnd w:id="178"/>
    </w:p>
    <w:p w14:paraId="3F3E2706" w14:textId="77777777" w:rsidR="00722B52" w:rsidRDefault="00722B52" w:rsidP="00722B52">
      <w:pPr>
        <w:pStyle w:val="Heading5"/>
      </w:pPr>
      <w:bookmarkStart w:id="179" w:name="_Toc174396173"/>
      <w:r>
        <w:t>6.1.2.1</w:t>
      </w:r>
      <w:r>
        <w:tab/>
        <w:t>General aspects</w:t>
      </w:r>
      <w:bookmarkEnd w:id="179"/>
    </w:p>
    <w:p w14:paraId="309C489E" w14:textId="1E46436E" w:rsidR="00722B52" w:rsidRDefault="00722B52" w:rsidP="00722B52">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4D820D5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95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5F2D" w14:textId="24695A81" w:rsidR="00722B52" w:rsidRDefault="00722B52" w:rsidP="00722B52">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7216CF24"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CE1E88" w14:textId="77777777" w:rsidR="00722B52" w:rsidRDefault="00722B52" w:rsidP="00722B52">
      <w:pPr>
        <w:rPr>
          <w:rFonts w:ascii="Arial" w:hAnsi="Arial" w:cs="Arial"/>
          <w:b/>
        </w:rPr>
      </w:pPr>
      <w:r>
        <w:rPr>
          <w:rFonts w:ascii="Arial" w:hAnsi="Arial" w:cs="Arial"/>
          <w:b/>
        </w:rPr>
        <w:t xml:space="preserve">Abstract: </w:t>
      </w:r>
    </w:p>
    <w:p w14:paraId="686615F2" w14:textId="77777777" w:rsidR="00722B52" w:rsidRDefault="00722B52" w:rsidP="00722B52">
      <w:r>
        <w:t>Clause numbers for Rel.18 positioning TCs are fixed.</w:t>
      </w:r>
    </w:p>
    <w:p w14:paraId="0EF510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759C" w14:textId="36E23419" w:rsidR="00722B52" w:rsidRDefault="00722B52" w:rsidP="00722B52">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50EED7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DA93252" w14:textId="77777777" w:rsidR="00722B52" w:rsidRDefault="00722B52" w:rsidP="00722B52">
      <w:pPr>
        <w:rPr>
          <w:rFonts w:ascii="Arial" w:hAnsi="Arial" w:cs="Arial"/>
          <w:b/>
        </w:rPr>
      </w:pPr>
      <w:r>
        <w:rPr>
          <w:rFonts w:ascii="Arial" w:hAnsi="Arial" w:cs="Arial"/>
          <w:b/>
        </w:rPr>
        <w:t xml:space="preserve">Abstract: </w:t>
      </w:r>
    </w:p>
    <w:p w14:paraId="753CF17A" w14:textId="77777777" w:rsidR="00722B52" w:rsidRDefault="00722B52" w:rsidP="00722B52">
      <w:r>
        <w:t>CR for corrections of accuracy requirement endorsed in the last meeting.</w:t>
      </w:r>
    </w:p>
    <w:p w14:paraId="63A741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17A93" w14:textId="2907ABD3" w:rsidR="00722B52" w:rsidRDefault="00722B52" w:rsidP="00722B52">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0060B1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C0FB173" w14:textId="77777777" w:rsidR="00722B52" w:rsidRDefault="00722B52" w:rsidP="00722B52">
      <w:pPr>
        <w:rPr>
          <w:rFonts w:ascii="Arial" w:hAnsi="Arial" w:cs="Arial"/>
          <w:b/>
        </w:rPr>
      </w:pPr>
      <w:r>
        <w:rPr>
          <w:rFonts w:ascii="Arial" w:hAnsi="Arial" w:cs="Arial"/>
          <w:b/>
        </w:rPr>
        <w:t xml:space="preserve">Abstract: </w:t>
      </w:r>
    </w:p>
    <w:p w14:paraId="5A6D72C4" w14:textId="77777777" w:rsidR="00722B52" w:rsidRDefault="00722B52" w:rsidP="00722B52">
      <w:r>
        <w:t>Draft Big CR to 38133 for RRM performance part for expanded and improved NR positioning</w:t>
      </w:r>
    </w:p>
    <w:p w14:paraId="5CA5B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42EA" w14:textId="77777777" w:rsidR="00722B52" w:rsidRDefault="00722B52" w:rsidP="00722B52">
      <w:pPr>
        <w:pStyle w:val="Heading5"/>
      </w:pPr>
      <w:bookmarkStart w:id="180" w:name="_Toc174396174"/>
      <w:r>
        <w:t>6.1.2.2</w:t>
      </w:r>
      <w:r>
        <w:tab/>
        <w:t>SL Positioning</w:t>
      </w:r>
      <w:bookmarkEnd w:id="180"/>
    </w:p>
    <w:p w14:paraId="05B8385A" w14:textId="0D561AEF" w:rsidR="00722B52" w:rsidRDefault="00722B52" w:rsidP="00722B52">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6E760A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A309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7217" w14:textId="1D0361AC" w:rsidR="00722B52" w:rsidRDefault="00722B52" w:rsidP="00722B52">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03E74B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974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DCAC" w14:textId="2B2B33B8" w:rsidR="00722B52" w:rsidRDefault="00722B52" w:rsidP="00722B52">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5C043F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9BEA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BB0" w14:textId="606FA87B" w:rsidR="00722B52" w:rsidRDefault="00722B52" w:rsidP="00722B52">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656CBA2D"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63E300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6A83" w14:textId="1F3B5999" w:rsidR="00722B52" w:rsidRDefault="00722B52" w:rsidP="00722B52">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580CBA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7D958" w14:textId="77777777" w:rsidR="00722B52" w:rsidRDefault="00722B52" w:rsidP="00722B52">
      <w:pPr>
        <w:rPr>
          <w:rFonts w:ascii="Arial" w:hAnsi="Arial" w:cs="Arial"/>
          <w:b/>
        </w:rPr>
      </w:pPr>
      <w:r>
        <w:rPr>
          <w:rFonts w:ascii="Arial" w:hAnsi="Arial" w:cs="Arial"/>
          <w:b/>
        </w:rPr>
        <w:t xml:space="preserve">Abstract: </w:t>
      </w:r>
    </w:p>
    <w:p w14:paraId="4961F0DC" w14:textId="77777777" w:rsidR="00722B52" w:rsidRDefault="00722B52" w:rsidP="00722B52">
      <w:r>
        <w:t>MCC: This was not made available at tdoc submission deadline.</w:t>
      </w:r>
    </w:p>
    <w:p w14:paraId="65373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3A4E" w14:textId="7944B1E1" w:rsidR="00722B52" w:rsidRDefault="00722B52" w:rsidP="00722B52">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2C6A5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26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645" w14:textId="17BC8835" w:rsidR="00722B52" w:rsidRDefault="00722B52" w:rsidP="00722B52">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6CFF4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666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610" w14:textId="2741125A" w:rsidR="00722B52" w:rsidRDefault="00722B52" w:rsidP="00722B52">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6199B6C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347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B540" w14:textId="24366F37" w:rsidR="00722B52" w:rsidRDefault="00722B52" w:rsidP="00722B52">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7540AC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9F6D" w14:textId="77777777" w:rsidR="00722B52" w:rsidRDefault="00722B52" w:rsidP="00722B52">
      <w:pPr>
        <w:rPr>
          <w:rFonts w:ascii="Arial" w:hAnsi="Arial" w:cs="Arial"/>
          <w:b/>
        </w:rPr>
      </w:pPr>
      <w:r>
        <w:rPr>
          <w:rFonts w:ascii="Arial" w:hAnsi="Arial" w:cs="Arial"/>
          <w:b/>
        </w:rPr>
        <w:t xml:space="preserve">Abstract: </w:t>
      </w:r>
    </w:p>
    <w:p w14:paraId="58CDFD77" w14:textId="77777777" w:rsidR="00722B52" w:rsidRDefault="00722B52" w:rsidP="00722B52">
      <w:r>
        <w:t>On remaining performance issues for SL positioning</w:t>
      </w:r>
    </w:p>
    <w:p w14:paraId="1F77F4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F557" w14:textId="681BF965" w:rsidR="00722B52" w:rsidRDefault="00722B52" w:rsidP="00722B52">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7EC713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642B86" w14:textId="77777777" w:rsidR="00722B52" w:rsidRDefault="00722B52" w:rsidP="00722B52">
      <w:pPr>
        <w:rPr>
          <w:rFonts w:ascii="Arial" w:hAnsi="Arial" w:cs="Arial"/>
          <w:b/>
        </w:rPr>
      </w:pPr>
      <w:r>
        <w:rPr>
          <w:rFonts w:ascii="Arial" w:hAnsi="Arial" w:cs="Arial"/>
          <w:b/>
        </w:rPr>
        <w:t xml:space="preserve">Abstract: </w:t>
      </w:r>
    </w:p>
    <w:p w14:paraId="18FB170D" w14:textId="77777777" w:rsidR="00722B52" w:rsidRDefault="00722B52" w:rsidP="00722B52">
      <w:r>
        <w:t>Draft CR 38133 on remaining performance issues for SL positioning</w:t>
      </w:r>
    </w:p>
    <w:p w14:paraId="58E996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2B48" w14:textId="77777777" w:rsidR="00722B52" w:rsidRDefault="00722B52" w:rsidP="00722B52">
      <w:pPr>
        <w:pStyle w:val="Heading5"/>
      </w:pPr>
      <w:bookmarkStart w:id="181" w:name="_Toc174396175"/>
      <w:r>
        <w:lastRenderedPageBreak/>
        <w:t>6.1.2.3</w:t>
      </w:r>
      <w:r>
        <w:tab/>
        <w:t>LPHAP use case</w:t>
      </w:r>
      <w:bookmarkEnd w:id="181"/>
    </w:p>
    <w:p w14:paraId="4BDA8DE6" w14:textId="24E3DCD7" w:rsidR="00722B52" w:rsidRDefault="00722B52" w:rsidP="00722B52">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06264CB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C8FE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74A4" w14:textId="4FF85939" w:rsidR="00722B52" w:rsidRDefault="00722B52" w:rsidP="00722B52">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1563E0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ED99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95BC5" w14:textId="4B28E905" w:rsidR="00722B52" w:rsidRDefault="00722B52" w:rsidP="00722B52">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0C627E8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1FB99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E41E" w14:textId="562216B9" w:rsidR="00722B52" w:rsidRDefault="00722B52" w:rsidP="00722B52">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7A318B0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B355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BE28" w14:textId="360ADA47" w:rsidR="00722B52" w:rsidRDefault="00722B52" w:rsidP="00722B52">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0035DC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56B2B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776" w14:textId="095783E4" w:rsidR="00722B52" w:rsidRDefault="00722B52" w:rsidP="00722B52">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66217D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69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C7ED" w14:textId="3DBB1F92" w:rsidR="00722B52" w:rsidRDefault="00722B52" w:rsidP="00722B52">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3E1BF85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5714B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DB04" w14:textId="46E1C241" w:rsidR="00722B52" w:rsidRDefault="00722B52" w:rsidP="00722B52">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23DCA79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BA7B8" w14:textId="77777777" w:rsidR="00722B52" w:rsidRDefault="00722B52" w:rsidP="00722B52">
      <w:pPr>
        <w:rPr>
          <w:rFonts w:ascii="Arial" w:hAnsi="Arial" w:cs="Arial"/>
          <w:b/>
        </w:rPr>
      </w:pPr>
      <w:r>
        <w:rPr>
          <w:rFonts w:ascii="Arial" w:hAnsi="Arial" w:cs="Arial"/>
          <w:b/>
        </w:rPr>
        <w:t xml:space="preserve">Abstract: </w:t>
      </w:r>
    </w:p>
    <w:p w14:paraId="5ECC6FAB" w14:textId="77777777" w:rsidR="00722B52" w:rsidRDefault="00722B52" w:rsidP="00722B52">
      <w:r>
        <w:t>Discussion paper on remaining issues related to LPHAP performance requirement.</w:t>
      </w:r>
    </w:p>
    <w:p w14:paraId="19714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5245" w14:textId="62BD202A" w:rsidR="00722B52" w:rsidRDefault="00722B52" w:rsidP="00722B52">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408B5C5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7849E66" w14:textId="77777777" w:rsidR="00722B52" w:rsidRDefault="00722B52" w:rsidP="00722B52">
      <w:pPr>
        <w:rPr>
          <w:rFonts w:ascii="Arial" w:hAnsi="Arial" w:cs="Arial"/>
          <w:b/>
        </w:rPr>
      </w:pPr>
      <w:r>
        <w:rPr>
          <w:rFonts w:ascii="Arial" w:hAnsi="Arial" w:cs="Arial"/>
          <w:b/>
        </w:rPr>
        <w:t xml:space="preserve">Abstract: </w:t>
      </w:r>
    </w:p>
    <w:p w14:paraId="4C79F896" w14:textId="77777777" w:rsidR="00722B52" w:rsidRDefault="00722B52" w:rsidP="00722B52">
      <w:r>
        <w:t>CR containing phase II TCs agreed for LPHAP.</w:t>
      </w:r>
    </w:p>
    <w:p w14:paraId="5017C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734" w14:textId="1CE56F52" w:rsidR="00722B52" w:rsidRDefault="00722B52" w:rsidP="00722B52">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4A83C9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5D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D4F9" w14:textId="77777777" w:rsidR="00722B52" w:rsidRDefault="00722B52" w:rsidP="00722B52">
      <w:pPr>
        <w:pStyle w:val="Heading5"/>
      </w:pPr>
      <w:bookmarkStart w:id="182" w:name="_Toc174396176"/>
      <w:r>
        <w:t>6.1.2.4</w:t>
      </w:r>
      <w:r>
        <w:tab/>
        <w:t>RedCap Positioning</w:t>
      </w:r>
      <w:bookmarkEnd w:id="182"/>
    </w:p>
    <w:p w14:paraId="0ED29B3B" w14:textId="5ED23B00" w:rsidR="00722B52" w:rsidRDefault="00722B52" w:rsidP="00722B52">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3E1643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62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F3BB" w14:textId="451C085D" w:rsidR="00722B52" w:rsidRDefault="00722B52" w:rsidP="00722B52">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6439206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81F9C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4B8C" w14:textId="3B0D51E7" w:rsidR="00722B52" w:rsidRDefault="00722B52" w:rsidP="00722B52">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0CED3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C076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D730" w14:textId="659B9D01" w:rsidR="00722B52" w:rsidRDefault="00722B52" w:rsidP="00722B52">
      <w:pPr>
        <w:rPr>
          <w:rFonts w:ascii="Arial" w:hAnsi="Arial" w:cs="Arial"/>
          <w:b/>
          <w:sz w:val="24"/>
        </w:rPr>
      </w:pPr>
      <w:r>
        <w:rPr>
          <w:rFonts w:ascii="Arial" w:hAnsi="Arial" w:cs="Arial"/>
          <w:b/>
          <w:color w:val="0000FF"/>
          <w:sz w:val="24"/>
        </w:rPr>
        <w:lastRenderedPageBreak/>
        <w:t>R4-2411792</w:t>
      </w:r>
      <w:r>
        <w:rPr>
          <w:rFonts w:ascii="Arial" w:hAnsi="Arial" w:cs="Arial"/>
          <w:b/>
          <w:color w:val="0000FF"/>
          <w:sz w:val="24"/>
        </w:rPr>
        <w:tab/>
      </w:r>
      <w:r>
        <w:rPr>
          <w:rFonts w:ascii="Arial" w:hAnsi="Arial" w:cs="Arial"/>
          <w:b/>
          <w:sz w:val="24"/>
        </w:rPr>
        <w:t>Additional simulation results for 1Rx RedCap UEs without frequency hopping</w:t>
      </w:r>
    </w:p>
    <w:p w14:paraId="5CAE85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052C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1FC1" w14:textId="0FD6BFD0" w:rsidR="00722B52" w:rsidRDefault="00722B52" w:rsidP="00722B52">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52446E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4369E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2600" w14:textId="4F5B44D6" w:rsidR="00722B52" w:rsidRDefault="00722B52" w:rsidP="00722B52">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16E6F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2C6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A783" w14:textId="30FE6117" w:rsidR="00722B52" w:rsidRDefault="00722B52" w:rsidP="00722B52">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2414C3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99EA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B78C" w14:textId="5425D239" w:rsidR="00722B52" w:rsidRDefault="00722B52" w:rsidP="00722B52">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07AD69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3C1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D3EB" w14:textId="504FE8B9" w:rsidR="00722B52" w:rsidRDefault="00722B52" w:rsidP="00722B52">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0D9104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ED445" w14:textId="77777777" w:rsidR="00722B52" w:rsidRDefault="00722B52" w:rsidP="00722B52">
      <w:pPr>
        <w:rPr>
          <w:rFonts w:ascii="Arial" w:hAnsi="Arial" w:cs="Arial"/>
          <w:b/>
        </w:rPr>
      </w:pPr>
      <w:r>
        <w:rPr>
          <w:rFonts w:ascii="Arial" w:hAnsi="Arial" w:cs="Arial"/>
          <w:b/>
        </w:rPr>
        <w:t xml:space="preserve">Abstract: </w:t>
      </w:r>
    </w:p>
    <w:p w14:paraId="00313ED1" w14:textId="77777777" w:rsidR="00722B52" w:rsidRDefault="00722B52" w:rsidP="00722B52">
      <w:r>
        <w:t>Discussion paper on remaining issues related to RedCap positioning performance requirement.</w:t>
      </w:r>
    </w:p>
    <w:p w14:paraId="6A7A9B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CBAB" w14:textId="1600542B" w:rsidR="00722B52" w:rsidRDefault="00722B52" w:rsidP="00722B52">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2324D1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A2498C" w14:textId="77777777" w:rsidR="00722B52" w:rsidRDefault="00722B52" w:rsidP="00722B52">
      <w:pPr>
        <w:rPr>
          <w:rFonts w:ascii="Arial" w:hAnsi="Arial" w:cs="Arial"/>
          <w:b/>
        </w:rPr>
      </w:pPr>
      <w:r>
        <w:rPr>
          <w:rFonts w:ascii="Arial" w:hAnsi="Arial" w:cs="Arial"/>
          <w:b/>
        </w:rPr>
        <w:t xml:space="preserve">Abstract: </w:t>
      </w:r>
    </w:p>
    <w:p w14:paraId="232ED13D" w14:textId="77777777" w:rsidR="00722B52" w:rsidRDefault="00722B52" w:rsidP="00722B52">
      <w:r>
        <w:t>Updated summary of simulation results submitted by companies up to RAN4#111.</w:t>
      </w:r>
    </w:p>
    <w:p w14:paraId="3C079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DCEC" w14:textId="038DD6CC" w:rsidR="00722B52" w:rsidRDefault="00722B52" w:rsidP="00722B52">
      <w:pPr>
        <w:rPr>
          <w:rFonts w:ascii="Arial" w:hAnsi="Arial" w:cs="Arial"/>
          <w:b/>
          <w:sz w:val="24"/>
        </w:rPr>
      </w:pPr>
      <w:r>
        <w:rPr>
          <w:rFonts w:ascii="Arial" w:hAnsi="Arial" w:cs="Arial"/>
          <w:b/>
          <w:color w:val="0000FF"/>
          <w:sz w:val="24"/>
        </w:rPr>
        <w:lastRenderedPageBreak/>
        <w:t>R4-2412689</w:t>
      </w:r>
      <w:r>
        <w:rPr>
          <w:rFonts w:ascii="Arial" w:hAnsi="Arial" w:cs="Arial"/>
          <w:b/>
          <w:color w:val="0000FF"/>
          <w:sz w:val="24"/>
        </w:rPr>
        <w:tab/>
      </w:r>
      <w:r>
        <w:rPr>
          <w:rFonts w:ascii="Arial" w:hAnsi="Arial" w:cs="Arial"/>
          <w:b/>
          <w:sz w:val="24"/>
        </w:rPr>
        <w:t>draftCR 38.133 Phase II RedCap positioning test cases</w:t>
      </w:r>
    </w:p>
    <w:p w14:paraId="329AC1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710EF993" w14:textId="77777777" w:rsidR="00722B52" w:rsidRDefault="00722B52" w:rsidP="00722B52">
      <w:pPr>
        <w:rPr>
          <w:rFonts w:ascii="Arial" w:hAnsi="Arial" w:cs="Arial"/>
          <w:b/>
        </w:rPr>
      </w:pPr>
      <w:r>
        <w:rPr>
          <w:rFonts w:ascii="Arial" w:hAnsi="Arial" w:cs="Arial"/>
          <w:b/>
        </w:rPr>
        <w:t xml:space="preserve">Abstract: </w:t>
      </w:r>
    </w:p>
    <w:p w14:paraId="43E59366" w14:textId="77777777" w:rsidR="00722B52" w:rsidRDefault="00722B52" w:rsidP="00722B52">
      <w:r>
        <w:t>CR containing phase II TCs agreed for RedCap positioning.</w:t>
      </w:r>
    </w:p>
    <w:p w14:paraId="3C56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FB724" w14:textId="3E1A03D6" w:rsidR="00722B52" w:rsidRDefault="00722B52" w:rsidP="00722B52">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59EB61B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BB9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9F" w14:textId="1E1F37AE" w:rsidR="00722B52" w:rsidRDefault="00722B52" w:rsidP="00722B52">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67DFA2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1388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F59" w14:textId="1E61FEC1" w:rsidR="00722B52" w:rsidRDefault="00722B52" w:rsidP="00722B52">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748AF1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5324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6996" w14:textId="237328F5" w:rsidR="00722B52" w:rsidRDefault="00722B52" w:rsidP="00722B52">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EC38A5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0DD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D98C" w14:textId="2447E110" w:rsidR="00722B52" w:rsidRDefault="00722B52" w:rsidP="00722B52">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446DD0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2C8FD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1050" w14:textId="0DA48CD2" w:rsidR="00722B52" w:rsidRDefault="00722B52" w:rsidP="00722B52">
      <w:pPr>
        <w:rPr>
          <w:rFonts w:ascii="Arial" w:hAnsi="Arial" w:cs="Arial"/>
          <w:b/>
          <w:sz w:val="24"/>
        </w:rPr>
      </w:pPr>
      <w:r>
        <w:rPr>
          <w:rFonts w:ascii="Arial" w:hAnsi="Arial" w:cs="Arial"/>
          <w:b/>
          <w:color w:val="0000FF"/>
          <w:sz w:val="24"/>
        </w:rPr>
        <w:lastRenderedPageBreak/>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3416D8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6A877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40B" w14:textId="07A8C891" w:rsidR="00722B52" w:rsidRDefault="00722B52" w:rsidP="00722B52">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0BDB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F668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A5B6" w14:textId="6E6D095F" w:rsidR="00722B52" w:rsidRDefault="00722B52" w:rsidP="00722B52">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32E8EC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C75E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80BB" w14:textId="77777777" w:rsidR="00722B52" w:rsidRDefault="00722B52" w:rsidP="00722B52">
      <w:pPr>
        <w:pStyle w:val="Heading5"/>
      </w:pPr>
      <w:bookmarkStart w:id="183" w:name="_Toc174396177"/>
      <w:r>
        <w:t>6.1.2.5</w:t>
      </w:r>
      <w:r>
        <w:tab/>
        <w:t>PRS/SRS bandwidth aggregation</w:t>
      </w:r>
      <w:bookmarkEnd w:id="183"/>
    </w:p>
    <w:p w14:paraId="698C5758" w14:textId="28395DF2" w:rsidR="00722B52" w:rsidRDefault="00722B52" w:rsidP="00722B52">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470B43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F2A61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C0D0" w14:textId="7282FF3C" w:rsidR="00722B52" w:rsidRDefault="00722B52" w:rsidP="00722B52">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0E1EF1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4FAA3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5A00" w14:textId="36DA8CD1" w:rsidR="00722B52" w:rsidRDefault="00722B52" w:rsidP="00722B52">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09FD23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59C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3E76" w14:textId="78E28406" w:rsidR="00722B52" w:rsidRDefault="00722B52" w:rsidP="00722B52">
      <w:pPr>
        <w:rPr>
          <w:rFonts w:ascii="Arial" w:hAnsi="Arial" w:cs="Arial"/>
          <w:b/>
          <w:sz w:val="24"/>
        </w:rPr>
      </w:pPr>
      <w:r>
        <w:rPr>
          <w:rFonts w:ascii="Arial" w:hAnsi="Arial" w:cs="Arial"/>
          <w:b/>
          <w:color w:val="0000FF"/>
          <w:sz w:val="24"/>
        </w:rPr>
        <w:lastRenderedPageBreak/>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7EE4F7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C7E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B148" w14:textId="2FF5980C" w:rsidR="00722B52" w:rsidRDefault="00722B52" w:rsidP="00722B52">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2B498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0BD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D283" w14:textId="402B9F38" w:rsidR="00722B52" w:rsidRDefault="00722B52" w:rsidP="00722B52">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3F664BC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C47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B77" w14:textId="087D61D8" w:rsidR="00722B52" w:rsidRDefault="00722B52" w:rsidP="00722B52">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3CA660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E0C1E" w14:textId="77777777" w:rsidR="00722B52" w:rsidRDefault="00722B52" w:rsidP="00722B52">
      <w:pPr>
        <w:rPr>
          <w:rFonts w:ascii="Arial" w:hAnsi="Arial" w:cs="Arial"/>
          <w:b/>
        </w:rPr>
      </w:pPr>
      <w:r>
        <w:rPr>
          <w:rFonts w:ascii="Arial" w:hAnsi="Arial" w:cs="Arial"/>
          <w:b/>
        </w:rPr>
        <w:t xml:space="preserve">Abstract: </w:t>
      </w:r>
    </w:p>
    <w:p w14:paraId="27BE5FDF" w14:textId="77777777" w:rsidR="00722B52" w:rsidRDefault="00722B52" w:rsidP="00722B52">
      <w:r>
        <w:t>Discussion paper on remaining issues related to performance requirement for bandwidth aggregation for positioning measurements.</w:t>
      </w:r>
    </w:p>
    <w:p w14:paraId="75CC82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DA75" w14:textId="76A4D85C" w:rsidR="00722B52" w:rsidRDefault="00722B52" w:rsidP="00722B52">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3BB5F1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F9F8D66" w14:textId="77777777" w:rsidR="00722B52" w:rsidRDefault="00722B52" w:rsidP="00722B52">
      <w:pPr>
        <w:rPr>
          <w:rFonts w:ascii="Arial" w:hAnsi="Arial" w:cs="Arial"/>
          <w:b/>
        </w:rPr>
      </w:pPr>
      <w:r>
        <w:rPr>
          <w:rFonts w:ascii="Arial" w:hAnsi="Arial" w:cs="Arial"/>
          <w:b/>
        </w:rPr>
        <w:t xml:space="preserve">Abstract: </w:t>
      </w:r>
    </w:p>
    <w:p w14:paraId="7031BBA2" w14:textId="77777777" w:rsidR="00722B52" w:rsidRDefault="00722B52" w:rsidP="00722B52">
      <w:r>
        <w:t>CR containing phase II TCs agreed for bandwidth aggregation for positioning measurements.</w:t>
      </w:r>
    </w:p>
    <w:p w14:paraId="5AE940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392F" w14:textId="64015C8E" w:rsidR="00722B52" w:rsidRDefault="00722B52" w:rsidP="00722B52">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12C71B7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7FFF53" w14:textId="77777777" w:rsidR="00722B52" w:rsidRDefault="00722B52" w:rsidP="00722B52">
      <w:pPr>
        <w:rPr>
          <w:rFonts w:ascii="Arial" w:hAnsi="Arial" w:cs="Arial"/>
          <w:b/>
        </w:rPr>
      </w:pPr>
      <w:r>
        <w:rPr>
          <w:rFonts w:ascii="Arial" w:hAnsi="Arial" w:cs="Arial"/>
          <w:b/>
        </w:rPr>
        <w:t xml:space="preserve">Abstract: </w:t>
      </w:r>
    </w:p>
    <w:p w14:paraId="701A6808" w14:textId="77777777" w:rsidR="00722B52" w:rsidRDefault="00722B52" w:rsidP="00722B52">
      <w:r>
        <w:t>Updated summary of simulation results submitted by companies up to RAN4#111.</w:t>
      </w:r>
    </w:p>
    <w:p w14:paraId="7B8A5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5EEC" w14:textId="77777777" w:rsidR="00722B52" w:rsidRDefault="00722B52" w:rsidP="00722B52">
      <w:pPr>
        <w:pStyle w:val="Heading5"/>
      </w:pPr>
      <w:bookmarkStart w:id="184" w:name="_Toc174396178"/>
      <w:r>
        <w:lastRenderedPageBreak/>
        <w:t>6.1.2.6</w:t>
      </w:r>
      <w:r>
        <w:tab/>
        <w:t>Carrier Phase Positioning</w:t>
      </w:r>
      <w:bookmarkEnd w:id="184"/>
    </w:p>
    <w:p w14:paraId="365167A0" w14:textId="5C3C9159" w:rsidR="00722B52" w:rsidRDefault="00722B52" w:rsidP="00722B52">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0DAE7C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C2EE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DB2D" w14:textId="387B626D" w:rsidR="00722B52" w:rsidRDefault="00722B52" w:rsidP="00722B52">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25F26E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531C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E0D41" w14:textId="7C1CB220" w:rsidR="00722B52" w:rsidRDefault="00722B52" w:rsidP="00722B52">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4FB1AA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6A235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C0C4" w14:textId="600D6A0A" w:rsidR="00722B52" w:rsidRDefault="00722B52" w:rsidP="00722B52">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7EB6A5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5E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7AB" w14:textId="5599C8A5" w:rsidR="00722B52" w:rsidRDefault="00722B52" w:rsidP="00722B52">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507C56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A99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AE78" w14:textId="73A8BD2B" w:rsidR="00722B52" w:rsidRDefault="00722B52" w:rsidP="00722B52">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48405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0880A76" w14:textId="77777777" w:rsidR="00722B52" w:rsidRDefault="00722B52" w:rsidP="00722B52">
      <w:pPr>
        <w:rPr>
          <w:rFonts w:ascii="Arial" w:hAnsi="Arial" w:cs="Arial"/>
          <w:b/>
        </w:rPr>
      </w:pPr>
      <w:r>
        <w:rPr>
          <w:rFonts w:ascii="Arial" w:hAnsi="Arial" w:cs="Arial"/>
          <w:b/>
        </w:rPr>
        <w:t xml:space="preserve">Abstract: </w:t>
      </w:r>
    </w:p>
    <w:p w14:paraId="7931C682" w14:textId="77777777" w:rsidR="00722B52" w:rsidRDefault="00722B52" w:rsidP="00722B52">
      <w:r>
        <w:t>Discussion paper on remaining issues related to CPP performance requirement.</w:t>
      </w:r>
    </w:p>
    <w:p w14:paraId="7A11E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C7379" w14:textId="4405C940" w:rsidR="00722B52" w:rsidRDefault="00722B52" w:rsidP="00722B52">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3AB9B2D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8D1B4B" w14:textId="77777777" w:rsidR="00722B52" w:rsidRDefault="00722B52" w:rsidP="00722B52">
      <w:pPr>
        <w:rPr>
          <w:rFonts w:ascii="Arial" w:hAnsi="Arial" w:cs="Arial"/>
          <w:b/>
        </w:rPr>
      </w:pPr>
      <w:r>
        <w:rPr>
          <w:rFonts w:ascii="Arial" w:hAnsi="Arial" w:cs="Arial"/>
          <w:b/>
        </w:rPr>
        <w:t xml:space="preserve">Abstract: </w:t>
      </w:r>
    </w:p>
    <w:p w14:paraId="2BA97D0F" w14:textId="77777777" w:rsidR="00722B52" w:rsidRDefault="00722B52" w:rsidP="00722B52">
      <w:r>
        <w:t>CR containing phase II TCs agreed for CPP.</w:t>
      </w:r>
    </w:p>
    <w:p w14:paraId="5726FC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4542" w14:textId="175D9546" w:rsidR="00722B52" w:rsidRDefault="00722B52" w:rsidP="00722B52">
      <w:pPr>
        <w:rPr>
          <w:rFonts w:ascii="Arial" w:hAnsi="Arial" w:cs="Arial"/>
          <w:b/>
          <w:sz w:val="24"/>
        </w:rPr>
      </w:pPr>
      <w:r>
        <w:rPr>
          <w:rFonts w:ascii="Arial" w:hAnsi="Arial" w:cs="Arial"/>
          <w:b/>
          <w:color w:val="0000FF"/>
          <w:sz w:val="24"/>
        </w:rPr>
        <w:lastRenderedPageBreak/>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E62D0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46437B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AEE" w14:textId="798B3EFC" w:rsidR="00722B52" w:rsidRDefault="00722B52" w:rsidP="00722B52">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020A0D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FC2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68C4" w14:textId="77777777" w:rsidR="00722B52" w:rsidRDefault="00722B52" w:rsidP="00722B52">
      <w:pPr>
        <w:pStyle w:val="Heading4"/>
      </w:pPr>
      <w:bookmarkStart w:id="185" w:name="_Toc174396179"/>
      <w:r>
        <w:t>6.1.3</w:t>
      </w:r>
      <w:r>
        <w:tab/>
        <w:t>Moderator summary and conclusions</w:t>
      </w:r>
      <w:bookmarkEnd w:id="185"/>
    </w:p>
    <w:p w14:paraId="0010FA3F" w14:textId="1A463203" w:rsidR="00722B52" w:rsidRDefault="00722B52" w:rsidP="00722B52">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32FF3B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3E2607" w14:textId="77777777" w:rsidR="00722B52" w:rsidRDefault="00722B52" w:rsidP="00722B52">
      <w:pPr>
        <w:rPr>
          <w:rFonts w:ascii="Arial" w:hAnsi="Arial" w:cs="Arial"/>
          <w:b/>
        </w:rPr>
      </w:pPr>
      <w:r>
        <w:rPr>
          <w:rFonts w:ascii="Arial" w:hAnsi="Arial" w:cs="Arial"/>
          <w:b/>
        </w:rPr>
        <w:t xml:space="preserve">Abstract: </w:t>
      </w:r>
    </w:p>
    <w:p w14:paraId="6189A745" w14:textId="77777777" w:rsidR="00722B52" w:rsidRDefault="00722B52" w:rsidP="00722B52">
      <w:r>
        <w:t>Topic summary in RRM session</w:t>
      </w:r>
    </w:p>
    <w:p w14:paraId="44B03C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9CF29" w14:textId="7905494E" w:rsidR="00722B52" w:rsidRDefault="00722B52" w:rsidP="00722B52">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6D3569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7FA1FF" w14:textId="77777777" w:rsidR="00722B52" w:rsidRDefault="00722B52" w:rsidP="00722B52">
      <w:pPr>
        <w:rPr>
          <w:rFonts w:ascii="Arial" w:hAnsi="Arial" w:cs="Arial"/>
          <w:b/>
        </w:rPr>
      </w:pPr>
      <w:r>
        <w:rPr>
          <w:rFonts w:ascii="Arial" w:hAnsi="Arial" w:cs="Arial"/>
          <w:b/>
        </w:rPr>
        <w:t xml:space="preserve">Abstract: </w:t>
      </w:r>
    </w:p>
    <w:p w14:paraId="0A7AD163" w14:textId="77777777" w:rsidR="00722B52" w:rsidRDefault="00722B52" w:rsidP="00722B52">
      <w:r>
        <w:t>Topic summary in RRM session</w:t>
      </w:r>
    </w:p>
    <w:p w14:paraId="5CAF9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BC9B" w14:textId="1E1BBBAA" w:rsidR="00722B52" w:rsidRDefault="00722B52" w:rsidP="00722B52">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191AD1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57D21" w14:textId="77777777" w:rsidR="00722B52" w:rsidRDefault="00722B52" w:rsidP="00722B52">
      <w:pPr>
        <w:rPr>
          <w:rFonts w:ascii="Arial" w:hAnsi="Arial" w:cs="Arial"/>
          <w:b/>
        </w:rPr>
      </w:pPr>
      <w:r>
        <w:rPr>
          <w:rFonts w:ascii="Arial" w:hAnsi="Arial" w:cs="Arial"/>
          <w:b/>
        </w:rPr>
        <w:t xml:space="preserve">Abstract: </w:t>
      </w:r>
    </w:p>
    <w:p w14:paraId="78F1C54A" w14:textId="77777777" w:rsidR="00722B52" w:rsidRDefault="00722B52" w:rsidP="00722B52">
      <w:r>
        <w:t>Topic summary in RRM session</w:t>
      </w:r>
    </w:p>
    <w:p w14:paraId="18C67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6C8D" w14:textId="77777777" w:rsidR="00722B52" w:rsidRDefault="00722B52" w:rsidP="00722B52">
      <w:pPr>
        <w:pStyle w:val="Heading3"/>
      </w:pPr>
      <w:bookmarkStart w:id="186" w:name="_Toc174396180"/>
      <w:r>
        <w:t>6.2</w:t>
      </w:r>
      <w:r>
        <w:tab/>
        <w:t>Enhancement of TRP and TRS requirements and test methodologies</w:t>
      </w:r>
      <w:bookmarkEnd w:id="186"/>
    </w:p>
    <w:p w14:paraId="7DBCFFAC" w14:textId="77777777" w:rsidR="00722B52" w:rsidRDefault="00722B52" w:rsidP="00722B52">
      <w:pPr>
        <w:pStyle w:val="Heading4"/>
      </w:pPr>
      <w:bookmarkStart w:id="187" w:name="_Toc174396181"/>
      <w:r>
        <w:t>6.2.1</w:t>
      </w:r>
      <w:r>
        <w:tab/>
        <w:t>Enhancement maintenance of test methodology</w:t>
      </w:r>
      <w:bookmarkEnd w:id="187"/>
    </w:p>
    <w:p w14:paraId="45DB6B6F" w14:textId="3BF7DA4E" w:rsidR="00722B52" w:rsidRDefault="00722B52" w:rsidP="00722B52">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7C0D34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6DF706A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7040" w14:textId="27A0D243" w:rsidR="00722B52" w:rsidRDefault="00722B52" w:rsidP="00722B52">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7081C1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51DEC400" w14:textId="77777777" w:rsidR="00722B52" w:rsidRDefault="00722B52" w:rsidP="00722B52">
      <w:pPr>
        <w:rPr>
          <w:rFonts w:ascii="Arial" w:hAnsi="Arial" w:cs="Arial"/>
          <w:b/>
        </w:rPr>
      </w:pPr>
      <w:r>
        <w:rPr>
          <w:rFonts w:ascii="Arial" w:hAnsi="Arial" w:cs="Arial"/>
          <w:b/>
        </w:rPr>
        <w:t xml:space="preserve">Abstract: </w:t>
      </w:r>
    </w:p>
    <w:p w14:paraId="53954CA9" w14:textId="77777777" w:rsidR="00722B52" w:rsidRDefault="00722B52" w:rsidP="00722B52">
      <w:r>
        <w:t>MCC: This is CAT A CR.</w:t>
      </w:r>
    </w:p>
    <w:p w14:paraId="6E646C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2C" w14:textId="7DDF6024" w:rsidR="00722B52" w:rsidRDefault="00722B52" w:rsidP="00722B52">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6CDFDBC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CF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8EB1D" w14:textId="5355EA52" w:rsidR="00722B52" w:rsidRDefault="00722B52" w:rsidP="00722B52">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28479D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F24A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95F9" w14:textId="72E166E6" w:rsidR="00722B52" w:rsidRDefault="00722B52" w:rsidP="00722B52">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78CDF0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9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EEC2" w14:textId="42004878" w:rsidR="00722B52" w:rsidRDefault="00722B52" w:rsidP="00722B52">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4551C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72785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6CA7E" w14:textId="77777777" w:rsidR="00722B52" w:rsidRDefault="00722B52" w:rsidP="00722B52">
      <w:pPr>
        <w:pStyle w:val="Heading4"/>
      </w:pPr>
      <w:bookmarkStart w:id="188" w:name="_Toc174396182"/>
      <w:r>
        <w:t>6.2.2</w:t>
      </w:r>
      <w:r>
        <w:tab/>
        <w:t>Performance requirements</w:t>
      </w:r>
      <w:bookmarkEnd w:id="188"/>
    </w:p>
    <w:p w14:paraId="4A26C7C9" w14:textId="59FA8FCD" w:rsidR="00722B52" w:rsidRDefault="00722B52" w:rsidP="00722B52">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755215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2B6E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5191" w14:textId="37877DB7" w:rsidR="00722B52" w:rsidRDefault="00722B52" w:rsidP="00722B52">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31BB41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59514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B7C5" w14:textId="3DB26442" w:rsidR="00722B52" w:rsidRDefault="00722B52" w:rsidP="00722B52">
      <w:pPr>
        <w:rPr>
          <w:rFonts w:ascii="Arial" w:hAnsi="Arial" w:cs="Arial"/>
          <w:b/>
          <w:sz w:val="24"/>
        </w:rPr>
      </w:pPr>
      <w:r>
        <w:rPr>
          <w:rFonts w:ascii="Arial" w:hAnsi="Arial" w:cs="Arial"/>
          <w:b/>
          <w:color w:val="0000FF"/>
          <w:sz w:val="24"/>
        </w:rPr>
        <w:lastRenderedPageBreak/>
        <w:t>R4-2412053</w:t>
      </w:r>
      <w:r>
        <w:rPr>
          <w:rFonts w:ascii="Arial" w:hAnsi="Arial" w:cs="Arial"/>
          <w:b/>
          <w:color w:val="0000FF"/>
          <w:sz w:val="24"/>
        </w:rPr>
        <w:tab/>
      </w:r>
      <w:r>
        <w:rPr>
          <w:rFonts w:ascii="Arial" w:hAnsi="Arial" w:cs="Arial"/>
          <w:b/>
          <w:sz w:val="24"/>
        </w:rPr>
        <w:t>CR to TS 38.161 on Rel-18 FR1 TRP TRS requirements</w:t>
      </w:r>
    </w:p>
    <w:p w14:paraId="1F87F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4D8C3A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5B01" w14:textId="5D8FE13B" w:rsidR="00722B52" w:rsidRDefault="00722B52" w:rsidP="00722B52">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1C87F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4E3A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A33C" w14:textId="77777777" w:rsidR="00722B52" w:rsidRDefault="00722B52" w:rsidP="00722B52">
      <w:pPr>
        <w:pStyle w:val="Heading4"/>
      </w:pPr>
      <w:bookmarkStart w:id="189" w:name="_Toc174396183"/>
      <w:r>
        <w:t>6.2.3</w:t>
      </w:r>
      <w:r>
        <w:tab/>
        <w:t>Moderator summary and conclusions</w:t>
      </w:r>
      <w:bookmarkEnd w:id="189"/>
    </w:p>
    <w:p w14:paraId="389B21DF" w14:textId="798DF99D" w:rsidR="00722B52" w:rsidRDefault="00722B52" w:rsidP="00722B52">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182F0A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EFD542" w14:textId="77777777" w:rsidR="00722B52" w:rsidRDefault="00722B52" w:rsidP="00722B52">
      <w:pPr>
        <w:rPr>
          <w:rFonts w:ascii="Arial" w:hAnsi="Arial" w:cs="Arial"/>
          <w:b/>
        </w:rPr>
      </w:pPr>
      <w:r>
        <w:rPr>
          <w:rFonts w:ascii="Arial" w:hAnsi="Arial" w:cs="Arial"/>
          <w:b/>
        </w:rPr>
        <w:t xml:space="preserve">Abstract: </w:t>
      </w:r>
    </w:p>
    <w:p w14:paraId="0FEEF3E0" w14:textId="77777777" w:rsidR="00722B52" w:rsidRDefault="00722B52" w:rsidP="00722B52">
      <w:r>
        <w:t>[112] BDaT Session AI 6.2.1, 6.2.2</w:t>
      </w:r>
    </w:p>
    <w:p w14:paraId="04DFF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4BE8" w14:textId="77777777" w:rsidR="00722B52" w:rsidRDefault="00722B52" w:rsidP="00722B52">
      <w:pPr>
        <w:pStyle w:val="Heading2"/>
      </w:pPr>
      <w:bookmarkStart w:id="190" w:name="_Toc174396184"/>
      <w:r>
        <w:t>7</w:t>
      </w:r>
      <w:r>
        <w:tab/>
        <w:t>Rel-19 on-going spectrum related work items for NR and LTE</w:t>
      </w:r>
      <w:bookmarkEnd w:id="190"/>
    </w:p>
    <w:p w14:paraId="6417BA97" w14:textId="77777777" w:rsidR="00722B52" w:rsidRDefault="00722B52" w:rsidP="00722B52">
      <w:pPr>
        <w:pStyle w:val="Heading3"/>
      </w:pPr>
      <w:bookmarkStart w:id="191" w:name="_Toc174396185"/>
      <w:r>
        <w:t>7.1</w:t>
      </w:r>
      <w:r>
        <w:tab/>
        <w:t>Moderator summary and conclusions (for AI 6)</w:t>
      </w:r>
      <w:bookmarkEnd w:id="191"/>
    </w:p>
    <w:p w14:paraId="68CCE345" w14:textId="1DC62712" w:rsidR="00722B52" w:rsidRDefault="00722B52" w:rsidP="00722B52">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4EAA7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4A7DA0B4" w14:textId="77777777" w:rsidR="00722B52" w:rsidRDefault="00722B52" w:rsidP="00722B52">
      <w:pPr>
        <w:rPr>
          <w:rFonts w:ascii="Arial" w:hAnsi="Arial" w:cs="Arial"/>
          <w:b/>
        </w:rPr>
      </w:pPr>
      <w:r>
        <w:rPr>
          <w:rFonts w:ascii="Arial" w:hAnsi="Arial" w:cs="Arial"/>
          <w:b/>
        </w:rPr>
        <w:t xml:space="preserve">Abstract: </w:t>
      </w:r>
    </w:p>
    <w:p w14:paraId="003152A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3F64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21928" w14:textId="3288B548" w:rsidR="00722B52" w:rsidRDefault="00722B52" w:rsidP="00722B52">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81AD2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55615A" w14:textId="77777777" w:rsidR="00722B52" w:rsidRDefault="00722B52" w:rsidP="00722B52">
      <w:pPr>
        <w:rPr>
          <w:rFonts w:ascii="Arial" w:hAnsi="Arial" w:cs="Arial"/>
          <w:b/>
        </w:rPr>
      </w:pPr>
      <w:r>
        <w:rPr>
          <w:rFonts w:ascii="Arial" w:hAnsi="Arial" w:cs="Arial"/>
          <w:b/>
        </w:rPr>
        <w:t xml:space="preserve">Abstract: </w:t>
      </w:r>
    </w:p>
    <w:p w14:paraId="32D25AD3" w14:textId="77777777" w:rsidR="00722B52" w:rsidRDefault="00722B52" w:rsidP="00722B52">
      <w:r>
        <w:t>Summary for AI 7.2</w:t>
      </w:r>
    </w:p>
    <w:p w14:paraId="478D2F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7218" w14:textId="7AF6D756" w:rsidR="00722B52" w:rsidRDefault="00722B52" w:rsidP="00722B52">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1FD96856"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D1B3487" w14:textId="77777777" w:rsidR="00722B52" w:rsidRDefault="00722B52" w:rsidP="00722B52">
      <w:pPr>
        <w:rPr>
          <w:rFonts w:ascii="Arial" w:hAnsi="Arial" w:cs="Arial"/>
          <w:b/>
        </w:rPr>
      </w:pPr>
      <w:r>
        <w:rPr>
          <w:rFonts w:ascii="Arial" w:hAnsi="Arial" w:cs="Arial"/>
          <w:b/>
        </w:rPr>
        <w:t xml:space="preserve">Abstract: </w:t>
      </w:r>
    </w:p>
    <w:p w14:paraId="5F1817AA" w14:textId="77777777" w:rsidR="00722B52" w:rsidRDefault="00722B52" w:rsidP="00722B52">
      <w:r>
        <w:t>Summary for AI 7.3</w:t>
      </w:r>
    </w:p>
    <w:p w14:paraId="141FDE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A59" w14:textId="3E5967A9" w:rsidR="00722B52" w:rsidRDefault="00722B52" w:rsidP="00722B52">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970AF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2BE05D" w14:textId="77777777" w:rsidR="00722B52" w:rsidRDefault="00722B52" w:rsidP="00722B52">
      <w:pPr>
        <w:rPr>
          <w:rFonts w:ascii="Arial" w:hAnsi="Arial" w:cs="Arial"/>
          <w:b/>
        </w:rPr>
      </w:pPr>
      <w:r>
        <w:rPr>
          <w:rFonts w:ascii="Arial" w:hAnsi="Arial" w:cs="Arial"/>
          <w:b/>
        </w:rPr>
        <w:t xml:space="preserve">Abstract: </w:t>
      </w:r>
    </w:p>
    <w:p w14:paraId="780DEFE8" w14:textId="77777777" w:rsidR="00722B52" w:rsidRDefault="00722B52" w:rsidP="00722B52">
      <w:r>
        <w:t>Summary for AI 7.4</w:t>
      </w:r>
    </w:p>
    <w:p w14:paraId="7BDA1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0769" w14:textId="4364E76F" w:rsidR="00722B52" w:rsidRDefault="00722B52" w:rsidP="00722B52">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6F4EB20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9E51356" w14:textId="77777777" w:rsidR="00722B52" w:rsidRDefault="00722B52" w:rsidP="00722B52">
      <w:pPr>
        <w:rPr>
          <w:rFonts w:ascii="Arial" w:hAnsi="Arial" w:cs="Arial"/>
          <w:b/>
        </w:rPr>
      </w:pPr>
      <w:r>
        <w:rPr>
          <w:rFonts w:ascii="Arial" w:hAnsi="Arial" w:cs="Arial"/>
          <w:b/>
        </w:rPr>
        <w:t xml:space="preserve">Abstract: </w:t>
      </w:r>
    </w:p>
    <w:p w14:paraId="3993862F" w14:textId="77777777" w:rsidR="00722B52" w:rsidRDefault="00722B52" w:rsidP="00722B52">
      <w:r>
        <w:t>Summary for AI 7.5</w:t>
      </w:r>
    </w:p>
    <w:p w14:paraId="7E14D4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A298F" w14:textId="1B467542" w:rsidR="00722B52" w:rsidRDefault="00722B52" w:rsidP="00722B52">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6AE44D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65E83AB" w14:textId="77777777" w:rsidR="00722B52" w:rsidRDefault="00722B52" w:rsidP="00722B52">
      <w:pPr>
        <w:rPr>
          <w:rFonts w:ascii="Arial" w:hAnsi="Arial" w:cs="Arial"/>
          <w:b/>
        </w:rPr>
      </w:pPr>
      <w:r>
        <w:rPr>
          <w:rFonts w:ascii="Arial" w:hAnsi="Arial" w:cs="Arial"/>
          <w:b/>
        </w:rPr>
        <w:t xml:space="preserve">Abstract: </w:t>
      </w:r>
    </w:p>
    <w:p w14:paraId="72FC144D" w14:textId="77777777" w:rsidR="00722B52" w:rsidRDefault="00722B52" w:rsidP="00722B52">
      <w:r>
        <w:t>Summary for AI 7.6</w:t>
      </w:r>
    </w:p>
    <w:p w14:paraId="5262DD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CA8E" w14:textId="69B7805A" w:rsidR="00722B52" w:rsidRDefault="00722B52" w:rsidP="00722B52">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0EE227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E91120" w14:textId="77777777" w:rsidR="00722B52" w:rsidRDefault="00722B52" w:rsidP="00722B52">
      <w:pPr>
        <w:rPr>
          <w:rFonts w:ascii="Arial" w:hAnsi="Arial" w:cs="Arial"/>
          <w:b/>
        </w:rPr>
      </w:pPr>
      <w:r>
        <w:rPr>
          <w:rFonts w:ascii="Arial" w:hAnsi="Arial" w:cs="Arial"/>
          <w:b/>
        </w:rPr>
        <w:t xml:space="preserve">Abstract: </w:t>
      </w:r>
    </w:p>
    <w:p w14:paraId="452539C2" w14:textId="77777777" w:rsidR="00722B52" w:rsidRDefault="00722B52" w:rsidP="00722B52">
      <w:r>
        <w:t>Summary for AI 7.7</w:t>
      </w:r>
    </w:p>
    <w:p w14:paraId="74B07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9D3E" w14:textId="6C15CCB8" w:rsidR="00722B52" w:rsidRDefault="00722B52" w:rsidP="00722B52">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0C6C5F5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2BCCAD" w14:textId="77777777" w:rsidR="00722B52" w:rsidRDefault="00722B52" w:rsidP="00722B52">
      <w:pPr>
        <w:rPr>
          <w:rFonts w:ascii="Arial" w:hAnsi="Arial" w:cs="Arial"/>
          <w:b/>
        </w:rPr>
      </w:pPr>
      <w:r>
        <w:rPr>
          <w:rFonts w:ascii="Arial" w:hAnsi="Arial" w:cs="Arial"/>
          <w:b/>
        </w:rPr>
        <w:t xml:space="preserve">Abstract: </w:t>
      </w:r>
    </w:p>
    <w:p w14:paraId="5B68A928" w14:textId="77777777" w:rsidR="00722B52" w:rsidRDefault="00722B52" w:rsidP="00722B52">
      <w:r>
        <w:t>Summary for AI 7.8</w:t>
      </w:r>
    </w:p>
    <w:p w14:paraId="309240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44A2" w14:textId="3FCC3895" w:rsidR="00722B52" w:rsidRDefault="00722B52" w:rsidP="00722B52">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85681E3"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C350339" w14:textId="77777777" w:rsidR="00722B52" w:rsidRDefault="00722B52" w:rsidP="00722B52">
      <w:pPr>
        <w:rPr>
          <w:rFonts w:ascii="Arial" w:hAnsi="Arial" w:cs="Arial"/>
          <w:b/>
        </w:rPr>
      </w:pPr>
      <w:r>
        <w:rPr>
          <w:rFonts w:ascii="Arial" w:hAnsi="Arial" w:cs="Arial"/>
          <w:b/>
        </w:rPr>
        <w:t xml:space="preserve">Abstract: </w:t>
      </w:r>
    </w:p>
    <w:p w14:paraId="0A1BBBFB" w14:textId="77777777" w:rsidR="00722B52" w:rsidRDefault="00722B52" w:rsidP="00722B52">
      <w:r>
        <w:t>Summary for AI 7.9, 7.10, 7.11, 7.12</w:t>
      </w:r>
    </w:p>
    <w:p w14:paraId="5FE56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5C49" w14:textId="0A4AA8AC" w:rsidR="00722B52" w:rsidRDefault="00722B52" w:rsidP="00722B52">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49D38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6E53B09" w14:textId="77777777" w:rsidR="00722B52" w:rsidRDefault="00722B52" w:rsidP="00722B52">
      <w:pPr>
        <w:rPr>
          <w:rFonts w:ascii="Arial" w:hAnsi="Arial" w:cs="Arial"/>
          <w:b/>
        </w:rPr>
      </w:pPr>
      <w:r>
        <w:rPr>
          <w:rFonts w:ascii="Arial" w:hAnsi="Arial" w:cs="Arial"/>
          <w:b/>
        </w:rPr>
        <w:t xml:space="preserve">Abstract: </w:t>
      </w:r>
    </w:p>
    <w:p w14:paraId="328D296D" w14:textId="77777777" w:rsidR="00722B52" w:rsidRDefault="00722B52" w:rsidP="00722B52">
      <w:r>
        <w:t>Summary for AI 7.13, 7.14, 7.15, 7.16</w:t>
      </w:r>
    </w:p>
    <w:p w14:paraId="6D4112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616E7" w14:textId="3B490A11" w:rsidR="00722B52" w:rsidRDefault="00722B52" w:rsidP="00722B52">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4D2AF4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5469125" w14:textId="77777777" w:rsidR="00722B52" w:rsidRDefault="00722B52" w:rsidP="00722B52">
      <w:pPr>
        <w:rPr>
          <w:rFonts w:ascii="Arial" w:hAnsi="Arial" w:cs="Arial"/>
          <w:b/>
        </w:rPr>
      </w:pPr>
      <w:r>
        <w:rPr>
          <w:rFonts w:ascii="Arial" w:hAnsi="Arial" w:cs="Arial"/>
          <w:b/>
        </w:rPr>
        <w:t xml:space="preserve">Abstract: </w:t>
      </w:r>
    </w:p>
    <w:p w14:paraId="62E90FF2" w14:textId="77777777" w:rsidR="00722B52" w:rsidRDefault="00722B52" w:rsidP="00722B52">
      <w:r>
        <w:t>Summary for AI 7.17, 7.18, 7.19</w:t>
      </w:r>
    </w:p>
    <w:p w14:paraId="4E250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5218" w14:textId="4D05045C" w:rsidR="00722B52" w:rsidRDefault="00722B52" w:rsidP="00722B52">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071A6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952D150" w14:textId="77777777" w:rsidR="00722B52" w:rsidRDefault="00722B52" w:rsidP="00722B52">
      <w:pPr>
        <w:rPr>
          <w:rFonts w:ascii="Arial" w:hAnsi="Arial" w:cs="Arial"/>
          <w:b/>
        </w:rPr>
      </w:pPr>
      <w:r>
        <w:rPr>
          <w:rFonts w:ascii="Arial" w:hAnsi="Arial" w:cs="Arial"/>
          <w:b/>
        </w:rPr>
        <w:t xml:space="preserve">Abstract: </w:t>
      </w:r>
    </w:p>
    <w:p w14:paraId="26966F95" w14:textId="77777777" w:rsidR="00722B52" w:rsidRDefault="00722B52" w:rsidP="00722B52">
      <w:r>
        <w:t>Summary for AI 7.20</w:t>
      </w:r>
    </w:p>
    <w:p w14:paraId="531105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14A" w14:textId="77777777" w:rsidR="00722B52" w:rsidRDefault="00722B52" w:rsidP="00722B52">
      <w:pPr>
        <w:pStyle w:val="Heading3"/>
      </w:pPr>
      <w:bookmarkStart w:id="192" w:name="_Toc174396186"/>
      <w:r>
        <w:t>7.2</w:t>
      </w:r>
      <w:r>
        <w:tab/>
        <w:t>Rel-19 DC of x LTE band(s), y NR band(s) (x&lt;=6) and single or two NR SUL bands</w:t>
      </w:r>
      <w:bookmarkEnd w:id="192"/>
    </w:p>
    <w:p w14:paraId="5E2440F8" w14:textId="77777777" w:rsidR="00722B52" w:rsidRDefault="00722B52" w:rsidP="00722B52">
      <w:pPr>
        <w:pStyle w:val="Heading4"/>
      </w:pPr>
      <w:bookmarkStart w:id="193" w:name="_Toc174396187"/>
      <w:r>
        <w:t>7.2.1</w:t>
      </w:r>
      <w:r>
        <w:tab/>
        <w:t>Rapporteur input (WID/TR/big CR)</w:t>
      </w:r>
      <w:bookmarkEnd w:id="193"/>
    </w:p>
    <w:p w14:paraId="13E533F8" w14:textId="601ABDF3" w:rsidR="00722B52" w:rsidRDefault="00722B52" w:rsidP="00722B52">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2C8A36A4"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72FBA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2C7A" w14:textId="65247CD3" w:rsidR="00722B52" w:rsidRDefault="00722B52" w:rsidP="00722B52">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3B006E6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br/>
      </w:r>
      <w:r>
        <w:rPr>
          <w:i/>
        </w:rPr>
        <w:tab/>
      </w:r>
      <w:r>
        <w:rPr>
          <w:i/>
        </w:rPr>
        <w:tab/>
      </w:r>
      <w:r>
        <w:rPr>
          <w:i/>
        </w:rPr>
        <w:tab/>
      </w:r>
      <w:r>
        <w:rPr>
          <w:i/>
        </w:rPr>
        <w:tab/>
      </w:r>
      <w:r>
        <w:rPr>
          <w:i/>
        </w:rPr>
        <w:tab/>
        <w:t>Source: CHTTL</w:t>
      </w:r>
    </w:p>
    <w:p w14:paraId="5CF0283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D61D" w14:textId="26BA9C3C" w:rsidR="00722B52" w:rsidRDefault="00722B52" w:rsidP="00722B52">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28A6C3D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4760DDB1" w14:textId="77777777" w:rsidR="00722B52" w:rsidRDefault="00722B52" w:rsidP="00722B52">
      <w:pPr>
        <w:rPr>
          <w:rFonts w:ascii="Arial" w:hAnsi="Arial" w:cs="Arial"/>
          <w:b/>
        </w:rPr>
      </w:pPr>
      <w:r>
        <w:rPr>
          <w:rFonts w:ascii="Arial" w:hAnsi="Arial" w:cs="Arial"/>
          <w:b/>
        </w:rPr>
        <w:t xml:space="preserve">Abstract: </w:t>
      </w:r>
    </w:p>
    <w:p w14:paraId="6B195604" w14:textId="77777777" w:rsidR="00722B52" w:rsidRDefault="00722B52" w:rsidP="00722B52">
      <w:r>
        <w:t>MCC: This is assumed to be for post-meeting agreement. [Post-Meeting]</w:t>
      </w:r>
    </w:p>
    <w:p w14:paraId="7B67F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F0BB" w14:textId="4FADDA63" w:rsidR="00722B52" w:rsidRDefault="00722B52" w:rsidP="00722B52">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4E8B97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007929A8" w14:textId="77777777" w:rsidR="00722B52" w:rsidRDefault="00722B52" w:rsidP="00722B52">
      <w:pPr>
        <w:rPr>
          <w:rFonts w:ascii="Arial" w:hAnsi="Arial" w:cs="Arial"/>
          <w:b/>
        </w:rPr>
      </w:pPr>
      <w:r>
        <w:rPr>
          <w:rFonts w:ascii="Arial" w:hAnsi="Arial" w:cs="Arial"/>
          <w:b/>
        </w:rPr>
        <w:t xml:space="preserve">Abstract: </w:t>
      </w:r>
    </w:p>
    <w:p w14:paraId="04662A7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3C573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DE74" w14:textId="40A2AEFD" w:rsidR="00722B52" w:rsidRDefault="00722B52" w:rsidP="00722B52">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9558E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A8EBBBD" w14:textId="77777777" w:rsidR="00722B52" w:rsidRDefault="00722B52" w:rsidP="00722B52">
      <w:pPr>
        <w:rPr>
          <w:rFonts w:ascii="Arial" w:hAnsi="Arial" w:cs="Arial"/>
          <w:b/>
        </w:rPr>
      </w:pPr>
      <w:r>
        <w:rPr>
          <w:rFonts w:ascii="Arial" w:hAnsi="Arial" w:cs="Arial"/>
          <w:b/>
        </w:rPr>
        <w:t xml:space="preserve">Abstract: </w:t>
      </w:r>
    </w:p>
    <w:p w14:paraId="55028676" w14:textId="77777777" w:rsidR="00722B52" w:rsidRDefault="00722B52" w:rsidP="00722B52">
      <w:r>
        <w:t>Skeleton TR37.719-21-11 v0.0.0 for DC_R19_xBLTE_yBNR_3DL2UL</w:t>
      </w:r>
    </w:p>
    <w:p w14:paraId="15161B62" w14:textId="77777777" w:rsidR="00722B52" w:rsidRDefault="00722B52" w:rsidP="00722B52"/>
    <w:p w14:paraId="2141E0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89C8" w14:textId="66E59163" w:rsidR="00722B52" w:rsidRDefault="00722B52" w:rsidP="00722B52">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4187CDD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DD6519A" w14:textId="77777777" w:rsidR="00722B52" w:rsidRDefault="00722B52" w:rsidP="00722B52">
      <w:pPr>
        <w:rPr>
          <w:rFonts w:ascii="Arial" w:hAnsi="Arial" w:cs="Arial"/>
          <w:b/>
        </w:rPr>
      </w:pPr>
      <w:r>
        <w:rPr>
          <w:rFonts w:ascii="Arial" w:hAnsi="Arial" w:cs="Arial"/>
          <w:b/>
        </w:rPr>
        <w:t xml:space="preserve">Abstract: </w:t>
      </w:r>
    </w:p>
    <w:p w14:paraId="7FBA55DF" w14:textId="77777777" w:rsidR="00722B52" w:rsidRDefault="00722B52" w:rsidP="00722B52">
      <w:r>
        <w:t>For email approval : TR37.719-21-11 v0.1.0 for DC_R19_xBLTE_yBNR_3DL2UL. MCC: This is assumed to be for post-meeting agreement. [Post-Meeting]</w:t>
      </w:r>
    </w:p>
    <w:p w14:paraId="246305D6" w14:textId="77777777" w:rsidR="00722B52" w:rsidRDefault="00722B52" w:rsidP="00722B52"/>
    <w:p w14:paraId="4B9AD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5AD0" w14:textId="7B553207" w:rsidR="00722B52" w:rsidRDefault="00722B52" w:rsidP="00722B52">
      <w:pPr>
        <w:rPr>
          <w:rFonts w:ascii="Arial" w:hAnsi="Arial" w:cs="Arial"/>
          <w:b/>
          <w:sz w:val="24"/>
        </w:rPr>
      </w:pPr>
      <w:r>
        <w:rPr>
          <w:rFonts w:ascii="Arial" w:hAnsi="Arial" w:cs="Arial"/>
          <w:b/>
          <w:color w:val="0000FF"/>
          <w:sz w:val="24"/>
        </w:rPr>
        <w:t>R4-2412442</w:t>
      </w:r>
      <w:r>
        <w:rPr>
          <w:rFonts w:ascii="Arial" w:hAnsi="Arial" w:cs="Arial"/>
          <w:b/>
          <w:color w:val="0000FF"/>
          <w:sz w:val="24"/>
        </w:rPr>
        <w:tab/>
      </w:r>
      <w:r>
        <w:rPr>
          <w:rFonts w:ascii="Arial" w:hAnsi="Arial" w:cs="Arial"/>
          <w:b/>
          <w:sz w:val="24"/>
        </w:rPr>
        <w:t>BigCR for DC_R19_xBLTE_yBNR (OBJ-2 DC_R19_xBLTE_yBNR_3DL2UL)</w:t>
      </w:r>
    </w:p>
    <w:p w14:paraId="312167A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61E7C82D" w14:textId="77777777" w:rsidR="00722B52" w:rsidRDefault="00722B52" w:rsidP="00722B52">
      <w:pPr>
        <w:rPr>
          <w:rFonts w:ascii="Arial" w:hAnsi="Arial" w:cs="Arial"/>
          <w:b/>
        </w:rPr>
      </w:pPr>
      <w:r>
        <w:rPr>
          <w:rFonts w:ascii="Arial" w:hAnsi="Arial" w:cs="Arial"/>
          <w:b/>
        </w:rPr>
        <w:t xml:space="preserve">Abstract: </w:t>
      </w:r>
    </w:p>
    <w:p w14:paraId="76368663" w14:textId="77777777" w:rsidR="00722B52" w:rsidRDefault="00722B52" w:rsidP="00722B52">
      <w:r>
        <w:t>For email approval : BigCR for DC_R19_xBLTE_yBNR (OBJ-2 DC_R19_xBLTE_yBNR_3DL2UL). MCC: There should not be any Rel-19 CRs for agreement at RAN4#112. This was changed to for "endorsement". This need to be clarified by session Chair that no Rel-19 CRs shou</w:t>
      </w:r>
    </w:p>
    <w:p w14:paraId="3FE19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6F78" w14:textId="546378C9" w:rsidR="00722B52" w:rsidRDefault="00722B52" w:rsidP="00722B52">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25B371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606963E4" w14:textId="77777777" w:rsidR="00722B52" w:rsidRDefault="00722B52" w:rsidP="00722B52">
      <w:pPr>
        <w:rPr>
          <w:rFonts w:ascii="Arial" w:hAnsi="Arial" w:cs="Arial"/>
          <w:b/>
        </w:rPr>
      </w:pPr>
      <w:r>
        <w:rPr>
          <w:rFonts w:ascii="Arial" w:hAnsi="Arial" w:cs="Arial"/>
          <w:b/>
        </w:rPr>
        <w:t xml:space="preserve">Abstract: </w:t>
      </w:r>
    </w:p>
    <w:p w14:paraId="03402825" w14:textId="77777777" w:rsidR="00722B52" w:rsidRDefault="00722B52" w:rsidP="00722B52">
      <w:r>
        <w:t>For email agreement : Draft BigCR for DC_R19_xBLTE_yBNR (OBJ-2 DC_R19_xBLTE_yBNR_3DL2UL). MCC: This is for post-meeting endorsement. This is a Rel-19 draftCR (running CR).</w:t>
      </w:r>
    </w:p>
    <w:p w14:paraId="7014C8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EE6" w14:textId="04AE32EB" w:rsidR="00722B52" w:rsidRDefault="00722B52" w:rsidP="00722B52">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BFA27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5F06217D" w14:textId="77777777" w:rsidR="00722B52" w:rsidRDefault="00722B52" w:rsidP="00722B52">
      <w:pPr>
        <w:rPr>
          <w:rFonts w:ascii="Arial" w:hAnsi="Arial" w:cs="Arial"/>
          <w:b/>
        </w:rPr>
      </w:pPr>
      <w:r>
        <w:rPr>
          <w:rFonts w:ascii="Arial" w:hAnsi="Arial" w:cs="Arial"/>
          <w:b/>
        </w:rPr>
        <w:t xml:space="preserve">Abstract: </w:t>
      </w:r>
    </w:p>
    <w:p w14:paraId="685E2DE6" w14:textId="77777777" w:rsidR="00722B52" w:rsidRDefault="00722B52" w:rsidP="00722B52">
      <w:r>
        <w:t>MCC: This is for post-meeting endorsement. This is a Rel-19 draftCR (running CR).</w:t>
      </w:r>
    </w:p>
    <w:p w14:paraId="732AC2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D386" w14:textId="2D125EC8" w:rsidR="00722B52" w:rsidRDefault="00722B52" w:rsidP="00722B52">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1EE186F8"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92202CB" w14:textId="77777777" w:rsidR="00722B52" w:rsidRDefault="00722B52" w:rsidP="00722B52">
      <w:pPr>
        <w:rPr>
          <w:rFonts w:ascii="Arial" w:hAnsi="Arial" w:cs="Arial"/>
          <w:b/>
        </w:rPr>
      </w:pPr>
      <w:r>
        <w:rPr>
          <w:rFonts w:ascii="Arial" w:hAnsi="Arial" w:cs="Arial"/>
          <w:b/>
        </w:rPr>
        <w:t xml:space="preserve">Abstract: </w:t>
      </w:r>
    </w:p>
    <w:p w14:paraId="395037AA" w14:textId="77777777" w:rsidR="00722B52" w:rsidRDefault="00722B52" w:rsidP="00722B52">
      <w:r>
        <w:t>Persentation of revised WID with merged Excel and WID revisions based on RAN secretary comments</w:t>
      </w:r>
    </w:p>
    <w:p w14:paraId="2DB363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B85FB" w14:textId="3E2A4DBA" w:rsidR="00722B52" w:rsidRDefault="00722B52" w:rsidP="00722B52">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4912F897" w14:textId="77777777" w:rsidR="00722B52" w:rsidRDefault="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E78213" w14:textId="77777777" w:rsidR="00722B52" w:rsidRDefault="00722B52">
      <w:pPr>
        <w:rPr>
          <w:rFonts w:ascii="Arial" w:hAnsi="Arial" w:cs="Arial"/>
          <w:b/>
        </w:rPr>
      </w:pPr>
      <w:r>
        <w:rPr>
          <w:rFonts w:ascii="Arial" w:hAnsi="Arial" w:cs="Arial"/>
          <w:b/>
        </w:rPr>
        <w:t xml:space="preserve">Abstract: </w:t>
      </w:r>
    </w:p>
    <w:p w14:paraId="4864B099" w14:textId="77777777" w:rsidR="00722B52" w:rsidRDefault="00722B52">
      <w:r>
        <w:t>Inclusion of requests provided for RAN4#112. MCC: It is assumed this is for post-meeting endorsement. [Post-Meeting]</w:t>
      </w:r>
    </w:p>
    <w:p w14:paraId="492454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770B" w14:textId="77FFD512" w:rsidR="00000000" w:rsidRDefault="00722B52" w:rsidP="00722B52">
      <w:pPr>
        <w:rPr>
          <w:rFonts w:ascii="Arial" w:hAnsi="Arial" w:cs="Arial"/>
          <w:b/>
          <w:sz w:val="24"/>
        </w:rPr>
      </w:pPr>
      <w:r>
        <w:rPr>
          <w:rFonts w:ascii="Arial" w:hAnsi="Arial" w:cs="Arial"/>
          <w:b/>
          <w:color w:val="0000FF"/>
          <w:sz w:val="24"/>
        </w:rPr>
        <w:lastRenderedPageBreak/>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3B695D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4570B3BD" w14:textId="77777777" w:rsidR="00722B52" w:rsidRDefault="00722B52" w:rsidP="00722B52">
      <w:pPr>
        <w:rPr>
          <w:rFonts w:ascii="Arial" w:hAnsi="Arial" w:cs="Arial"/>
          <w:b/>
        </w:rPr>
      </w:pPr>
      <w:r>
        <w:rPr>
          <w:rFonts w:ascii="Arial" w:hAnsi="Arial" w:cs="Arial"/>
          <w:b/>
        </w:rPr>
        <w:t xml:space="preserve">Abstract: </w:t>
      </w:r>
    </w:p>
    <w:p w14:paraId="5AC7F81D" w14:textId="77777777" w:rsidR="00722B52" w:rsidRDefault="00722B52" w:rsidP="00722B52">
      <w:r>
        <w:t>To capture agreed combinations at RAN4#110bis and RAN4#111</w:t>
      </w:r>
    </w:p>
    <w:p w14:paraId="635DBB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17CB" w14:textId="06E97795" w:rsidR="00722B52" w:rsidRDefault="00722B52" w:rsidP="00722B52">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7D060FE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66078622" w14:textId="77777777" w:rsidR="00722B52" w:rsidRDefault="00722B52" w:rsidP="00722B52">
      <w:pPr>
        <w:rPr>
          <w:rFonts w:ascii="Arial" w:hAnsi="Arial" w:cs="Arial"/>
          <w:b/>
        </w:rPr>
      </w:pPr>
      <w:r>
        <w:rPr>
          <w:rFonts w:ascii="Arial" w:hAnsi="Arial" w:cs="Arial"/>
          <w:b/>
        </w:rPr>
        <w:t xml:space="preserve">Abstract: </w:t>
      </w:r>
    </w:p>
    <w:p w14:paraId="43858DFC" w14:textId="77777777" w:rsidR="00722B52" w:rsidRDefault="00722B52" w:rsidP="00722B52">
      <w:r>
        <w:t>To capture agreed combinations at RAN4#112. MCC: This is for post-meeting endorsement. This is a Rel-19 draftCR (running CR).</w:t>
      </w:r>
    </w:p>
    <w:p w14:paraId="1F11C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61E" w14:textId="77777777" w:rsidR="00722B52" w:rsidRDefault="00722B52" w:rsidP="00722B52">
      <w:pPr>
        <w:pStyle w:val="Heading4"/>
      </w:pPr>
      <w:bookmarkStart w:id="194" w:name="_Toc174396188"/>
      <w:r>
        <w:t>7.2.2</w:t>
      </w:r>
      <w:r>
        <w:tab/>
        <w:t>UE RF requirements for EN-DC and NE-DC of 2 DL with 2 UL (DC_R19_1BLTE_1BNR_2DL2UL)</w:t>
      </w:r>
      <w:bookmarkEnd w:id="194"/>
    </w:p>
    <w:p w14:paraId="3D1C8577" w14:textId="4934C0F6" w:rsidR="00722B52" w:rsidRDefault="00722B52" w:rsidP="00722B52">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A9A31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069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69C1" w14:textId="4C773A81" w:rsidR="00722B52" w:rsidRDefault="00722B52" w:rsidP="00722B52">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3BF69A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300B49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0A9B3" w14:textId="02179498" w:rsidR="00722B52" w:rsidRDefault="00722B52" w:rsidP="00722B52">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600AA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BC90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9892" w14:textId="5FDDB4B5" w:rsidR="00722B52" w:rsidRDefault="00722B52" w:rsidP="00722B52">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0B168F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8674C30" w14:textId="77777777" w:rsidR="00722B52" w:rsidRDefault="00722B52" w:rsidP="00722B52">
      <w:pPr>
        <w:rPr>
          <w:rFonts w:ascii="Arial" w:hAnsi="Arial" w:cs="Arial"/>
          <w:b/>
        </w:rPr>
      </w:pPr>
      <w:r>
        <w:rPr>
          <w:rFonts w:ascii="Arial" w:hAnsi="Arial" w:cs="Arial"/>
          <w:b/>
        </w:rPr>
        <w:t xml:space="preserve">Abstract: </w:t>
      </w:r>
    </w:p>
    <w:p w14:paraId="750847B8" w14:textId="77777777" w:rsidR="00722B52" w:rsidRDefault="00722B52" w:rsidP="00722B52">
      <w:r>
        <w:t>This document discusses MSD test point selection for DC_(n)8AA.</w:t>
      </w:r>
    </w:p>
    <w:p w14:paraId="3B0B607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52D4" w14:textId="77777777" w:rsidR="00722B52" w:rsidRDefault="00722B52" w:rsidP="00722B52">
      <w:pPr>
        <w:pStyle w:val="Heading4"/>
      </w:pPr>
      <w:bookmarkStart w:id="195" w:name="_Toc174396189"/>
      <w:r>
        <w:t>7.2.3</w:t>
      </w:r>
      <w:r>
        <w:tab/>
        <w:t>UE RF requirements for EN-DC and NE-DC of 2 LTE and 1 NR, or of 1 LTE and 2 NR (DC_R19_xBLTE_yBNR_3DL2UL)</w:t>
      </w:r>
      <w:bookmarkEnd w:id="195"/>
    </w:p>
    <w:p w14:paraId="2ACE3144" w14:textId="51DFA97A" w:rsidR="00722B52" w:rsidRDefault="00722B52" w:rsidP="00722B52">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487885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4D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24CD" w14:textId="382411E1" w:rsidR="00722B52" w:rsidRDefault="00722B52" w:rsidP="00722B52">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10E703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AA2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A947F" w14:textId="1165C3AC" w:rsidR="00722B52" w:rsidRDefault="00722B52" w:rsidP="00722B52">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4D12D69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978D8E" w14:textId="77777777" w:rsidR="00722B52" w:rsidRDefault="00722B52" w:rsidP="00722B52">
      <w:pPr>
        <w:rPr>
          <w:rFonts w:ascii="Arial" w:hAnsi="Arial" w:cs="Arial"/>
          <w:b/>
        </w:rPr>
      </w:pPr>
      <w:r>
        <w:rPr>
          <w:rFonts w:ascii="Arial" w:hAnsi="Arial" w:cs="Arial"/>
          <w:b/>
        </w:rPr>
        <w:t xml:space="preserve">Abstract: </w:t>
      </w:r>
    </w:p>
    <w:p w14:paraId="4FCCF352" w14:textId="77777777" w:rsidR="00722B52" w:rsidRDefault="00722B52" w:rsidP="00722B52">
      <w:r>
        <w:t>MCC: The current version of the Rel-19 draft TR is v0.0.0.</w:t>
      </w:r>
    </w:p>
    <w:p w14:paraId="12241C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7CB5" w14:textId="15AAD0DE" w:rsidR="00722B52" w:rsidRDefault="00722B52" w:rsidP="00722B52">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3D420101"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EA6ABC" w14:textId="77777777" w:rsidR="00722B52" w:rsidRDefault="00722B52" w:rsidP="00722B52">
      <w:pPr>
        <w:rPr>
          <w:rFonts w:ascii="Arial" w:hAnsi="Arial" w:cs="Arial"/>
          <w:b/>
        </w:rPr>
      </w:pPr>
      <w:r>
        <w:rPr>
          <w:rFonts w:ascii="Arial" w:hAnsi="Arial" w:cs="Arial"/>
          <w:b/>
        </w:rPr>
        <w:t xml:space="preserve">Abstract: </w:t>
      </w:r>
    </w:p>
    <w:p w14:paraId="4DD02594" w14:textId="77777777" w:rsidR="00722B52" w:rsidRDefault="00722B52" w:rsidP="00722B52">
      <w:r>
        <w:t>MCC: The current version of the Rel-19 draft TR is v0.0.0.</w:t>
      </w:r>
    </w:p>
    <w:p w14:paraId="262C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A5D8" w14:textId="77777777" w:rsidR="00722B52" w:rsidRDefault="00722B52" w:rsidP="00722B52">
      <w:pPr>
        <w:pStyle w:val="Heading4"/>
      </w:pPr>
      <w:bookmarkStart w:id="196" w:name="_Toc174396190"/>
      <w:r>
        <w:t>7.2.4</w:t>
      </w:r>
      <w:r>
        <w:tab/>
        <w:t>UE RF requirements for EN-DC and NE-DC of x LTE and y NR with total z DL bands and q UL bands (DC_R19_xBLTE_yBNR_zDLqUL)</w:t>
      </w:r>
      <w:bookmarkEnd w:id="196"/>
    </w:p>
    <w:p w14:paraId="1F4462A4" w14:textId="1555E991" w:rsidR="00722B52" w:rsidRDefault="00722B52" w:rsidP="00722B52">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108788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815F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5F1" w14:textId="24BDB0FA" w:rsidR="00722B52" w:rsidRDefault="00722B52" w:rsidP="00722B52">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6875F49B"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79A6C74C" w14:textId="77777777" w:rsidR="00722B52" w:rsidRDefault="00722B52" w:rsidP="00722B52">
      <w:pPr>
        <w:rPr>
          <w:rFonts w:ascii="Arial" w:hAnsi="Arial" w:cs="Arial"/>
          <w:b/>
        </w:rPr>
      </w:pPr>
      <w:r>
        <w:rPr>
          <w:rFonts w:ascii="Arial" w:hAnsi="Arial" w:cs="Arial"/>
          <w:b/>
        </w:rPr>
        <w:t xml:space="preserve">Abstract: </w:t>
      </w:r>
    </w:p>
    <w:p w14:paraId="2B0D0D28" w14:textId="77777777" w:rsidR="00722B52" w:rsidRDefault="00722B52" w:rsidP="00722B52">
      <w:r>
        <w:t>MCC: A revision is required due to parsing failure. Change request number wrong on CR cover for TDoc R4-2412002. Database value : 1277. CR cover value : . Release number wrong on CR cover for TDoc R4-2412002. Database value : Rel-18. CR cover value : Rel-</w:t>
      </w:r>
    </w:p>
    <w:p w14:paraId="4ED729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0AFAC" w14:textId="56345622" w:rsidR="00722B52" w:rsidRDefault="00722B52" w:rsidP="00722B52">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34B45B1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CF96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CDBDC" w14:textId="35BA19EA" w:rsidR="00722B52" w:rsidRDefault="00722B52" w:rsidP="00722B52">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36D21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541A6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8963" w14:textId="77777777" w:rsidR="00722B52" w:rsidRDefault="00722B52" w:rsidP="00722B52">
      <w:pPr>
        <w:pStyle w:val="Heading4"/>
      </w:pPr>
      <w:bookmarkStart w:id="197" w:name="_Toc174396191"/>
      <w:r>
        <w:t>7.2.5</w:t>
      </w:r>
      <w:r>
        <w:tab/>
        <w:t>UE RF requirements for EN-DC and NE-DC with one SUL and two SULs (DC_R19_LTE_NR_SUL_combos)</w:t>
      </w:r>
      <w:bookmarkEnd w:id="197"/>
    </w:p>
    <w:p w14:paraId="5FD1F697" w14:textId="77777777" w:rsidR="00722B52" w:rsidRDefault="00722B52" w:rsidP="00722B52">
      <w:pPr>
        <w:pStyle w:val="Heading3"/>
      </w:pPr>
      <w:bookmarkStart w:id="198" w:name="_Toc174396192"/>
      <w:r>
        <w:t>7.3</w:t>
      </w:r>
      <w:r>
        <w:tab/>
        <w:t>Rel-19 NR CA/DC for x bands DL with y bands UL (x&lt;7, y&lt;3) and SUL/CA band combinations with a single SUL or two SUL cells</w:t>
      </w:r>
      <w:bookmarkEnd w:id="198"/>
    </w:p>
    <w:p w14:paraId="08B23BE2" w14:textId="77777777" w:rsidR="00722B52" w:rsidRDefault="00722B52" w:rsidP="00722B52">
      <w:pPr>
        <w:pStyle w:val="Heading4"/>
      </w:pPr>
      <w:bookmarkStart w:id="199" w:name="_Toc174396193"/>
      <w:r>
        <w:t>7.3.1</w:t>
      </w:r>
      <w:r>
        <w:tab/>
        <w:t>Rapporteur input (WID/TR/big CR)</w:t>
      </w:r>
      <w:bookmarkEnd w:id="199"/>
    </w:p>
    <w:p w14:paraId="52B03BD5" w14:textId="559122BA" w:rsidR="00722B52" w:rsidRDefault="00722B52" w:rsidP="00722B52">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2E5DF8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B489F" w14:textId="77777777" w:rsidR="00722B52" w:rsidRDefault="00722B52" w:rsidP="00722B52">
      <w:pPr>
        <w:rPr>
          <w:rFonts w:ascii="Arial" w:hAnsi="Arial" w:cs="Arial"/>
          <w:b/>
        </w:rPr>
      </w:pPr>
      <w:r>
        <w:rPr>
          <w:rFonts w:ascii="Arial" w:hAnsi="Arial" w:cs="Arial"/>
          <w:b/>
        </w:rPr>
        <w:t xml:space="preserve">Abstract: </w:t>
      </w:r>
    </w:p>
    <w:p w14:paraId="4FC732E7" w14:textId="77777777" w:rsidR="00722B52" w:rsidRDefault="00722B52" w:rsidP="00722B52">
      <w:r>
        <w:t>Objective: NR_CADC_R19_3BDL_xBUL</w:t>
      </w:r>
    </w:p>
    <w:p w14:paraId="24D8B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6B81" w14:textId="5158C37B" w:rsidR="00722B52" w:rsidRDefault="00722B52" w:rsidP="00722B52">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3A4E417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B536109" w14:textId="77777777" w:rsidR="00722B52" w:rsidRDefault="00722B52" w:rsidP="00722B52">
      <w:pPr>
        <w:rPr>
          <w:rFonts w:ascii="Arial" w:hAnsi="Arial" w:cs="Arial"/>
          <w:b/>
        </w:rPr>
      </w:pPr>
      <w:r>
        <w:rPr>
          <w:rFonts w:ascii="Arial" w:hAnsi="Arial" w:cs="Arial"/>
          <w:b/>
        </w:rPr>
        <w:t xml:space="preserve">Abstract: </w:t>
      </w:r>
    </w:p>
    <w:p w14:paraId="7C21FC60" w14:textId="77777777" w:rsidR="00722B52" w:rsidRDefault="00722B52" w:rsidP="00722B52">
      <w:r>
        <w:lastRenderedPageBreak/>
        <w:t>Objective: NR_CADC_R19_3BDL_xBUL. MCC: This is assumed to be for post-meeting agreement. [Post-Meeting]</w:t>
      </w:r>
    </w:p>
    <w:p w14:paraId="480180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0D6C" w14:textId="2A95EA49" w:rsidR="00722B52" w:rsidRDefault="00722B52" w:rsidP="00722B52">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141C47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59803B78" w14:textId="77777777" w:rsidR="00722B52" w:rsidRDefault="00722B52" w:rsidP="00722B52">
      <w:pPr>
        <w:rPr>
          <w:rFonts w:ascii="Arial" w:hAnsi="Arial" w:cs="Arial"/>
          <w:b/>
        </w:rPr>
      </w:pPr>
      <w:r>
        <w:rPr>
          <w:rFonts w:ascii="Arial" w:hAnsi="Arial" w:cs="Arial"/>
          <w:b/>
        </w:rPr>
        <w:t xml:space="preserve">Abstract: </w:t>
      </w:r>
    </w:p>
    <w:p w14:paraId="28A23FA8" w14:textId="77777777" w:rsidR="00722B52" w:rsidRDefault="00722B52" w:rsidP="00722B52">
      <w:r>
        <w:t>Objective: NR_CADC_R19_3BDL_xBUL MCC: There should not be any Rel-19 CRs for agreement at RAN4#112. This was changed to for "endorsement". This need to be clarified by session Chair that no Rel-19 CRs should be submitted at this stage of Rel-19. Since thi</w:t>
      </w:r>
    </w:p>
    <w:p w14:paraId="7A22DC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5495" w14:textId="0B22BDBA" w:rsidR="00722B52" w:rsidRDefault="00722B52" w:rsidP="00722B52">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BA50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E7879CB" w14:textId="77777777" w:rsidR="00722B52" w:rsidRDefault="00722B52" w:rsidP="00722B52">
      <w:pPr>
        <w:rPr>
          <w:rFonts w:ascii="Arial" w:hAnsi="Arial" w:cs="Arial"/>
          <w:b/>
        </w:rPr>
      </w:pPr>
      <w:r>
        <w:rPr>
          <w:rFonts w:ascii="Arial" w:hAnsi="Arial" w:cs="Arial"/>
          <w:b/>
        </w:rPr>
        <w:t xml:space="preserve">Abstract: </w:t>
      </w:r>
    </w:p>
    <w:p w14:paraId="73587683" w14:textId="77777777" w:rsidR="00722B52" w:rsidRDefault="00722B52" w:rsidP="00722B52">
      <w:r>
        <w:t>Objective: NR_CADC_R19_3BDL_xBUL. MCC: There should not be any Rel-19 CRs for agreement at RAN4#112. This was changed to for "endorsement". This need to be clarified by session Chair that no Rel-19 CRs should be submitted at this stage of Rel-19. Since th</w:t>
      </w:r>
    </w:p>
    <w:p w14:paraId="36BBCB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7EC7" w14:textId="58BDF880" w:rsidR="00722B52" w:rsidRDefault="00722B52" w:rsidP="00722B52">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6EC4A77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5D41C" w14:textId="77777777" w:rsidR="00722B52" w:rsidRDefault="00722B52" w:rsidP="00722B52">
      <w:pPr>
        <w:rPr>
          <w:rFonts w:ascii="Arial" w:hAnsi="Arial" w:cs="Arial"/>
          <w:b/>
        </w:rPr>
      </w:pPr>
      <w:r>
        <w:rPr>
          <w:rFonts w:ascii="Arial" w:hAnsi="Arial" w:cs="Arial"/>
          <w:b/>
        </w:rPr>
        <w:t xml:space="preserve">Abstract: </w:t>
      </w:r>
    </w:p>
    <w:p w14:paraId="7E37561C" w14:textId="77777777" w:rsidR="00722B52" w:rsidRDefault="00722B52" w:rsidP="00722B52">
      <w:r>
        <w:t>MCC: This is for post-meeting endorsement. This is a Rel-19 draftCR (running CR).</w:t>
      </w:r>
    </w:p>
    <w:p w14:paraId="5A338D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D47B" w14:textId="19191A82" w:rsidR="00722B52" w:rsidRDefault="00722B52" w:rsidP="00722B52">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2F34179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95E1F9" w14:textId="77777777" w:rsidR="00722B52" w:rsidRDefault="00722B52" w:rsidP="00722B52">
      <w:pPr>
        <w:rPr>
          <w:rFonts w:ascii="Arial" w:hAnsi="Arial" w:cs="Arial"/>
          <w:b/>
        </w:rPr>
      </w:pPr>
      <w:r>
        <w:rPr>
          <w:rFonts w:ascii="Arial" w:hAnsi="Arial" w:cs="Arial"/>
          <w:b/>
        </w:rPr>
        <w:t xml:space="preserve">Abstract: </w:t>
      </w:r>
    </w:p>
    <w:p w14:paraId="0AC049AB" w14:textId="77777777" w:rsidR="00722B52" w:rsidRDefault="00722B52" w:rsidP="00722B52">
      <w:r>
        <w:t>MCC: This is for post-meeting endorsement. This is a Rel-19 draftCR (running CR).</w:t>
      </w:r>
    </w:p>
    <w:p w14:paraId="665D2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39E" w14:textId="765B1BEA" w:rsidR="00722B52" w:rsidRDefault="00722B52" w:rsidP="00722B52">
      <w:pPr>
        <w:rPr>
          <w:rFonts w:ascii="Arial" w:hAnsi="Arial" w:cs="Arial"/>
          <w:b/>
          <w:sz w:val="24"/>
        </w:rPr>
      </w:pPr>
      <w:r>
        <w:rPr>
          <w:rFonts w:ascii="Arial" w:hAnsi="Arial" w:cs="Arial"/>
          <w:b/>
          <w:color w:val="0000FF"/>
          <w:sz w:val="24"/>
        </w:rPr>
        <w:t>R4-2411938</w:t>
      </w:r>
      <w:r>
        <w:rPr>
          <w:rFonts w:ascii="Arial" w:hAnsi="Arial" w:cs="Arial"/>
          <w:b/>
          <w:color w:val="0000FF"/>
          <w:sz w:val="24"/>
        </w:rPr>
        <w:tab/>
      </w:r>
      <w:r>
        <w:rPr>
          <w:rFonts w:ascii="Arial" w:hAnsi="Arial" w:cs="Arial"/>
          <w:b/>
          <w:sz w:val="24"/>
        </w:rPr>
        <w:t>TR38.719-02-01 v0.0.0: TR skeleton</w:t>
      </w:r>
    </w:p>
    <w:p w14:paraId="45B532F5" w14:textId="77777777" w:rsidR="00722B52" w:rsidRDefault="00722B52" w:rsidP="00722B5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14C8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B31" w14:textId="0CACF7BE" w:rsidR="00722B52" w:rsidRDefault="00722B52" w:rsidP="00722B52">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4F9F1CB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C0DAB7" w14:textId="77777777" w:rsidR="00722B52" w:rsidRDefault="00722B52" w:rsidP="00722B52">
      <w:pPr>
        <w:rPr>
          <w:rFonts w:ascii="Arial" w:hAnsi="Arial" w:cs="Arial"/>
          <w:b/>
        </w:rPr>
      </w:pPr>
      <w:r>
        <w:rPr>
          <w:rFonts w:ascii="Arial" w:hAnsi="Arial" w:cs="Arial"/>
          <w:b/>
        </w:rPr>
        <w:t xml:space="preserve">Abstract: </w:t>
      </w:r>
    </w:p>
    <w:p w14:paraId="18C749A7" w14:textId="77777777" w:rsidR="00722B52" w:rsidRDefault="00722B52" w:rsidP="00722B52">
      <w:r>
        <w:t>MCC: This is assumed to be for post-meeting agreement. [Post-Meeting]</w:t>
      </w:r>
    </w:p>
    <w:p w14:paraId="2F40B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DCB1" w14:textId="32D942DC" w:rsidR="00722B52" w:rsidRDefault="00722B52" w:rsidP="00722B52">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67B33A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499BD41" w14:textId="77777777" w:rsidR="00722B52" w:rsidRDefault="00722B52" w:rsidP="00722B52">
      <w:pPr>
        <w:rPr>
          <w:rFonts w:ascii="Arial" w:hAnsi="Arial" w:cs="Arial"/>
          <w:b/>
        </w:rPr>
      </w:pPr>
      <w:r>
        <w:rPr>
          <w:rFonts w:ascii="Arial" w:hAnsi="Arial" w:cs="Arial"/>
          <w:b/>
        </w:rPr>
        <w:t xml:space="preserve">Abstract: </w:t>
      </w:r>
    </w:p>
    <w:p w14:paraId="63E0647B" w14:textId="77777777" w:rsidR="00722B52" w:rsidRDefault="00722B52" w:rsidP="00722B52">
      <w:r>
        <w:t>MCC: This is for post-meeting endorsement. This is a Rel-19 draftCR (running CR).</w:t>
      </w:r>
    </w:p>
    <w:p w14:paraId="4974B5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B2B1" w14:textId="0A86022C" w:rsidR="00722B52" w:rsidRDefault="00722B52" w:rsidP="00722B52">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01B3C440"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0A899D96" w14:textId="77777777" w:rsidR="00722B52" w:rsidRDefault="00722B52" w:rsidP="00722B52">
      <w:pPr>
        <w:rPr>
          <w:rFonts w:ascii="Arial" w:hAnsi="Arial" w:cs="Arial"/>
          <w:b/>
        </w:rPr>
      </w:pPr>
      <w:r>
        <w:rPr>
          <w:rFonts w:ascii="Arial" w:hAnsi="Arial" w:cs="Arial"/>
          <w:b/>
        </w:rPr>
        <w:t xml:space="preserve">Abstract: </w:t>
      </w:r>
    </w:p>
    <w:p w14:paraId="30C22398" w14:textId="77777777" w:rsidR="00722B52" w:rsidRDefault="00722B52" w:rsidP="00722B52">
      <w:r>
        <w:t>The individual excel sheets from RAN#104 approved in RP-241674 are merged and presented for information. This merge will be used as a baseline for the Revised WID for email approval.</w:t>
      </w:r>
    </w:p>
    <w:p w14:paraId="340ABA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1CA8" w14:textId="4096F7B9" w:rsidR="00722B52" w:rsidRDefault="00722B52" w:rsidP="00722B52">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7CD0340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6A0D2D80" w14:textId="77777777" w:rsidR="00722B52" w:rsidRDefault="00722B52" w:rsidP="00722B52">
      <w:pPr>
        <w:rPr>
          <w:rFonts w:ascii="Arial" w:hAnsi="Arial" w:cs="Arial"/>
          <w:b/>
        </w:rPr>
      </w:pPr>
      <w:r>
        <w:rPr>
          <w:rFonts w:ascii="Arial" w:hAnsi="Arial" w:cs="Arial"/>
          <w:b/>
        </w:rPr>
        <w:t xml:space="preserve">Abstract: </w:t>
      </w:r>
    </w:p>
    <w:p w14:paraId="49E5681C" w14:textId="77777777" w:rsidR="00722B52" w:rsidRDefault="00722B52" w:rsidP="00722B52">
      <w:r>
        <w:t>Revised WID NR_CADC_SUL_R19. MCC: It is assumed this is for post-meeting endorsement. [Post-Meeting]</w:t>
      </w:r>
    </w:p>
    <w:p w14:paraId="60C1B9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3C90" w14:textId="1EE3D819" w:rsidR="00722B52" w:rsidRDefault="00722B52" w:rsidP="00722B52">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2084CC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B2D7626" w14:textId="77777777" w:rsidR="00722B52" w:rsidRDefault="00722B52" w:rsidP="00722B52">
      <w:pPr>
        <w:rPr>
          <w:rFonts w:ascii="Arial" w:hAnsi="Arial" w:cs="Arial"/>
          <w:b/>
        </w:rPr>
      </w:pPr>
      <w:r>
        <w:rPr>
          <w:rFonts w:ascii="Arial" w:hAnsi="Arial" w:cs="Arial"/>
          <w:b/>
        </w:rPr>
        <w:lastRenderedPageBreak/>
        <w:t xml:space="preserve">Abstract: </w:t>
      </w:r>
    </w:p>
    <w:p w14:paraId="1E06C226" w14:textId="77777777" w:rsidR="00722B52" w:rsidRDefault="00722B52" w:rsidP="00722B52">
      <w:r>
        <w:t>draft big CR 38.101-1 new combinations Rel-19 NR Intra-band. MCC: This is for post-meeting endorsement. This is a Rel-19 draftCR (running CR).</w:t>
      </w:r>
    </w:p>
    <w:p w14:paraId="08EAEE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98E3" w14:textId="0431605F" w:rsidR="00722B52" w:rsidRDefault="00722B52" w:rsidP="00722B52">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28E832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FE6D2A" w14:textId="77777777" w:rsidR="00722B52" w:rsidRDefault="00722B52" w:rsidP="00722B52">
      <w:pPr>
        <w:rPr>
          <w:rFonts w:ascii="Arial" w:hAnsi="Arial" w:cs="Arial"/>
          <w:b/>
        </w:rPr>
      </w:pPr>
      <w:r>
        <w:rPr>
          <w:rFonts w:ascii="Arial" w:hAnsi="Arial" w:cs="Arial"/>
          <w:b/>
        </w:rPr>
        <w:t xml:space="preserve">Abstract: </w:t>
      </w:r>
    </w:p>
    <w:p w14:paraId="7B639AE4" w14:textId="77777777" w:rsidR="00722B52" w:rsidRDefault="00722B52" w:rsidP="00722B52">
      <w:r>
        <w:t>draft big CR 38.101-2 new combinations Rel-19 NR Intra-band. MCC: This is for post-meeting endorsement. This is a Rel-19 draftCR (running CR).</w:t>
      </w:r>
    </w:p>
    <w:p w14:paraId="640933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B591" w14:textId="2BCFF386" w:rsidR="00722B52" w:rsidRDefault="00722B52" w:rsidP="00722B52">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4ABE72C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0A2CD1AE" w14:textId="77777777" w:rsidR="00722B52" w:rsidRDefault="00722B52" w:rsidP="00722B52">
      <w:pPr>
        <w:rPr>
          <w:rFonts w:ascii="Arial" w:hAnsi="Arial" w:cs="Arial"/>
          <w:b/>
        </w:rPr>
      </w:pPr>
      <w:r>
        <w:rPr>
          <w:rFonts w:ascii="Arial" w:hAnsi="Arial" w:cs="Arial"/>
          <w:b/>
        </w:rPr>
        <w:t xml:space="preserve">Abstract: </w:t>
      </w:r>
    </w:p>
    <w:p w14:paraId="3B01A56A" w14:textId="77777777" w:rsidR="00722B52" w:rsidRDefault="00722B52" w:rsidP="00722B52">
      <w:r>
        <w:t>TR 38.719-01-01 v0.1.0 NR_CA_R19_Intra. MCC: This is assumed to be for post-meeting agreement. [Post-Meeting]</w:t>
      </w:r>
    </w:p>
    <w:p w14:paraId="65421C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8AD2" w14:textId="7A642847" w:rsidR="00722B52" w:rsidRDefault="00722B52" w:rsidP="00722B52">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4A5DDF1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19A8C79F" w14:textId="77777777" w:rsidR="00722B52" w:rsidRDefault="00722B52" w:rsidP="00722B52">
      <w:pPr>
        <w:rPr>
          <w:rFonts w:ascii="Arial" w:hAnsi="Arial" w:cs="Arial"/>
          <w:b/>
        </w:rPr>
      </w:pPr>
      <w:r>
        <w:rPr>
          <w:rFonts w:ascii="Arial" w:hAnsi="Arial" w:cs="Arial"/>
          <w:b/>
        </w:rPr>
        <w:t xml:space="preserve">Abstract: </w:t>
      </w:r>
    </w:p>
    <w:p w14:paraId="20BC92D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493EB8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8836" w14:textId="68E555AE" w:rsidR="00722B52" w:rsidRDefault="00722B52" w:rsidP="00722B52">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030BCE2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2F1B9D08" w14:textId="77777777" w:rsidR="00722B52" w:rsidRDefault="00722B52" w:rsidP="00722B52">
      <w:pPr>
        <w:rPr>
          <w:rFonts w:ascii="Arial" w:hAnsi="Arial" w:cs="Arial"/>
          <w:b/>
        </w:rPr>
      </w:pPr>
      <w:r>
        <w:rPr>
          <w:rFonts w:ascii="Arial" w:hAnsi="Arial" w:cs="Arial"/>
          <w:b/>
        </w:rPr>
        <w:t xml:space="preserve">Abstract: </w:t>
      </w:r>
    </w:p>
    <w:p w14:paraId="083E4B1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66DFE0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F9CE" w14:textId="645512A0" w:rsidR="00722B52" w:rsidRDefault="00722B52" w:rsidP="00722B52">
      <w:pPr>
        <w:rPr>
          <w:rFonts w:ascii="Arial" w:hAnsi="Arial" w:cs="Arial"/>
          <w:b/>
          <w:sz w:val="24"/>
        </w:rPr>
      </w:pPr>
      <w:r>
        <w:rPr>
          <w:rFonts w:ascii="Arial" w:hAnsi="Arial" w:cs="Arial"/>
          <w:b/>
          <w:color w:val="0000FF"/>
          <w:sz w:val="24"/>
        </w:rPr>
        <w:lastRenderedPageBreak/>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01586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5203D50" w14:textId="77777777" w:rsidR="00722B52" w:rsidRDefault="00722B52" w:rsidP="00722B52">
      <w:pPr>
        <w:rPr>
          <w:rFonts w:ascii="Arial" w:hAnsi="Arial" w:cs="Arial"/>
          <w:b/>
        </w:rPr>
      </w:pPr>
      <w:r>
        <w:rPr>
          <w:rFonts w:ascii="Arial" w:hAnsi="Arial" w:cs="Arial"/>
          <w:b/>
        </w:rPr>
        <w:t xml:space="preserve">Abstract: </w:t>
      </w:r>
    </w:p>
    <w:p w14:paraId="06B73099" w14:textId="77777777" w:rsidR="00722B52" w:rsidRDefault="00722B52" w:rsidP="00722B52">
      <w:r>
        <w:t>draft big CR 38.101-1 new combinations Rel-19 NR inter-band CA/DC configurations including inter band CA for y DL with x UL. MCC: This is for post-meeting endorsement. This is a Rel-19 draftCR (running CR).</w:t>
      </w:r>
    </w:p>
    <w:p w14:paraId="5D8891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4981" w14:textId="5D115B9B" w:rsidR="00722B52" w:rsidRDefault="00722B52" w:rsidP="00722B52">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1134C54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556820CA" w14:textId="77777777" w:rsidR="00722B52" w:rsidRDefault="00722B52" w:rsidP="00722B52">
      <w:pPr>
        <w:rPr>
          <w:rFonts w:ascii="Arial" w:hAnsi="Arial" w:cs="Arial"/>
          <w:b/>
        </w:rPr>
      </w:pPr>
      <w:r>
        <w:rPr>
          <w:rFonts w:ascii="Arial" w:hAnsi="Arial" w:cs="Arial"/>
          <w:b/>
        </w:rPr>
        <w:t xml:space="preserve">Abstract: </w:t>
      </w:r>
    </w:p>
    <w:p w14:paraId="3180BF70" w14:textId="77777777" w:rsidR="00722B52" w:rsidRDefault="00722B52" w:rsidP="00722B52">
      <w:r>
        <w:t>draft big CR 38.101-3 new combinations Rel-19 NR inter-band CA/DC configurations including inter band CA for y DL with x UL. MCC: This is for post-meeting endorsement. This is a Rel-19 draftCR (running CR).</w:t>
      </w:r>
    </w:p>
    <w:p w14:paraId="65746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C29" w14:textId="10CBD757" w:rsidR="00722B52" w:rsidRDefault="00722B52" w:rsidP="00722B52">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47B2762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7348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B4BB" w14:textId="7A51A33E" w:rsidR="00722B52" w:rsidRDefault="00722B52" w:rsidP="00722B52">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099FB2F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BA1279" w14:textId="77777777" w:rsidR="00722B52" w:rsidRDefault="00722B52" w:rsidP="00722B52">
      <w:pPr>
        <w:rPr>
          <w:rFonts w:ascii="Arial" w:hAnsi="Arial" w:cs="Arial"/>
          <w:b/>
        </w:rPr>
      </w:pPr>
      <w:r>
        <w:rPr>
          <w:rFonts w:ascii="Arial" w:hAnsi="Arial" w:cs="Arial"/>
          <w:b/>
        </w:rPr>
        <w:t xml:space="preserve">Abstract: </w:t>
      </w:r>
    </w:p>
    <w:p w14:paraId="66217179" w14:textId="77777777" w:rsidR="00722B52" w:rsidRDefault="00722B52" w:rsidP="00722B52">
      <w:r>
        <w:t>MCC: This is assumed to be for post-meeting agreement. [Post-Meeting]</w:t>
      </w:r>
    </w:p>
    <w:p w14:paraId="72FE9A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1E5B" w14:textId="0997EFC4" w:rsidR="00722B52" w:rsidRDefault="00722B52" w:rsidP="00722B52">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59B4F72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8158D" w14:textId="77777777" w:rsidR="00722B52" w:rsidRDefault="00722B52" w:rsidP="00722B52">
      <w:pPr>
        <w:rPr>
          <w:rFonts w:ascii="Arial" w:hAnsi="Arial" w:cs="Arial"/>
          <w:b/>
        </w:rPr>
      </w:pPr>
      <w:r>
        <w:rPr>
          <w:rFonts w:ascii="Arial" w:hAnsi="Arial" w:cs="Arial"/>
          <w:b/>
        </w:rPr>
        <w:t xml:space="preserve">Abstract: </w:t>
      </w:r>
    </w:p>
    <w:p w14:paraId="535CD907" w14:textId="77777777" w:rsidR="00722B52" w:rsidRDefault="00722B52" w:rsidP="00722B52">
      <w:r>
        <w:t>MCC: This is for post-meeting endorsement. This is a Rel-19 draftCR (running CR).</w:t>
      </w:r>
    </w:p>
    <w:p w14:paraId="26A83D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A1D1" w14:textId="77777777" w:rsidR="00722B52" w:rsidRDefault="00722B52" w:rsidP="00722B52">
      <w:pPr>
        <w:pStyle w:val="Heading4"/>
      </w:pPr>
      <w:bookmarkStart w:id="200" w:name="_Toc174396194"/>
      <w:r>
        <w:lastRenderedPageBreak/>
        <w:t>7.3.2</w:t>
      </w:r>
      <w:r>
        <w:tab/>
        <w:t>UE RF requirements for NR intra-band CA combinations for x CC DL/y CC UL (NR_CA_R19_Intra with/without UL-MIMO)</w:t>
      </w:r>
      <w:bookmarkEnd w:id="200"/>
    </w:p>
    <w:p w14:paraId="3B6C064F" w14:textId="55C8E3EC" w:rsidR="00722B52" w:rsidRDefault="00722B52" w:rsidP="00722B52">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2B4812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DE3890E" w14:textId="77777777" w:rsidR="00722B52" w:rsidRDefault="00722B52" w:rsidP="00722B52">
      <w:pPr>
        <w:rPr>
          <w:rFonts w:ascii="Arial" w:hAnsi="Arial" w:cs="Arial"/>
          <w:b/>
        </w:rPr>
      </w:pPr>
      <w:r>
        <w:rPr>
          <w:rFonts w:ascii="Arial" w:hAnsi="Arial" w:cs="Arial"/>
          <w:b/>
        </w:rPr>
        <w:t xml:space="preserve">Abstract: </w:t>
      </w:r>
    </w:p>
    <w:p w14:paraId="273558B8" w14:textId="77777777" w:rsidR="00722B52" w:rsidRDefault="00722B52" w:rsidP="00722B52">
      <w:r>
        <w:t>draft CR 38.101-1 for adding intra-band NR CA BCS 4 and 5 configurations</w:t>
      </w:r>
    </w:p>
    <w:p w14:paraId="334F94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847" w14:textId="2214138C" w:rsidR="00722B52" w:rsidRDefault="00722B52" w:rsidP="00722B52">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EEA642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B19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3A8E" w14:textId="3631C3E2" w:rsidR="00722B52" w:rsidRDefault="00722B52" w:rsidP="00722B52">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0E777BC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F73F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93B5" w14:textId="2B17F845" w:rsidR="00722B52" w:rsidRDefault="00722B52" w:rsidP="00722B52">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2409A9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06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BFF7" w14:textId="556542F5" w:rsidR="00722B52" w:rsidRDefault="00722B52" w:rsidP="00722B52">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32373D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DA278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2EF6" w14:textId="631B186F" w:rsidR="00722B52" w:rsidRDefault="00722B52" w:rsidP="00722B52">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93F9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E2C1F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FFF4" w14:textId="749C9D38" w:rsidR="00722B52" w:rsidRDefault="00722B52" w:rsidP="00722B52">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76764D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08AC83" w14:textId="77777777" w:rsidR="00722B52" w:rsidRDefault="00722B52" w:rsidP="00722B52">
      <w:pPr>
        <w:rPr>
          <w:rFonts w:ascii="Arial" w:hAnsi="Arial" w:cs="Arial"/>
          <w:b/>
        </w:rPr>
      </w:pPr>
      <w:r>
        <w:rPr>
          <w:rFonts w:ascii="Arial" w:hAnsi="Arial" w:cs="Arial"/>
          <w:b/>
        </w:rPr>
        <w:lastRenderedPageBreak/>
        <w:t xml:space="preserve">Abstract: </w:t>
      </w:r>
    </w:p>
    <w:p w14:paraId="465E0199" w14:textId="77777777" w:rsidR="00722B52" w:rsidRDefault="00722B52" w:rsidP="00722B52">
      <w:r>
        <w:t>There is a request to support CA_n66(2A) or CA_n66(3A) in DL with CA_n66(2A) in UL. In this contribution, we provide some clarification on the request, the work related to UL CA_n66(2A) and its preferred implementation.</w:t>
      </w:r>
    </w:p>
    <w:p w14:paraId="36355D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759" w14:textId="77777777" w:rsidR="00722B52" w:rsidRDefault="00722B52" w:rsidP="00722B52">
      <w:pPr>
        <w:pStyle w:val="Heading4"/>
      </w:pPr>
      <w:bookmarkStart w:id="201" w:name="_Toc174396195"/>
      <w:r>
        <w:t>7.3.3</w:t>
      </w:r>
      <w:r>
        <w:tab/>
        <w:t>UE RF requirements for NR inter-band CA/DC configurations including inter band CA for 2 DL with up to 2UL (NR_CADC_R19_2BDL_xBUL)</w:t>
      </w:r>
      <w:bookmarkEnd w:id="201"/>
    </w:p>
    <w:p w14:paraId="6D9188C8" w14:textId="0B8F0891" w:rsidR="00722B52" w:rsidRDefault="00722B52" w:rsidP="00722B52">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7A22FC9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2B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FA85" w14:textId="4857D04B" w:rsidR="00722B52" w:rsidRDefault="00722B52" w:rsidP="00722B52">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6260DEC9"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35B3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6D73" w14:textId="70B996B2" w:rsidR="00722B52" w:rsidRDefault="00722B52" w:rsidP="00722B52">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DACCE9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EECF346" w14:textId="77777777" w:rsidR="00722B52" w:rsidRDefault="00722B52" w:rsidP="00722B52">
      <w:pPr>
        <w:rPr>
          <w:rFonts w:ascii="Arial" w:hAnsi="Arial" w:cs="Arial"/>
          <w:b/>
        </w:rPr>
      </w:pPr>
      <w:r>
        <w:rPr>
          <w:rFonts w:ascii="Arial" w:hAnsi="Arial" w:cs="Arial"/>
          <w:b/>
        </w:rPr>
        <w:t xml:space="preserve">Abstract: </w:t>
      </w:r>
    </w:p>
    <w:p w14:paraId="40A52F84" w14:textId="77777777" w:rsidR="00722B52" w:rsidRDefault="00722B52" w:rsidP="00722B52">
      <w:r>
        <w:t>draft CR 38.101-1 for adding 2 bands NR CA BCS 4 and 5 configurations</w:t>
      </w:r>
    </w:p>
    <w:p w14:paraId="754C75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0881" w14:textId="39336DE4" w:rsidR="00722B52" w:rsidRDefault="00722B52" w:rsidP="00722B52">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54A67D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18A600" w14:textId="77777777" w:rsidR="00722B52" w:rsidRDefault="00722B52" w:rsidP="00722B52">
      <w:pPr>
        <w:rPr>
          <w:rFonts w:ascii="Arial" w:hAnsi="Arial" w:cs="Arial"/>
          <w:b/>
        </w:rPr>
      </w:pPr>
      <w:r>
        <w:rPr>
          <w:rFonts w:ascii="Arial" w:hAnsi="Arial" w:cs="Arial"/>
          <w:b/>
        </w:rPr>
        <w:t xml:space="preserve">Abstract: </w:t>
      </w:r>
    </w:p>
    <w:p w14:paraId="1F49BBD9" w14:textId="77777777" w:rsidR="00722B52" w:rsidRDefault="00722B52" w:rsidP="00722B52">
      <w:r>
        <w:t>After discussion in in RAN4#111 there was a consensus that revisiting intra-band ULCA related MSD framework would be better tackled within Rel-19 rather than changing things right at the end of Rel-18. In this contribution, further developing from our rel</w:t>
      </w:r>
    </w:p>
    <w:p w14:paraId="45A10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0DFE" w14:textId="7713904B" w:rsidR="00722B52" w:rsidRDefault="00722B52" w:rsidP="00722B52">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8E3DC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2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D9A9" w14:textId="04F8F076" w:rsidR="00722B52" w:rsidRDefault="00722B52" w:rsidP="00722B52">
      <w:pPr>
        <w:rPr>
          <w:rFonts w:ascii="Arial" w:hAnsi="Arial" w:cs="Arial"/>
          <w:b/>
          <w:sz w:val="24"/>
        </w:rPr>
      </w:pPr>
      <w:r>
        <w:rPr>
          <w:rFonts w:ascii="Arial" w:hAnsi="Arial" w:cs="Arial"/>
          <w:b/>
          <w:color w:val="0000FF"/>
          <w:sz w:val="24"/>
        </w:rPr>
        <w:t>R4-2411887</w:t>
      </w:r>
      <w:r>
        <w:rPr>
          <w:rFonts w:ascii="Arial" w:hAnsi="Arial" w:cs="Arial"/>
          <w:b/>
          <w:color w:val="0000FF"/>
          <w:sz w:val="24"/>
        </w:rPr>
        <w:tab/>
      </w:r>
      <w:r>
        <w:rPr>
          <w:rFonts w:ascii="Arial" w:hAnsi="Arial" w:cs="Arial"/>
          <w:b/>
          <w:sz w:val="24"/>
        </w:rPr>
        <w:t>On MSD requirements with intra-band contiguous UL CA</w:t>
      </w:r>
    </w:p>
    <w:p w14:paraId="006038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5E14C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A0DA" w14:textId="1B124E8C" w:rsidR="00722B52" w:rsidRDefault="00722B52" w:rsidP="00722B52">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654953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A9CD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8852" w14:textId="6C6E7E57" w:rsidR="00722B52" w:rsidRDefault="00722B52" w:rsidP="00722B52">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6A22356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0F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ACBE" w14:textId="0414BC9F" w:rsidR="00722B52" w:rsidRDefault="00722B52" w:rsidP="00722B52">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15F33D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11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B73" w14:textId="0C3D6DA1" w:rsidR="00722B52" w:rsidRDefault="00722B52" w:rsidP="00722B52">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50335F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1F7D8F55" w14:textId="77777777" w:rsidR="00722B52" w:rsidRDefault="00722B52" w:rsidP="00722B52">
      <w:pPr>
        <w:rPr>
          <w:rFonts w:ascii="Arial" w:hAnsi="Arial" w:cs="Arial"/>
          <w:b/>
        </w:rPr>
      </w:pPr>
      <w:r>
        <w:rPr>
          <w:rFonts w:ascii="Arial" w:hAnsi="Arial" w:cs="Arial"/>
          <w:b/>
        </w:rPr>
        <w:t xml:space="preserve">Abstract: </w:t>
      </w:r>
    </w:p>
    <w:p w14:paraId="588A9B6F" w14:textId="77777777" w:rsidR="00722B52" w:rsidRDefault="00722B52" w:rsidP="00722B52">
      <w:r>
        <w:t>TP to TR 38.719-02-01 adding CA_n78(2A) UL to CA_n26A-n78(2A) and CA_n26(2A)-n78(2A) DL</w:t>
      </w:r>
    </w:p>
    <w:p w14:paraId="48843F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76F7" w14:textId="546A232E" w:rsidR="00722B52" w:rsidRDefault="00722B52" w:rsidP="00722B52">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507388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A1AAFEB" w14:textId="77777777" w:rsidR="00722B52" w:rsidRDefault="00722B52" w:rsidP="00722B52">
      <w:pPr>
        <w:rPr>
          <w:rFonts w:ascii="Arial" w:hAnsi="Arial" w:cs="Arial"/>
          <w:b/>
        </w:rPr>
      </w:pPr>
      <w:r>
        <w:rPr>
          <w:rFonts w:ascii="Arial" w:hAnsi="Arial" w:cs="Arial"/>
          <w:b/>
        </w:rPr>
        <w:t xml:space="preserve">Abstract: </w:t>
      </w:r>
    </w:p>
    <w:p w14:paraId="4EBF19BD" w14:textId="77777777" w:rsidR="00722B52" w:rsidRDefault="00722B52" w:rsidP="00722B52">
      <w:r>
        <w:t>draft CR 38.101-1 for adding BCS 4 and 5 and UL CA_n78(2A) to 2 bands NR CA DL configurations</w:t>
      </w:r>
    </w:p>
    <w:p w14:paraId="24EAC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3AF0" w14:textId="37AB1EDD" w:rsidR="00722B52" w:rsidRDefault="00722B52" w:rsidP="00722B52">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4E637D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19B32DD" w14:textId="77777777" w:rsidR="00722B52" w:rsidRDefault="00722B52" w:rsidP="00722B52">
      <w:pPr>
        <w:rPr>
          <w:rFonts w:ascii="Arial" w:hAnsi="Arial" w:cs="Arial"/>
          <w:b/>
        </w:rPr>
      </w:pPr>
      <w:r>
        <w:rPr>
          <w:rFonts w:ascii="Arial" w:hAnsi="Arial" w:cs="Arial"/>
          <w:b/>
        </w:rPr>
        <w:t xml:space="preserve">Abstract: </w:t>
      </w:r>
    </w:p>
    <w:p w14:paraId="7E008958" w14:textId="77777777" w:rsidR="00722B52" w:rsidRDefault="00722B52" w:rsidP="00722B52">
      <w:r>
        <w:t>draft CR 38.101-3 to add new NR CADC 2BDL configurations including FR2</w:t>
      </w:r>
    </w:p>
    <w:p w14:paraId="5033E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69A2" w14:textId="19E433F9" w:rsidR="00722B52" w:rsidRDefault="00722B52" w:rsidP="00722B52">
      <w:pPr>
        <w:rPr>
          <w:rFonts w:ascii="Arial" w:hAnsi="Arial" w:cs="Arial"/>
          <w:b/>
          <w:sz w:val="24"/>
        </w:rPr>
      </w:pPr>
      <w:r>
        <w:rPr>
          <w:rFonts w:ascii="Arial" w:hAnsi="Arial" w:cs="Arial"/>
          <w:b/>
          <w:color w:val="0000FF"/>
          <w:sz w:val="24"/>
        </w:rPr>
        <w:lastRenderedPageBreak/>
        <w:t>R4-2412453</w:t>
      </w:r>
      <w:r>
        <w:rPr>
          <w:rFonts w:ascii="Arial" w:hAnsi="Arial" w:cs="Arial"/>
          <w:b/>
          <w:color w:val="0000FF"/>
          <w:sz w:val="24"/>
        </w:rPr>
        <w:tab/>
      </w:r>
      <w:r>
        <w:rPr>
          <w:rFonts w:ascii="Arial" w:hAnsi="Arial" w:cs="Arial"/>
          <w:b/>
          <w:sz w:val="24"/>
        </w:rPr>
        <w:t>draft CR 38.101-1 to add new NR 2BDL configurations</w:t>
      </w:r>
    </w:p>
    <w:p w14:paraId="3A1389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CE09D3A" w14:textId="77777777" w:rsidR="00722B52" w:rsidRDefault="00722B52" w:rsidP="00722B52">
      <w:pPr>
        <w:rPr>
          <w:rFonts w:ascii="Arial" w:hAnsi="Arial" w:cs="Arial"/>
          <w:b/>
        </w:rPr>
      </w:pPr>
      <w:r>
        <w:rPr>
          <w:rFonts w:ascii="Arial" w:hAnsi="Arial" w:cs="Arial"/>
          <w:b/>
        </w:rPr>
        <w:t xml:space="preserve">Abstract: </w:t>
      </w:r>
    </w:p>
    <w:p w14:paraId="1CED67E7" w14:textId="77777777" w:rsidR="00722B52" w:rsidRDefault="00722B52" w:rsidP="00722B52">
      <w:r>
        <w:t>draft CR 38.101-1 to add new NR 2BDL configurations</w:t>
      </w:r>
    </w:p>
    <w:p w14:paraId="60082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1675" w14:textId="38C2BA0A" w:rsidR="00722B52" w:rsidRDefault="00722B52" w:rsidP="00722B52">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43DBFF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2B69472" w14:textId="77777777" w:rsidR="00722B52" w:rsidRDefault="00722B52" w:rsidP="00722B52">
      <w:pPr>
        <w:rPr>
          <w:rFonts w:ascii="Arial" w:hAnsi="Arial" w:cs="Arial"/>
          <w:b/>
        </w:rPr>
      </w:pPr>
      <w:r>
        <w:rPr>
          <w:rFonts w:ascii="Arial" w:hAnsi="Arial" w:cs="Arial"/>
          <w:b/>
        </w:rPr>
        <w:t xml:space="preserve">Abstract: </w:t>
      </w:r>
    </w:p>
    <w:p w14:paraId="11561C09" w14:textId="77777777" w:rsidR="00722B52" w:rsidRDefault="00722B52" w:rsidP="00722B52">
      <w:r>
        <w:t>draft CR 38.101-3 to add new NR CADC 2BDL configurations including FR2</w:t>
      </w:r>
    </w:p>
    <w:p w14:paraId="7703B9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C181" w14:textId="314CFB28" w:rsidR="00722B52" w:rsidRDefault="00722B52" w:rsidP="00722B52">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1C8E184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A954954" w14:textId="77777777" w:rsidR="00722B52" w:rsidRDefault="00722B52" w:rsidP="00722B52">
      <w:pPr>
        <w:rPr>
          <w:rFonts w:ascii="Arial" w:hAnsi="Arial" w:cs="Arial"/>
          <w:b/>
        </w:rPr>
      </w:pPr>
      <w:r>
        <w:rPr>
          <w:rFonts w:ascii="Arial" w:hAnsi="Arial" w:cs="Arial"/>
          <w:b/>
        </w:rPr>
        <w:t xml:space="preserve">Abstract: </w:t>
      </w:r>
    </w:p>
    <w:p w14:paraId="342DD719" w14:textId="77777777" w:rsidR="00722B52" w:rsidRDefault="00722B52" w:rsidP="00722B52">
      <w:r>
        <w:t>MCC: The current version of the Rel-19 draft TR is v0.0.0.</w:t>
      </w:r>
    </w:p>
    <w:p w14:paraId="44BC46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4EF1E" w14:textId="281742D1" w:rsidR="00722B52" w:rsidRDefault="00722B52" w:rsidP="00722B52">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24C76C1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3451A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9A93" w14:textId="5183698D" w:rsidR="00722B52" w:rsidRDefault="00722B52" w:rsidP="00722B52">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05559E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E8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2963" w14:textId="623F853E" w:rsidR="00722B52" w:rsidRDefault="00722B52" w:rsidP="00722B52">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19A916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751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EB7F" w14:textId="68CF20A1" w:rsidR="00722B52" w:rsidRDefault="00722B52" w:rsidP="00722B52">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644A3BED"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3C9B4A" w14:textId="77777777" w:rsidR="00722B52" w:rsidRDefault="00722B52" w:rsidP="00722B52">
      <w:pPr>
        <w:rPr>
          <w:rFonts w:ascii="Arial" w:hAnsi="Arial" w:cs="Arial"/>
          <w:b/>
        </w:rPr>
      </w:pPr>
      <w:r>
        <w:rPr>
          <w:rFonts w:ascii="Arial" w:hAnsi="Arial" w:cs="Arial"/>
          <w:b/>
        </w:rPr>
        <w:t xml:space="preserve">Abstract: </w:t>
      </w:r>
    </w:p>
    <w:p w14:paraId="66B8EB4A" w14:textId="77777777" w:rsidR="00722B52" w:rsidRDefault="00722B52" w:rsidP="00722B52">
      <w:r>
        <w:t>There is a request to support CA_n48-n77 in UL. In this contribution, given that those two bands are overlapping, we discuss what would be the consequences if NS_27 applied.</w:t>
      </w:r>
    </w:p>
    <w:p w14:paraId="6E4994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944C" w14:textId="7B67E3BA" w:rsidR="00722B52" w:rsidRDefault="00722B52" w:rsidP="00722B52">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7A0DAB4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0C3F3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2FCFC" w14:textId="4B1DC111" w:rsidR="00722B52" w:rsidRDefault="00722B52" w:rsidP="00722B52">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3677C28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904DE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9C82" w14:textId="4CDB44F4" w:rsidR="00722B52" w:rsidRDefault="00722B52" w:rsidP="00722B52">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2C709C5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68B2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5F8" w14:textId="3AD9B76D" w:rsidR="00722B52" w:rsidRDefault="00722B52" w:rsidP="00722B52">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3C14B5C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B3E3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88E7" w14:textId="10D4604C" w:rsidR="00722B52" w:rsidRDefault="00722B52" w:rsidP="00722B52">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04F547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4B30D7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6184" w14:textId="668EC5C7" w:rsidR="00722B52" w:rsidRDefault="00722B52" w:rsidP="00722B52">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5F31916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7405D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CEAF" w14:textId="438AA091" w:rsidR="00722B52" w:rsidRDefault="00722B52" w:rsidP="00722B52">
      <w:pPr>
        <w:rPr>
          <w:rFonts w:ascii="Arial" w:hAnsi="Arial" w:cs="Arial"/>
          <w:b/>
          <w:sz w:val="24"/>
        </w:rPr>
      </w:pPr>
      <w:r>
        <w:rPr>
          <w:rFonts w:ascii="Arial" w:hAnsi="Arial" w:cs="Arial"/>
          <w:b/>
          <w:color w:val="0000FF"/>
          <w:sz w:val="24"/>
        </w:rPr>
        <w:lastRenderedPageBreak/>
        <w:t>R4-2413348</w:t>
      </w:r>
      <w:r>
        <w:rPr>
          <w:rFonts w:ascii="Arial" w:hAnsi="Arial" w:cs="Arial"/>
          <w:b/>
          <w:color w:val="0000FF"/>
          <w:sz w:val="24"/>
        </w:rPr>
        <w:tab/>
      </w:r>
      <w:r>
        <w:rPr>
          <w:rFonts w:ascii="Arial" w:hAnsi="Arial" w:cs="Arial"/>
          <w:b/>
          <w:sz w:val="24"/>
        </w:rPr>
        <w:t>Draft CR 38.101-3 to add new DC FR1+FR2 combinations of b40 b42 n257</w:t>
      </w:r>
    </w:p>
    <w:p w14:paraId="20D32E7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6AADE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33D2" w14:textId="77777777" w:rsidR="00722B52" w:rsidRDefault="00722B52" w:rsidP="00722B52">
      <w:pPr>
        <w:pStyle w:val="Heading4"/>
      </w:pPr>
      <w:bookmarkStart w:id="202" w:name="_Toc174396196"/>
      <w:r>
        <w:t>7.3.4</w:t>
      </w:r>
      <w:r>
        <w:tab/>
        <w:t>UE RF requirements for NR inter-band CA/DC configurations including inter band CA for 3 DL with x UL (NR_CADC_R19_3BDL_xBUL)</w:t>
      </w:r>
      <w:bookmarkEnd w:id="202"/>
    </w:p>
    <w:p w14:paraId="59831368" w14:textId="07CA8217" w:rsidR="00722B52" w:rsidRDefault="00722B52" w:rsidP="00722B52">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655F5E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1EC9A2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2DB" w14:textId="5515EDAD" w:rsidR="00722B52" w:rsidRDefault="00722B52" w:rsidP="00722B52">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0659AE6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2909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0A32" w14:textId="0B5367DB" w:rsidR="00722B52" w:rsidRDefault="00722B52" w:rsidP="00722B52">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79980E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393BE06" w14:textId="77777777" w:rsidR="00722B52" w:rsidRDefault="00722B52" w:rsidP="00722B52">
      <w:pPr>
        <w:rPr>
          <w:rFonts w:ascii="Arial" w:hAnsi="Arial" w:cs="Arial"/>
          <w:b/>
        </w:rPr>
      </w:pPr>
      <w:r>
        <w:rPr>
          <w:rFonts w:ascii="Arial" w:hAnsi="Arial" w:cs="Arial"/>
          <w:b/>
        </w:rPr>
        <w:t xml:space="preserve">Abstract: </w:t>
      </w:r>
    </w:p>
    <w:p w14:paraId="5CAA6CCF" w14:textId="77777777" w:rsidR="00722B52" w:rsidRDefault="00722B52" w:rsidP="00722B52">
      <w:r>
        <w:t>draft CR 38.101-1 for adding BCS 4 and 5 and UL CA_n78(2A) to 3 bands NR CA DL configurations</w:t>
      </w:r>
    </w:p>
    <w:p w14:paraId="582F1E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D015" w14:textId="7D052764" w:rsidR="00722B52" w:rsidRDefault="00722B52" w:rsidP="00722B52">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1E6560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13C15" w14:textId="77777777" w:rsidR="00722B52" w:rsidRDefault="00722B52" w:rsidP="00722B52">
      <w:pPr>
        <w:rPr>
          <w:rFonts w:ascii="Arial" w:hAnsi="Arial" w:cs="Arial"/>
          <w:b/>
        </w:rPr>
      </w:pPr>
      <w:r>
        <w:rPr>
          <w:rFonts w:ascii="Arial" w:hAnsi="Arial" w:cs="Arial"/>
          <w:b/>
        </w:rPr>
        <w:t xml:space="preserve">Abstract: </w:t>
      </w:r>
    </w:p>
    <w:p w14:paraId="644B9382" w14:textId="77777777" w:rsidR="00722B52" w:rsidRDefault="00722B52" w:rsidP="00722B52">
      <w:r>
        <w:t>draft CR 38.101-3 to add new NR CADC 3BDL configurations including FR2</w:t>
      </w:r>
    </w:p>
    <w:p w14:paraId="5BC33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6ED7" w14:textId="5AF4066B" w:rsidR="00722B52" w:rsidRDefault="00722B52" w:rsidP="00722B52">
      <w:pPr>
        <w:rPr>
          <w:rFonts w:ascii="Arial" w:hAnsi="Arial" w:cs="Arial"/>
          <w:b/>
          <w:sz w:val="24"/>
        </w:rPr>
      </w:pPr>
      <w:r>
        <w:rPr>
          <w:rFonts w:ascii="Arial" w:hAnsi="Arial" w:cs="Arial"/>
          <w:b/>
          <w:color w:val="0000FF"/>
          <w:sz w:val="24"/>
        </w:rPr>
        <w:t>R4-2412454</w:t>
      </w:r>
      <w:r>
        <w:rPr>
          <w:rFonts w:ascii="Arial" w:hAnsi="Arial" w:cs="Arial"/>
          <w:b/>
          <w:color w:val="0000FF"/>
          <w:sz w:val="24"/>
        </w:rPr>
        <w:tab/>
      </w:r>
      <w:r>
        <w:rPr>
          <w:rFonts w:ascii="Arial" w:hAnsi="Arial" w:cs="Arial"/>
          <w:b/>
          <w:sz w:val="24"/>
        </w:rPr>
        <w:t>draft CR 38.101-1 to add new NR 3BDL configurations</w:t>
      </w:r>
    </w:p>
    <w:p w14:paraId="33973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lastRenderedPageBreak/>
        <w:br/>
      </w:r>
      <w:r>
        <w:rPr>
          <w:i/>
        </w:rPr>
        <w:tab/>
      </w:r>
      <w:r>
        <w:rPr>
          <w:i/>
        </w:rPr>
        <w:tab/>
      </w:r>
      <w:r>
        <w:rPr>
          <w:i/>
        </w:rPr>
        <w:tab/>
      </w:r>
      <w:r>
        <w:rPr>
          <w:i/>
        </w:rPr>
        <w:tab/>
      </w:r>
      <w:r>
        <w:rPr>
          <w:i/>
        </w:rPr>
        <w:tab/>
        <w:t>Source: Ericsson, T-Mobile USA</w:t>
      </w:r>
    </w:p>
    <w:p w14:paraId="23763DEB" w14:textId="77777777" w:rsidR="00722B52" w:rsidRDefault="00722B52" w:rsidP="00722B52">
      <w:pPr>
        <w:rPr>
          <w:rFonts w:ascii="Arial" w:hAnsi="Arial" w:cs="Arial"/>
          <w:b/>
        </w:rPr>
      </w:pPr>
      <w:r>
        <w:rPr>
          <w:rFonts w:ascii="Arial" w:hAnsi="Arial" w:cs="Arial"/>
          <w:b/>
        </w:rPr>
        <w:t xml:space="preserve">Abstract: </w:t>
      </w:r>
    </w:p>
    <w:p w14:paraId="3E1EFE48" w14:textId="77777777" w:rsidR="00722B52" w:rsidRDefault="00722B52" w:rsidP="00722B52">
      <w:r>
        <w:t>draft CR 38.101-1 to add new NR 3BDL configurations</w:t>
      </w:r>
    </w:p>
    <w:p w14:paraId="3417C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E719E" w14:textId="338ED4FB" w:rsidR="00722B52" w:rsidRDefault="00722B52" w:rsidP="00722B52">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793601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25340B2" w14:textId="77777777" w:rsidR="00722B52" w:rsidRDefault="00722B52" w:rsidP="00722B52">
      <w:pPr>
        <w:rPr>
          <w:rFonts w:ascii="Arial" w:hAnsi="Arial" w:cs="Arial"/>
          <w:b/>
        </w:rPr>
      </w:pPr>
      <w:r>
        <w:rPr>
          <w:rFonts w:ascii="Arial" w:hAnsi="Arial" w:cs="Arial"/>
          <w:b/>
        </w:rPr>
        <w:t xml:space="preserve">Abstract: </w:t>
      </w:r>
    </w:p>
    <w:p w14:paraId="41BAA07D" w14:textId="77777777" w:rsidR="00722B52" w:rsidRDefault="00722B52" w:rsidP="00722B52">
      <w:r>
        <w:t>TP for 38.719-03-01 to add  UL CA_n41C-n71A and  CA_n41C-n66A for CA_n41C-n66-n71A</w:t>
      </w:r>
    </w:p>
    <w:p w14:paraId="642752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4A402" w14:textId="34BA36A0" w:rsidR="00722B52" w:rsidRDefault="00722B52" w:rsidP="00722B52">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6AB470E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E21A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99284" w14:textId="6BB56D57" w:rsidR="00722B52" w:rsidRDefault="00722B52" w:rsidP="00722B52">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47DFE6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42BC6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866B" w14:textId="6CDB0D64" w:rsidR="00722B52" w:rsidRDefault="00722B52" w:rsidP="00722B52">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60F18DC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B9152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4708" w14:textId="65F228C7" w:rsidR="00722B52" w:rsidRDefault="00722B52" w:rsidP="00722B52">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3858F07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93C9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E7F1" w14:textId="2DC3CE7D" w:rsidR="00722B52" w:rsidRDefault="00722B52" w:rsidP="00722B52">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220A570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A01BA9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3F88" w14:textId="163E0272" w:rsidR="00722B52" w:rsidRDefault="00722B52" w:rsidP="00722B52">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780363A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C78C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AA9B" w14:textId="4DFF06BD" w:rsidR="00722B52" w:rsidRDefault="00722B52" w:rsidP="00722B52">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3E59D4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4807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5A1F" w14:textId="20205664" w:rsidR="00722B52" w:rsidRDefault="00722B52" w:rsidP="00722B52">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1388F14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F3B8B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7174" w14:textId="00B4BC81" w:rsidR="00722B52" w:rsidRDefault="00722B52" w:rsidP="00722B52">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0B65D5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86432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1838B" w14:textId="5AA1137A" w:rsidR="00722B52" w:rsidRDefault="00722B52" w:rsidP="00722B52">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4D69F7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1FBFE3A3" w14:textId="77777777" w:rsidR="00722B52" w:rsidRDefault="00722B52" w:rsidP="00722B52">
      <w:pPr>
        <w:rPr>
          <w:rFonts w:ascii="Arial" w:hAnsi="Arial" w:cs="Arial"/>
          <w:b/>
        </w:rPr>
      </w:pPr>
      <w:r>
        <w:rPr>
          <w:rFonts w:ascii="Arial" w:hAnsi="Arial" w:cs="Arial"/>
          <w:b/>
        </w:rPr>
        <w:t xml:space="preserve">Abstract: </w:t>
      </w:r>
    </w:p>
    <w:p w14:paraId="71422059" w14:textId="77777777" w:rsidR="00722B52" w:rsidRDefault="00722B52" w:rsidP="00722B52">
      <w:r>
        <w:t>TP for 38.719-03-01 to add  UL CA_n41C-n71A and  CA_n41C-n66A for CA_n41C-n66-n71A. MCC: The current version of the Rel-19 draft TR is v0.0.0.</w:t>
      </w:r>
    </w:p>
    <w:p w14:paraId="15BB0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F316" w14:textId="0DA4088A" w:rsidR="00722B52" w:rsidRDefault="00722B52" w:rsidP="00722B52">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5E7081B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7D97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433E" w14:textId="69050889" w:rsidR="00722B52" w:rsidRDefault="00722B52" w:rsidP="00722B52">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180F44E3" w14:textId="77777777" w:rsidR="00722B52" w:rsidRDefault="00722B52" w:rsidP="00722B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92A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0D9A9" w14:textId="4C51D498" w:rsidR="00722B52" w:rsidRDefault="00722B52" w:rsidP="00722B52">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AF1AC9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4AE29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534F" w14:textId="77777777" w:rsidR="00722B52" w:rsidRDefault="00722B52" w:rsidP="00722B52">
      <w:pPr>
        <w:pStyle w:val="Heading4"/>
      </w:pPr>
      <w:bookmarkStart w:id="203" w:name="_Toc174396197"/>
      <w:r>
        <w:t>7.3.5</w:t>
      </w:r>
      <w:r>
        <w:tab/>
        <w:t>UE RF requirements for NR inter-band CA/DC configurations including inter band CA for y DL with x UL (NR_CADC_R19_yBDL_xBUL)</w:t>
      </w:r>
      <w:bookmarkEnd w:id="203"/>
    </w:p>
    <w:p w14:paraId="415F70FE" w14:textId="03B19391" w:rsidR="00722B52" w:rsidRDefault="00722B52" w:rsidP="00722B52">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6F28C4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79998C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CA7" w14:textId="46091B72" w:rsidR="00722B52" w:rsidRDefault="00722B52" w:rsidP="00722B52">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535D284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2CB350" w14:textId="77777777" w:rsidR="00722B52" w:rsidRDefault="00722B52" w:rsidP="00722B52">
      <w:pPr>
        <w:rPr>
          <w:rFonts w:ascii="Arial" w:hAnsi="Arial" w:cs="Arial"/>
          <w:b/>
        </w:rPr>
      </w:pPr>
      <w:r>
        <w:rPr>
          <w:rFonts w:ascii="Arial" w:hAnsi="Arial" w:cs="Arial"/>
          <w:b/>
        </w:rPr>
        <w:t xml:space="preserve">Abstract: </w:t>
      </w:r>
    </w:p>
    <w:p w14:paraId="5DC8F4A7" w14:textId="77777777" w:rsidR="00722B52" w:rsidRDefault="00722B52" w:rsidP="00722B52">
      <w:r>
        <w:t>draft CR 38.101-1 for adding BCS 4 and 5 and UL CA_n78(2A) to 4 and 5 bands NR CA DL configurations</w:t>
      </w:r>
    </w:p>
    <w:p w14:paraId="3EE8B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6E5" w14:textId="78570667" w:rsidR="00722B52" w:rsidRDefault="00722B52" w:rsidP="00722B52">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1ED5EA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A70D2C" w14:textId="77777777" w:rsidR="00722B52" w:rsidRDefault="00722B52" w:rsidP="00722B52">
      <w:pPr>
        <w:rPr>
          <w:rFonts w:ascii="Arial" w:hAnsi="Arial" w:cs="Arial"/>
          <w:b/>
        </w:rPr>
      </w:pPr>
      <w:r>
        <w:rPr>
          <w:rFonts w:ascii="Arial" w:hAnsi="Arial" w:cs="Arial"/>
          <w:b/>
        </w:rPr>
        <w:t xml:space="preserve">Abstract: </w:t>
      </w:r>
    </w:p>
    <w:p w14:paraId="1A3A3628" w14:textId="77777777" w:rsidR="00722B52" w:rsidRDefault="00722B52" w:rsidP="00722B52">
      <w:r>
        <w:t>draft CR 38.101-1 to add new NR 4BDL configurations</w:t>
      </w:r>
    </w:p>
    <w:p w14:paraId="1F178E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AAB1" w14:textId="77777777" w:rsidR="00722B52" w:rsidRDefault="00722B52" w:rsidP="00722B52">
      <w:pPr>
        <w:pStyle w:val="Heading4"/>
      </w:pPr>
      <w:bookmarkStart w:id="204" w:name="_Toc174396198"/>
      <w:r>
        <w:t>7.3.6</w:t>
      </w:r>
      <w:r>
        <w:tab/>
        <w:t>UE RF requirements for SUL and CA band combinations with SULs (NR_SUL_combos_R19)</w:t>
      </w:r>
      <w:bookmarkEnd w:id="204"/>
    </w:p>
    <w:p w14:paraId="5F8FE9A5" w14:textId="13E0E1AE" w:rsidR="00722B52" w:rsidRDefault="00722B52" w:rsidP="00722B52">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539AD95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22FC0468" w14:textId="77777777" w:rsidR="00722B52" w:rsidRDefault="00722B52" w:rsidP="00722B52">
      <w:pPr>
        <w:rPr>
          <w:rFonts w:ascii="Arial" w:hAnsi="Arial" w:cs="Arial"/>
          <w:b/>
        </w:rPr>
      </w:pPr>
      <w:r>
        <w:rPr>
          <w:rFonts w:ascii="Arial" w:hAnsi="Arial" w:cs="Arial"/>
          <w:b/>
        </w:rPr>
        <w:t xml:space="preserve">Abstract: </w:t>
      </w:r>
    </w:p>
    <w:p w14:paraId="2D4DB8E3" w14:textId="77777777" w:rsidR="00722B52" w:rsidRDefault="00722B52" w:rsidP="00722B52">
      <w:r>
        <w:t>MCC: The current version of the Rel-19 draft TR is v0.0.1.</w:t>
      </w:r>
    </w:p>
    <w:p w14:paraId="7BF95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CFDA" w14:textId="7BFA97E5" w:rsidR="00722B52" w:rsidRDefault="00722B52" w:rsidP="00722B52">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3BE7261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E06F59" w14:textId="77777777" w:rsidR="00722B52" w:rsidRDefault="00722B52" w:rsidP="00722B52">
      <w:pPr>
        <w:rPr>
          <w:rFonts w:ascii="Arial" w:hAnsi="Arial" w:cs="Arial"/>
          <w:b/>
        </w:rPr>
      </w:pPr>
      <w:r>
        <w:rPr>
          <w:rFonts w:ascii="Arial" w:hAnsi="Arial" w:cs="Arial"/>
          <w:b/>
        </w:rPr>
        <w:t xml:space="preserve">Abstract: </w:t>
      </w:r>
    </w:p>
    <w:p w14:paraId="0E2B3AC4" w14:textId="77777777" w:rsidR="00722B52" w:rsidRDefault="00722B52" w:rsidP="00722B52">
      <w:r>
        <w:t>MCC: The current version of the Rel-19 draft TR is v0.0.1.</w:t>
      </w:r>
    </w:p>
    <w:p w14:paraId="4FCB84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565DC" w14:textId="77777777" w:rsidR="00722B52" w:rsidRDefault="00722B52" w:rsidP="00722B52">
      <w:pPr>
        <w:pStyle w:val="Heading3"/>
      </w:pPr>
      <w:bookmarkStart w:id="205" w:name="_Toc174396199"/>
      <w:r>
        <w:t>7.4</w:t>
      </w:r>
      <w:r>
        <w:tab/>
        <w:t>Rel-19 LTE-Advanced Carrier Aggregation for x bands (x&lt;= 6) DL with y bands (y=1, 2) UL</w:t>
      </w:r>
      <w:bookmarkEnd w:id="205"/>
    </w:p>
    <w:p w14:paraId="2EBCBAAF" w14:textId="77777777" w:rsidR="00722B52" w:rsidRDefault="00722B52" w:rsidP="00722B52">
      <w:pPr>
        <w:pStyle w:val="Heading4"/>
      </w:pPr>
      <w:bookmarkStart w:id="206" w:name="_Toc174396200"/>
      <w:r>
        <w:t>7.4.1</w:t>
      </w:r>
      <w:r>
        <w:tab/>
        <w:t>Rapporteur input (WID/TR/big CR)</w:t>
      </w:r>
      <w:bookmarkEnd w:id="206"/>
    </w:p>
    <w:p w14:paraId="030116DB" w14:textId="11A3B090" w:rsidR="00722B52" w:rsidRDefault="00722B52" w:rsidP="00722B52">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4A971F5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92335E" w14:textId="77777777" w:rsidR="00722B52" w:rsidRDefault="00722B52" w:rsidP="00722B52">
      <w:pPr>
        <w:rPr>
          <w:rFonts w:ascii="Arial" w:hAnsi="Arial" w:cs="Arial"/>
          <w:b/>
        </w:rPr>
      </w:pPr>
      <w:r>
        <w:rPr>
          <w:rFonts w:ascii="Arial" w:hAnsi="Arial" w:cs="Arial"/>
          <w:b/>
        </w:rPr>
        <w:t xml:space="preserve">Abstract: </w:t>
      </w:r>
    </w:p>
    <w:p w14:paraId="14DEA803" w14:textId="77777777" w:rsidR="00722B52" w:rsidRDefault="00722B52" w:rsidP="00722B52">
      <w:r>
        <w:t>MCC: This is assumed to be for post-meeting agreement. [Post-Meeting]</w:t>
      </w:r>
    </w:p>
    <w:p w14:paraId="0294BDC1" w14:textId="77777777" w:rsidR="00722B52" w:rsidRDefault="00722B52" w:rsidP="00722B52"/>
    <w:p w14:paraId="7DCF15D0" w14:textId="77777777" w:rsidR="00722B52" w:rsidRDefault="00722B52" w:rsidP="00722B52">
      <w:r>
        <w:t>Moderator: the Agenda Item is changed from 7.1 to 7.4.1</w:t>
      </w:r>
    </w:p>
    <w:p w14:paraId="029C0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4D5" w14:textId="25EE1E60" w:rsidR="00722B52" w:rsidRDefault="00722B52" w:rsidP="00722B52">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17F42237"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1D4F9A" w14:textId="77777777" w:rsidR="00722B52" w:rsidRDefault="00722B52" w:rsidP="00722B52">
      <w:pPr>
        <w:rPr>
          <w:rFonts w:ascii="Arial" w:hAnsi="Arial" w:cs="Arial"/>
          <w:b/>
        </w:rPr>
      </w:pPr>
      <w:r>
        <w:rPr>
          <w:rFonts w:ascii="Arial" w:hAnsi="Arial" w:cs="Arial"/>
          <w:b/>
        </w:rPr>
        <w:t xml:space="preserve">Abstract: </w:t>
      </w:r>
    </w:p>
    <w:p w14:paraId="35B54BF7" w14:textId="77777777" w:rsidR="00722B52" w:rsidRDefault="00722B52" w:rsidP="00722B52">
      <w:r>
        <w:t>MCC: It is assumed this is for post-meeting endorsement. [Post-Meeting]</w:t>
      </w:r>
    </w:p>
    <w:p w14:paraId="5BE47D49" w14:textId="77777777" w:rsidR="00722B52" w:rsidRDefault="00722B52" w:rsidP="00722B52"/>
    <w:p w14:paraId="190D4CAF" w14:textId="77777777" w:rsidR="00722B52" w:rsidRDefault="00722B52" w:rsidP="00722B52">
      <w:r>
        <w:t>Moderator: the Agenda Item is changed from 7.1 to 7.4.1</w:t>
      </w:r>
    </w:p>
    <w:p w14:paraId="3427C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7C2A0" w14:textId="6CA8D5AD" w:rsidR="00722B52" w:rsidRDefault="00722B52" w:rsidP="00722B52">
      <w:pPr>
        <w:rPr>
          <w:rFonts w:ascii="Arial" w:hAnsi="Arial" w:cs="Arial"/>
          <w:b/>
          <w:sz w:val="24"/>
        </w:rPr>
      </w:pPr>
      <w:r>
        <w:rPr>
          <w:rFonts w:ascii="Arial" w:hAnsi="Arial" w:cs="Arial"/>
          <w:b/>
          <w:color w:val="0000FF"/>
          <w:sz w:val="24"/>
        </w:rPr>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13AC883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00F5FBAB" w14:textId="77777777" w:rsidR="00722B52" w:rsidRDefault="00722B52" w:rsidP="00722B52">
      <w:pPr>
        <w:rPr>
          <w:rFonts w:ascii="Arial" w:hAnsi="Arial" w:cs="Arial"/>
          <w:b/>
        </w:rPr>
      </w:pPr>
      <w:r>
        <w:rPr>
          <w:rFonts w:ascii="Arial" w:hAnsi="Arial" w:cs="Arial"/>
          <w:b/>
        </w:rPr>
        <w:t xml:space="preserve">Abstract: </w:t>
      </w:r>
    </w:p>
    <w:p w14:paraId="46DBEFE3" w14:textId="77777777" w:rsidR="00722B52" w:rsidRDefault="00722B52" w:rsidP="00722B52">
      <w:r>
        <w:t>MCC: This is for post-meeting endorsement. This is a Rel-19 draftCR (running CR).</w:t>
      </w:r>
    </w:p>
    <w:p w14:paraId="43B9090F" w14:textId="77777777" w:rsidR="00722B52" w:rsidRDefault="00722B52" w:rsidP="00722B52"/>
    <w:p w14:paraId="2C7C0B74" w14:textId="77777777" w:rsidR="00722B52" w:rsidRDefault="00722B52" w:rsidP="00722B52">
      <w:r>
        <w:t>Moderator: the Agenda Item is changed from 7.1 to 7.4.1</w:t>
      </w:r>
    </w:p>
    <w:p w14:paraId="623161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C1C" w14:textId="77777777" w:rsidR="00722B52" w:rsidRDefault="00722B52" w:rsidP="00722B52">
      <w:pPr>
        <w:pStyle w:val="Heading4"/>
      </w:pPr>
      <w:bookmarkStart w:id="207" w:name="_Toc174396201"/>
      <w:r>
        <w:t>7.4.2</w:t>
      </w:r>
      <w:r>
        <w:tab/>
        <w:t>UE RF requirements</w:t>
      </w:r>
      <w:bookmarkEnd w:id="207"/>
    </w:p>
    <w:p w14:paraId="1D11FE6D" w14:textId="186F8D57" w:rsidR="00722B52" w:rsidRDefault="00722B52" w:rsidP="00722B52">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6044642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5E02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8BD" w14:textId="77777777" w:rsidR="00722B52" w:rsidRDefault="00722B52" w:rsidP="00722B52">
      <w:pPr>
        <w:pStyle w:val="Heading3"/>
      </w:pPr>
      <w:bookmarkStart w:id="208" w:name="_Toc174396202"/>
      <w:r>
        <w:t>7.5</w:t>
      </w:r>
      <w:r>
        <w:tab/>
        <w:t>Rel-19 HPUE for NR FR1 TDD/FDD single band</w:t>
      </w:r>
      <w:bookmarkEnd w:id="208"/>
    </w:p>
    <w:p w14:paraId="73F83E75" w14:textId="77777777" w:rsidR="00722B52" w:rsidRDefault="00722B52" w:rsidP="00722B52">
      <w:pPr>
        <w:pStyle w:val="Heading4"/>
      </w:pPr>
      <w:bookmarkStart w:id="209" w:name="_Toc174396203"/>
      <w:r>
        <w:t>7.5.1</w:t>
      </w:r>
      <w:r>
        <w:tab/>
        <w:t>Rapporteur input (WID/TR/big CR)</w:t>
      </w:r>
      <w:bookmarkEnd w:id="209"/>
    </w:p>
    <w:p w14:paraId="027CD3F0" w14:textId="13C79FF3" w:rsidR="00722B52" w:rsidRDefault="00722B52" w:rsidP="00722B52">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7437D03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9F236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3CE1" w14:textId="06C6AF9D" w:rsidR="00722B52" w:rsidRDefault="00722B52" w:rsidP="00722B52">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4DA5925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0E548040" w14:textId="77777777" w:rsidR="00722B52" w:rsidRDefault="00722B52" w:rsidP="00722B52">
      <w:pPr>
        <w:rPr>
          <w:rFonts w:ascii="Arial" w:hAnsi="Arial" w:cs="Arial"/>
          <w:b/>
        </w:rPr>
      </w:pPr>
      <w:r>
        <w:rPr>
          <w:rFonts w:ascii="Arial" w:hAnsi="Arial" w:cs="Arial"/>
          <w:b/>
        </w:rPr>
        <w:t xml:space="preserve">Abstract: </w:t>
      </w:r>
    </w:p>
    <w:p w14:paraId="6501C8A3" w14:textId="77777777" w:rsidR="00722B52" w:rsidRDefault="00722B52" w:rsidP="00722B52">
      <w:r>
        <w:t>MCC: This is assumed to be for post-meeting agreement. [Post-Meeting]</w:t>
      </w:r>
    </w:p>
    <w:p w14:paraId="256D81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119E" w14:textId="3FCACED3" w:rsidR="00722B52" w:rsidRDefault="00722B52" w:rsidP="00722B52">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04099A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96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E7EB" w14:textId="77777777" w:rsidR="00722B52" w:rsidRDefault="00722B52" w:rsidP="00722B52">
      <w:pPr>
        <w:pStyle w:val="Heading4"/>
      </w:pPr>
      <w:bookmarkStart w:id="210" w:name="_Toc174396204"/>
      <w:r>
        <w:lastRenderedPageBreak/>
        <w:t>7.5.2</w:t>
      </w:r>
      <w:r>
        <w:tab/>
        <w:t>HPUE in a single TDD band</w:t>
      </w:r>
      <w:bookmarkEnd w:id="210"/>
    </w:p>
    <w:p w14:paraId="6AAD8900" w14:textId="77777777" w:rsidR="00722B52" w:rsidRDefault="00722B52" w:rsidP="00722B52">
      <w:pPr>
        <w:pStyle w:val="Heading5"/>
      </w:pPr>
      <w:bookmarkStart w:id="211" w:name="_Toc174396205"/>
      <w:r>
        <w:t>7.5.2.1</w:t>
      </w:r>
      <w:r>
        <w:tab/>
        <w:t>UE RF requirements for PC2 and PC1.5</w:t>
      </w:r>
      <w:bookmarkEnd w:id="211"/>
    </w:p>
    <w:p w14:paraId="14526181" w14:textId="72F41BEA" w:rsidR="00722B52" w:rsidRDefault="00722B52" w:rsidP="00722B52">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417704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1D405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2E99" w14:textId="77777777" w:rsidR="00722B52" w:rsidRDefault="00722B52" w:rsidP="00722B52">
      <w:pPr>
        <w:pStyle w:val="Heading5"/>
      </w:pPr>
      <w:bookmarkStart w:id="212" w:name="_Toc174396206"/>
      <w:r>
        <w:t>7.5.2.2</w:t>
      </w:r>
      <w:r>
        <w:tab/>
        <w:t>UE RF requirements for PC1 FWVM</w:t>
      </w:r>
      <w:bookmarkEnd w:id="212"/>
    </w:p>
    <w:p w14:paraId="2CB29AB4" w14:textId="77777777" w:rsidR="00722B52" w:rsidRDefault="00722B52" w:rsidP="00722B52">
      <w:pPr>
        <w:pStyle w:val="Heading4"/>
      </w:pPr>
      <w:bookmarkStart w:id="213" w:name="_Toc174396207"/>
      <w:r>
        <w:t>7.5.3</w:t>
      </w:r>
      <w:r>
        <w:tab/>
        <w:t>HPUE in a single FDD band</w:t>
      </w:r>
      <w:bookmarkEnd w:id="213"/>
    </w:p>
    <w:p w14:paraId="3A8768B8" w14:textId="77777777" w:rsidR="00722B52" w:rsidRDefault="00722B52" w:rsidP="00722B52">
      <w:pPr>
        <w:pStyle w:val="Heading5"/>
      </w:pPr>
      <w:bookmarkStart w:id="214" w:name="_Toc174396208"/>
      <w:r>
        <w:t>7.5.3.1</w:t>
      </w:r>
      <w:r>
        <w:tab/>
        <w:t>UE RF requirements for PC2</w:t>
      </w:r>
      <w:bookmarkEnd w:id="214"/>
    </w:p>
    <w:p w14:paraId="3C27EF42" w14:textId="7DB1C6D6" w:rsidR="00722B52" w:rsidRDefault="00722B52" w:rsidP="00722B52">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0034C7B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A077414" w14:textId="77777777" w:rsidR="00722B52" w:rsidRDefault="00722B52" w:rsidP="00722B52">
      <w:pPr>
        <w:rPr>
          <w:rFonts w:ascii="Arial" w:hAnsi="Arial" w:cs="Arial"/>
          <w:b/>
        </w:rPr>
      </w:pPr>
      <w:r>
        <w:rPr>
          <w:rFonts w:ascii="Arial" w:hAnsi="Arial" w:cs="Arial"/>
          <w:b/>
        </w:rPr>
        <w:t xml:space="preserve">Abstract: </w:t>
      </w:r>
    </w:p>
    <w:p w14:paraId="54641512" w14:textId="77777777" w:rsidR="00722B52" w:rsidRDefault="00722B52" w:rsidP="00722B52">
      <w:r>
        <w:t>This paper presents PA back-off measurements for band n28 PC2 NS_17.</w:t>
      </w:r>
    </w:p>
    <w:p w14:paraId="2425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E727" w14:textId="77777777" w:rsidR="00722B52" w:rsidRDefault="00722B52" w:rsidP="00722B52">
      <w:pPr>
        <w:pStyle w:val="Heading5"/>
      </w:pPr>
      <w:bookmarkStart w:id="215" w:name="_Toc174396209"/>
      <w:r>
        <w:t>7.5.3.2</w:t>
      </w:r>
      <w:r>
        <w:tab/>
        <w:t>UE RF requirements for PC1 FWVM</w:t>
      </w:r>
      <w:bookmarkEnd w:id="215"/>
    </w:p>
    <w:p w14:paraId="6287A81F" w14:textId="77777777" w:rsidR="00722B52" w:rsidRDefault="00722B52" w:rsidP="00722B52">
      <w:pPr>
        <w:pStyle w:val="Heading3"/>
      </w:pPr>
      <w:bookmarkStart w:id="216" w:name="_Toc174396210"/>
      <w:r>
        <w:t>7.6</w:t>
      </w:r>
      <w:r>
        <w:tab/>
        <w:t>Rel-19 HPUE in a single LTE band</w:t>
      </w:r>
      <w:bookmarkEnd w:id="216"/>
    </w:p>
    <w:p w14:paraId="6640B190" w14:textId="77777777" w:rsidR="00722B52" w:rsidRDefault="00722B52" w:rsidP="00722B52">
      <w:pPr>
        <w:pStyle w:val="Heading4"/>
      </w:pPr>
      <w:bookmarkStart w:id="217" w:name="_Toc174396211"/>
      <w:r>
        <w:t>7.6.1</w:t>
      </w:r>
      <w:r>
        <w:tab/>
        <w:t>Rapporteur input (WID/TR/big CR)</w:t>
      </w:r>
      <w:bookmarkEnd w:id="217"/>
    </w:p>
    <w:p w14:paraId="54E43824" w14:textId="2EBF4910" w:rsidR="00722B52" w:rsidRDefault="00722B52" w:rsidP="00722B52">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3BD5C8B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5C0BCD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941A" w14:textId="71195F8B" w:rsidR="00722B52" w:rsidRDefault="00722B52" w:rsidP="00722B52">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6ADAD0AA"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4E4E41D2" w14:textId="77777777" w:rsidR="00722B52" w:rsidRDefault="00722B52" w:rsidP="00722B52">
      <w:pPr>
        <w:rPr>
          <w:rFonts w:ascii="Arial" w:hAnsi="Arial" w:cs="Arial"/>
          <w:b/>
        </w:rPr>
      </w:pPr>
      <w:r>
        <w:rPr>
          <w:rFonts w:ascii="Arial" w:hAnsi="Arial" w:cs="Arial"/>
          <w:b/>
        </w:rPr>
        <w:t xml:space="preserve">Abstract: </w:t>
      </w:r>
    </w:p>
    <w:p w14:paraId="51F8D1CD" w14:textId="77777777" w:rsidR="00722B52" w:rsidRDefault="00722B52" w:rsidP="00722B52">
      <w:r>
        <w:t>MCC: This is assumed to be for post-meeting agreement. [Post-Meeting]</w:t>
      </w:r>
    </w:p>
    <w:p w14:paraId="659B1E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A22C" w14:textId="53E8D48F" w:rsidR="00722B52" w:rsidRDefault="00722B52" w:rsidP="00722B52">
      <w:pPr>
        <w:rPr>
          <w:rFonts w:ascii="Arial" w:hAnsi="Arial" w:cs="Arial"/>
          <w:b/>
          <w:sz w:val="24"/>
        </w:rPr>
      </w:pPr>
      <w:r>
        <w:rPr>
          <w:rFonts w:ascii="Arial" w:hAnsi="Arial" w:cs="Arial"/>
          <w:b/>
          <w:color w:val="0000FF"/>
          <w:sz w:val="24"/>
        </w:rPr>
        <w:lastRenderedPageBreak/>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983A0F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827E7B1" w14:textId="77777777" w:rsidR="00722B52" w:rsidRDefault="00722B52" w:rsidP="00722B52">
      <w:pPr>
        <w:rPr>
          <w:rFonts w:ascii="Arial" w:hAnsi="Arial" w:cs="Arial"/>
          <w:b/>
        </w:rPr>
      </w:pPr>
      <w:r>
        <w:rPr>
          <w:rFonts w:ascii="Arial" w:hAnsi="Arial" w:cs="Arial"/>
          <w:b/>
        </w:rPr>
        <w:t xml:space="preserve">Abstract: </w:t>
      </w:r>
    </w:p>
    <w:p w14:paraId="236059B4" w14:textId="77777777" w:rsidR="00722B52" w:rsidRDefault="00722B52" w:rsidP="00722B52">
      <w:r>
        <w:t>MCC: It is assumed this is for post-meeting endorsement. [Post-Meeting]</w:t>
      </w:r>
    </w:p>
    <w:p w14:paraId="6682F3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C920" w14:textId="0832DA46" w:rsidR="00722B52" w:rsidRDefault="00722B52" w:rsidP="00722B52">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6629B114"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C655272" w14:textId="77777777" w:rsidR="00722B52" w:rsidRDefault="00722B52" w:rsidP="00722B52">
      <w:pPr>
        <w:rPr>
          <w:rFonts w:ascii="Arial" w:hAnsi="Arial" w:cs="Arial"/>
          <w:b/>
        </w:rPr>
      </w:pPr>
      <w:r>
        <w:rPr>
          <w:rFonts w:ascii="Arial" w:hAnsi="Arial" w:cs="Arial"/>
          <w:b/>
        </w:rPr>
        <w:t xml:space="preserve">Abstract: </w:t>
      </w:r>
    </w:p>
    <w:p w14:paraId="71113B8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080F6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329E3" w14:textId="77777777" w:rsidR="00722B52" w:rsidRDefault="00722B52" w:rsidP="00722B52">
      <w:pPr>
        <w:pStyle w:val="Heading4"/>
      </w:pPr>
      <w:bookmarkStart w:id="218" w:name="_Toc174396212"/>
      <w:r>
        <w:t>7.6.2</w:t>
      </w:r>
      <w:r>
        <w:tab/>
        <w:t>UE RF requirements for PC2</w:t>
      </w:r>
      <w:bookmarkEnd w:id="218"/>
    </w:p>
    <w:p w14:paraId="2C87360A" w14:textId="77777777" w:rsidR="00722B52" w:rsidRDefault="00722B52" w:rsidP="00722B52">
      <w:pPr>
        <w:pStyle w:val="Heading4"/>
      </w:pPr>
      <w:bookmarkStart w:id="219" w:name="_Toc174396213"/>
      <w:r>
        <w:t>7.6.3</w:t>
      </w:r>
      <w:r>
        <w:tab/>
        <w:t>UE RF requirements for PC1 FWVM</w:t>
      </w:r>
      <w:bookmarkEnd w:id="219"/>
    </w:p>
    <w:p w14:paraId="21456925" w14:textId="77777777" w:rsidR="00722B52" w:rsidRDefault="00722B52" w:rsidP="00722B52">
      <w:pPr>
        <w:pStyle w:val="Heading3"/>
      </w:pPr>
      <w:bookmarkStart w:id="220" w:name="_Toc174396214"/>
      <w:r>
        <w:t>7.7</w:t>
      </w:r>
      <w:r>
        <w:tab/>
        <w:t>Rel-19 HPUE for DC combinations of LTE band(s) and NR band(s)</w:t>
      </w:r>
      <w:bookmarkEnd w:id="220"/>
    </w:p>
    <w:p w14:paraId="5B175F65" w14:textId="77777777" w:rsidR="00722B52" w:rsidRDefault="00722B52" w:rsidP="00722B52">
      <w:pPr>
        <w:pStyle w:val="Heading4"/>
      </w:pPr>
      <w:bookmarkStart w:id="221" w:name="_Toc174396215"/>
      <w:r>
        <w:t>7.7.1</w:t>
      </w:r>
      <w:r>
        <w:tab/>
        <w:t>Rapporteur input (WID/TR/big CR)</w:t>
      </w:r>
      <w:bookmarkEnd w:id="221"/>
    </w:p>
    <w:p w14:paraId="0322A0E6" w14:textId="45CB3813" w:rsidR="00722B52" w:rsidRDefault="00722B52" w:rsidP="00722B52">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184E79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F6D9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A84C" w14:textId="2E542AFB" w:rsidR="00722B52" w:rsidRDefault="00722B52" w:rsidP="00722B52">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500B9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D8104B0" w14:textId="77777777" w:rsidR="00722B52" w:rsidRDefault="00722B52" w:rsidP="00722B52">
      <w:pPr>
        <w:rPr>
          <w:rFonts w:ascii="Arial" w:hAnsi="Arial" w:cs="Arial"/>
          <w:b/>
        </w:rPr>
      </w:pPr>
      <w:r>
        <w:rPr>
          <w:rFonts w:ascii="Arial" w:hAnsi="Arial" w:cs="Arial"/>
          <w:b/>
        </w:rPr>
        <w:t xml:space="preserve">Abstract: </w:t>
      </w:r>
    </w:p>
    <w:p w14:paraId="64033BBA" w14:textId="77777777" w:rsidR="00722B52" w:rsidRDefault="00722B52" w:rsidP="00722B52">
      <w:r>
        <w:t>MCC: It is assumed this is for post-meeting endorsement. [Post-Meeting]</w:t>
      </w:r>
    </w:p>
    <w:p w14:paraId="73EBE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1753" w14:textId="6733D043" w:rsidR="00722B52" w:rsidRDefault="00722B52" w:rsidP="00722B52">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0CDEBF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19E82786" w14:textId="77777777" w:rsidR="00722B52" w:rsidRDefault="00722B52" w:rsidP="00722B52">
      <w:pPr>
        <w:rPr>
          <w:rFonts w:ascii="Arial" w:hAnsi="Arial" w:cs="Arial"/>
          <w:b/>
        </w:rPr>
      </w:pPr>
      <w:r>
        <w:rPr>
          <w:rFonts w:ascii="Arial" w:hAnsi="Arial" w:cs="Arial"/>
          <w:b/>
        </w:rPr>
        <w:t xml:space="preserve">Abstract: </w:t>
      </w:r>
    </w:p>
    <w:p w14:paraId="2B6C184C" w14:textId="77777777" w:rsidR="00722B52" w:rsidRDefault="00722B52" w:rsidP="00722B52">
      <w:r>
        <w:t>MCC: There should not be any Rel-19 CRs for agreement at RAN4#112. This was changed to for "endorsement". This need to be clarified by session Chair that no Rel-19 should be submitted at this stage of Rel-19.</w:t>
      </w:r>
    </w:p>
    <w:p w14:paraId="048383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93DFD" w14:textId="38C4BA6B" w:rsidR="00722B52" w:rsidRDefault="00722B52" w:rsidP="00722B52">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794613B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812781B" w14:textId="77777777" w:rsidR="00722B52" w:rsidRDefault="00722B52" w:rsidP="00722B52">
      <w:pPr>
        <w:rPr>
          <w:rFonts w:ascii="Arial" w:hAnsi="Arial" w:cs="Arial"/>
          <w:b/>
        </w:rPr>
      </w:pPr>
      <w:r>
        <w:rPr>
          <w:rFonts w:ascii="Arial" w:hAnsi="Arial" w:cs="Arial"/>
          <w:b/>
        </w:rPr>
        <w:t xml:space="preserve">Abstract: </w:t>
      </w:r>
    </w:p>
    <w:p w14:paraId="68C5BCC5" w14:textId="77777777" w:rsidR="00722B52" w:rsidRDefault="00722B52" w:rsidP="00722B52">
      <w:r>
        <w:t>MCC: This is assumed to be for post-meeting agreement. [Post-Meeting]</w:t>
      </w:r>
    </w:p>
    <w:p w14:paraId="7778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FC82" w14:textId="280A5EE2" w:rsidR="00722B52" w:rsidRDefault="00722B52" w:rsidP="00722B52">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B6469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747BC149" w14:textId="77777777" w:rsidR="00722B52" w:rsidRDefault="00722B52" w:rsidP="00722B52">
      <w:pPr>
        <w:rPr>
          <w:rFonts w:ascii="Arial" w:hAnsi="Arial" w:cs="Arial"/>
          <w:b/>
        </w:rPr>
      </w:pPr>
      <w:r>
        <w:rPr>
          <w:rFonts w:ascii="Arial" w:hAnsi="Arial" w:cs="Arial"/>
          <w:b/>
        </w:rPr>
        <w:t xml:space="preserve">Abstract: </w:t>
      </w:r>
    </w:p>
    <w:p w14:paraId="511F8F98" w14:textId="77777777" w:rsidR="00722B52" w:rsidRDefault="00722B52" w:rsidP="00722B52">
      <w:r>
        <w:t>MCC: This is for post-meeting endorsement.</w:t>
      </w:r>
    </w:p>
    <w:p w14:paraId="5C10C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5B75" w14:textId="5AD225F8" w:rsidR="00722B52" w:rsidRDefault="00722B52" w:rsidP="00722B52">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1B826CA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798C1A" w14:textId="77777777" w:rsidR="00722B52" w:rsidRDefault="00722B52" w:rsidP="00722B52">
      <w:pPr>
        <w:rPr>
          <w:rFonts w:ascii="Arial" w:hAnsi="Arial" w:cs="Arial"/>
          <w:b/>
        </w:rPr>
      </w:pPr>
      <w:r>
        <w:rPr>
          <w:rFonts w:ascii="Arial" w:hAnsi="Arial" w:cs="Arial"/>
          <w:b/>
        </w:rPr>
        <w:t xml:space="preserve">Abstract: </w:t>
      </w:r>
    </w:p>
    <w:p w14:paraId="2955E494" w14:textId="77777777" w:rsidR="00722B52" w:rsidRDefault="00722B52" w:rsidP="00722B52">
      <w:r>
        <w:t>draft big CR 38.101-3 new combinations Rel-19 EN-DC HPUE. MCC: This is for post-meeting endorsement. This is a Rel-19 draftCR (running CR).</w:t>
      </w:r>
    </w:p>
    <w:p w14:paraId="2076A4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FB6D" w14:textId="7081A2F7" w:rsidR="00722B52" w:rsidRDefault="00722B52" w:rsidP="00722B52">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326B1F0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309386B0" w14:textId="77777777" w:rsidR="00722B52" w:rsidRDefault="00722B52" w:rsidP="00722B52">
      <w:pPr>
        <w:rPr>
          <w:rFonts w:ascii="Arial" w:hAnsi="Arial" w:cs="Arial"/>
          <w:b/>
        </w:rPr>
      </w:pPr>
      <w:r>
        <w:rPr>
          <w:rFonts w:ascii="Arial" w:hAnsi="Arial" w:cs="Arial"/>
          <w:b/>
        </w:rPr>
        <w:t xml:space="preserve">Abstract: </w:t>
      </w:r>
    </w:p>
    <w:p w14:paraId="7E012705" w14:textId="77777777" w:rsidR="00722B52" w:rsidRDefault="00722B52" w:rsidP="00722B52">
      <w:r>
        <w:t>TR 37.898 v0.1.0 Rel-19 High power UE for FR1 for DC_R18_xBLTE_yBNR_zDLnUL. MCC: This is assumed to be for post-meeting agreement. [Post-Meeting]</w:t>
      </w:r>
    </w:p>
    <w:p w14:paraId="4C18B7C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13E" w14:textId="77777777" w:rsidR="00722B52" w:rsidRDefault="00722B52" w:rsidP="00722B52">
      <w:pPr>
        <w:pStyle w:val="Heading4"/>
      </w:pPr>
      <w:bookmarkStart w:id="222" w:name="_Toc174396216"/>
      <w:r>
        <w:t>7.7.2</w:t>
      </w:r>
      <w:r>
        <w:tab/>
        <w:t>UE RF requirements</w:t>
      </w:r>
      <w:bookmarkEnd w:id="222"/>
    </w:p>
    <w:p w14:paraId="503B96A3" w14:textId="39B4B6C4" w:rsidR="00722B52" w:rsidRDefault="00722B52" w:rsidP="00722B52">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5CD04BF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AAC5603" w14:textId="77777777" w:rsidR="00722B52" w:rsidRDefault="00722B52" w:rsidP="00722B52">
      <w:pPr>
        <w:rPr>
          <w:rFonts w:ascii="Arial" w:hAnsi="Arial" w:cs="Arial"/>
          <w:b/>
        </w:rPr>
      </w:pPr>
      <w:r>
        <w:rPr>
          <w:rFonts w:ascii="Arial" w:hAnsi="Arial" w:cs="Arial"/>
          <w:b/>
        </w:rPr>
        <w:t xml:space="preserve">Abstract: </w:t>
      </w:r>
    </w:p>
    <w:p w14:paraId="53A53B83" w14:textId="77777777" w:rsidR="00722B52" w:rsidRDefault="00722B52" w:rsidP="00722B52">
      <w:r>
        <w:t>MCC: Updated the version of Rel-19 draft TR to current version 0.1.0.</w:t>
      </w:r>
    </w:p>
    <w:p w14:paraId="64B91B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0F90" w14:textId="32A433CE" w:rsidR="00722B52" w:rsidRDefault="00722B52" w:rsidP="00722B52">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2AF5D3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7254ECC" w14:textId="77777777" w:rsidR="00722B52" w:rsidRDefault="00722B52" w:rsidP="00722B52">
      <w:pPr>
        <w:rPr>
          <w:rFonts w:ascii="Arial" w:hAnsi="Arial" w:cs="Arial"/>
          <w:b/>
        </w:rPr>
      </w:pPr>
      <w:r>
        <w:rPr>
          <w:rFonts w:ascii="Arial" w:hAnsi="Arial" w:cs="Arial"/>
          <w:b/>
        </w:rPr>
        <w:t xml:space="preserve">Abstract: </w:t>
      </w:r>
    </w:p>
    <w:p w14:paraId="0DA7689E" w14:textId="77777777" w:rsidR="00722B52" w:rsidRDefault="00722B52" w:rsidP="00722B52">
      <w:r>
        <w:t>MCC: Updated the version of Rel-19 draft TR to current version 0.1.0.</w:t>
      </w:r>
    </w:p>
    <w:p w14:paraId="4C20BD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262E" w14:textId="4BA2E0DF" w:rsidR="00722B52" w:rsidRDefault="00722B52" w:rsidP="00722B52">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F11A47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3D24DA1" w14:textId="77777777" w:rsidR="00722B52" w:rsidRDefault="00722B52" w:rsidP="00722B52">
      <w:pPr>
        <w:rPr>
          <w:rFonts w:ascii="Arial" w:hAnsi="Arial" w:cs="Arial"/>
          <w:b/>
        </w:rPr>
      </w:pPr>
      <w:r>
        <w:rPr>
          <w:rFonts w:ascii="Arial" w:hAnsi="Arial" w:cs="Arial"/>
          <w:b/>
        </w:rPr>
        <w:t xml:space="preserve">Abstract: </w:t>
      </w:r>
    </w:p>
    <w:p w14:paraId="13E3B8A8" w14:textId="77777777" w:rsidR="00722B52" w:rsidRDefault="00722B52" w:rsidP="00722B52">
      <w:r>
        <w:t>MCC: Updated the version of Rel-19 draft TR to version 0.1.0.</w:t>
      </w:r>
    </w:p>
    <w:p w14:paraId="2A953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3429" w14:textId="051D46EC" w:rsidR="00722B52" w:rsidRDefault="00722B52" w:rsidP="00722B52">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7FD7081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669C01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B68F" w14:textId="77777777" w:rsidR="00722B52" w:rsidRDefault="00722B52" w:rsidP="00722B52">
      <w:pPr>
        <w:pStyle w:val="Heading3"/>
      </w:pPr>
      <w:bookmarkStart w:id="223" w:name="_Toc174396217"/>
      <w:r>
        <w:t>7.8</w:t>
      </w:r>
      <w:r>
        <w:tab/>
        <w:t>Rel-19 HPUE for NR intra-band CA and inter-band CA/DC with/without NR SUL</w:t>
      </w:r>
      <w:bookmarkEnd w:id="223"/>
    </w:p>
    <w:p w14:paraId="66422F67" w14:textId="77777777" w:rsidR="00722B52" w:rsidRDefault="00722B52" w:rsidP="00722B52">
      <w:pPr>
        <w:pStyle w:val="Heading4"/>
      </w:pPr>
      <w:bookmarkStart w:id="224" w:name="_Toc174396218"/>
      <w:r>
        <w:t>7.8.1</w:t>
      </w:r>
      <w:r>
        <w:tab/>
        <w:t>Rapporteur input (WID/TR/big CR)</w:t>
      </w:r>
      <w:bookmarkEnd w:id="224"/>
    </w:p>
    <w:p w14:paraId="79A3E1CF" w14:textId="6ADB2A1B" w:rsidR="00722B52" w:rsidRDefault="00722B52" w:rsidP="00722B52">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7C944750" w14:textId="77777777" w:rsidR="00722B52" w:rsidRDefault="00722B52" w:rsidP="00722B5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261466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DF40" w14:textId="5BD9C834" w:rsidR="00722B52" w:rsidRDefault="00722B52" w:rsidP="00722B52">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37FC1CF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56924B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2CABE" w14:textId="3E2F1A42" w:rsidR="00722B52" w:rsidRDefault="00722B52" w:rsidP="00722B52">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528EAF4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7D41D36" w14:textId="77777777" w:rsidR="00722B52" w:rsidRDefault="00722B52" w:rsidP="00722B52">
      <w:pPr>
        <w:rPr>
          <w:rFonts w:ascii="Arial" w:hAnsi="Arial" w:cs="Arial"/>
          <w:b/>
        </w:rPr>
      </w:pPr>
      <w:r>
        <w:rPr>
          <w:rFonts w:ascii="Arial" w:hAnsi="Arial" w:cs="Arial"/>
          <w:b/>
        </w:rPr>
        <w:t xml:space="preserve">Abstract: </w:t>
      </w:r>
    </w:p>
    <w:p w14:paraId="7620CD18" w14:textId="77777777" w:rsidR="00722B52" w:rsidRDefault="00722B52" w:rsidP="00722B52">
      <w:r>
        <w:t>MCC: This is assumed to be for post-meeting agreement. [Post-Meeting]</w:t>
      </w:r>
    </w:p>
    <w:p w14:paraId="5A9AF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25FD" w14:textId="207885E2" w:rsidR="00722B52" w:rsidRDefault="00722B52" w:rsidP="00722B52">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459D4D1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B43E147" w14:textId="77777777" w:rsidR="00722B52" w:rsidRDefault="00722B52" w:rsidP="00722B52">
      <w:pPr>
        <w:rPr>
          <w:rFonts w:ascii="Arial" w:hAnsi="Arial" w:cs="Arial"/>
          <w:b/>
        </w:rPr>
      </w:pPr>
      <w:r>
        <w:rPr>
          <w:rFonts w:ascii="Arial" w:hAnsi="Arial" w:cs="Arial"/>
          <w:b/>
        </w:rPr>
        <w:t xml:space="preserve">Abstract: </w:t>
      </w:r>
    </w:p>
    <w:p w14:paraId="6D452910" w14:textId="77777777" w:rsidR="00722B52" w:rsidRDefault="00722B52" w:rsidP="00722B52">
      <w:r>
        <w:t>for email approval. MCC: It is assumed this is for post-meeting endorsement. [Post-Meeting]</w:t>
      </w:r>
    </w:p>
    <w:p w14:paraId="4F4135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4407" w14:textId="380F63E6" w:rsidR="00722B52" w:rsidRDefault="00722B52" w:rsidP="00722B52">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192F8DF5"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20F989CD" w14:textId="77777777" w:rsidR="00722B52" w:rsidRDefault="00722B52" w:rsidP="00722B52">
      <w:pPr>
        <w:rPr>
          <w:rFonts w:ascii="Arial" w:hAnsi="Arial" w:cs="Arial"/>
          <w:b/>
        </w:rPr>
      </w:pPr>
      <w:r>
        <w:rPr>
          <w:rFonts w:ascii="Arial" w:hAnsi="Arial" w:cs="Arial"/>
          <w:b/>
        </w:rPr>
        <w:t xml:space="preserve">Abstract: </w:t>
      </w:r>
    </w:p>
    <w:p w14:paraId="01A85BCD"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D5E51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5458" w14:textId="42981E36" w:rsidR="00722B52" w:rsidRDefault="00722B52" w:rsidP="00722B52">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draft TR skeleton for HPUE_NR_CADC_SUL_R19</w:t>
      </w:r>
    </w:p>
    <w:p w14:paraId="189A4E7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F8EF445" w14:textId="77777777" w:rsidR="00722B52" w:rsidRDefault="00722B52" w:rsidP="00722B52">
      <w:pPr>
        <w:rPr>
          <w:rFonts w:ascii="Arial" w:hAnsi="Arial" w:cs="Arial"/>
          <w:b/>
        </w:rPr>
      </w:pPr>
      <w:r>
        <w:rPr>
          <w:rFonts w:ascii="Arial" w:hAnsi="Arial" w:cs="Arial"/>
          <w:b/>
        </w:rPr>
        <w:t xml:space="preserve">Abstract: </w:t>
      </w:r>
    </w:p>
    <w:p w14:paraId="2E72861B" w14:textId="77777777" w:rsidR="00722B52" w:rsidRDefault="00722B52" w:rsidP="00722B52">
      <w:r>
        <w:t>draft TR skeleton for email approval. MCC: This is assumed to be for post-meeting agreement. [Post-Meeting]</w:t>
      </w:r>
    </w:p>
    <w:p w14:paraId="10220C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ADF" w14:textId="5D346E5B" w:rsidR="00000000" w:rsidRDefault="00722B52">
      <w:pPr>
        <w:rPr>
          <w:rFonts w:ascii="Arial" w:hAnsi="Arial" w:cs="Arial"/>
          <w:b/>
          <w:sz w:val="24"/>
        </w:rPr>
      </w:pPr>
      <w:r>
        <w:rPr>
          <w:rFonts w:ascii="Arial" w:hAnsi="Arial" w:cs="Arial"/>
          <w:b/>
          <w:color w:val="0000FF"/>
          <w:sz w:val="24"/>
        </w:rPr>
        <w:lastRenderedPageBreak/>
        <w:t>R4-2412270</w:t>
      </w:r>
      <w:r>
        <w:rPr>
          <w:rFonts w:ascii="Arial" w:hAnsi="Arial" w:cs="Arial"/>
          <w:b/>
          <w:color w:val="0000FF"/>
          <w:sz w:val="24"/>
        </w:rPr>
        <w:tab/>
      </w:r>
      <w:r>
        <w:rPr>
          <w:rFonts w:ascii="Arial" w:hAnsi="Arial" w:cs="Arial"/>
          <w:b/>
          <w:sz w:val="24"/>
        </w:rPr>
        <w:t>Work procedure discussion for HPUE_NR_CADC_SUL_R19</w:t>
      </w:r>
    </w:p>
    <w:p w14:paraId="0EB9C0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86DD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A8F0" w14:textId="38A03FA6" w:rsidR="00722B52" w:rsidRDefault="00722B52" w:rsidP="00722B52">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4F7905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60A81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CC46E" w14:textId="1C1E9C36" w:rsidR="00722B52" w:rsidRDefault="00722B52" w:rsidP="00722B52">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7029AD4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077A0FFD" w14:textId="77777777" w:rsidR="00722B52" w:rsidRDefault="00722B52" w:rsidP="00722B52">
      <w:pPr>
        <w:rPr>
          <w:rFonts w:ascii="Arial" w:hAnsi="Arial" w:cs="Arial"/>
          <w:b/>
        </w:rPr>
      </w:pPr>
      <w:r>
        <w:rPr>
          <w:rFonts w:ascii="Arial" w:hAnsi="Arial" w:cs="Arial"/>
          <w:b/>
        </w:rPr>
        <w:t xml:space="preserve">Abstract: </w:t>
      </w:r>
    </w:p>
    <w:p w14:paraId="2AF22BF1" w14:textId="77777777" w:rsidR="00722B52" w:rsidRDefault="00722B52" w:rsidP="00722B52">
      <w:r>
        <w:t>Draft BigCR for email approval. MCC: This is for post-meeting endorsement. This is a Rel-19 draftCR (running CR).</w:t>
      </w:r>
    </w:p>
    <w:p w14:paraId="6E9F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083" w14:textId="77777777" w:rsidR="00722B52" w:rsidRDefault="00722B52" w:rsidP="00722B52">
      <w:pPr>
        <w:pStyle w:val="Heading4"/>
      </w:pPr>
      <w:bookmarkStart w:id="225" w:name="_Toc174396219"/>
      <w:r>
        <w:t>7.8.2</w:t>
      </w:r>
      <w:r>
        <w:tab/>
        <w:t>UE RF requirements for intra-band CA</w:t>
      </w:r>
      <w:bookmarkEnd w:id="225"/>
    </w:p>
    <w:p w14:paraId="1B5EA997" w14:textId="3011CECC" w:rsidR="00722B52" w:rsidRDefault="00722B52" w:rsidP="00722B52">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5AEF5B1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C1AE4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7D9AB" w14:textId="77777777" w:rsidR="00722B52" w:rsidRDefault="00722B52" w:rsidP="00722B52">
      <w:pPr>
        <w:pStyle w:val="Heading4"/>
      </w:pPr>
      <w:bookmarkStart w:id="226" w:name="_Toc174396220"/>
      <w:r>
        <w:t>7.8.3</w:t>
      </w:r>
      <w:r>
        <w:tab/>
        <w:t>UE RF requirements for inter-band CA/DC with high power on TDD band(s)</w:t>
      </w:r>
      <w:bookmarkEnd w:id="226"/>
    </w:p>
    <w:p w14:paraId="7E015A71" w14:textId="237A0963" w:rsidR="00722B52" w:rsidRDefault="00722B52" w:rsidP="00722B52">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D95593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53EE7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25C8" w14:textId="3B690EC3" w:rsidR="00722B52" w:rsidRDefault="00722B52" w:rsidP="00722B52">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5A97613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0F91AE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829C" w14:textId="384F2AF0" w:rsidR="00722B52" w:rsidRDefault="00722B52" w:rsidP="00722B52">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6501660C" w14:textId="77777777" w:rsidR="00722B52" w:rsidRDefault="00722B52" w:rsidP="00722B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F1D5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B298" w14:textId="6AEA6B6A" w:rsidR="00722B52" w:rsidRDefault="00722B52" w:rsidP="00722B52">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6ECA4E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0BEA84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B541" w14:textId="579772EB" w:rsidR="00722B52" w:rsidRDefault="00722B52" w:rsidP="00722B52">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77D4FA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1C495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B498C" w14:textId="24C73ADF" w:rsidR="00722B52" w:rsidRDefault="00722B52" w:rsidP="00722B52">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38.792, 3Tx inter-band CA_n1-n78</w:t>
      </w:r>
    </w:p>
    <w:p w14:paraId="7124466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6E027" w14:textId="77777777" w:rsidR="00722B52" w:rsidRDefault="00722B52" w:rsidP="00722B52">
      <w:pPr>
        <w:rPr>
          <w:rFonts w:ascii="Arial" w:hAnsi="Arial" w:cs="Arial"/>
          <w:b/>
        </w:rPr>
      </w:pPr>
      <w:r>
        <w:rPr>
          <w:rFonts w:ascii="Arial" w:hAnsi="Arial" w:cs="Arial"/>
          <w:b/>
        </w:rPr>
        <w:t xml:space="preserve">Abstract: </w:t>
      </w:r>
    </w:p>
    <w:p w14:paraId="1AF4A55B" w14:textId="77777777" w:rsidR="00722B52" w:rsidRDefault="00722B52" w:rsidP="00722B52">
      <w:r>
        <w:t>TP for TR 38.792, 3Tx inter-band CA_n1-n78</w:t>
      </w:r>
    </w:p>
    <w:p w14:paraId="6959D4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7765" w14:textId="43C30AE5" w:rsidR="00722B52" w:rsidRDefault="00722B52" w:rsidP="00722B52">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38.792, 3Tx inter-band CA_n3-n78</w:t>
      </w:r>
    </w:p>
    <w:p w14:paraId="6BBEAEB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93BC700" w14:textId="77777777" w:rsidR="00722B52" w:rsidRDefault="00722B52" w:rsidP="00722B52">
      <w:pPr>
        <w:rPr>
          <w:rFonts w:ascii="Arial" w:hAnsi="Arial" w:cs="Arial"/>
          <w:b/>
        </w:rPr>
      </w:pPr>
      <w:r>
        <w:rPr>
          <w:rFonts w:ascii="Arial" w:hAnsi="Arial" w:cs="Arial"/>
          <w:b/>
        </w:rPr>
        <w:t xml:space="preserve">Abstract: </w:t>
      </w:r>
    </w:p>
    <w:p w14:paraId="3D16F542" w14:textId="77777777" w:rsidR="00722B52" w:rsidRDefault="00722B52" w:rsidP="00722B52">
      <w:r>
        <w:t>TP for TR 38.792, 3Tx inter-band CA_n3-n78</w:t>
      </w:r>
    </w:p>
    <w:p w14:paraId="04504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C53" w14:textId="5757405F" w:rsidR="00722B52" w:rsidRDefault="00722B52" w:rsidP="00722B52">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38.792, 3Tx inter-band CA_n7-n78</w:t>
      </w:r>
    </w:p>
    <w:p w14:paraId="7EB584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6405260A" w14:textId="77777777" w:rsidR="00722B52" w:rsidRDefault="00722B52" w:rsidP="00722B52">
      <w:pPr>
        <w:rPr>
          <w:rFonts w:ascii="Arial" w:hAnsi="Arial" w:cs="Arial"/>
          <w:b/>
        </w:rPr>
      </w:pPr>
      <w:r>
        <w:rPr>
          <w:rFonts w:ascii="Arial" w:hAnsi="Arial" w:cs="Arial"/>
          <w:b/>
        </w:rPr>
        <w:t xml:space="preserve">Abstract: </w:t>
      </w:r>
    </w:p>
    <w:p w14:paraId="43501457" w14:textId="77777777" w:rsidR="00722B52" w:rsidRDefault="00722B52" w:rsidP="00722B52">
      <w:r>
        <w:t>TP for TR 38.792, 3Tx inter-band CA_n7-n78. MCC: The current version of the Rel-19 draft TR is v0.0.1.</w:t>
      </w:r>
    </w:p>
    <w:p w14:paraId="51B70F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5463" w14:textId="588AE290" w:rsidR="00722B52" w:rsidRDefault="00722B52" w:rsidP="00722B52">
      <w:pPr>
        <w:rPr>
          <w:rFonts w:ascii="Arial" w:hAnsi="Arial" w:cs="Arial"/>
          <w:b/>
          <w:sz w:val="24"/>
        </w:rPr>
      </w:pPr>
      <w:r>
        <w:rPr>
          <w:rFonts w:ascii="Arial" w:hAnsi="Arial" w:cs="Arial"/>
          <w:b/>
          <w:color w:val="0000FF"/>
          <w:sz w:val="24"/>
        </w:rPr>
        <w:lastRenderedPageBreak/>
        <w:t>R4-2412368</w:t>
      </w:r>
      <w:r>
        <w:rPr>
          <w:rFonts w:ascii="Arial" w:hAnsi="Arial" w:cs="Arial"/>
          <w:b/>
          <w:color w:val="0000FF"/>
          <w:sz w:val="24"/>
        </w:rPr>
        <w:tab/>
      </w:r>
      <w:r>
        <w:rPr>
          <w:rFonts w:ascii="Arial" w:hAnsi="Arial" w:cs="Arial"/>
          <w:b/>
          <w:sz w:val="24"/>
        </w:rPr>
        <w:t>TP for TR 38.792, 3Tx inter-band CA_n28-n78</w:t>
      </w:r>
    </w:p>
    <w:p w14:paraId="0908131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740E458" w14:textId="77777777" w:rsidR="00722B52" w:rsidRDefault="00722B52" w:rsidP="00722B52">
      <w:pPr>
        <w:rPr>
          <w:rFonts w:ascii="Arial" w:hAnsi="Arial" w:cs="Arial"/>
          <w:b/>
        </w:rPr>
      </w:pPr>
      <w:r>
        <w:rPr>
          <w:rFonts w:ascii="Arial" w:hAnsi="Arial" w:cs="Arial"/>
          <w:b/>
        </w:rPr>
        <w:t xml:space="preserve">Abstract: </w:t>
      </w:r>
    </w:p>
    <w:p w14:paraId="15191893" w14:textId="77777777" w:rsidR="00722B52" w:rsidRDefault="00722B52" w:rsidP="00722B52">
      <w:r>
        <w:t>TP for TR 38.792, 3Tx inter-band CA_n28-n78. MCC: The current version of the Rel-19 draft TR is v0.0.1.</w:t>
      </w:r>
    </w:p>
    <w:p w14:paraId="0E5AED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563D" w14:textId="73094F97" w:rsidR="00722B52" w:rsidRDefault="00722B52" w:rsidP="00722B52">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4D1C81E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1A486F" w14:textId="77777777" w:rsidR="00722B52" w:rsidRDefault="00722B52" w:rsidP="00722B52">
      <w:pPr>
        <w:rPr>
          <w:rFonts w:ascii="Arial" w:hAnsi="Arial" w:cs="Arial"/>
          <w:b/>
        </w:rPr>
      </w:pPr>
      <w:r>
        <w:rPr>
          <w:rFonts w:ascii="Arial" w:hAnsi="Arial" w:cs="Arial"/>
          <w:b/>
        </w:rPr>
        <w:t xml:space="preserve">Abstract: </w:t>
      </w:r>
    </w:p>
    <w:p w14:paraId="34B70B0E" w14:textId="77777777" w:rsidR="00722B52" w:rsidRDefault="00722B52" w:rsidP="00722B52">
      <w:r>
        <w:t>draft CR 38.101-1 for adding n78 PC2 UL to 2 and 3 bands NR CA combinations</w:t>
      </w:r>
    </w:p>
    <w:p w14:paraId="32F56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19B8" w14:textId="767CCE69" w:rsidR="00722B52" w:rsidRDefault="00722B52" w:rsidP="00722B52">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561AFEB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0C5B8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C349" w14:textId="3564B4E7" w:rsidR="00722B52" w:rsidRDefault="00722B52" w:rsidP="00722B52">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15CFC6C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27F90A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BBB0" w14:textId="25D03D12" w:rsidR="00722B52" w:rsidRDefault="00722B52" w:rsidP="00722B52">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816300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403A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73E" w14:textId="77777777" w:rsidR="00722B52" w:rsidRDefault="00722B52" w:rsidP="00722B52">
      <w:pPr>
        <w:pStyle w:val="Heading4"/>
      </w:pPr>
      <w:bookmarkStart w:id="227" w:name="_Toc174396221"/>
      <w:r>
        <w:t>7.8.4</w:t>
      </w:r>
      <w:r>
        <w:tab/>
        <w:t>UE RF requirements for inter-band CA/DC with high power on FDD band(s)</w:t>
      </w:r>
      <w:bookmarkEnd w:id="227"/>
    </w:p>
    <w:p w14:paraId="2ACDCD0E" w14:textId="66CA6D4E" w:rsidR="00722B52" w:rsidRDefault="00722B52" w:rsidP="00722B52">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6E70C3F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E2FE45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74B7" w14:textId="065C76D7" w:rsidR="00722B52" w:rsidRDefault="00722B52" w:rsidP="00722B52">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0BD889B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1381C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9165" w14:textId="00801F2E" w:rsidR="00722B52" w:rsidRDefault="00722B52" w:rsidP="00722B52">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167496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BCB8B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1BF0" w14:textId="2ACB70DC" w:rsidR="00722B52" w:rsidRDefault="00722B52" w:rsidP="00722B52">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24F26B8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106A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D23B" w14:textId="77777777" w:rsidR="00722B52" w:rsidRDefault="00722B52" w:rsidP="00722B52">
      <w:pPr>
        <w:pStyle w:val="Heading4"/>
      </w:pPr>
      <w:bookmarkStart w:id="228" w:name="_Toc174396222"/>
      <w:r>
        <w:t>7.8.5</w:t>
      </w:r>
      <w:r>
        <w:tab/>
        <w:t>UE RF requirements for inter-band CA/DC with high power on both FDD and TDD bands</w:t>
      </w:r>
      <w:bookmarkEnd w:id="228"/>
    </w:p>
    <w:p w14:paraId="20F861C4" w14:textId="610A5B00" w:rsidR="00722B52" w:rsidRDefault="00722B52" w:rsidP="00722B52">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CDDFE1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46AE6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4BD5" w14:textId="77777777" w:rsidR="00722B52" w:rsidRDefault="00722B52" w:rsidP="00722B52">
      <w:pPr>
        <w:pStyle w:val="Heading3"/>
      </w:pPr>
      <w:bookmarkStart w:id="229" w:name="_Toc174396223"/>
      <w:r>
        <w:t>7.9</w:t>
      </w:r>
      <w:r>
        <w:tab/>
        <w:t>Rel-19 Additional NR bands for NR features</w:t>
      </w:r>
      <w:bookmarkEnd w:id="229"/>
    </w:p>
    <w:p w14:paraId="18B72877" w14:textId="77777777" w:rsidR="00722B52" w:rsidRDefault="00722B52" w:rsidP="00722B52">
      <w:pPr>
        <w:pStyle w:val="Heading4"/>
      </w:pPr>
      <w:bookmarkStart w:id="230" w:name="_Toc174396224"/>
      <w:r>
        <w:t>7.9.1</w:t>
      </w:r>
      <w:r>
        <w:tab/>
        <w:t>Rapporteur input (WID/TR/big CR)</w:t>
      </w:r>
      <w:bookmarkEnd w:id="230"/>
    </w:p>
    <w:p w14:paraId="12167503" w14:textId="79CAD320" w:rsidR="00722B52" w:rsidRDefault="00722B52" w:rsidP="00722B52">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7FE02B4F"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BA6541A" w14:textId="77777777" w:rsidR="00722B52" w:rsidRDefault="00722B52" w:rsidP="00722B52">
      <w:pPr>
        <w:rPr>
          <w:rFonts w:ascii="Arial" w:hAnsi="Arial" w:cs="Arial"/>
          <w:b/>
        </w:rPr>
      </w:pPr>
      <w:r>
        <w:rPr>
          <w:rFonts w:ascii="Arial" w:hAnsi="Arial" w:cs="Arial"/>
          <w:b/>
        </w:rPr>
        <w:t xml:space="preserve">Abstract: </w:t>
      </w:r>
    </w:p>
    <w:p w14:paraId="17DB9373" w14:textId="77777777" w:rsidR="00722B52" w:rsidRDefault="00722B52" w:rsidP="00722B52">
      <w:r>
        <w:t>MCC: It is assumed this is for post-meeting endorsement. [Post-Meeting]</w:t>
      </w:r>
    </w:p>
    <w:p w14:paraId="77EA8B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1FCD" w14:textId="670CDE6A" w:rsidR="00722B52" w:rsidRDefault="00722B52" w:rsidP="00722B52">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60038F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15F0D3C9" w14:textId="77777777" w:rsidR="00722B52" w:rsidRDefault="00722B52" w:rsidP="00722B52">
      <w:pPr>
        <w:rPr>
          <w:rFonts w:ascii="Arial" w:hAnsi="Arial" w:cs="Arial"/>
          <w:b/>
        </w:rPr>
      </w:pPr>
      <w:r>
        <w:rPr>
          <w:rFonts w:ascii="Arial" w:hAnsi="Arial" w:cs="Arial"/>
          <w:b/>
        </w:rPr>
        <w:lastRenderedPageBreak/>
        <w:t xml:space="preserve">Abstract: </w:t>
      </w:r>
    </w:p>
    <w:p w14:paraId="48AE03B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4DAA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258D" w14:textId="68CF87E8" w:rsidR="00722B52" w:rsidRDefault="00722B52" w:rsidP="00722B52">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3B2A7FD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5C54B5C1" w14:textId="77777777" w:rsidR="00722B52" w:rsidRDefault="00722B52" w:rsidP="00722B52">
      <w:pPr>
        <w:rPr>
          <w:rFonts w:ascii="Arial" w:hAnsi="Arial" w:cs="Arial"/>
          <w:b/>
        </w:rPr>
      </w:pPr>
      <w:r>
        <w:rPr>
          <w:rFonts w:ascii="Arial" w:hAnsi="Arial" w:cs="Arial"/>
          <w:b/>
        </w:rPr>
        <w:t xml:space="preserve">Abstract: </w:t>
      </w:r>
    </w:p>
    <w:p w14:paraId="3FC4D00E"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1505CA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47353" w14:textId="2286D1FF" w:rsidR="00722B52" w:rsidRDefault="00722B52" w:rsidP="00722B52">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27F4F4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1F908F" w14:textId="77777777" w:rsidR="00722B52" w:rsidRDefault="00722B52" w:rsidP="00722B52">
      <w:pPr>
        <w:rPr>
          <w:rFonts w:ascii="Arial" w:hAnsi="Arial" w:cs="Arial"/>
          <w:b/>
        </w:rPr>
      </w:pPr>
      <w:r>
        <w:rPr>
          <w:rFonts w:ascii="Arial" w:hAnsi="Arial" w:cs="Arial"/>
          <w:b/>
        </w:rPr>
        <w:t xml:space="preserve">Abstract: </w:t>
      </w:r>
    </w:p>
    <w:p w14:paraId="33357293" w14:textId="77777777" w:rsidR="00722B52" w:rsidRDefault="00722B52" w:rsidP="00722B52">
      <w:r>
        <w:t>MCC: This is for post-meeting endorsement. This is a Rel-19 draftCR (running CR).</w:t>
      </w:r>
    </w:p>
    <w:p w14:paraId="5425F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21FA" w14:textId="0393DF7D" w:rsidR="00722B52" w:rsidRDefault="00722B52" w:rsidP="00722B52">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6CEBE0F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B39643E" w14:textId="77777777" w:rsidR="00722B52" w:rsidRDefault="00722B52" w:rsidP="00722B52">
      <w:pPr>
        <w:rPr>
          <w:rFonts w:ascii="Arial" w:hAnsi="Arial" w:cs="Arial"/>
          <w:b/>
        </w:rPr>
      </w:pPr>
      <w:r>
        <w:rPr>
          <w:rFonts w:ascii="Arial" w:hAnsi="Arial" w:cs="Arial"/>
          <w:b/>
        </w:rPr>
        <w:t xml:space="preserve">Abstract: </w:t>
      </w:r>
    </w:p>
    <w:p w14:paraId="14814F0F" w14:textId="77777777" w:rsidR="00722B52" w:rsidRDefault="00722B52" w:rsidP="00722B52">
      <w:r>
        <w:t>MCC: This is for post-meeting endorsement. This is a Rel-19 draftCR (running CR).</w:t>
      </w:r>
    </w:p>
    <w:p w14:paraId="75E0F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D5AF" w14:textId="52C706C0" w:rsidR="00722B52" w:rsidRDefault="00722B52" w:rsidP="00722B52">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16863EF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0AEB564F" w14:textId="77777777" w:rsidR="00722B52" w:rsidRDefault="00722B52" w:rsidP="00722B52">
      <w:pPr>
        <w:rPr>
          <w:rFonts w:ascii="Arial" w:hAnsi="Arial" w:cs="Arial"/>
          <w:b/>
        </w:rPr>
      </w:pPr>
      <w:r>
        <w:rPr>
          <w:rFonts w:ascii="Arial" w:hAnsi="Arial" w:cs="Arial"/>
          <w:b/>
        </w:rPr>
        <w:t xml:space="preserve">Abstract: </w:t>
      </w:r>
    </w:p>
    <w:p w14:paraId="2EAF1300" w14:textId="77777777" w:rsidR="00722B52" w:rsidRDefault="00722B52" w:rsidP="00722B52">
      <w:r>
        <w:t>MCC: There should not be any Rel-19 CRs for agreement at RAN4#112. This was changed to for "endorsement". This need to be clarified by session Chair that no Rel-19 CRs should be submitted at this stage of Rel-19. Since this was not submitted at submission</w:t>
      </w:r>
    </w:p>
    <w:p w14:paraId="2D05CC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B9869" w14:textId="77777777" w:rsidR="00722B52" w:rsidRDefault="00722B52" w:rsidP="00722B52">
      <w:pPr>
        <w:pStyle w:val="Heading4"/>
      </w:pPr>
      <w:bookmarkStart w:id="231" w:name="_Toc174396225"/>
      <w:r>
        <w:lastRenderedPageBreak/>
        <w:t>7.9.2</w:t>
      </w:r>
      <w:r>
        <w:tab/>
        <w:t>UE RF requirements for UL-MIMO in a single band</w:t>
      </w:r>
      <w:bookmarkEnd w:id="231"/>
    </w:p>
    <w:p w14:paraId="767B75D9" w14:textId="77777777" w:rsidR="00722B52" w:rsidRDefault="00722B52" w:rsidP="00722B52">
      <w:pPr>
        <w:pStyle w:val="Heading4"/>
      </w:pPr>
      <w:bookmarkStart w:id="232" w:name="_Toc174396226"/>
      <w:r>
        <w:t>7.9.3</w:t>
      </w:r>
      <w:r>
        <w:tab/>
        <w:t>UE RF requirements for 4Rx</w:t>
      </w:r>
      <w:bookmarkEnd w:id="232"/>
    </w:p>
    <w:p w14:paraId="0EB349D9" w14:textId="2FC5A5B6" w:rsidR="00722B52" w:rsidRDefault="00722B52" w:rsidP="00722B52">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22EDBF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36933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E18C" w14:textId="77777777" w:rsidR="00722B52" w:rsidRDefault="00722B52" w:rsidP="00722B52">
      <w:pPr>
        <w:pStyle w:val="Heading4"/>
      </w:pPr>
      <w:bookmarkStart w:id="233" w:name="_Toc174396227"/>
      <w:r>
        <w:t>7.9.4</w:t>
      </w:r>
      <w:r>
        <w:tab/>
        <w:t>UE RF requirements for 8Rx</w:t>
      </w:r>
      <w:bookmarkEnd w:id="233"/>
    </w:p>
    <w:p w14:paraId="71FFFF79" w14:textId="3A9C1CE1" w:rsidR="00722B52" w:rsidRDefault="00722B52" w:rsidP="00722B52">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736E68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40B2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773E" w14:textId="77777777" w:rsidR="00722B52" w:rsidRDefault="00722B52" w:rsidP="00722B52">
      <w:pPr>
        <w:pStyle w:val="Heading3"/>
      </w:pPr>
      <w:bookmarkStart w:id="234" w:name="_Toc174396228"/>
      <w:r>
        <w:t>7.10</w:t>
      </w:r>
      <w:r>
        <w:tab/>
        <w:t>Rel-19 downlink interruption for NR and EN-DC band combinations at dynamic Tx Switching in Uplink</w:t>
      </w:r>
      <w:bookmarkEnd w:id="234"/>
    </w:p>
    <w:p w14:paraId="501C7CA0" w14:textId="77777777" w:rsidR="00722B52" w:rsidRDefault="00722B52" w:rsidP="00722B52">
      <w:pPr>
        <w:pStyle w:val="Heading4"/>
      </w:pPr>
      <w:bookmarkStart w:id="235" w:name="_Toc174396229"/>
      <w:r>
        <w:t>7.10.1</w:t>
      </w:r>
      <w:r>
        <w:tab/>
        <w:t>Rapporteur input (WID/TR/big CR)</w:t>
      </w:r>
      <w:bookmarkEnd w:id="235"/>
    </w:p>
    <w:p w14:paraId="0C113C9E" w14:textId="635A5B0B" w:rsidR="00722B52" w:rsidRDefault="00722B52" w:rsidP="00722B52">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2546869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3C6C5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22C0" w14:textId="77777777" w:rsidR="00722B52" w:rsidRDefault="00722B52" w:rsidP="00722B52">
      <w:pPr>
        <w:pStyle w:val="Heading4"/>
      </w:pPr>
      <w:bookmarkStart w:id="236" w:name="_Toc174396230"/>
      <w:r>
        <w:t>7.10.2</w:t>
      </w:r>
      <w:r>
        <w:tab/>
        <w:t>UE RF requirements</w:t>
      </w:r>
      <w:bookmarkEnd w:id="236"/>
    </w:p>
    <w:p w14:paraId="35E69153" w14:textId="5A17B7D2" w:rsidR="00722B52" w:rsidRDefault="00722B52" w:rsidP="00722B52">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5E884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3A25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9A00" w14:textId="6D4B6709" w:rsidR="00722B52" w:rsidRDefault="00722B52" w:rsidP="00722B52">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62A83D3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9E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0A10" w14:textId="77777777" w:rsidR="00722B52" w:rsidRDefault="00722B52" w:rsidP="00722B52">
      <w:pPr>
        <w:pStyle w:val="Heading3"/>
      </w:pPr>
      <w:bookmarkStart w:id="237" w:name="_Toc174396231"/>
      <w:r>
        <w:lastRenderedPageBreak/>
        <w:t>7.11</w:t>
      </w:r>
      <w:r>
        <w:tab/>
        <w:t>Simultaneous Rx/Tx band combinations for NR CA/DC, NR SUL and LTE/NR DC in Rel-19</w:t>
      </w:r>
      <w:bookmarkEnd w:id="237"/>
    </w:p>
    <w:p w14:paraId="4965AD31" w14:textId="77777777" w:rsidR="00722B52" w:rsidRDefault="00722B52" w:rsidP="00722B52">
      <w:pPr>
        <w:pStyle w:val="Heading4"/>
      </w:pPr>
      <w:bookmarkStart w:id="238" w:name="_Toc174396232"/>
      <w:r>
        <w:t>7.11.1</w:t>
      </w:r>
      <w:r>
        <w:tab/>
        <w:t>Rapporteur input (WID/TR/big CR)</w:t>
      </w:r>
      <w:bookmarkEnd w:id="238"/>
    </w:p>
    <w:p w14:paraId="6465A33B" w14:textId="3696B882" w:rsidR="00722B52" w:rsidRDefault="00722B52" w:rsidP="00722B52">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684CE3D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408FF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9BEE" w14:textId="77777777" w:rsidR="00722B52" w:rsidRDefault="00722B52" w:rsidP="00722B52">
      <w:pPr>
        <w:pStyle w:val="Heading4"/>
      </w:pPr>
      <w:bookmarkStart w:id="239" w:name="_Toc174396233"/>
      <w:r>
        <w:t>7.11.2</w:t>
      </w:r>
      <w:r>
        <w:tab/>
        <w:t>UE RF requirements</w:t>
      </w:r>
      <w:bookmarkEnd w:id="239"/>
    </w:p>
    <w:p w14:paraId="2B1F47EC" w14:textId="6D581A70" w:rsidR="00722B52" w:rsidRDefault="00722B52" w:rsidP="00722B52">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07C36E8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E97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4DEDF" w14:textId="3875258A" w:rsidR="00722B52" w:rsidRDefault="00722B52" w:rsidP="00722B52">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80C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C7F2A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EDB" w14:textId="44434A83" w:rsidR="00722B52" w:rsidRDefault="00722B52" w:rsidP="00722B52">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667A1D9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42134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01167" w14:textId="56B1669E" w:rsidR="00722B52" w:rsidRDefault="00722B52" w:rsidP="00722B52">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5B81EB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9AE8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EA59" w14:textId="540EFA42" w:rsidR="00722B52" w:rsidRDefault="00722B52" w:rsidP="00722B52">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4F88EB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B4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0F5A" w14:textId="4DB5D602" w:rsidR="00722B52" w:rsidRDefault="00722B52" w:rsidP="00722B52">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37044E6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018FB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DFCB" w14:textId="77777777" w:rsidR="00722B52" w:rsidRDefault="00722B52" w:rsidP="00722B52">
      <w:pPr>
        <w:pStyle w:val="Heading3"/>
      </w:pPr>
      <w:bookmarkStart w:id="240" w:name="_Toc174396234"/>
      <w:r>
        <w:t>7.12</w:t>
      </w:r>
      <w:r>
        <w:tab/>
        <w:t>Adding channel bandwidth(s) support to existing NR bands and CA/ENDC combinations in REL-19</w:t>
      </w:r>
      <w:bookmarkEnd w:id="240"/>
    </w:p>
    <w:p w14:paraId="405D1E35" w14:textId="77777777" w:rsidR="00722B52" w:rsidRDefault="00722B52" w:rsidP="00722B52">
      <w:pPr>
        <w:pStyle w:val="Heading4"/>
      </w:pPr>
      <w:bookmarkStart w:id="241" w:name="_Toc174396235"/>
      <w:r>
        <w:t>7.12.1</w:t>
      </w:r>
      <w:r>
        <w:tab/>
        <w:t>Rapporteur input (WID/TR/big CR)</w:t>
      </w:r>
      <w:bookmarkEnd w:id="241"/>
    </w:p>
    <w:p w14:paraId="52C89863" w14:textId="2FB29208" w:rsidR="00722B52" w:rsidRDefault="00722B52" w:rsidP="00722B52">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2F16078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B28E6" w14:textId="77777777" w:rsidR="00722B52" w:rsidRDefault="00722B52" w:rsidP="00722B52">
      <w:pPr>
        <w:rPr>
          <w:rFonts w:ascii="Arial" w:hAnsi="Arial" w:cs="Arial"/>
          <w:b/>
        </w:rPr>
      </w:pPr>
      <w:r>
        <w:rPr>
          <w:rFonts w:ascii="Arial" w:hAnsi="Arial" w:cs="Arial"/>
          <w:b/>
        </w:rPr>
        <w:t xml:space="preserve">Abstract: </w:t>
      </w:r>
    </w:p>
    <w:p w14:paraId="1EDC76AC" w14:textId="77777777" w:rsidR="00722B52" w:rsidRDefault="00722B52" w:rsidP="00722B52">
      <w:r>
        <w:t>This contribution is a revision of the basket WI on adding channel WB in existing NR bands</w:t>
      </w:r>
    </w:p>
    <w:p w14:paraId="246F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CB6E74D" w14:textId="1C2B35FA" w:rsidR="00722B52" w:rsidRDefault="00722B52" w:rsidP="00722B52">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34C9FB1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BA1266F" w14:textId="77777777" w:rsidR="00722B52" w:rsidRDefault="00722B52" w:rsidP="00722B52">
      <w:pPr>
        <w:rPr>
          <w:rFonts w:ascii="Arial" w:hAnsi="Arial" w:cs="Arial"/>
          <w:b/>
        </w:rPr>
      </w:pPr>
      <w:r>
        <w:rPr>
          <w:rFonts w:ascii="Arial" w:hAnsi="Arial" w:cs="Arial"/>
          <w:b/>
        </w:rPr>
        <w:t xml:space="preserve">Abstract: </w:t>
      </w:r>
    </w:p>
    <w:p w14:paraId="79A66059" w14:textId="77777777" w:rsidR="00722B52" w:rsidRDefault="00722B52" w:rsidP="00722B52">
      <w:r>
        <w:t>This contribution is a draft TR skeleton to capture the work related to the basket WI on adding channel WB in existing NR bands</w:t>
      </w:r>
    </w:p>
    <w:p w14:paraId="00F6C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0246DE7C" w14:textId="5B19DF0F" w:rsidR="00722B52" w:rsidRDefault="00722B52" w:rsidP="00722B52">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09E9295"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B1A6076" w14:textId="77777777" w:rsidR="00722B52" w:rsidRDefault="00722B52" w:rsidP="00722B52">
      <w:pPr>
        <w:rPr>
          <w:color w:val="808080"/>
        </w:rPr>
      </w:pPr>
      <w:r>
        <w:rPr>
          <w:color w:val="808080"/>
        </w:rPr>
        <w:t>(Replaces R4-2411197)</w:t>
      </w:r>
    </w:p>
    <w:p w14:paraId="4409742F" w14:textId="77777777" w:rsidR="00722B52" w:rsidRDefault="00722B52" w:rsidP="00722B52">
      <w:pPr>
        <w:rPr>
          <w:rFonts w:ascii="Arial" w:hAnsi="Arial" w:cs="Arial"/>
          <w:b/>
        </w:rPr>
      </w:pPr>
      <w:r>
        <w:rPr>
          <w:rFonts w:ascii="Arial" w:hAnsi="Arial" w:cs="Arial"/>
          <w:b/>
        </w:rPr>
        <w:t xml:space="preserve">Abstract: </w:t>
      </w:r>
    </w:p>
    <w:p w14:paraId="54F905B5" w14:textId="77777777" w:rsidR="00722B52" w:rsidRDefault="00722B52" w:rsidP="00722B52">
      <w:r>
        <w:t>This contribution is a revision of the basket WI on adding channel WB in existing NR bands</w:t>
      </w:r>
    </w:p>
    <w:p w14:paraId="523C9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56EE" w14:textId="1E540B37" w:rsidR="00722B52" w:rsidRDefault="00722B52" w:rsidP="00722B52">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59FAD8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AEAE7EF" w14:textId="77777777" w:rsidR="00722B52" w:rsidRDefault="00722B52" w:rsidP="00722B52">
      <w:pPr>
        <w:rPr>
          <w:color w:val="808080"/>
        </w:rPr>
      </w:pPr>
      <w:r>
        <w:rPr>
          <w:color w:val="808080"/>
        </w:rPr>
        <w:t>(Replaces R4-2411198)</w:t>
      </w:r>
    </w:p>
    <w:p w14:paraId="2A8C4924" w14:textId="77777777" w:rsidR="00722B52" w:rsidRDefault="00722B52" w:rsidP="00722B52">
      <w:pPr>
        <w:rPr>
          <w:rFonts w:ascii="Arial" w:hAnsi="Arial" w:cs="Arial"/>
          <w:b/>
        </w:rPr>
      </w:pPr>
      <w:r>
        <w:rPr>
          <w:rFonts w:ascii="Arial" w:hAnsi="Arial" w:cs="Arial"/>
          <w:b/>
        </w:rPr>
        <w:t xml:space="preserve">Abstract: </w:t>
      </w:r>
    </w:p>
    <w:p w14:paraId="161D6AE9" w14:textId="77777777" w:rsidR="00722B52" w:rsidRDefault="00722B52" w:rsidP="00722B52">
      <w:r>
        <w:t>This contribution is a draft TR skeleton to capture the work related to the basket WI on adding channel WB in existing NR bands</w:t>
      </w:r>
    </w:p>
    <w:p w14:paraId="7EC2D96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CB4D" w14:textId="77777777" w:rsidR="00722B52" w:rsidRDefault="00722B52" w:rsidP="00722B52">
      <w:pPr>
        <w:pStyle w:val="Heading4"/>
      </w:pPr>
      <w:bookmarkStart w:id="242" w:name="_Toc174396236"/>
      <w:r>
        <w:t>7.12.2</w:t>
      </w:r>
      <w:r>
        <w:tab/>
        <w:t>UE RF requirements</w:t>
      </w:r>
      <w:bookmarkEnd w:id="242"/>
    </w:p>
    <w:p w14:paraId="1EEC068F" w14:textId="050CE94A" w:rsidR="00722B52" w:rsidRDefault="00722B52" w:rsidP="00722B52">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1D5DF2C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E9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C2B31" w14:textId="23371B0C" w:rsidR="00722B52" w:rsidRDefault="00722B52" w:rsidP="00722B52">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378BD1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BB65CE" w14:textId="77777777" w:rsidR="00722B52" w:rsidRDefault="00722B52" w:rsidP="00722B52">
      <w:pPr>
        <w:rPr>
          <w:rFonts w:ascii="Arial" w:hAnsi="Arial" w:cs="Arial"/>
          <w:b/>
        </w:rPr>
      </w:pPr>
      <w:r>
        <w:rPr>
          <w:rFonts w:ascii="Arial" w:hAnsi="Arial" w:cs="Arial"/>
          <w:b/>
        </w:rPr>
        <w:t xml:space="preserve">Abstract: </w:t>
      </w:r>
    </w:p>
    <w:p w14:paraId="6D65D90F" w14:textId="77777777" w:rsidR="00722B52" w:rsidRDefault="00722B52" w:rsidP="00722B52">
      <w:r>
        <w:t>This contribution is giving an overview of the UE RF impacts when introducing NR bands n87-n88</w:t>
      </w:r>
    </w:p>
    <w:p w14:paraId="2793E4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907E" w14:textId="5DC4AC33" w:rsidR="00722B52" w:rsidRDefault="00722B52" w:rsidP="00722B52">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360F44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246E9C" w14:textId="77777777" w:rsidR="00722B52" w:rsidRDefault="00722B52" w:rsidP="00722B52">
      <w:pPr>
        <w:rPr>
          <w:rFonts w:ascii="Arial" w:hAnsi="Arial" w:cs="Arial"/>
          <w:b/>
        </w:rPr>
      </w:pPr>
      <w:r>
        <w:rPr>
          <w:rFonts w:ascii="Arial" w:hAnsi="Arial" w:cs="Arial"/>
          <w:b/>
        </w:rPr>
        <w:t xml:space="preserve">Abstract: </w:t>
      </w:r>
    </w:p>
    <w:p w14:paraId="53AAA64B" w14:textId="77777777" w:rsidR="00722B52" w:rsidRDefault="00722B52" w:rsidP="00722B52">
      <w:r>
        <w:t>In RAN#104, a new band BW basket [1] was agreed upon. The only request made at the time is for the support of larger UL CBW for band n48. In this contribution, we discuss the required work and the potential impact of NS_27.</w:t>
      </w:r>
    </w:p>
    <w:p w14:paraId="1DFDA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B301" w14:textId="77777777" w:rsidR="00722B52" w:rsidRDefault="00722B52" w:rsidP="00722B52">
      <w:pPr>
        <w:pStyle w:val="Heading3"/>
      </w:pPr>
      <w:bookmarkStart w:id="243" w:name="_Toc174396237"/>
      <w:r>
        <w:t>7.13</w:t>
      </w:r>
      <w:r>
        <w:tab/>
        <w:t>Introduction of the 1.4 GHz Band</w:t>
      </w:r>
      <w:bookmarkEnd w:id="243"/>
    </w:p>
    <w:p w14:paraId="3B4E69F3" w14:textId="77777777" w:rsidR="00722B52" w:rsidRDefault="00722B52" w:rsidP="00722B52">
      <w:pPr>
        <w:pStyle w:val="Heading4"/>
      </w:pPr>
      <w:bookmarkStart w:id="244" w:name="_Toc174396238"/>
      <w:r>
        <w:t>7.13.1</w:t>
      </w:r>
      <w:r>
        <w:tab/>
        <w:t>General aspects</w:t>
      </w:r>
      <w:bookmarkEnd w:id="244"/>
    </w:p>
    <w:p w14:paraId="13A0BE0D" w14:textId="77777777" w:rsidR="00722B52" w:rsidRDefault="00722B52" w:rsidP="00722B52">
      <w:pPr>
        <w:pStyle w:val="Heading4"/>
      </w:pPr>
      <w:bookmarkStart w:id="245" w:name="_Toc174396239"/>
      <w:r>
        <w:t>7.13.2</w:t>
      </w:r>
      <w:r>
        <w:tab/>
        <w:t>System parameters and UE RF requirements</w:t>
      </w:r>
      <w:bookmarkEnd w:id="245"/>
    </w:p>
    <w:p w14:paraId="22F83634" w14:textId="7709A9B8" w:rsidR="00722B52" w:rsidRDefault="00722B52" w:rsidP="00722B52">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6D92D9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E17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8037" w14:textId="2668B3C9" w:rsidR="00722B52" w:rsidRDefault="00722B52" w:rsidP="00722B52">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6687D0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22C944" w14:textId="77777777" w:rsidR="00722B52" w:rsidRDefault="00722B52" w:rsidP="00722B52">
      <w:pPr>
        <w:rPr>
          <w:rFonts w:ascii="Arial" w:hAnsi="Arial" w:cs="Arial"/>
          <w:b/>
        </w:rPr>
      </w:pPr>
      <w:r>
        <w:rPr>
          <w:rFonts w:ascii="Arial" w:hAnsi="Arial" w:cs="Arial"/>
          <w:b/>
        </w:rPr>
        <w:t xml:space="preserve">Abstract: </w:t>
      </w:r>
    </w:p>
    <w:p w14:paraId="2738CCA0" w14:textId="77777777" w:rsidR="00722B52" w:rsidRDefault="00722B52" w:rsidP="00722B52">
      <w:r>
        <w:t>This contribution is discussing the system paraemters of the new NR Band 1.4 GHz</w:t>
      </w:r>
    </w:p>
    <w:p w14:paraId="42899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BE62" w14:textId="7E0BB6B6" w:rsidR="00722B52" w:rsidRDefault="00722B52" w:rsidP="00722B52">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3DDBE850"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D76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5486" w14:textId="16264979" w:rsidR="00722B52" w:rsidRDefault="00722B52" w:rsidP="00722B52">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33E79E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5C02F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B8E6" w14:textId="77777777" w:rsidR="00722B52" w:rsidRDefault="00722B52" w:rsidP="00722B52">
      <w:pPr>
        <w:pStyle w:val="Heading4"/>
      </w:pPr>
      <w:bookmarkStart w:id="246" w:name="_Toc174396240"/>
      <w:r>
        <w:t>7.13.3</w:t>
      </w:r>
      <w:r>
        <w:tab/>
        <w:t>BS RF core requirements</w:t>
      </w:r>
      <w:bookmarkEnd w:id="246"/>
    </w:p>
    <w:p w14:paraId="292DB720" w14:textId="0EA13189" w:rsidR="00722B52" w:rsidRDefault="00722B52" w:rsidP="00722B52">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7AE99A2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6954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7106" w14:textId="1A4E1A01" w:rsidR="00722B52" w:rsidRDefault="00722B52" w:rsidP="00722B52">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4DB136C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B8489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EFD" w14:textId="2C1483C0" w:rsidR="00722B52" w:rsidRDefault="00722B52" w:rsidP="00722B52">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13FA97F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738BE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BD89" w14:textId="7C6396CB" w:rsidR="00722B52" w:rsidRDefault="00722B52" w:rsidP="00722B52">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1DE8EA8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A81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DEF5" w14:textId="5127C429" w:rsidR="00722B52" w:rsidRDefault="00722B52" w:rsidP="00722B52">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68F80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927AB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876B7" w14:textId="61F8BA22" w:rsidR="00722B52" w:rsidRDefault="00722B52" w:rsidP="00722B52">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5BC166A6"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D2A4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EC461" w14:textId="78E8D9BF" w:rsidR="00722B52" w:rsidRDefault="00722B52" w:rsidP="00722B52">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36438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C8251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00ED7" w14:textId="2C54315B" w:rsidR="00722B52" w:rsidRDefault="00722B52" w:rsidP="00722B52">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0CF698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F6EF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5A097" w14:textId="061499BA" w:rsidR="00722B52" w:rsidRDefault="00722B52" w:rsidP="00722B52">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5807A1F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856A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2F58" w14:textId="739B71A7" w:rsidR="00722B52" w:rsidRDefault="00722B52" w:rsidP="00722B52">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715C88E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29C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74B34" w14:textId="3A5B8A6A" w:rsidR="00722B52" w:rsidRDefault="00722B52" w:rsidP="00722B52">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3E7572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506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6D90" w14:textId="171E4833" w:rsidR="00722B52" w:rsidRDefault="00722B52" w:rsidP="00722B52">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26ADA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A0EAB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17B7" w14:textId="77777777" w:rsidR="00722B52" w:rsidRDefault="00722B52" w:rsidP="00722B52">
      <w:pPr>
        <w:pStyle w:val="Heading4"/>
      </w:pPr>
      <w:bookmarkStart w:id="247" w:name="_Toc174396241"/>
      <w:r>
        <w:t>7.13.4</w:t>
      </w:r>
      <w:r>
        <w:tab/>
        <w:t>RRM core requirements</w:t>
      </w:r>
      <w:bookmarkEnd w:id="247"/>
    </w:p>
    <w:p w14:paraId="32F91ACF" w14:textId="07AC9445" w:rsidR="00722B52" w:rsidRDefault="00722B52" w:rsidP="00722B52">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77094B03"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A9E5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3578" w14:textId="77777777" w:rsidR="00722B52" w:rsidRDefault="00722B52" w:rsidP="00722B52">
      <w:pPr>
        <w:pStyle w:val="Heading3"/>
      </w:pPr>
      <w:bookmarkStart w:id="248" w:name="_Toc174396242"/>
      <w:r>
        <w:t>7.14</w:t>
      </w:r>
      <w:r>
        <w:tab/>
        <w:t>Introduction of LTE FDD band in 1800–1830 MHz for Canada</w:t>
      </w:r>
      <w:bookmarkEnd w:id="248"/>
    </w:p>
    <w:p w14:paraId="54E69847" w14:textId="77777777" w:rsidR="00722B52" w:rsidRDefault="00722B52" w:rsidP="00722B52">
      <w:pPr>
        <w:pStyle w:val="Heading4"/>
      </w:pPr>
      <w:bookmarkStart w:id="249" w:name="_Toc174396243"/>
      <w:r>
        <w:t>7.14.1</w:t>
      </w:r>
      <w:r>
        <w:tab/>
        <w:t>General aspects</w:t>
      </w:r>
      <w:bookmarkEnd w:id="249"/>
    </w:p>
    <w:p w14:paraId="3A3C169C" w14:textId="3D44A7C0" w:rsidR="00722B52" w:rsidRDefault="00722B52" w:rsidP="00722B52">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0143D41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0410F18D" w14:textId="77777777" w:rsidR="00722B52" w:rsidRDefault="00722B52" w:rsidP="00722B52">
      <w:pPr>
        <w:rPr>
          <w:rFonts w:ascii="Arial" w:hAnsi="Arial" w:cs="Arial"/>
          <w:b/>
        </w:rPr>
      </w:pPr>
      <w:r>
        <w:rPr>
          <w:rFonts w:ascii="Arial" w:hAnsi="Arial" w:cs="Arial"/>
          <w:b/>
        </w:rPr>
        <w:t xml:space="preserve">Abstract: </w:t>
      </w:r>
    </w:p>
    <w:p w14:paraId="7E7B8DC0" w14:textId="77777777" w:rsidR="00722B52" w:rsidRDefault="00722B52" w:rsidP="00722B52">
      <w:r>
        <w:t>A spectrum-related work item was agreed to specify a new LTE band in the 1800-1830 MHz frequency range.  This contribution provides a work plan to complete the technical work. MCC: The type was revised to work plan.</w:t>
      </w:r>
    </w:p>
    <w:p w14:paraId="6F530F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E177" w14:textId="5AA5C05C" w:rsidR="00722B52" w:rsidRDefault="00722B52" w:rsidP="00722B52">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7B298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1C68D8" w14:textId="77777777" w:rsidR="00722B52" w:rsidRDefault="00722B52" w:rsidP="00722B52">
      <w:pPr>
        <w:rPr>
          <w:rFonts w:ascii="Arial" w:hAnsi="Arial" w:cs="Arial"/>
          <w:b/>
        </w:rPr>
      </w:pPr>
      <w:r>
        <w:rPr>
          <w:rFonts w:ascii="Arial" w:hAnsi="Arial" w:cs="Arial"/>
          <w:b/>
        </w:rPr>
        <w:t xml:space="preserve">Abstract: </w:t>
      </w:r>
    </w:p>
    <w:p w14:paraId="501D8B3B" w14:textId="77777777" w:rsidR="00722B52" w:rsidRDefault="00722B52" w:rsidP="00722B52">
      <w:r>
        <w:t xml:space="preserve">A spectrum-related work item was agreed to specify a new LTE band in the 1800-1830 MHz frequency range.  This contribution provides the background on the technical regulation </w:t>
      </w:r>
    </w:p>
    <w:p w14:paraId="282E0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48C9" w14:textId="77777777" w:rsidR="00722B52" w:rsidRDefault="00722B52" w:rsidP="00722B52">
      <w:pPr>
        <w:pStyle w:val="Heading4"/>
      </w:pPr>
      <w:bookmarkStart w:id="250" w:name="_Toc174396244"/>
      <w:r>
        <w:t>7.14.2</w:t>
      </w:r>
      <w:r>
        <w:tab/>
        <w:t>System parameters and UE RF requirements</w:t>
      </w:r>
      <w:bookmarkEnd w:id="250"/>
    </w:p>
    <w:p w14:paraId="3463A14C" w14:textId="73878DDC" w:rsidR="00722B52" w:rsidRDefault="00722B52" w:rsidP="00722B52">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137E60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F477284" w14:textId="77777777" w:rsidR="00722B52" w:rsidRDefault="00722B52" w:rsidP="00722B52">
      <w:pPr>
        <w:rPr>
          <w:rFonts w:ascii="Arial" w:hAnsi="Arial" w:cs="Arial"/>
          <w:b/>
        </w:rPr>
      </w:pPr>
      <w:r>
        <w:rPr>
          <w:rFonts w:ascii="Arial" w:hAnsi="Arial" w:cs="Arial"/>
          <w:b/>
        </w:rPr>
        <w:t xml:space="preserve">Abstract: </w:t>
      </w:r>
    </w:p>
    <w:p w14:paraId="4B08B297" w14:textId="77777777" w:rsidR="00722B52" w:rsidRDefault="00722B52" w:rsidP="00722B52">
      <w:r>
        <w:t>A spectrum-related work item was agreed to specify a new LTE band in the 1800-1830 MHz frequency range. In this contribution we discuss the necessary changes into Core specifications relevant to UE RF requirements due to introduction of the new band</w:t>
      </w:r>
    </w:p>
    <w:p w14:paraId="6F222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4927" w14:textId="4DCDAFBA" w:rsidR="00722B52" w:rsidRDefault="00722B52" w:rsidP="00722B52">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2F6520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D1BF1" w14:textId="77777777" w:rsidR="00722B52" w:rsidRDefault="00722B52" w:rsidP="00722B52">
      <w:pPr>
        <w:rPr>
          <w:rFonts w:ascii="Arial" w:hAnsi="Arial" w:cs="Arial"/>
          <w:b/>
        </w:rPr>
      </w:pPr>
      <w:r>
        <w:rPr>
          <w:rFonts w:ascii="Arial" w:hAnsi="Arial" w:cs="Arial"/>
          <w:b/>
        </w:rPr>
        <w:t xml:space="preserve">Abstract: </w:t>
      </w:r>
    </w:p>
    <w:p w14:paraId="358182DF" w14:textId="77777777" w:rsidR="00722B52" w:rsidRDefault="00722B52" w:rsidP="00722B52">
      <w:r>
        <w:t>This contribution is discussing the system paraemters of the new LTE Band 1800-1830 MHz</w:t>
      </w:r>
    </w:p>
    <w:p w14:paraId="0A31E1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3E92" w14:textId="28BED09E" w:rsidR="00722B52" w:rsidRDefault="00722B52" w:rsidP="00722B52">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40A9DB0"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A7B9EE2" w14:textId="77777777" w:rsidR="00722B52" w:rsidRDefault="00722B52" w:rsidP="00722B52">
      <w:pPr>
        <w:rPr>
          <w:rFonts w:ascii="Arial" w:hAnsi="Arial" w:cs="Arial"/>
          <w:b/>
        </w:rPr>
      </w:pPr>
      <w:r>
        <w:rPr>
          <w:rFonts w:ascii="Arial" w:hAnsi="Arial" w:cs="Arial"/>
          <w:b/>
        </w:rPr>
        <w:t xml:space="preserve">Abstract: </w:t>
      </w:r>
    </w:p>
    <w:p w14:paraId="3049BBB3" w14:textId="77777777" w:rsidR="00722B52" w:rsidRDefault="00722B52" w:rsidP="00722B52">
      <w:r>
        <w:t>Initial considerations on RF filtering and UE Co-Existence are provided.</w:t>
      </w:r>
    </w:p>
    <w:p w14:paraId="48E10D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0A60" w14:textId="77777777" w:rsidR="00722B52" w:rsidRDefault="00722B52" w:rsidP="00722B52">
      <w:pPr>
        <w:pStyle w:val="Heading4"/>
      </w:pPr>
      <w:bookmarkStart w:id="251" w:name="_Toc174396245"/>
      <w:r>
        <w:t>7.14.3</w:t>
      </w:r>
      <w:r>
        <w:tab/>
        <w:t>BS RF core requirements</w:t>
      </w:r>
      <w:bookmarkEnd w:id="251"/>
    </w:p>
    <w:p w14:paraId="6FB81CFC" w14:textId="3617EC6E" w:rsidR="00722B52" w:rsidRDefault="00722B52" w:rsidP="00722B52">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26676E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08AA53" w14:textId="77777777" w:rsidR="00722B52" w:rsidRDefault="00722B52" w:rsidP="00722B52">
      <w:pPr>
        <w:rPr>
          <w:rFonts w:ascii="Arial" w:hAnsi="Arial" w:cs="Arial"/>
          <w:b/>
        </w:rPr>
      </w:pPr>
      <w:r>
        <w:rPr>
          <w:rFonts w:ascii="Arial" w:hAnsi="Arial" w:cs="Arial"/>
          <w:b/>
        </w:rPr>
        <w:t xml:space="preserve">Abstract: </w:t>
      </w:r>
    </w:p>
    <w:p w14:paraId="7EDB68B4" w14:textId="77777777" w:rsidR="00722B52" w:rsidRDefault="00722B52" w:rsidP="00722B52">
      <w:r>
        <w:t>A spectrum-related work item was agreed to specify a new LTE band in the 1800-1830 MHz frequency range. In this contribution we discuss the necessary changes into Core specifications relevant to BS RF requirements due to introduction of the new band</w:t>
      </w:r>
    </w:p>
    <w:p w14:paraId="62FADA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C5F3" w14:textId="77777777" w:rsidR="00722B52" w:rsidRDefault="00722B52" w:rsidP="00722B52">
      <w:pPr>
        <w:pStyle w:val="Heading4"/>
      </w:pPr>
      <w:bookmarkStart w:id="252" w:name="_Toc174396246"/>
      <w:r>
        <w:t>7.14.4</w:t>
      </w:r>
      <w:r>
        <w:tab/>
        <w:t>RRM core requirements</w:t>
      </w:r>
      <w:bookmarkEnd w:id="252"/>
    </w:p>
    <w:p w14:paraId="04AC8034" w14:textId="51ECC0FA" w:rsidR="00722B52" w:rsidRDefault="00722B52" w:rsidP="00722B52">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384D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FE22AD" w14:textId="77777777" w:rsidR="00722B52" w:rsidRDefault="00722B52" w:rsidP="00722B52">
      <w:pPr>
        <w:rPr>
          <w:rFonts w:ascii="Arial" w:hAnsi="Arial" w:cs="Arial"/>
          <w:b/>
        </w:rPr>
      </w:pPr>
      <w:r>
        <w:rPr>
          <w:rFonts w:ascii="Arial" w:hAnsi="Arial" w:cs="Arial"/>
          <w:b/>
        </w:rPr>
        <w:t xml:space="preserve">Abstract: </w:t>
      </w:r>
    </w:p>
    <w:p w14:paraId="7991F0A5" w14:textId="77777777" w:rsidR="00722B52" w:rsidRDefault="00722B52" w:rsidP="00722B52">
      <w:r>
        <w:t>A spectrum-related work item was agreed to specify a new LTE band in the 1800-1830 MHz frequency range. In this contribution we discuss the necessary changes into Core specifications relevant to RRM due to introduction of the new band</w:t>
      </w:r>
    </w:p>
    <w:p w14:paraId="02F0C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7DE9" w14:textId="77777777" w:rsidR="00722B52" w:rsidRDefault="00722B52" w:rsidP="00722B52">
      <w:pPr>
        <w:pStyle w:val="Heading3"/>
      </w:pPr>
      <w:bookmarkStart w:id="253" w:name="_Toc174396247"/>
      <w:r>
        <w:t>7.15</w:t>
      </w:r>
      <w:r>
        <w:tab/>
        <w:t>Introduction of NR bands n87 and n88</w:t>
      </w:r>
      <w:bookmarkEnd w:id="253"/>
    </w:p>
    <w:p w14:paraId="693836EC" w14:textId="77777777" w:rsidR="00722B52" w:rsidRDefault="00722B52" w:rsidP="00722B52">
      <w:pPr>
        <w:pStyle w:val="Heading4"/>
      </w:pPr>
      <w:bookmarkStart w:id="254" w:name="_Toc174396248"/>
      <w:r>
        <w:t>7.15.1</w:t>
      </w:r>
      <w:r>
        <w:tab/>
        <w:t>General aspects</w:t>
      </w:r>
      <w:bookmarkEnd w:id="254"/>
    </w:p>
    <w:p w14:paraId="509F78B0" w14:textId="0EBF4CD0" w:rsidR="00722B52" w:rsidRDefault="00722B52" w:rsidP="00722B52">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44B420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DDD33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E672" w14:textId="2C645ABD" w:rsidR="00722B52" w:rsidRDefault="00722B52" w:rsidP="00722B52">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47E8B90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65350DB" w14:textId="77777777" w:rsidR="00722B52" w:rsidRDefault="00722B52" w:rsidP="00722B52">
      <w:pPr>
        <w:rPr>
          <w:rFonts w:ascii="Arial" w:hAnsi="Arial" w:cs="Arial"/>
          <w:b/>
        </w:rPr>
      </w:pPr>
      <w:r>
        <w:rPr>
          <w:rFonts w:ascii="Arial" w:hAnsi="Arial" w:cs="Arial"/>
          <w:b/>
        </w:rPr>
        <w:t xml:space="preserve">Abstract: </w:t>
      </w:r>
    </w:p>
    <w:p w14:paraId="1C35C23A" w14:textId="77777777" w:rsidR="00722B52" w:rsidRDefault="00722B52" w:rsidP="00722B52">
      <w:r>
        <w:t>MCC: It is assumed this is for post-meeting endorsement. [Post-Meeting]</w:t>
      </w:r>
    </w:p>
    <w:p w14:paraId="4FC2B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FF2" w14:textId="72149FB7" w:rsidR="00722B52" w:rsidRDefault="00722B52" w:rsidP="00722B52">
      <w:pPr>
        <w:rPr>
          <w:rFonts w:ascii="Arial" w:hAnsi="Arial" w:cs="Arial"/>
          <w:b/>
          <w:sz w:val="24"/>
        </w:rPr>
      </w:pPr>
      <w:r>
        <w:rPr>
          <w:rFonts w:ascii="Arial" w:hAnsi="Arial" w:cs="Arial"/>
          <w:b/>
          <w:color w:val="0000FF"/>
          <w:sz w:val="24"/>
        </w:rPr>
        <w:lastRenderedPageBreak/>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63099F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89094B" w14:textId="77777777" w:rsidR="00722B52" w:rsidRDefault="00722B52" w:rsidP="00722B52">
      <w:pPr>
        <w:rPr>
          <w:rFonts w:ascii="Arial" w:hAnsi="Arial" w:cs="Arial"/>
          <w:b/>
        </w:rPr>
      </w:pPr>
      <w:r>
        <w:rPr>
          <w:rFonts w:ascii="Arial" w:hAnsi="Arial" w:cs="Arial"/>
          <w:b/>
        </w:rPr>
        <w:t xml:space="preserve">Abstract: </w:t>
      </w:r>
    </w:p>
    <w:p w14:paraId="6D945F5F" w14:textId="77777777" w:rsidR="00722B52" w:rsidRDefault="00722B52" w:rsidP="00722B52">
      <w:r>
        <w:t>In this contribution we provide initial analysis of general and regulatory aspects for for introduction of NR bands n87 and n88.</w:t>
      </w:r>
    </w:p>
    <w:p w14:paraId="7AB58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4517" w14:textId="77777777" w:rsidR="00722B52" w:rsidRDefault="00722B52" w:rsidP="00722B52">
      <w:pPr>
        <w:pStyle w:val="Heading4"/>
      </w:pPr>
      <w:bookmarkStart w:id="255" w:name="_Toc174396249"/>
      <w:r>
        <w:t>7.15.2</w:t>
      </w:r>
      <w:r>
        <w:tab/>
        <w:t>System parameters and UE RF requirements</w:t>
      </w:r>
      <w:bookmarkEnd w:id="255"/>
    </w:p>
    <w:p w14:paraId="638F340C" w14:textId="3CE068AC" w:rsidR="00722B52" w:rsidRDefault="00722B52" w:rsidP="00722B52">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60195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90D6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46EC" w14:textId="7DC827F5" w:rsidR="00722B52" w:rsidRDefault="00722B52" w:rsidP="00722B52">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0BE52B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4783A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553D" w14:textId="74DBF2A9" w:rsidR="00722B52" w:rsidRDefault="00722B52" w:rsidP="00722B52">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2E9CF7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574251AF" w14:textId="77777777" w:rsidR="00722B52" w:rsidRDefault="00722B52" w:rsidP="00722B52">
      <w:pPr>
        <w:rPr>
          <w:rFonts w:ascii="Arial" w:hAnsi="Arial" w:cs="Arial"/>
          <w:b/>
        </w:rPr>
      </w:pPr>
      <w:r>
        <w:rPr>
          <w:rFonts w:ascii="Arial" w:hAnsi="Arial" w:cs="Arial"/>
          <w:b/>
        </w:rPr>
        <w:t xml:space="preserve">Abstract: </w:t>
      </w:r>
    </w:p>
    <w:p w14:paraId="2F049CE7" w14:textId="77777777" w:rsidR="00722B52" w:rsidRDefault="00722B52" w:rsidP="00722B52">
      <w:r>
        <w:t>This is draft CR to TS 38.101-1 for the introduction of bands n87-n88</w:t>
      </w:r>
    </w:p>
    <w:p w14:paraId="4A82CE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4CC7" w14:textId="67A48AB2" w:rsidR="00722B52" w:rsidRDefault="00722B52" w:rsidP="00722B52">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5E5439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7770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296C" w14:textId="1DD19B0E" w:rsidR="00722B52" w:rsidRDefault="00722B52" w:rsidP="00722B52">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57AC2F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B92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CD5A" w14:textId="7BD174ED" w:rsidR="00722B52" w:rsidRDefault="00722B52" w:rsidP="00722B52">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157AE4EC"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1CA9C1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2CCB" w14:textId="77D3835B" w:rsidR="00722B52" w:rsidRDefault="00722B52" w:rsidP="00722B52">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7F347A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780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D0FC" w14:textId="04953CA6" w:rsidR="00722B52" w:rsidRDefault="00722B52" w:rsidP="00722B52">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2FD11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C7DBE" w14:textId="77777777" w:rsidR="00722B52" w:rsidRDefault="00722B52" w:rsidP="00722B52">
      <w:pPr>
        <w:rPr>
          <w:rFonts w:ascii="Arial" w:hAnsi="Arial" w:cs="Arial"/>
          <w:b/>
        </w:rPr>
      </w:pPr>
      <w:r>
        <w:rPr>
          <w:rFonts w:ascii="Arial" w:hAnsi="Arial" w:cs="Arial"/>
          <w:b/>
        </w:rPr>
        <w:t xml:space="preserve">Abstract: </w:t>
      </w:r>
    </w:p>
    <w:p w14:paraId="021A5B8C" w14:textId="77777777" w:rsidR="00722B52" w:rsidRDefault="00722B52" w:rsidP="00722B52">
      <w:r>
        <w:t>In this contribution we provide initial analysis of UE aspects for for introduction of NR bands n87 and n88.</w:t>
      </w:r>
    </w:p>
    <w:p w14:paraId="3C74B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2D25" w14:textId="77777777" w:rsidR="00722B52" w:rsidRDefault="00722B52" w:rsidP="00722B52">
      <w:pPr>
        <w:pStyle w:val="Heading4"/>
      </w:pPr>
      <w:bookmarkStart w:id="256" w:name="_Toc174396250"/>
      <w:r>
        <w:t>7.15.3</w:t>
      </w:r>
      <w:r>
        <w:tab/>
        <w:t>BS RF core requirements</w:t>
      </w:r>
      <w:bookmarkEnd w:id="256"/>
    </w:p>
    <w:p w14:paraId="14AB5DE3" w14:textId="6C340785" w:rsidR="00722B52" w:rsidRDefault="00722B52" w:rsidP="00722B52">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5DDADF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9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8669" w14:textId="67D6DE07" w:rsidR="00722B52" w:rsidRDefault="00722B52" w:rsidP="00722B52">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2347097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1C4CF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E1FC" w14:textId="33D5123D" w:rsidR="00722B52" w:rsidRDefault="00722B52" w:rsidP="00722B52">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0E952E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61067" w14:textId="77777777" w:rsidR="00722B52" w:rsidRDefault="00722B52" w:rsidP="00722B52">
      <w:pPr>
        <w:rPr>
          <w:rFonts w:ascii="Arial" w:hAnsi="Arial" w:cs="Arial"/>
          <w:b/>
        </w:rPr>
      </w:pPr>
      <w:r>
        <w:rPr>
          <w:rFonts w:ascii="Arial" w:hAnsi="Arial" w:cs="Arial"/>
          <w:b/>
        </w:rPr>
        <w:t xml:space="preserve">Abstract: </w:t>
      </w:r>
    </w:p>
    <w:p w14:paraId="0346323A" w14:textId="77777777" w:rsidR="00722B52" w:rsidRDefault="00722B52" w:rsidP="00722B52">
      <w:r>
        <w:t>This contribution is giving an overview of the BS RF impacts when introducing NR bands n87-n88</w:t>
      </w:r>
    </w:p>
    <w:p w14:paraId="41A86C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198B" w14:textId="4293EF14" w:rsidR="00722B52" w:rsidRDefault="00722B52" w:rsidP="00722B52">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2D3F8A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11130EC" w14:textId="77777777" w:rsidR="00722B52" w:rsidRDefault="00722B52" w:rsidP="00722B52">
      <w:pPr>
        <w:rPr>
          <w:rFonts w:ascii="Arial" w:hAnsi="Arial" w:cs="Arial"/>
          <w:b/>
        </w:rPr>
      </w:pPr>
      <w:r>
        <w:rPr>
          <w:rFonts w:ascii="Arial" w:hAnsi="Arial" w:cs="Arial"/>
          <w:b/>
        </w:rPr>
        <w:t xml:space="preserve">Abstract: </w:t>
      </w:r>
    </w:p>
    <w:p w14:paraId="5EBED608" w14:textId="77777777" w:rsidR="00722B52" w:rsidRDefault="00722B52" w:rsidP="00722B52">
      <w:r>
        <w:t>This is draft CR to TS 36.104 for the introduction of bands n87-n88</w:t>
      </w:r>
    </w:p>
    <w:p w14:paraId="7E679B4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5873" w14:textId="482CFA4D" w:rsidR="00722B52" w:rsidRDefault="00722B52" w:rsidP="00722B52">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47FD80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A11067" w14:textId="77777777" w:rsidR="00722B52" w:rsidRDefault="00722B52" w:rsidP="00722B52">
      <w:pPr>
        <w:rPr>
          <w:rFonts w:ascii="Arial" w:hAnsi="Arial" w:cs="Arial"/>
          <w:b/>
        </w:rPr>
      </w:pPr>
      <w:r>
        <w:rPr>
          <w:rFonts w:ascii="Arial" w:hAnsi="Arial" w:cs="Arial"/>
          <w:b/>
        </w:rPr>
        <w:t xml:space="preserve">Abstract: </w:t>
      </w:r>
    </w:p>
    <w:p w14:paraId="73BCEDFE" w14:textId="77777777" w:rsidR="00722B52" w:rsidRDefault="00722B52" w:rsidP="00722B52">
      <w:r>
        <w:t>This is draft CR to TS 37.104 for the introduction of bands n87-n88</w:t>
      </w:r>
    </w:p>
    <w:p w14:paraId="6C7D4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2F" w14:textId="04675941" w:rsidR="00722B52" w:rsidRDefault="00722B52" w:rsidP="00722B52">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673818A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2874BCF" w14:textId="77777777" w:rsidR="00722B52" w:rsidRDefault="00722B52" w:rsidP="00722B52">
      <w:pPr>
        <w:rPr>
          <w:rFonts w:ascii="Arial" w:hAnsi="Arial" w:cs="Arial"/>
          <w:b/>
        </w:rPr>
      </w:pPr>
      <w:r>
        <w:rPr>
          <w:rFonts w:ascii="Arial" w:hAnsi="Arial" w:cs="Arial"/>
          <w:b/>
        </w:rPr>
        <w:t xml:space="preserve">Abstract: </w:t>
      </w:r>
    </w:p>
    <w:p w14:paraId="6FEDC019" w14:textId="77777777" w:rsidR="00722B52" w:rsidRDefault="00722B52" w:rsidP="00722B52">
      <w:r>
        <w:t>This is draft CR to TS 38.104 for the introduction of bands n87-n88</w:t>
      </w:r>
    </w:p>
    <w:p w14:paraId="378D5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5965" w14:textId="429D515E" w:rsidR="00722B52" w:rsidRDefault="00722B52" w:rsidP="00722B52">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398424D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3FEAF2F" w14:textId="77777777" w:rsidR="00722B52" w:rsidRDefault="00722B52" w:rsidP="00722B52">
      <w:pPr>
        <w:rPr>
          <w:rFonts w:ascii="Arial" w:hAnsi="Arial" w:cs="Arial"/>
          <w:b/>
        </w:rPr>
      </w:pPr>
      <w:r>
        <w:rPr>
          <w:rFonts w:ascii="Arial" w:hAnsi="Arial" w:cs="Arial"/>
          <w:b/>
        </w:rPr>
        <w:t xml:space="preserve">Abstract: </w:t>
      </w:r>
    </w:p>
    <w:p w14:paraId="29AF6B47" w14:textId="77777777" w:rsidR="00722B52" w:rsidRDefault="00722B52" w:rsidP="00722B52">
      <w:r>
        <w:t>This is draft CR to TS 38.141-1 for the introduction of bands n87-n88</w:t>
      </w:r>
    </w:p>
    <w:p w14:paraId="239A61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2371" w14:textId="53E25818" w:rsidR="00722B52" w:rsidRDefault="00722B52" w:rsidP="00722B52">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689865B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1FBEF473" w14:textId="77777777" w:rsidR="00722B52" w:rsidRDefault="00722B52" w:rsidP="00722B52">
      <w:pPr>
        <w:rPr>
          <w:rFonts w:ascii="Arial" w:hAnsi="Arial" w:cs="Arial"/>
          <w:b/>
        </w:rPr>
      </w:pPr>
      <w:r>
        <w:rPr>
          <w:rFonts w:ascii="Arial" w:hAnsi="Arial" w:cs="Arial"/>
          <w:b/>
        </w:rPr>
        <w:t xml:space="preserve">Abstract: </w:t>
      </w:r>
    </w:p>
    <w:p w14:paraId="5C1CD848" w14:textId="77777777" w:rsidR="00722B52" w:rsidRDefault="00722B52" w:rsidP="00722B52">
      <w:r>
        <w:t>This is draft CR to TS 38.141-2 for the introduction of bands n87-n88</w:t>
      </w:r>
    </w:p>
    <w:p w14:paraId="5CEF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F0A" w14:textId="31CCF9B6" w:rsidR="00722B52" w:rsidRDefault="00722B52" w:rsidP="00722B52">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4D0C0E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5B3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D885" w14:textId="75C799ED" w:rsidR="00722B52" w:rsidRDefault="00722B52" w:rsidP="00722B52">
      <w:pPr>
        <w:rPr>
          <w:rFonts w:ascii="Arial" w:hAnsi="Arial" w:cs="Arial"/>
          <w:b/>
          <w:sz w:val="24"/>
        </w:rPr>
      </w:pPr>
      <w:r>
        <w:rPr>
          <w:rFonts w:ascii="Arial" w:hAnsi="Arial" w:cs="Arial"/>
          <w:b/>
          <w:color w:val="0000FF"/>
          <w:sz w:val="24"/>
        </w:rPr>
        <w:lastRenderedPageBreak/>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5E80CC5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AC3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9148C" w14:textId="6DEF64A2" w:rsidR="00722B52" w:rsidRDefault="00722B52" w:rsidP="00722B52">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29B8A9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A8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2DA" w14:textId="613EBBD3" w:rsidR="00722B52" w:rsidRDefault="00722B52" w:rsidP="00722B52">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61B6E95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86B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27D0" w14:textId="5C6BE58B" w:rsidR="00722B52" w:rsidRDefault="00722B52" w:rsidP="00722B52">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3E64C2D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9EB8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7079" w14:textId="21274861" w:rsidR="00722B52" w:rsidRDefault="00722B52" w:rsidP="00722B52">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01BFF46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7D0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ED5E" w14:textId="53BBE4CB" w:rsidR="00722B52" w:rsidRDefault="00722B52" w:rsidP="00722B52">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13225A4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ADE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FFBD" w14:textId="3D1DFB16" w:rsidR="00722B52" w:rsidRDefault="00722B52" w:rsidP="00722B52">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1A64D144"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71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EC49" w14:textId="44A3803E" w:rsidR="00722B52" w:rsidRDefault="00722B52" w:rsidP="00722B52">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5E636D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D20B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5EC4" w14:textId="019F8E76" w:rsidR="00722B52" w:rsidRDefault="00722B52" w:rsidP="00722B52">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07D843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EDFE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8680" w14:textId="04B5BE92" w:rsidR="00722B52" w:rsidRDefault="00722B52" w:rsidP="00722B52">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24B4F1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5AF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4B50" w14:textId="658E0073" w:rsidR="00722B52" w:rsidRDefault="00722B52" w:rsidP="00722B52">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6E26E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25773A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BEA5" w14:textId="5BF1E60C" w:rsidR="00722B52" w:rsidRDefault="00722B52" w:rsidP="00722B52">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6972B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5D06A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FA8" w14:textId="35A89833" w:rsidR="00722B52" w:rsidRDefault="00722B52" w:rsidP="00722B52">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1DA17A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56153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50AFD" w14:textId="700B3533" w:rsidR="00722B52" w:rsidRDefault="00722B52" w:rsidP="00722B52">
      <w:pPr>
        <w:rPr>
          <w:rFonts w:ascii="Arial" w:hAnsi="Arial" w:cs="Arial"/>
          <w:b/>
          <w:sz w:val="24"/>
        </w:rPr>
      </w:pPr>
      <w:r>
        <w:rPr>
          <w:rFonts w:ascii="Arial" w:hAnsi="Arial" w:cs="Arial"/>
          <w:b/>
          <w:color w:val="0000FF"/>
          <w:sz w:val="24"/>
        </w:rPr>
        <w:lastRenderedPageBreak/>
        <w:t>R4-2413106</w:t>
      </w:r>
      <w:r>
        <w:rPr>
          <w:rFonts w:ascii="Arial" w:hAnsi="Arial" w:cs="Arial"/>
          <w:b/>
          <w:color w:val="0000FF"/>
          <w:sz w:val="24"/>
        </w:rPr>
        <w:tab/>
      </w:r>
      <w:r>
        <w:rPr>
          <w:rFonts w:ascii="Arial" w:hAnsi="Arial" w:cs="Arial"/>
          <w:b/>
          <w:sz w:val="24"/>
        </w:rPr>
        <w:t>draftCR to 37.141 on introduction of Band n87 and n88</w:t>
      </w:r>
    </w:p>
    <w:p w14:paraId="7242BDB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73B054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C871" w14:textId="4682CF96" w:rsidR="00722B52" w:rsidRDefault="00722B52" w:rsidP="00722B52">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5C1FE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5C20E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D7B0" w14:textId="5B0E9D5B" w:rsidR="00722B52" w:rsidRDefault="00722B52" w:rsidP="00722B52">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4FBB62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4CC551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A281" w14:textId="317C20B8" w:rsidR="00722B52" w:rsidRDefault="00722B52" w:rsidP="00722B52">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FC2B5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1B031A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1A84" w14:textId="6D896D14" w:rsidR="00722B52" w:rsidRDefault="00722B52" w:rsidP="00722B52">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345DA3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0032" w14:textId="77777777" w:rsidR="00722B52" w:rsidRDefault="00722B52" w:rsidP="00722B52">
      <w:pPr>
        <w:rPr>
          <w:rFonts w:ascii="Arial" w:hAnsi="Arial" w:cs="Arial"/>
          <w:b/>
        </w:rPr>
      </w:pPr>
      <w:r>
        <w:rPr>
          <w:rFonts w:ascii="Arial" w:hAnsi="Arial" w:cs="Arial"/>
          <w:b/>
        </w:rPr>
        <w:t xml:space="preserve">Abstract: </w:t>
      </w:r>
    </w:p>
    <w:p w14:paraId="58D51CA3" w14:textId="77777777" w:rsidR="00722B52" w:rsidRDefault="00722B52" w:rsidP="00722B52">
      <w:r>
        <w:t>In this contribution we provide initial analysis of BS aspects for for introduction of NR bands n87 and n88.</w:t>
      </w:r>
    </w:p>
    <w:p w14:paraId="23317F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C8F9" w14:textId="77777777" w:rsidR="00722B52" w:rsidRDefault="00722B52" w:rsidP="00722B52">
      <w:pPr>
        <w:pStyle w:val="Heading4"/>
      </w:pPr>
      <w:bookmarkStart w:id="257" w:name="_Toc174396251"/>
      <w:r>
        <w:t>7.15.4</w:t>
      </w:r>
      <w:r>
        <w:tab/>
        <w:t>RRM core requirements</w:t>
      </w:r>
      <w:bookmarkEnd w:id="257"/>
    </w:p>
    <w:p w14:paraId="158D4EEF" w14:textId="3265B985" w:rsidR="00722B52" w:rsidRDefault="00722B52" w:rsidP="00722B52">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120C90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8D31F1E" w14:textId="77777777" w:rsidR="00722B52" w:rsidRDefault="00722B52" w:rsidP="00722B52">
      <w:pPr>
        <w:rPr>
          <w:rFonts w:ascii="Arial" w:hAnsi="Arial" w:cs="Arial"/>
          <w:b/>
        </w:rPr>
      </w:pPr>
      <w:r>
        <w:rPr>
          <w:rFonts w:ascii="Arial" w:hAnsi="Arial" w:cs="Arial"/>
          <w:b/>
        </w:rPr>
        <w:t xml:space="preserve">Abstract: </w:t>
      </w:r>
    </w:p>
    <w:p w14:paraId="1F074087" w14:textId="77777777" w:rsidR="00722B52" w:rsidRDefault="00722B52" w:rsidP="00722B52">
      <w:r>
        <w:t>This is draft CR to TS 38.133 for the introduction of bands n87-n88</w:t>
      </w:r>
    </w:p>
    <w:p w14:paraId="40FA11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2E58" w14:textId="36D1216E" w:rsidR="00722B52" w:rsidRDefault="00722B52" w:rsidP="00722B52">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7A91958C"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EB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119" w14:textId="77777777" w:rsidR="00722B52" w:rsidRDefault="00722B52" w:rsidP="00722B52">
      <w:pPr>
        <w:pStyle w:val="Heading3"/>
      </w:pPr>
      <w:bookmarkStart w:id="258" w:name="_Toc174396252"/>
      <w:r>
        <w:t>7.16</w:t>
      </w:r>
      <w:r>
        <w:tab/>
        <w:t>Introduction of NR band n68</w:t>
      </w:r>
      <w:bookmarkEnd w:id="258"/>
    </w:p>
    <w:p w14:paraId="2C76194D" w14:textId="77777777" w:rsidR="00722B52" w:rsidRDefault="00722B52" w:rsidP="00722B52">
      <w:pPr>
        <w:pStyle w:val="Heading4"/>
      </w:pPr>
      <w:bookmarkStart w:id="259" w:name="_Toc174396253"/>
      <w:r>
        <w:t>7.16.1</w:t>
      </w:r>
      <w:r>
        <w:tab/>
        <w:t>General aspects</w:t>
      </w:r>
      <w:bookmarkEnd w:id="259"/>
    </w:p>
    <w:p w14:paraId="5C0A4AC6" w14:textId="4D176CB7" w:rsidR="00722B52" w:rsidRDefault="00722B52" w:rsidP="00722B52">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12FED24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BE27F8" w14:textId="77777777" w:rsidR="00722B52" w:rsidRDefault="00722B52" w:rsidP="00722B52">
      <w:pPr>
        <w:rPr>
          <w:rFonts w:ascii="Arial" w:hAnsi="Arial" w:cs="Arial"/>
          <w:b/>
        </w:rPr>
      </w:pPr>
      <w:r>
        <w:rPr>
          <w:rFonts w:ascii="Arial" w:hAnsi="Arial" w:cs="Arial"/>
          <w:b/>
        </w:rPr>
        <w:t xml:space="preserve">Abstract: </w:t>
      </w:r>
    </w:p>
    <w:p w14:paraId="14332084" w14:textId="77777777" w:rsidR="00722B52" w:rsidRDefault="00722B52" w:rsidP="00722B52">
      <w:r>
        <w:t>Thsi contrinution is a work plan related to the introduction of band n68</w:t>
      </w:r>
    </w:p>
    <w:p w14:paraId="63AE44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C2924" w14:textId="77777777" w:rsidR="00722B52" w:rsidRDefault="00722B52" w:rsidP="00722B52">
      <w:pPr>
        <w:pStyle w:val="Heading4"/>
      </w:pPr>
      <w:bookmarkStart w:id="260" w:name="_Toc174396254"/>
      <w:r>
        <w:t>7.16.2</w:t>
      </w:r>
      <w:r>
        <w:tab/>
        <w:t>System parameters and UE RF requirements</w:t>
      </w:r>
      <w:bookmarkEnd w:id="260"/>
    </w:p>
    <w:p w14:paraId="59A8B0AD" w14:textId="549829AF" w:rsidR="00722B52" w:rsidRDefault="00722B52" w:rsidP="00722B52">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09CA9C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10A38E" w14:textId="77777777" w:rsidR="00722B52" w:rsidRDefault="00722B52" w:rsidP="00722B52">
      <w:pPr>
        <w:rPr>
          <w:rFonts w:ascii="Arial" w:hAnsi="Arial" w:cs="Arial"/>
          <w:b/>
        </w:rPr>
      </w:pPr>
      <w:r>
        <w:rPr>
          <w:rFonts w:ascii="Arial" w:hAnsi="Arial" w:cs="Arial"/>
          <w:b/>
        </w:rPr>
        <w:t xml:space="preserve">Abstract: </w:t>
      </w:r>
    </w:p>
    <w:p w14:paraId="069CBA7A" w14:textId="77777777" w:rsidR="00722B52" w:rsidRDefault="00722B52" w:rsidP="00722B52">
      <w:r>
        <w:t>This contribution is giving an overview of the UE RF impacts when introducing NR band n68</w:t>
      </w:r>
    </w:p>
    <w:p w14:paraId="42A8A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5E7" w14:textId="765C8768" w:rsidR="00722B52" w:rsidRDefault="00722B52" w:rsidP="00722B52">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2406EB1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8C27F6" w14:textId="77777777" w:rsidR="00722B52" w:rsidRDefault="00722B52" w:rsidP="00722B52">
      <w:pPr>
        <w:rPr>
          <w:rFonts w:ascii="Arial" w:hAnsi="Arial" w:cs="Arial"/>
          <w:b/>
        </w:rPr>
      </w:pPr>
      <w:r>
        <w:rPr>
          <w:rFonts w:ascii="Arial" w:hAnsi="Arial" w:cs="Arial"/>
          <w:b/>
        </w:rPr>
        <w:t xml:space="preserve">Abstract: </w:t>
      </w:r>
    </w:p>
    <w:p w14:paraId="531D0C04" w14:textId="77777777" w:rsidR="00722B52" w:rsidRDefault="00722B52" w:rsidP="00722B52">
      <w:r>
        <w:t>This is draft CR to TS 38.101-1 for the introduction of band n68</w:t>
      </w:r>
    </w:p>
    <w:p w14:paraId="6184E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73D0E" w14:textId="3D507EA9" w:rsidR="00722B52" w:rsidRDefault="00722B52" w:rsidP="00722B52">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7A1402D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77AF2B7" w14:textId="77777777" w:rsidR="00722B52" w:rsidRDefault="00722B52" w:rsidP="00722B52">
      <w:pPr>
        <w:rPr>
          <w:rFonts w:ascii="Arial" w:hAnsi="Arial" w:cs="Arial"/>
          <w:b/>
        </w:rPr>
      </w:pPr>
      <w:r>
        <w:rPr>
          <w:rFonts w:ascii="Arial" w:hAnsi="Arial" w:cs="Arial"/>
          <w:b/>
        </w:rPr>
        <w:t xml:space="preserve">Abstract: </w:t>
      </w:r>
    </w:p>
    <w:p w14:paraId="35AD53DA" w14:textId="77777777" w:rsidR="00722B52" w:rsidRDefault="00722B52" w:rsidP="00722B52">
      <w:r>
        <w:t>In this paper we present our views on the work that needs to be done to introduce NR band n68</w:t>
      </w:r>
    </w:p>
    <w:p w14:paraId="6F299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F540" w14:textId="5BC01E9B" w:rsidR="00722B52" w:rsidRDefault="00722B52" w:rsidP="00722B52">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19B33A3D"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280E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A024" w14:textId="29A0B597" w:rsidR="00722B52" w:rsidRDefault="00722B52" w:rsidP="00722B52">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5A02CB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8F86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C6E4" w14:textId="41C6D13A" w:rsidR="00722B52" w:rsidRDefault="00722B52" w:rsidP="00722B52">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6AD115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90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6A38" w14:textId="77777777" w:rsidR="00722B52" w:rsidRDefault="00722B52" w:rsidP="00722B52">
      <w:pPr>
        <w:pStyle w:val="Heading4"/>
      </w:pPr>
      <w:bookmarkStart w:id="261" w:name="_Toc174396255"/>
      <w:r>
        <w:t>7.16.3</w:t>
      </w:r>
      <w:r>
        <w:tab/>
        <w:t>BS RF core requirements</w:t>
      </w:r>
      <w:bookmarkEnd w:id="261"/>
    </w:p>
    <w:p w14:paraId="020B2A21" w14:textId="1EBB0FEF" w:rsidR="00722B52" w:rsidRDefault="00722B52" w:rsidP="00722B52">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2AB05D1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58FCB" w14:textId="77777777" w:rsidR="00722B52" w:rsidRDefault="00722B52" w:rsidP="00722B52">
      <w:pPr>
        <w:rPr>
          <w:rFonts w:ascii="Arial" w:hAnsi="Arial" w:cs="Arial"/>
          <w:b/>
        </w:rPr>
      </w:pPr>
      <w:r>
        <w:rPr>
          <w:rFonts w:ascii="Arial" w:hAnsi="Arial" w:cs="Arial"/>
          <w:b/>
        </w:rPr>
        <w:t xml:space="preserve">Abstract: </w:t>
      </w:r>
    </w:p>
    <w:p w14:paraId="3A8E750A" w14:textId="77777777" w:rsidR="00722B52" w:rsidRDefault="00722B52" w:rsidP="00722B52">
      <w:r>
        <w:t>This contribution is giving an overview of the BS RF impacts when introducing NR band n68</w:t>
      </w:r>
    </w:p>
    <w:p w14:paraId="6D976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6DC8" w14:textId="67841BCD" w:rsidR="00722B52" w:rsidRDefault="00722B52" w:rsidP="00722B52">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198AAC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F5FDED" w14:textId="77777777" w:rsidR="00722B52" w:rsidRDefault="00722B52" w:rsidP="00722B52">
      <w:pPr>
        <w:rPr>
          <w:rFonts w:ascii="Arial" w:hAnsi="Arial" w:cs="Arial"/>
          <w:b/>
        </w:rPr>
      </w:pPr>
      <w:r>
        <w:rPr>
          <w:rFonts w:ascii="Arial" w:hAnsi="Arial" w:cs="Arial"/>
          <w:b/>
        </w:rPr>
        <w:t xml:space="preserve">Abstract: </w:t>
      </w:r>
    </w:p>
    <w:p w14:paraId="4939FB81" w14:textId="77777777" w:rsidR="00722B52" w:rsidRDefault="00722B52" w:rsidP="00722B52">
      <w:r>
        <w:t>This is draft CR to TS 36.104 for the introduction of band n68</w:t>
      </w:r>
    </w:p>
    <w:p w14:paraId="6F61D6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181F6" w14:textId="7362FDB3" w:rsidR="00722B52" w:rsidRDefault="00722B52" w:rsidP="00722B52">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19F2BA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BE336B" w14:textId="77777777" w:rsidR="00722B52" w:rsidRDefault="00722B52" w:rsidP="00722B52">
      <w:pPr>
        <w:rPr>
          <w:rFonts w:ascii="Arial" w:hAnsi="Arial" w:cs="Arial"/>
          <w:b/>
        </w:rPr>
      </w:pPr>
      <w:r>
        <w:rPr>
          <w:rFonts w:ascii="Arial" w:hAnsi="Arial" w:cs="Arial"/>
          <w:b/>
        </w:rPr>
        <w:t xml:space="preserve">Abstract: </w:t>
      </w:r>
    </w:p>
    <w:p w14:paraId="141E36A0" w14:textId="77777777" w:rsidR="00722B52" w:rsidRDefault="00722B52" w:rsidP="00722B52">
      <w:r>
        <w:t>This is draft CR to TS 37.104 for the introduction of band n68</w:t>
      </w:r>
    </w:p>
    <w:p w14:paraId="1FFE3D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4702" w14:textId="632F808C" w:rsidR="00722B52" w:rsidRDefault="00722B52" w:rsidP="00722B52">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B4095C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0E5E1269" w14:textId="77777777" w:rsidR="00722B52" w:rsidRDefault="00722B52" w:rsidP="00722B52">
      <w:pPr>
        <w:rPr>
          <w:rFonts w:ascii="Arial" w:hAnsi="Arial" w:cs="Arial"/>
          <w:b/>
        </w:rPr>
      </w:pPr>
      <w:r>
        <w:rPr>
          <w:rFonts w:ascii="Arial" w:hAnsi="Arial" w:cs="Arial"/>
          <w:b/>
        </w:rPr>
        <w:t xml:space="preserve">Abstract: </w:t>
      </w:r>
    </w:p>
    <w:p w14:paraId="04BD7F65" w14:textId="77777777" w:rsidR="00722B52" w:rsidRDefault="00722B52" w:rsidP="00722B52">
      <w:r>
        <w:t>This is draft CR to TS 37.105 for the introduction of band n68</w:t>
      </w:r>
    </w:p>
    <w:p w14:paraId="6787E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AA4E" w14:textId="63A4A272" w:rsidR="00722B52" w:rsidRDefault="00722B52" w:rsidP="00722B52">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2F69CF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4A7BEDD7" w14:textId="77777777" w:rsidR="00722B52" w:rsidRDefault="00722B52" w:rsidP="00722B52">
      <w:pPr>
        <w:rPr>
          <w:rFonts w:ascii="Arial" w:hAnsi="Arial" w:cs="Arial"/>
          <w:b/>
        </w:rPr>
      </w:pPr>
      <w:r>
        <w:rPr>
          <w:rFonts w:ascii="Arial" w:hAnsi="Arial" w:cs="Arial"/>
          <w:b/>
        </w:rPr>
        <w:t xml:space="preserve">Abstract: </w:t>
      </w:r>
    </w:p>
    <w:p w14:paraId="1389113E" w14:textId="77777777" w:rsidR="00722B52" w:rsidRDefault="00722B52" w:rsidP="00722B52">
      <w:r>
        <w:t>This is draft CR to TS 38.104 for the introduction of band n68</w:t>
      </w:r>
    </w:p>
    <w:p w14:paraId="7C320C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FF14" w14:textId="22499DE8" w:rsidR="00722B52" w:rsidRDefault="00722B52" w:rsidP="00722B52">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697B889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D51AD4" w14:textId="77777777" w:rsidR="00722B52" w:rsidRDefault="00722B52" w:rsidP="00722B52">
      <w:pPr>
        <w:rPr>
          <w:rFonts w:ascii="Arial" w:hAnsi="Arial" w:cs="Arial"/>
          <w:b/>
        </w:rPr>
      </w:pPr>
      <w:r>
        <w:rPr>
          <w:rFonts w:ascii="Arial" w:hAnsi="Arial" w:cs="Arial"/>
          <w:b/>
        </w:rPr>
        <w:t xml:space="preserve">Abstract: </w:t>
      </w:r>
    </w:p>
    <w:p w14:paraId="183E0434" w14:textId="77777777" w:rsidR="00722B52" w:rsidRDefault="00722B52" w:rsidP="00722B52">
      <w:r>
        <w:t>This is draft CR to TS 38.141-1 for the introduction of band n68</w:t>
      </w:r>
    </w:p>
    <w:p w14:paraId="07F65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369F" w14:textId="4ACB6C16" w:rsidR="00722B52" w:rsidRDefault="00722B52" w:rsidP="00722B52">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2381B17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64C296" w14:textId="77777777" w:rsidR="00722B52" w:rsidRDefault="00722B52" w:rsidP="00722B52">
      <w:pPr>
        <w:rPr>
          <w:rFonts w:ascii="Arial" w:hAnsi="Arial" w:cs="Arial"/>
          <w:b/>
        </w:rPr>
      </w:pPr>
      <w:r>
        <w:rPr>
          <w:rFonts w:ascii="Arial" w:hAnsi="Arial" w:cs="Arial"/>
          <w:b/>
        </w:rPr>
        <w:t xml:space="preserve">Abstract: </w:t>
      </w:r>
    </w:p>
    <w:p w14:paraId="5B2CCA56" w14:textId="77777777" w:rsidR="00722B52" w:rsidRDefault="00722B52" w:rsidP="00722B52">
      <w:r>
        <w:t>This is draft CR to TS 38.141-2 for the introduction of band n68</w:t>
      </w:r>
    </w:p>
    <w:p w14:paraId="5B5648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DAF5" w14:textId="145D1FA8" w:rsidR="00000000" w:rsidRDefault="00722B52">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02094B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F038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4DB" w14:textId="46A693A0" w:rsidR="00722B52" w:rsidRDefault="00722B52" w:rsidP="00722B52">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7C939AD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79B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672" w14:textId="327C1B1B" w:rsidR="00722B52" w:rsidRDefault="00722B52" w:rsidP="00722B52">
      <w:pPr>
        <w:rPr>
          <w:rFonts w:ascii="Arial" w:hAnsi="Arial" w:cs="Arial"/>
          <w:b/>
          <w:sz w:val="24"/>
        </w:rPr>
      </w:pPr>
      <w:r>
        <w:rPr>
          <w:rFonts w:ascii="Arial" w:hAnsi="Arial" w:cs="Arial"/>
          <w:b/>
          <w:color w:val="0000FF"/>
          <w:sz w:val="24"/>
        </w:rPr>
        <w:lastRenderedPageBreak/>
        <w:t>R4-2411917</w:t>
      </w:r>
      <w:r>
        <w:rPr>
          <w:rFonts w:ascii="Arial" w:hAnsi="Arial" w:cs="Arial"/>
          <w:b/>
          <w:color w:val="0000FF"/>
          <w:sz w:val="24"/>
        </w:rPr>
        <w:tab/>
      </w:r>
      <w:r>
        <w:rPr>
          <w:rFonts w:ascii="Arial" w:hAnsi="Arial" w:cs="Arial"/>
          <w:b/>
          <w:sz w:val="24"/>
        </w:rPr>
        <w:t>(NR_band_n68-Perf) Draft CR to TS38.141-2: Introduction of NR band n68</w:t>
      </w:r>
    </w:p>
    <w:p w14:paraId="74B6DB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95B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3C42" w14:textId="7E5E5662" w:rsidR="00722B52" w:rsidRDefault="00722B52" w:rsidP="00722B52">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3B5055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278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F841" w14:textId="19E13FC8" w:rsidR="00722B52" w:rsidRDefault="00722B52" w:rsidP="00722B52">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799CFA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AE7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43AC" w14:textId="153CDE5D" w:rsidR="00722B52" w:rsidRDefault="00722B52" w:rsidP="00722B52">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016A29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B54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6747" w14:textId="3E96D235" w:rsidR="00722B52" w:rsidRDefault="00722B52" w:rsidP="00722B52">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AEAB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B352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2447" w14:textId="12C86FB3" w:rsidR="00722B52" w:rsidRDefault="00722B52" w:rsidP="00722B52">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373CBF3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4C3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1AA1" w14:textId="5179FFEE" w:rsidR="00722B52" w:rsidRDefault="00722B52" w:rsidP="00722B52">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FEEEDE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56DCC6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838A" w14:textId="59D5B6D0" w:rsidR="00722B52" w:rsidRDefault="00722B52" w:rsidP="00722B52">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46E5AA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43B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A29" w14:textId="6DBB1DE8" w:rsidR="00722B52" w:rsidRDefault="00722B52" w:rsidP="00722B52">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6AD04A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51A20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A5B85" w14:textId="62DABEDB" w:rsidR="00722B52" w:rsidRDefault="00722B52" w:rsidP="00722B52">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38418C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DDED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1B5" w14:textId="5B29886F" w:rsidR="00722B52" w:rsidRDefault="00722B52" w:rsidP="00722B52">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2EB500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2EC24F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9B01" w14:textId="5CF2C37F" w:rsidR="00722B52" w:rsidRDefault="00722B52" w:rsidP="00722B52">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3E88E3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EF547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FD50" w14:textId="79333612" w:rsidR="00722B52" w:rsidRDefault="00722B52" w:rsidP="00722B52">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18BB3A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6576B4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1CB" w14:textId="27AB9343" w:rsidR="00722B52" w:rsidRDefault="00722B52" w:rsidP="00722B52">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5FB927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603D9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A37A" w14:textId="005A7B68" w:rsidR="00722B52" w:rsidRDefault="00722B52" w:rsidP="00722B52">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0724E27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632928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2DC3" w14:textId="77777777" w:rsidR="00722B52" w:rsidRDefault="00722B52" w:rsidP="00722B52">
      <w:pPr>
        <w:pStyle w:val="Heading4"/>
      </w:pPr>
      <w:bookmarkStart w:id="262" w:name="_Toc174396256"/>
      <w:r>
        <w:t>7.16.4</w:t>
      </w:r>
      <w:r>
        <w:tab/>
        <w:t>RRM core requirements</w:t>
      </w:r>
      <w:bookmarkEnd w:id="262"/>
    </w:p>
    <w:p w14:paraId="7DF90592" w14:textId="0BA14985" w:rsidR="00722B52" w:rsidRDefault="00722B52" w:rsidP="00722B52">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485B7DF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328AB2" w14:textId="77777777" w:rsidR="00722B52" w:rsidRDefault="00722B52" w:rsidP="00722B52">
      <w:pPr>
        <w:rPr>
          <w:rFonts w:ascii="Arial" w:hAnsi="Arial" w:cs="Arial"/>
          <w:b/>
        </w:rPr>
      </w:pPr>
      <w:r>
        <w:rPr>
          <w:rFonts w:ascii="Arial" w:hAnsi="Arial" w:cs="Arial"/>
          <w:b/>
        </w:rPr>
        <w:t xml:space="preserve">Abstract: </w:t>
      </w:r>
    </w:p>
    <w:p w14:paraId="3E63D767" w14:textId="77777777" w:rsidR="00722B52" w:rsidRDefault="00722B52" w:rsidP="00722B52">
      <w:r>
        <w:t>This is draft CR to TS 38.133 for the introduction of band n68</w:t>
      </w:r>
    </w:p>
    <w:p w14:paraId="721B1C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1AFE" w14:textId="0930CD63" w:rsidR="00722B52" w:rsidRDefault="00722B52" w:rsidP="00722B52">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79A6BD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7219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02E1" w14:textId="77777777" w:rsidR="00722B52" w:rsidRDefault="00722B52" w:rsidP="00722B52">
      <w:pPr>
        <w:pStyle w:val="Heading3"/>
      </w:pPr>
      <w:bookmarkStart w:id="263" w:name="_Toc174396257"/>
      <w:r>
        <w:t>7.17</w:t>
      </w:r>
      <w:r>
        <w:tab/>
        <w:t>Introduction of NR-NTN S-band (MSS band 2000-2020 MHz UL and 2180-2200 MHz DL)</w:t>
      </w:r>
      <w:bookmarkEnd w:id="263"/>
    </w:p>
    <w:p w14:paraId="1691A3F2" w14:textId="77777777" w:rsidR="00722B52" w:rsidRDefault="00722B52" w:rsidP="00722B52">
      <w:pPr>
        <w:pStyle w:val="Heading4"/>
      </w:pPr>
      <w:bookmarkStart w:id="264" w:name="_Toc174396258"/>
      <w:r>
        <w:t>7.17.1</w:t>
      </w:r>
      <w:r>
        <w:tab/>
        <w:t>General aspects</w:t>
      </w:r>
      <w:bookmarkEnd w:id="264"/>
    </w:p>
    <w:p w14:paraId="3F3AB6E6" w14:textId="1C0E7AB1" w:rsidR="00722B52" w:rsidRDefault="00722B52" w:rsidP="00722B52">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26745D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D9385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91E6" w14:textId="30064CD6" w:rsidR="00722B52" w:rsidRDefault="00722B52" w:rsidP="00722B52">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55121DE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FA71D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DE0A5" w14:textId="77777777" w:rsidR="00722B52" w:rsidRDefault="00722B52" w:rsidP="00722B52">
      <w:pPr>
        <w:pStyle w:val="Heading4"/>
      </w:pPr>
      <w:bookmarkStart w:id="265" w:name="_Toc174396259"/>
      <w:r>
        <w:t>7.17.2</w:t>
      </w:r>
      <w:r>
        <w:tab/>
        <w:t>System parameters and UE RF requirements</w:t>
      </w:r>
      <w:bookmarkEnd w:id="265"/>
    </w:p>
    <w:p w14:paraId="30847D6B" w14:textId="388A4950" w:rsidR="00722B52" w:rsidRDefault="00722B52" w:rsidP="00722B52">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1F2E05A"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F402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B15" w14:textId="115942D7" w:rsidR="00722B52" w:rsidRDefault="00722B52" w:rsidP="00722B52">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01DEC3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23E9B1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0917" w14:textId="089265D4" w:rsidR="00722B52" w:rsidRDefault="00722B52" w:rsidP="00722B52">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197572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CD92E" w14:textId="77777777" w:rsidR="00722B52" w:rsidRDefault="00722B52" w:rsidP="00722B52">
      <w:pPr>
        <w:rPr>
          <w:rFonts w:ascii="Arial" w:hAnsi="Arial" w:cs="Arial"/>
          <w:b/>
        </w:rPr>
      </w:pPr>
      <w:r>
        <w:rPr>
          <w:rFonts w:ascii="Arial" w:hAnsi="Arial" w:cs="Arial"/>
          <w:b/>
        </w:rPr>
        <w:t xml:space="preserve">Abstract: </w:t>
      </w:r>
    </w:p>
    <w:p w14:paraId="5DC5D425" w14:textId="77777777" w:rsidR="00722B52" w:rsidRDefault="00722B52" w:rsidP="00722B52">
      <w:r>
        <w:t>This contribution discusses the system parameters and the impacts on UE RF requirements when introducing the new NTN S-band</w:t>
      </w:r>
    </w:p>
    <w:p w14:paraId="67A4A1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B250" w14:textId="2CFB0EE2" w:rsidR="00722B52" w:rsidRDefault="00722B52" w:rsidP="00722B52">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96B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E8DF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B2D5" w14:textId="33A084B7" w:rsidR="00722B52" w:rsidRDefault="00722B52" w:rsidP="00722B52">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1C7D26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B08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4D88" w14:textId="008AA686" w:rsidR="00722B52" w:rsidRDefault="00722B52" w:rsidP="00722B52">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74D2A7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CFE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4145" w14:textId="1DA9861A" w:rsidR="00722B52" w:rsidRDefault="00722B52" w:rsidP="00722B52">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D3036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1388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2F3A" w14:textId="77777777" w:rsidR="00722B52" w:rsidRDefault="00722B52" w:rsidP="00722B52">
      <w:pPr>
        <w:pStyle w:val="Heading4"/>
      </w:pPr>
      <w:bookmarkStart w:id="266" w:name="_Toc174396260"/>
      <w:r>
        <w:t>7.17.3</w:t>
      </w:r>
      <w:r>
        <w:tab/>
        <w:t>SAN RF core requirements</w:t>
      </w:r>
      <w:bookmarkEnd w:id="266"/>
    </w:p>
    <w:p w14:paraId="544B0C56" w14:textId="528BE8A9" w:rsidR="00722B52" w:rsidRDefault="00722B52" w:rsidP="00722B52">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737DCC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F9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83F" w14:textId="128BC5E9" w:rsidR="00722B52" w:rsidRDefault="00722B52" w:rsidP="00722B52">
      <w:pPr>
        <w:rPr>
          <w:rFonts w:ascii="Arial" w:hAnsi="Arial" w:cs="Arial"/>
          <w:b/>
          <w:sz w:val="24"/>
        </w:rPr>
      </w:pPr>
      <w:r>
        <w:rPr>
          <w:rFonts w:ascii="Arial" w:hAnsi="Arial" w:cs="Arial"/>
          <w:b/>
          <w:color w:val="0000FF"/>
          <w:sz w:val="24"/>
        </w:rPr>
        <w:lastRenderedPageBreak/>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67D18E2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3FBC7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FA5FB" w14:textId="7EC57571" w:rsidR="00722B52" w:rsidRDefault="00722B52" w:rsidP="00722B52">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56194A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E10A0" w14:textId="77777777" w:rsidR="00722B52" w:rsidRDefault="00722B52" w:rsidP="00722B52">
      <w:pPr>
        <w:rPr>
          <w:rFonts w:ascii="Arial" w:hAnsi="Arial" w:cs="Arial"/>
          <w:b/>
        </w:rPr>
      </w:pPr>
      <w:r>
        <w:rPr>
          <w:rFonts w:ascii="Arial" w:hAnsi="Arial" w:cs="Arial"/>
          <w:b/>
        </w:rPr>
        <w:t xml:space="preserve">Abstract: </w:t>
      </w:r>
    </w:p>
    <w:p w14:paraId="71192566" w14:textId="77777777" w:rsidR="00722B52" w:rsidRDefault="00722B52" w:rsidP="00722B52">
      <w:r>
        <w:t>This contribution discusses the impact on SAN RF requirements when introducing the new NTN S-band</w:t>
      </w:r>
    </w:p>
    <w:p w14:paraId="153261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2667" w14:textId="258DF434" w:rsidR="00722B52" w:rsidRDefault="00722B52" w:rsidP="00722B52">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6CD034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0EFB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13364" w14:textId="4B75F0BE" w:rsidR="00722B52" w:rsidRDefault="00722B52" w:rsidP="00722B52">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259E1EF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AC29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2F45" w14:textId="77777777" w:rsidR="00722B52" w:rsidRDefault="00722B52" w:rsidP="00722B52">
      <w:pPr>
        <w:pStyle w:val="Heading4"/>
      </w:pPr>
      <w:bookmarkStart w:id="267" w:name="_Toc174396261"/>
      <w:r>
        <w:t>7.17.4</w:t>
      </w:r>
      <w:r>
        <w:tab/>
        <w:t>RRM core requirements</w:t>
      </w:r>
      <w:bookmarkEnd w:id="267"/>
    </w:p>
    <w:p w14:paraId="6B5ECDCD" w14:textId="77777777" w:rsidR="00722B52" w:rsidRDefault="00722B52" w:rsidP="00722B52">
      <w:pPr>
        <w:pStyle w:val="Heading3"/>
      </w:pPr>
      <w:bookmarkStart w:id="268" w:name="_Toc174396262"/>
      <w:r>
        <w:t>7.18</w:t>
      </w:r>
      <w:r>
        <w:tab/>
        <w:t>Introduction of IoT-NTN S-band (MSS band 2000-2020 MHz UL and 2180-2200 MHz DL)</w:t>
      </w:r>
      <w:bookmarkEnd w:id="268"/>
    </w:p>
    <w:p w14:paraId="30F33BB4" w14:textId="77777777" w:rsidR="00722B52" w:rsidRDefault="00722B52" w:rsidP="00722B52">
      <w:pPr>
        <w:pStyle w:val="Heading4"/>
      </w:pPr>
      <w:bookmarkStart w:id="269" w:name="_Toc174396263"/>
      <w:r>
        <w:t>7.18.1</w:t>
      </w:r>
      <w:r>
        <w:tab/>
        <w:t>General aspects</w:t>
      </w:r>
      <w:bookmarkEnd w:id="269"/>
    </w:p>
    <w:p w14:paraId="7D76A655" w14:textId="69283A70" w:rsidR="00722B52" w:rsidRDefault="00722B52" w:rsidP="00722B52">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403591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347E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7C35" w14:textId="6A62F6AC" w:rsidR="00722B52" w:rsidRDefault="00722B52" w:rsidP="00722B52">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35678B0C"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51479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2EBC" w14:textId="07FE6E0E" w:rsidR="00722B52" w:rsidRDefault="00722B52" w:rsidP="00722B52">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452373FC"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04958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AA6C" w14:textId="77777777" w:rsidR="00722B52" w:rsidRDefault="00722B52" w:rsidP="00722B52">
      <w:pPr>
        <w:pStyle w:val="Heading4"/>
      </w:pPr>
      <w:bookmarkStart w:id="270" w:name="_Toc174396264"/>
      <w:r>
        <w:t>7.18.2</w:t>
      </w:r>
      <w:r>
        <w:tab/>
        <w:t>System parameters and UE RF requirements</w:t>
      </w:r>
      <w:bookmarkEnd w:id="270"/>
    </w:p>
    <w:p w14:paraId="52857752" w14:textId="0115A6AD" w:rsidR="00722B52" w:rsidRDefault="00722B52" w:rsidP="00722B52">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13CB8B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5AF65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6D38" w14:textId="0D3F9A6E" w:rsidR="00722B52" w:rsidRDefault="00722B52" w:rsidP="00722B52">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63ED6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B56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A56D" w14:textId="77777777" w:rsidR="00722B52" w:rsidRDefault="00722B52" w:rsidP="00722B52">
      <w:pPr>
        <w:pStyle w:val="Heading4"/>
      </w:pPr>
      <w:bookmarkStart w:id="271" w:name="_Toc174396265"/>
      <w:r>
        <w:t>7.18.3</w:t>
      </w:r>
      <w:r>
        <w:tab/>
        <w:t>SAN RF core requirements</w:t>
      </w:r>
      <w:bookmarkEnd w:id="271"/>
    </w:p>
    <w:p w14:paraId="0DC07B6E" w14:textId="0D81C116" w:rsidR="00722B52" w:rsidRDefault="00722B52" w:rsidP="00722B52">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28C02B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E3B8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133F" w14:textId="6BB9F335" w:rsidR="00722B52" w:rsidRDefault="00722B52" w:rsidP="00722B52">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6AD1EA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BD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E60E" w14:textId="77777777" w:rsidR="00722B52" w:rsidRDefault="00722B52" w:rsidP="00722B52">
      <w:pPr>
        <w:pStyle w:val="Heading4"/>
      </w:pPr>
      <w:bookmarkStart w:id="272" w:name="_Toc174396266"/>
      <w:r>
        <w:t>7.18.4</w:t>
      </w:r>
      <w:r>
        <w:tab/>
        <w:t>RRM core requirements</w:t>
      </w:r>
      <w:bookmarkEnd w:id="272"/>
    </w:p>
    <w:p w14:paraId="4410562D" w14:textId="77777777" w:rsidR="00722B52" w:rsidRDefault="00722B52" w:rsidP="00722B52">
      <w:pPr>
        <w:pStyle w:val="Heading3"/>
      </w:pPr>
      <w:bookmarkStart w:id="273" w:name="_Toc174396267"/>
      <w:r>
        <w:t>7.19</w:t>
      </w:r>
      <w:r>
        <w:tab/>
        <w:t>Introduction of new NR NTN bands to support the Extended L-band (UL 1668-1675MHz, DL 1518-1525MHz) and the combined MSS L-band and Extended L-band ranges (DL 1518-1559 MHz, UL 1626.5-1660.5 MHz and 1668-1675 MHz)</w:t>
      </w:r>
      <w:bookmarkEnd w:id="273"/>
    </w:p>
    <w:p w14:paraId="011CE341" w14:textId="77777777" w:rsidR="00722B52" w:rsidRDefault="00722B52" w:rsidP="00722B52">
      <w:pPr>
        <w:pStyle w:val="Heading4"/>
      </w:pPr>
      <w:bookmarkStart w:id="274" w:name="_Toc174396268"/>
      <w:r>
        <w:t>7.19.1</w:t>
      </w:r>
      <w:r>
        <w:tab/>
        <w:t>General aspects</w:t>
      </w:r>
      <w:bookmarkEnd w:id="274"/>
    </w:p>
    <w:p w14:paraId="37FDB138" w14:textId="59423502" w:rsidR="00722B52" w:rsidRDefault="00722B52" w:rsidP="00722B52">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2DD3B5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CE2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BE46" w14:textId="77777777" w:rsidR="00722B52" w:rsidRDefault="00722B52" w:rsidP="00722B52">
      <w:pPr>
        <w:pStyle w:val="Heading4"/>
      </w:pPr>
      <w:bookmarkStart w:id="275" w:name="_Toc174396269"/>
      <w:r>
        <w:lastRenderedPageBreak/>
        <w:t>7.19.2</w:t>
      </w:r>
      <w:r>
        <w:tab/>
        <w:t>System parameters and UE RF requirements</w:t>
      </w:r>
      <w:bookmarkEnd w:id="275"/>
    </w:p>
    <w:p w14:paraId="649E4C5A" w14:textId="687AAE6E" w:rsidR="00722B52" w:rsidRDefault="00722B52" w:rsidP="00722B52">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45451E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D2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7D4E" w14:textId="454C7091" w:rsidR="00722B52" w:rsidRDefault="00722B52" w:rsidP="00722B52">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260F5C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08C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0E68" w14:textId="232D8FC3" w:rsidR="00722B52" w:rsidRDefault="00722B52" w:rsidP="00722B52">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1B973C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E0D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F2CC" w14:textId="77777777" w:rsidR="00722B52" w:rsidRDefault="00722B52" w:rsidP="00722B52">
      <w:pPr>
        <w:pStyle w:val="Heading4"/>
      </w:pPr>
      <w:bookmarkStart w:id="276" w:name="_Toc174396270"/>
      <w:r>
        <w:t>7.19.3</w:t>
      </w:r>
      <w:r>
        <w:tab/>
        <w:t>SAN RF core requirements</w:t>
      </w:r>
      <w:bookmarkEnd w:id="276"/>
    </w:p>
    <w:p w14:paraId="29710186" w14:textId="0369FDB0" w:rsidR="00722B52" w:rsidRDefault="00722B52" w:rsidP="00722B52">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0C8B49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E13F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69AD" w14:textId="01E737AD" w:rsidR="00722B52" w:rsidRDefault="00722B52" w:rsidP="00722B52">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081CBE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37B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429F" w14:textId="77777777" w:rsidR="00722B52" w:rsidRDefault="00722B52" w:rsidP="00722B52">
      <w:pPr>
        <w:pStyle w:val="Heading4"/>
      </w:pPr>
      <w:bookmarkStart w:id="277" w:name="_Toc174396271"/>
      <w:r>
        <w:t>7.19.4</w:t>
      </w:r>
      <w:r>
        <w:tab/>
        <w:t>RRM core requirements</w:t>
      </w:r>
      <w:bookmarkEnd w:id="277"/>
    </w:p>
    <w:p w14:paraId="74842C08" w14:textId="77777777" w:rsidR="00722B52" w:rsidRDefault="00722B52" w:rsidP="00722B52">
      <w:pPr>
        <w:pStyle w:val="Heading3"/>
      </w:pPr>
      <w:bookmarkStart w:id="278" w:name="_Toc174396272"/>
      <w:r>
        <w:t>7.20</w:t>
      </w:r>
      <w:r>
        <w:tab/>
        <w:t>Introduction of Power Class 2 and UE 40MHz Channel Bandwidth in NR band n28</w:t>
      </w:r>
      <w:bookmarkEnd w:id="278"/>
    </w:p>
    <w:p w14:paraId="6DAF66B2" w14:textId="77777777" w:rsidR="00722B52" w:rsidRDefault="00722B52" w:rsidP="00722B52">
      <w:pPr>
        <w:pStyle w:val="Heading4"/>
      </w:pPr>
      <w:bookmarkStart w:id="279" w:name="_Toc174396273"/>
      <w:r>
        <w:t>7.20.1</w:t>
      </w:r>
      <w:r>
        <w:tab/>
        <w:t>General and work plan</w:t>
      </w:r>
      <w:bookmarkEnd w:id="279"/>
    </w:p>
    <w:p w14:paraId="717374E4" w14:textId="0EFA384E" w:rsidR="00722B52" w:rsidRDefault="00722B52" w:rsidP="00722B52">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0DE905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53A3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F694" w14:textId="5871FF08" w:rsidR="00722B52" w:rsidRDefault="00722B52" w:rsidP="00722B52">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35CD1CC6" w14:textId="77777777" w:rsidR="00722B52" w:rsidRDefault="00722B52" w:rsidP="00722B52">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295379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FE2" w14:textId="77777777" w:rsidR="00722B52" w:rsidRDefault="00722B52" w:rsidP="00722B52">
      <w:pPr>
        <w:pStyle w:val="Heading4"/>
      </w:pPr>
      <w:bookmarkStart w:id="280" w:name="_Toc174396274"/>
      <w:r>
        <w:t>7.20.2</w:t>
      </w:r>
      <w:r>
        <w:tab/>
        <w:t>UE RF requirements for PC2 with UL-MIMO</w:t>
      </w:r>
      <w:bookmarkEnd w:id="280"/>
    </w:p>
    <w:p w14:paraId="617C7C4C" w14:textId="6451868B" w:rsidR="00722B52" w:rsidRDefault="00722B52" w:rsidP="00722B52">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61F26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AD9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4960" w14:textId="7C7D7D85" w:rsidR="00722B52" w:rsidRDefault="00722B52" w:rsidP="00722B52">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274550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41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DEAE" w14:textId="2140DBE5" w:rsidR="00722B52" w:rsidRDefault="00722B52" w:rsidP="00722B52">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258FBF7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0A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C57" w14:textId="77DA0DDD" w:rsidR="00722B52" w:rsidRDefault="00722B52" w:rsidP="00722B52">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3066E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CDC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D4A6" w14:textId="3164EE96" w:rsidR="00722B52" w:rsidRDefault="00722B52" w:rsidP="00722B52">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234CDD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E4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5B4A" w14:textId="02FFF375" w:rsidR="00722B52" w:rsidRDefault="00722B52" w:rsidP="00722B52">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3710D1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A4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ABD2" w14:textId="77777777" w:rsidR="00722B52" w:rsidRDefault="00722B52" w:rsidP="00722B52">
      <w:pPr>
        <w:pStyle w:val="Heading4"/>
      </w:pPr>
      <w:bookmarkStart w:id="281" w:name="_Toc174396275"/>
      <w:r>
        <w:t>7.20.3</w:t>
      </w:r>
      <w:r>
        <w:tab/>
        <w:t>UE RF requirements for introducing 40MHz</w:t>
      </w:r>
      <w:bookmarkEnd w:id="281"/>
    </w:p>
    <w:p w14:paraId="0F4434C2" w14:textId="72F9536F" w:rsidR="00722B52" w:rsidRDefault="00722B52" w:rsidP="00722B52">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756DF0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549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2340" w14:textId="75066354" w:rsidR="00722B52" w:rsidRDefault="00722B52" w:rsidP="00722B52">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60105C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A8B0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6075" w14:textId="72302559" w:rsidR="00722B52" w:rsidRDefault="00722B52" w:rsidP="00722B52">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0E9AA6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0A1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762" w14:textId="7CCE44D1" w:rsidR="00722B52" w:rsidRDefault="00722B52" w:rsidP="00722B52">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52F140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B77AF" w14:textId="77777777" w:rsidR="00722B52" w:rsidRDefault="00722B52" w:rsidP="00722B52">
      <w:pPr>
        <w:rPr>
          <w:rFonts w:ascii="Arial" w:hAnsi="Arial" w:cs="Arial"/>
          <w:b/>
        </w:rPr>
      </w:pPr>
      <w:r>
        <w:rPr>
          <w:rFonts w:ascii="Arial" w:hAnsi="Arial" w:cs="Arial"/>
          <w:b/>
        </w:rPr>
        <w:t xml:space="preserve">Abstract: </w:t>
      </w:r>
    </w:p>
    <w:p w14:paraId="5693F33F" w14:textId="77777777" w:rsidR="00722B52" w:rsidRDefault="00722B52" w:rsidP="00722B52">
      <w:r>
        <w:t>In this contribution we consider deployment of 40 MHz bandwidth with PC2 in n28, regulatory aspects and bandwidth flexibility.</w:t>
      </w:r>
    </w:p>
    <w:p w14:paraId="5A89B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EF8A" w14:textId="05C35952" w:rsidR="00722B52" w:rsidRDefault="00722B52" w:rsidP="00722B52">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024CDB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ADE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6195" w14:textId="56D4B16D" w:rsidR="00722B52" w:rsidRDefault="00722B52" w:rsidP="00722B52">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20A940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0F8D2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98F8" w14:textId="231BAE1B" w:rsidR="00722B52" w:rsidRDefault="00722B52" w:rsidP="00722B52">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84BB2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AC3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3395D" w14:textId="31517F72" w:rsidR="00722B52" w:rsidRDefault="00722B52" w:rsidP="00722B52">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2AEB0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077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FC43" w14:textId="633D2B72" w:rsidR="00722B52" w:rsidRDefault="00722B52" w:rsidP="00722B52">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3328EF9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927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571E" w14:textId="0E81F162" w:rsidR="00722B52" w:rsidRDefault="00722B52" w:rsidP="00722B52">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3536641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591525" w14:textId="77777777" w:rsidR="00722B52" w:rsidRDefault="00722B52" w:rsidP="00722B52">
      <w:pPr>
        <w:rPr>
          <w:rFonts w:ascii="Arial" w:hAnsi="Arial" w:cs="Arial"/>
          <w:b/>
        </w:rPr>
      </w:pPr>
      <w:r>
        <w:rPr>
          <w:rFonts w:ascii="Arial" w:hAnsi="Arial" w:cs="Arial"/>
          <w:b/>
        </w:rPr>
        <w:t xml:space="preserve">Abstract: </w:t>
      </w:r>
    </w:p>
    <w:p w14:paraId="59C8F7B4" w14:textId="77777777" w:rsidR="00722B52" w:rsidRDefault="00722B52" w:rsidP="00722B52">
      <w:r>
        <w:t>This paper presents PA emission measurements to evaluate the Band n28 40MHz PC3 PC2 REFSENS requirements.</w:t>
      </w:r>
    </w:p>
    <w:p w14:paraId="5424EA0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0F7B" w14:textId="7A570AF6" w:rsidR="00722B52" w:rsidRDefault="00722B52" w:rsidP="00722B52">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1622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E04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207D" w14:textId="77777777" w:rsidR="00722B52" w:rsidRDefault="00722B52" w:rsidP="00722B52">
      <w:pPr>
        <w:pStyle w:val="Heading4"/>
      </w:pPr>
      <w:bookmarkStart w:id="282" w:name="_Toc174396276"/>
      <w:r>
        <w:t>7.20.4</w:t>
      </w:r>
      <w:r>
        <w:tab/>
        <w:t>Moderator summary and conclusions</w:t>
      </w:r>
      <w:bookmarkEnd w:id="282"/>
    </w:p>
    <w:p w14:paraId="3D80CD1D" w14:textId="77777777" w:rsidR="00722B52" w:rsidRDefault="00722B52" w:rsidP="00722B52">
      <w:pPr>
        <w:pStyle w:val="Heading2"/>
      </w:pPr>
      <w:bookmarkStart w:id="283" w:name="_Toc174396277"/>
      <w:r>
        <w:t>8</w:t>
      </w:r>
      <w:r>
        <w:tab/>
        <w:t>Rel-19 on-going non-spectrum related work items</w:t>
      </w:r>
      <w:bookmarkEnd w:id="283"/>
    </w:p>
    <w:p w14:paraId="52295495" w14:textId="77777777" w:rsidR="00722B52" w:rsidRDefault="00722B52" w:rsidP="00722B52">
      <w:pPr>
        <w:pStyle w:val="Heading3"/>
      </w:pPr>
      <w:bookmarkStart w:id="284" w:name="_Toc174396278"/>
      <w:r>
        <w:t>8.1</w:t>
      </w:r>
      <w:r>
        <w:tab/>
        <w:t>UE RF enhancements for NR FR1/FR2 and EN-DC, Phase 4</w:t>
      </w:r>
      <w:bookmarkEnd w:id="284"/>
    </w:p>
    <w:p w14:paraId="603E12DA" w14:textId="77777777" w:rsidR="00722B52" w:rsidRDefault="00722B52" w:rsidP="00722B52">
      <w:pPr>
        <w:pStyle w:val="Heading4"/>
      </w:pPr>
      <w:bookmarkStart w:id="285" w:name="_Toc174396279"/>
      <w:r>
        <w:t>8.1.1</w:t>
      </w:r>
      <w:r>
        <w:tab/>
        <w:t>UE RF requirements</w:t>
      </w:r>
      <w:bookmarkEnd w:id="285"/>
    </w:p>
    <w:p w14:paraId="107805A2" w14:textId="77777777" w:rsidR="00722B52" w:rsidRDefault="00722B52" w:rsidP="00722B52">
      <w:pPr>
        <w:pStyle w:val="Heading5"/>
      </w:pPr>
      <w:bookmarkStart w:id="286" w:name="_Toc174396280"/>
      <w:r>
        <w:t>8.1.1.1</w:t>
      </w:r>
      <w:r>
        <w:tab/>
        <w:t>High power UE (HPUE) for CA in terrestrial network (TN)</w:t>
      </w:r>
      <w:bookmarkEnd w:id="286"/>
    </w:p>
    <w:p w14:paraId="25ECE212" w14:textId="386074E6" w:rsidR="00722B52" w:rsidRDefault="00722B52" w:rsidP="00722B52">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4843AA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2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D604" w14:textId="77777777" w:rsidR="00722B52" w:rsidRDefault="00722B52" w:rsidP="00722B52">
      <w:pPr>
        <w:pStyle w:val="Heading6"/>
      </w:pPr>
      <w:bookmarkStart w:id="287" w:name="_Toc174396281"/>
      <w:r>
        <w:t>8.1.1.1.1</w:t>
      </w:r>
      <w:r>
        <w:tab/>
        <w:t>Intra-band contiguous and non-contiguous UL CA with PC1.5</w:t>
      </w:r>
      <w:bookmarkEnd w:id="287"/>
    </w:p>
    <w:p w14:paraId="03199EC0" w14:textId="7EC39029" w:rsidR="00722B52" w:rsidRDefault="00722B52" w:rsidP="00722B52">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004389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81AC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F7F7" w14:textId="1FC78916" w:rsidR="00722B52" w:rsidRDefault="00722B52" w:rsidP="00722B52">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33BE10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E89398" w14:textId="77777777" w:rsidR="00722B52" w:rsidRDefault="00722B52" w:rsidP="00722B52">
      <w:pPr>
        <w:rPr>
          <w:rFonts w:ascii="Arial" w:hAnsi="Arial" w:cs="Arial"/>
          <w:b/>
        </w:rPr>
      </w:pPr>
      <w:r>
        <w:rPr>
          <w:rFonts w:ascii="Arial" w:hAnsi="Arial" w:cs="Arial"/>
          <w:b/>
        </w:rPr>
        <w:t xml:space="preserve">Abstract: </w:t>
      </w:r>
    </w:p>
    <w:p w14:paraId="62D69788" w14:textId="77777777" w:rsidR="00722B52" w:rsidRDefault="00722B52" w:rsidP="00722B52">
      <w:r>
        <w:t>In this contribution, further developing from our contribution [1] in RAN#111, we address the power limitations and the MPR validity under equal PSD and equal power sharing.</w:t>
      </w:r>
    </w:p>
    <w:p w14:paraId="621C57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D3BE" w14:textId="01A80EC2" w:rsidR="00722B52" w:rsidRDefault="00722B52" w:rsidP="00722B52">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1C94CD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386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52AD" w14:textId="793BF9E4" w:rsidR="00722B52" w:rsidRDefault="00722B52" w:rsidP="00722B52">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2D72C0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9A23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E3E" w14:textId="4DA3D501" w:rsidR="00722B52" w:rsidRDefault="00722B52" w:rsidP="00722B52">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61A284D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C0FEB66" w14:textId="77777777" w:rsidR="00722B52" w:rsidRDefault="00722B52" w:rsidP="00722B52">
      <w:pPr>
        <w:rPr>
          <w:rFonts w:ascii="Arial" w:hAnsi="Arial" w:cs="Arial"/>
          <w:b/>
        </w:rPr>
      </w:pPr>
      <w:r>
        <w:rPr>
          <w:rFonts w:ascii="Arial" w:hAnsi="Arial" w:cs="Arial"/>
          <w:b/>
        </w:rPr>
        <w:t xml:space="preserve">Abstract: </w:t>
      </w:r>
    </w:p>
    <w:p w14:paraId="38220D09" w14:textId="77777777" w:rsidR="00722B52" w:rsidRDefault="00722B52" w:rsidP="00722B52">
      <w:r>
        <w:t>PC1.5 intra-band ULCA feature for both contiguous and non-contiguous cases is an objective for Rel-19. In this contribution, further developing from our contribution in RAN#111, we address the MPR requirement for PC1.5 contiguous ULCA based on 2Tx archite</w:t>
      </w:r>
    </w:p>
    <w:p w14:paraId="2E1B6D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CC1D" w14:textId="080A1190" w:rsidR="00722B52" w:rsidRDefault="00722B52" w:rsidP="00722B52">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2E514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691CE2A5" w14:textId="77777777" w:rsidR="00722B52" w:rsidRDefault="00722B52" w:rsidP="00722B52">
      <w:pPr>
        <w:rPr>
          <w:rFonts w:ascii="Arial" w:hAnsi="Arial" w:cs="Arial"/>
          <w:b/>
        </w:rPr>
      </w:pPr>
      <w:r>
        <w:rPr>
          <w:rFonts w:ascii="Arial" w:hAnsi="Arial" w:cs="Arial"/>
          <w:b/>
        </w:rPr>
        <w:t xml:space="preserve">Abstract: </w:t>
      </w:r>
    </w:p>
    <w:p w14:paraId="06A306E1" w14:textId="77777777" w:rsidR="00722B52" w:rsidRDefault="00722B52" w:rsidP="00722B52">
      <w:r>
        <w:t>In this paper, we suggest how to define the RF requirements for high power UE for intra-band contiguous CA i.e. n41C, n77C and other intra-band non-contiguous CA i.e. CA_n78(2A), CA_n77(2A).</w:t>
      </w:r>
    </w:p>
    <w:p w14:paraId="506D82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38FB" w14:textId="70519AEE" w:rsidR="00722B52" w:rsidRDefault="00722B52" w:rsidP="00722B52">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73A023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77B48" w14:textId="77777777" w:rsidR="00722B52" w:rsidRDefault="00722B52" w:rsidP="00722B52">
      <w:pPr>
        <w:rPr>
          <w:rFonts w:ascii="Arial" w:hAnsi="Arial" w:cs="Arial"/>
          <w:b/>
        </w:rPr>
      </w:pPr>
      <w:r>
        <w:rPr>
          <w:rFonts w:ascii="Arial" w:hAnsi="Arial" w:cs="Arial"/>
          <w:b/>
        </w:rPr>
        <w:t xml:space="preserve">Abstract: </w:t>
      </w:r>
    </w:p>
    <w:p w14:paraId="571DF167" w14:textId="77777777" w:rsidR="00722B52" w:rsidRDefault="00722B52" w:rsidP="00722B52">
      <w:r>
        <w:t>In this contribution we propose a framework for MPR for intra-band contiguous and non-contiguous CA with PC1.5, MPR applicability is also discussed.</w:t>
      </w:r>
    </w:p>
    <w:p w14:paraId="30E553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2A34" w14:textId="0AA107CA" w:rsidR="00722B52" w:rsidRDefault="00722B52" w:rsidP="00722B52">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797E0B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B1E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25748" w14:textId="59D6920B" w:rsidR="00722B52" w:rsidRDefault="00722B52" w:rsidP="00722B52">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0AEC4A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AB79C" w14:textId="77777777" w:rsidR="00722B52" w:rsidRDefault="00722B52" w:rsidP="00722B52">
      <w:pPr>
        <w:rPr>
          <w:rFonts w:ascii="Arial" w:hAnsi="Arial" w:cs="Arial"/>
          <w:b/>
        </w:rPr>
      </w:pPr>
      <w:r>
        <w:rPr>
          <w:rFonts w:ascii="Arial" w:hAnsi="Arial" w:cs="Arial"/>
          <w:b/>
        </w:rPr>
        <w:t xml:space="preserve">Abstract: </w:t>
      </w:r>
    </w:p>
    <w:p w14:paraId="120D22DD" w14:textId="77777777" w:rsidR="00722B52" w:rsidRDefault="00722B52" w:rsidP="00722B52">
      <w:r>
        <w:t>In this paper, we provide our views on HPUE for intra-band contiguous/non-contiguous UL CA.</w:t>
      </w:r>
    </w:p>
    <w:p w14:paraId="261756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20A7" w14:textId="06640F43" w:rsidR="00722B52" w:rsidRDefault="00722B52" w:rsidP="00722B52">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5F7DB9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D3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C447" w14:textId="45521AA1" w:rsidR="00722B52" w:rsidRDefault="00722B52" w:rsidP="00722B52">
      <w:pPr>
        <w:rPr>
          <w:rFonts w:ascii="Arial" w:hAnsi="Arial" w:cs="Arial"/>
          <w:b/>
          <w:sz w:val="24"/>
        </w:rPr>
      </w:pPr>
      <w:r>
        <w:rPr>
          <w:rFonts w:ascii="Arial" w:hAnsi="Arial" w:cs="Arial"/>
          <w:b/>
          <w:color w:val="0000FF"/>
          <w:sz w:val="24"/>
        </w:rPr>
        <w:lastRenderedPageBreak/>
        <w:t>R4-2412277</w:t>
      </w:r>
      <w:r>
        <w:rPr>
          <w:rFonts w:ascii="Arial" w:hAnsi="Arial" w:cs="Arial"/>
          <w:b/>
          <w:color w:val="0000FF"/>
          <w:sz w:val="24"/>
        </w:rPr>
        <w:tab/>
      </w:r>
      <w:r>
        <w:rPr>
          <w:rFonts w:ascii="Arial" w:hAnsi="Arial" w:cs="Arial"/>
          <w:b/>
          <w:sz w:val="24"/>
        </w:rPr>
        <w:t>On PC1.5 intra-band non-contiguous ULCA with dualPA</w:t>
      </w:r>
    </w:p>
    <w:p w14:paraId="57BCB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DA232E" w14:textId="77777777" w:rsidR="00722B52" w:rsidRDefault="00722B52" w:rsidP="00722B52">
      <w:pPr>
        <w:rPr>
          <w:rFonts w:ascii="Arial" w:hAnsi="Arial" w:cs="Arial"/>
          <w:b/>
        </w:rPr>
      </w:pPr>
      <w:r>
        <w:rPr>
          <w:rFonts w:ascii="Arial" w:hAnsi="Arial" w:cs="Arial"/>
          <w:b/>
        </w:rPr>
        <w:t xml:space="preserve">Abstract: </w:t>
      </w:r>
    </w:p>
    <w:p w14:paraId="2033BE73" w14:textId="77777777" w:rsidR="00722B52" w:rsidRDefault="00722B52" w:rsidP="00722B52">
      <w:r>
        <w:t>PC1.5 intra-band ULCA feature for both contiguous and non-contiguous cases. is introduced in Rel-19. In this contribution, further developing from our contribution in RAN#111, we address in particular the MPR requirement for PC1.5 non-contiguous ULCA base</w:t>
      </w:r>
    </w:p>
    <w:p w14:paraId="65B06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1003" w14:textId="0FE9402B" w:rsidR="00722B52" w:rsidRDefault="00722B52" w:rsidP="00722B52">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51A47B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759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0ADD" w14:textId="5F6531F1" w:rsidR="00722B52" w:rsidRDefault="00722B52" w:rsidP="00722B52">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AFFB6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8DC8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AD1A" w14:textId="1163381C" w:rsidR="00722B52" w:rsidRDefault="00722B52" w:rsidP="00722B52">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236462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2C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1304" w14:textId="6AB51560" w:rsidR="00722B52" w:rsidRDefault="00722B52" w:rsidP="00722B52">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1C5EC4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74661FE" w14:textId="77777777" w:rsidR="00722B52" w:rsidRDefault="00722B52" w:rsidP="00722B52">
      <w:pPr>
        <w:rPr>
          <w:rFonts w:ascii="Arial" w:hAnsi="Arial" w:cs="Arial"/>
          <w:b/>
        </w:rPr>
      </w:pPr>
      <w:r>
        <w:rPr>
          <w:rFonts w:ascii="Arial" w:hAnsi="Arial" w:cs="Arial"/>
          <w:b/>
        </w:rPr>
        <w:t xml:space="preserve">Abstract: </w:t>
      </w:r>
    </w:p>
    <w:p w14:paraId="779B44A6" w14:textId="77777777" w:rsidR="00722B52" w:rsidRDefault="00722B52" w:rsidP="00722B52">
      <w:r>
        <w:t>In this paper we present details on the MPR measurements done to date on contiguous CC with contiguous RBs</w:t>
      </w:r>
    </w:p>
    <w:p w14:paraId="2D75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FEB0" w14:textId="77777777" w:rsidR="00722B52" w:rsidRDefault="00722B52" w:rsidP="00722B52">
      <w:pPr>
        <w:pStyle w:val="Heading6"/>
      </w:pPr>
      <w:bookmarkStart w:id="288" w:name="_Toc174396282"/>
      <w:r>
        <w:t>8.1.1.1.2</w:t>
      </w:r>
      <w:r>
        <w:tab/>
        <w:t>Inter-band UL NR-CA/EN-DC with 2 bands and 2Tx and/or 3Tx</w:t>
      </w:r>
      <w:bookmarkEnd w:id="288"/>
    </w:p>
    <w:p w14:paraId="283B06C0" w14:textId="2C020A84" w:rsidR="00722B52" w:rsidRDefault="00722B52" w:rsidP="00722B52">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3E8095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C56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B24" w14:textId="5C767C44" w:rsidR="00722B52" w:rsidRDefault="00722B52" w:rsidP="00722B52">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5EF680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AB0F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FE47B" w14:textId="391F94C5" w:rsidR="00722B52" w:rsidRDefault="00722B52" w:rsidP="00722B52">
      <w:pPr>
        <w:rPr>
          <w:rFonts w:ascii="Arial" w:hAnsi="Arial" w:cs="Arial"/>
          <w:b/>
          <w:sz w:val="24"/>
        </w:rPr>
      </w:pPr>
      <w:r>
        <w:rPr>
          <w:rFonts w:ascii="Arial" w:hAnsi="Arial" w:cs="Arial"/>
          <w:b/>
          <w:color w:val="0000FF"/>
          <w:sz w:val="24"/>
        </w:rPr>
        <w:lastRenderedPageBreak/>
        <w:t>R4-2411596</w:t>
      </w:r>
      <w:r>
        <w:rPr>
          <w:rFonts w:ascii="Arial" w:hAnsi="Arial" w:cs="Arial"/>
          <w:b/>
          <w:color w:val="0000FF"/>
          <w:sz w:val="24"/>
        </w:rPr>
        <w:tab/>
      </w:r>
      <w:r>
        <w:rPr>
          <w:rFonts w:ascii="Arial" w:hAnsi="Arial" w:cs="Arial"/>
          <w:b/>
          <w:sz w:val="24"/>
        </w:rPr>
        <w:t>Discussion on PC1.5 UE for two band NR inter-band uplink CA</w:t>
      </w:r>
    </w:p>
    <w:p w14:paraId="11FC2D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6A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EA8D" w14:textId="4FA818A7" w:rsidR="00722B52" w:rsidRDefault="00722B52" w:rsidP="00722B52">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6C27DD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A9B8103" w14:textId="77777777" w:rsidR="00722B52" w:rsidRDefault="00722B52" w:rsidP="00722B52">
      <w:pPr>
        <w:rPr>
          <w:rFonts w:ascii="Arial" w:hAnsi="Arial" w:cs="Arial"/>
          <w:b/>
        </w:rPr>
      </w:pPr>
      <w:r>
        <w:rPr>
          <w:rFonts w:ascii="Arial" w:hAnsi="Arial" w:cs="Arial"/>
          <w:b/>
        </w:rPr>
        <w:t xml:space="preserve">Abstract: </w:t>
      </w:r>
    </w:p>
    <w:p w14:paraId="69D8FEAC" w14:textId="77777777" w:rsidR="00722B52" w:rsidRDefault="00722B52" w:rsidP="00722B52">
      <w:r>
        <w:t>In this paper, we propose how to define the RF requirements for high power CA/DC UE for inter-band including 2Tx/3Tx.</w:t>
      </w:r>
    </w:p>
    <w:p w14:paraId="5C61C3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279E" w14:textId="777A0142" w:rsidR="00722B52" w:rsidRDefault="00722B52" w:rsidP="00722B52">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243BB5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9B9CB9" w14:textId="77777777" w:rsidR="00722B52" w:rsidRDefault="00722B52" w:rsidP="00722B52">
      <w:pPr>
        <w:rPr>
          <w:rFonts w:ascii="Arial" w:hAnsi="Arial" w:cs="Arial"/>
          <w:b/>
        </w:rPr>
      </w:pPr>
      <w:r>
        <w:rPr>
          <w:rFonts w:ascii="Arial" w:hAnsi="Arial" w:cs="Arial"/>
          <w:b/>
        </w:rPr>
        <w:t xml:space="preserve">Abstract: </w:t>
      </w:r>
    </w:p>
    <w:p w14:paraId="6A5BF0FE" w14:textId="77777777" w:rsidR="00722B52" w:rsidRDefault="00722B52" w:rsidP="00722B52">
      <w:r>
        <w:t>It disscuses HPUE RF requirements for inter-band UL CA and EN-DC.</w:t>
      </w:r>
    </w:p>
    <w:p w14:paraId="51740F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2A4" w14:textId="14A05816" w:rsidR="00722B52" w:rsidRDefault="00722B52" w:rsidP="00722B52">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0AE721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65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A95B8" w14:textId="12B2B671" w:rsidR="00722B52" w:rsidRDefault="00722B52" w:rsidP="00722B52">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34299A7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8A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E4A0" w14:textId="52D9B8CF" w:rsidR="00722B52" w:rsidRDefault="00722B52" w:rsidP="00722B52">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160B8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DA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EC7E" w14:textId="1CF663B2" w:rsidR="00722B52" w:rsidRDefault="00722B52" w:rsidP="00722B52">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09368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2E054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3223" w14:textId="4AA751DA" w:rsidR="00722B52" w:rsidRDefault="00722B52" w:rsidP="00722B52">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3A683D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D9D570" w14:textId="77777777" w:rsidR="00722B52" w:rsidRDefault="00722B52" w:rsidP="00722B52">
      <w:pPr>
        <w:rPr>
          <w:rFonts w:ascii="Arial" w:hAnsi="Arial" w:cs="Arial"/>
          <w:b/>
        </w:rPr>
      </w:pPr>
      <w:r>
        <w:rPr>
          <w:rFonts w:ascii="Arial" w:hAnsi="Arial" w:cs="Arial"/>
          <w:b/>
        </w:rPr>
        <w:lastRenderedPageBreak/>
        <w:t xml:space="preserve">Abstract: </w:t>
      </w:r>
    </w:p>
    <w:p w14:paraId="62129390" w14:textId="77777777" w:rsidR="00722B52" w:rsidRDefault="00722B52" w:rsidP="00722B52">
      <w:r>
        <w:t>Considerations on MSD for HPUE is provided in this contribution.</w:t>
      </w:r>
    </w:p>
    <w:p w14:paraId="14140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C212" w14:textId="77777777" w:rsidR="00722B52" w:rsidRDefault="00722B52" w:rsidP="00722B52">
      <w:pPr>
        <w:pStyle w:val="Heading6"/>
      </w:pPr>
      <w:bookmarkStart w:id="289" w:name="_Toc174396283"/>
      <w:r>
        <w:t>8.1.1.1.3</w:t>
      </w:r>
      <w:r>
        <w:tab/>
        <w:t>Increasing UE transmission high power limit</w:t>
      </w:r>
      <w:bookmarkEnd w:id="289"/>
    </w:p>
    <w:p w14:paraId="4F199999" w14:textId="128D0127" w:rsidR="00722B52" w:rsidRDefault="00722B52" w:rsidP="00722B52">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09B780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65F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EFAA" w14:textId="5D013066" w:rsidR="00722B52" w:rsidRDefault="00722B52" w:rsidP="00722B52">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2A47E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BD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454" w14:textId="5F343463" w:rsidR="00722B52" w:rsidRDefault="00722B52" w:rsidP="00722B52">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69413E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89C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4102" w14:textId="24525F68" w:rsidR="00722B52" w:rsidRDefault="00722B52" w:rsidP="00722B52">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0A2593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3B6B2" w14:textId="77777777" w:rsidR="00722B52" w:rsidRDefault="00722B52" w:rsidP="00722B52">
      <w:pPr>
        <w:rPr>
          <w:rFonts w:ascii="Arial" w:hAnsi="Arial" w:cs="Arial"/>
          <w:b/>
        </w:rPr>
      </w:pPr>
      <w:r>
        <w:rPr>
          <w:rFonts w:ascii="Arial" w:hAnsi="Arial" w:cs="Arial"/>
          <w:b/>
        </w:rPr>
        <w:t xml:space="preserve">Abstract: </w:t>
      </w:r>
    </w:p>
    <w:p w14:paraId="3937CF57" w14:textId="77777777" w:rsidR="00722B52" w:rsidRDefault="00722B52" w:rsidP="00722B52">
      <w:r>
        <w:t>In this contribution we consider the specification of transmitter and MSD requirements with the higher power limit and PC1.5 band capability. MCC: This was not made available at tdoc submission deadline.</w:t>
      </w:r>
    </w:p>
    <w:p w14:paraId="1C179C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D9FB" w14:textId="335FE207" w:rsidR="00722B52" w:rsidRDefault="00722B52" w:rsidP="00722B52">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2BF6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106D5A" w14:textId="77777777" w:rsidR="00722B52" w:rsidRDefault="00722B52" w:rsidP="00722B52">
      <w:pPr>
        <w:rPr>
          <w:rFonts w:ascii="Arial" w:hAnsi="Arial" w:cs="Arial"/>
          <w:b/>
        </w:rPr>
      </w:pPr>
      <w:r>
        <w:rPr>
          <w:rFonts w:ascii="Arial" w:hAnsi="Arial" w:cs="Arial"/>
          <w:b/>
        </w:rPr>
        <w:t xml:space="preserve">Abstract: </w:t>
      </w:r>
    </w:p>
    <w:p w14:paraId="56C1645E" w14:textId="77777777" w:rsidR="00722B52" w:rsidRDefault="00722B52" w:rsidP="00722B52">
      <w:r>
        <w:t>It disscuses HPUE RF requirements for increasing high power limit.</w:t>
      </w:r>
    </w:p>
    <w:p w14:paraId="7354FBC3" w14:textId="77777777" w:rsidR="00722B52" w:rsidRDefault="00722B52" w:rsidP="00722B52"/>
    <w:p w14:paraId="2E7391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756CC" w14:textId="1144C8B5" w:rsidR="00722B52" w:rsidRDefault="00722B52" w:rsidP="00722B52">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427BC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783C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FF03" w14:textId="72ED5939" w:rsidR="00722B52" w:rsidRDefault="00722B52" w:rsidP="00722B52">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15B704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749B1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6A77" w14:textId="5287EC6E" w:rsidR="00722B52" w:rsidRDefault="00722B52" w:rsidP="00722B52">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41073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CC7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59EC" w14:textId="74547087" w:rsidR="00722B52" w:rsidRDefault="00722B52" w:rsidP="00722B52">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652E6E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D39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D13A" w14:textId="6BA004B5" w:rsidR="00722B52" w:rsidRDefault="00722B52" w:rsidP="00722B52">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B9408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AF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097D" w14:textId="726C8E4E" w:rsidR="00722B52" w:rsidRDefault="00722B52" w:rsidP="00722B52">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72BC89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0C47C" w14:textId="77777777" w:rsidR="00722B52" w:rsidRDefault="00722B52" w:rsidP="00722B52">
      <w:pPr>
        <w:rPr>
          <w:rFonts w:ascii="Arial" w:hAnsi="Arial" w:cs="Arial"/>
          <w:b/>
        </w:rPr>
      </w:pPr>
      <w:r>
        <w:rPr>
          <w:rFonts w:ascii="Arial" w:hAnsi="Arial" w:cs="Arial"/>
          <w:b/>
        </w:rPr>
        <w:t xml:space="preserve">Abstract: </w:t>
      </w:r>
    </w:p>
    <w:p w14:paraId="3E5F0823" w14:textId="77777777" w:rsidR="00722B52" w:rsidRDefault="00722B52" w:rsidP="00722B52">
      <w:r>
        <w:t>For Rel-19, applicability should be the rule rather than the exception.</w:t>
      </w:r>
    </w:p>
    <w:p w14:paraId="085F5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90EBA" w14:textId="77777777" w:rsidR="00722B52" w:rsidRDefault="00722B52" w:rsidP="00722B52">
      <w:pPr>
        <w:pStyle w:val="Heading5"/>
      </w:pPr>
      <w:bookmarkStart w:id="290" w:name="_Toc174396284"/>
      <w:r>
        <w:t>8.1.1.2</w:t>
      </w:r>
      <w:r>
        <w:tab/>
        <w:t>Power domain enhancement for NR single carrier and NR intra-band UL CA for PC2 and PC3</w:t>
      </w:r>
      <w:bookmarkEnd w:id="290"/>
    </w:p>
    <w:p w14:paraId="69200748" w14:textId="77777777" w:rsidR="00722B52" w:rsidRDefault="00722B52" w:rsidP="00722B52">
      <w:pPr>
        <w:pStyle w:val="Heading6"/>
      </w:pPr>
      <w:bookmarkStart w:id="291" w:name="_Toc174396285"/>
      <w:r>
        <w:t>8.1.1.2.1</w:t>
      </w:r>
      <w:r>
        <w:tab/>
        <w:t>Power domain enhancements for single carrier</w:t>
      </w:r>
      <w:bookmarkEnd w:id="291"/>
    </w:p>
    <w:p w14:paraId="0A5698F3" w14:textId="5F5CA683" w:rsidR="00722B52" w:rsidRDefault="00722B52" w:rsidP="00722B52">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6847B7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99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03E3" w14:textId="1868A7AB" w:rsidR="00722B52" w:rsidRDefault="00722B52" w:rsidP="00722B52">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3F0AEC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ED4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33ED" w14:textId="79EF5F30" w:rsidR="00722B52" w:rsidRDefault="00722B52" w:rsidP="00722B52">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5AC684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33EC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11E1" w14:textId="0C2E4C97" w:rsidR="00722B52" w:rsidRDefault="00722B52" w:rsidP="00722B52">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6312565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2017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242C" w14:textId="1BC45B5C" w:rsidR="00722B52" w:rsidRDefault="00722B52" w:rsidP="00722B52">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5AE84E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016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9377" w14:textId="3E59C0EE" w:rsidR="00722B52" w:rsidRDefault="00722B52" w:rsidP="00722B52">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C6916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188DF0A" w14:textId="77777777" w:rsidR="00722B52" w:rsidRDefault="00722B52" w:rsidP="00722B52">
      <w:pPr>
        <w:rPr>
          <w:rFonts w:ascii="Arial" w:hAnsi="Arial" w:cs="Arial"/>
          <w:b/>
        </w:rPr>
      </w:pPr>
      <w:r>
        <w:rPr>
          <w:rFonts w:ascii="Arial" w:hAnsi="Arial" w:cs="Arial"/>
          <w:b/>
        </w:rPr>
        <w:t xml:space="preserve">Abstract: </w:t>
      </w:r>
    </w:p>
    <w:p w14:paraId="705DD9E1" w14:textId="77777777" w:rsidR="00722B52" w:rsidRDefault="00722B52" w:rsidP="00722B52">
      <w:r>
        <w:t>We present further views on the UE allocated BW scenarios that should be studied for this topic</w:t>
      </w:r>
    </w:p>
    <w:p w14:paraId="6AF8A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FAE6" w14:textId="27FF5174" w:rsidR="00722B52" w:rsidRDefault="00722B52" w:rsidP="00722B52">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33A05F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368417" w14:textId="77777777" w:rsidR="00722B52" w:rsidRDefault="00722B52" w:rsidP="00722B52">
      <w:pPr>
        <w:rPr>
          <w:rFonts w:ascii="Arial" w:hAnsi="Arial" w:cs="Arial"/>
          <w:b/>
        </w:rPr>
      </w:pPr>
      <w:r>
        <w:rPr>
          <w:rFonts w:ascii="Arial" w:hAnsi="Arial" w:cs="Arial"/>
          <w:b/>
        </w:rPr>
        <w:t xml:space="preserve">Abstract: </w:t>
      </w:r>
    </w:p>
    <w:p w14:paraId="24F1B939" w14:textId="77777777" w:rsidR="00722B52" w:rsidRDefault="00722B52" w:rsidP="00722B52">
      <w:r>
        <w:t>In this contribution we consider the changes of the unwanted emissions requirements and MPR reductions for a single carrier</w:t>
      </w:r>
    </w:p>
    <w:p w14:paraId="5491B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2F5" w14:textId="62D61490" w:rsidR="00722B52" w:rsidRDefault="00722B52" w:rsidP="00722B52">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775672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5CA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B340" w14:textId="6932B767" w:rsidR="00722B52" w:rsidRDefault="00722B52" w:rsidP="00722B52">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31D455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33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B4E2" w14:textId="51A19056" w:rsidR="00722B52" w:rsidRDefault="00722B52" w:rsidP="00722B52">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771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A5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3C34" w14:textId="24A14303" w:rsidR="00722B52" w:rsidRDefault="00722B52" w:rsidP="00722B52">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2329D0D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DDF7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94F96" w14:textId="30F56CF4" w:rsidR="00722B52" w:rsidRDefault="00722B52" w:rsidP="00722B52">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6598499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C7A7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217" w14:textId="04BA518A" w:rsidR="00722B52" w:rsidRDefault="00722B52" w:rsidP="00722B52">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0374A4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093E9B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F196" w14:textId="308AC4D8" w:rsidR="00722B52" w:rsidRDefault="00722B52" w:rsidP="00722B52">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72D497A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B9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0F3" w14:textId="6E2CB7DD" w:rsidR="00722B52" w:rsidRDefault="00722B52" w:rsidP="00722B52">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27AB8D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1858FA" w14:textId="77777777" w:rsidR="00722B52" w:rsidRDefault="00722B52" w:rsidP="00722B52">
      <w:pPr>
        <w:rPr>
          <w:rFonts w:ascii="Arial" w:hAnsi="Arial" w:cs="Arial"/>
          <w:b/>
        </w:rPr>
      </w:pPr>
      <w:r>
        <w:rPr>
          <w:rFonts w:ascii="Arial" w:hAnsi="Arial" w:cs="Arial"/>
          <w:b/>
        </w:rPr>
        <w:t xml:space="preserve">Abstract: </w:t>
      </w:r>
    </w:p>
    <w:p w14:paraId="15A02273" w14:textId="77777777" w:rsidR="00722B52" w:rsidRDefault="00722B52" w:rsidP="00722B52">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4CB87E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08C" w14:textId="560AE954" w:rsidR="00722B52" w:rsidRDefault="00722B52" w:rsidP="00722B52">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731B0B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3062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5660" w14:textId="77777777" w:rsidR="00722B52" w:rsidRDefault="00722B52" w:rsidP="00722B52">
      <w:pPr>
        <w:pStyle w:val="Heading6"/>
      </w:pPr>
      <w:bookmarkStart w:id="292" w:name="_Toc174396286"/>
      <w:r>
        <w:t>8.1.1.2.2</w:t>
      </w:r>
      <w:r>
        <w:tab/>
        <w:t>MPR applicability for FR1 intra-band UL CA</w:t>
      </w:r>
      <w:bookmarkEnd w:id="292"/>
    </w:p>
    <w:p w14:paraId="2F29233D" w14:textId="58DA69C8" w:rsidR="00722B52" w:rsidRDefault="00722B52" w:rsidP="00722B52">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09F85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791B5B1" w14:textId="77777777" w:rsidR="00722B52" w:rsidRDefault="00722B52" w:rsidP="00722B52">
      <w:pPr>
        <w:rPr>
          <w:rFonts w:ascii="Arial" w:hAnsi="Arial" w:cs="Arial"/>
          <w:b/>
        </w:rPr>
      </w:pPr>
      <w:r>
        <w:rPr>
          <w:rFonts w:ascii="Arial" w:hAnsi="Arial" w:cs="Arial"/>
          <w:b/>
        </w:rPr>
        <w:t xml:space="preserve">Abstract: </w:t>
      </w:r>
    </w:p>
    <w:p w14:paraId="2BFBC78D" w14:textId="77777777" w:rsidR="00722B52" w:rsidRDefault="00722B52" w:rsidP="00722B52">
      <w:r>
        <w:t>In this contribution, we address in particular whether the emissions requirement should be based on a single CC or on the configured ULCA to enable the use of the single CC MPR when only one CC has active RBs</w:t>
      </w:r>
    </w:p>
    <w:p w14:paraId="7F1A9B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3049" w14:textId="12F8374B" w:rsidR="00722B52" w:rsidRDefault="00722B52" w:rsidP="00722B52">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03E1F5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593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472A" w14:textId="1138F638" w:rsidR="00722B52" w:rsidRDefault="00722B52" w:rsidP="00722B52">
      <w:pPr>
        <w:rPr>
          <w:rFonts w:ascii="Arial" w:hAnsi="Arial" w:cs="Arial"/>
          <w:b/>
          <w:sz w:val="24"/>
        </w:rPr>
      </w:pPr>
      <w:r>
        <w:rPr>
          <w:rFonts w:ascii="Arial" w:hAnsi="Arial" w:cs="Arial"/>
          <w:b/>
          <w:color w:val="0000FF"/>
          <w:sz w:val="24"/>
        </w:rPr>
        <w:lastRenderedPageBreak/>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87A24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7EF1E5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18BA" w14:textId="272517EA" w:rsidR="00722B52" w:rsidRDefault="00722B52" w:rsidP="00722B52">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04884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276FC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FFEBA" w14:textId="120A0CBE" w:rsidR="00722B52" w:rsidRDefault="00722B52" w:rsidP="00722B52">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298A44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6F4E05F" w14:textId="77777777" w:rsidR="00722B52" w:rsidRDefault="00722B52" w:rsidP="00722B52">
      <w:pPr>
        <w:rPr>
          <w:rFonts w:ascii="Arial" w:hAnsi="Arial" w:cs="Arial"/>
          <w:b/>
        </w:rPr>
      </w:pPr>
      <w:r>
        <w:rPr>
          <w:rFonts w:ascii="Arial" w:hAnsi="Arial" w:cs="Arial"/>
          <w:b/>
        </w:rPr>
        <w:t xml:space="preserve">Abstract: </w:t>
      </w:r>
    </w:p>
    <w:p w14:paraId="602052B7" w14:textId="77777777" w:rsidR="00722B52" w:rsidRDefault="00722B52" w:rsidP="00722B52">
      <w:r>
        <w:t>We present further views on issues on MPR selection for contiguous and non-contiguous scenarios with 1 active CC</w:t>
      </w:r>
    </w:p>
    <w:p w14:paraId="75F54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D71A" w14:textId="13CF145B" w:rsidR="00722B52" w:rsidRDefault="00722B52" w:rsidP="00722B52">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5BAFA0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AEB63" w14:textId="77777777" w:rsidR="00722B52" w:rsidRDefault="00722B52" w:rsidP="00722B52">
      <w:pPr>
        <w:rPr>
          <w:rFonts w:ascii="Arial" w:hAnsi="Arial" w:cs="Arial"/>
          <w:b/>
        </w:rPr>
      </w:pPr>
      <w:r>
        <w:rPr>
          <w:rFonts w:ascii="Arial" w:hAnsi="Arial" w:cs="Arial"/>
          <w:b/>
        </w:rPr>
        <w:t xml:space="preserve">Abstract: </w:t>
      </w:r>
    </w:p>
    <w:p w14:paraId="32FEB1CB" w14:textId="77777777" w:rsidR="00722B52" w:rsidRDefault="00722B52" w:rsidP="00722B52">
      <w:r>
        <w:t>In this contribution we propose changes to MPR with activated and deactivated cells among configured cells for FR1</w:t>
      </w:r>
    </w:p>
    <w:p w14:paraId="63922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5F36" w14:textId="294E5261" w:rsidR="00722B52" w:rsidRDefault="00722B52" w:rsidP="00722B52">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325E4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9B07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4F2E" w14:textId="6E94E071" w:rsidR="00722B52" w:rsidRDefault="00722B52" w:rsidP="00722B52">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1CE8BB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4A9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591F" w14:textId="02C58F88" w:rsidR="00722B52" w:rsidRDefault="00722B52" w:rsidP="00722B52">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3C033C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4598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B92C" w14:textId="7430D1B0" w:rsidR="00722B52" w:rsidRDefault="00722B52" w:rsidP="00722B52">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E60BB0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707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B161" w14:textId="4B034F33" w:rsidR="00722B52" w:rsidRDefault="00722B52" w:rsidP="00722B52">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173692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CE0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EF52D" w14:textId="77777777" w:rsidR="00722B52" w:rsidRDefault="00722B52" w:rsidP="00722B52">
      <w:pPr>
        <w:pStyle w:val="Heading6"/>
      </w:pPr>
      <w:bookmarkStart w:id="293" w:name="_Toc174396287"/>
      <w:r>
        <w:t>8.1.1.2.3</w:t>
      </w:r>
      <w:r>
        <w:tab/>
        <w:t>MPR applicability for FR2</w:t>
      </w:r>
      <w:bookmarkEnd w:id="293"/>
    </w:p>
    <w:p w14:paraId="458E5BEB" w14:textId="3D488547" w:rsidR="00722B52" w:rsidRDefault="00722B52" w:rsidP="00722B52">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76696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9E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5C6B" w14:textId="77782A5D" w:rsidR="00722B52" w:rsidRDefault="00722B52" w:rsidP="00722B52">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20E3E82"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B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E4D5" w14:textId="1581781B" w:rsidR="00000000" w:rsidRDefault="00722B52" w:rsidP="00722B52">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722842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8B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1084" w14:textId="71BA9601" w:rsidR="00722B52" w:rsidRDefault="00722B52" w:rsidP="00722B52">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6C668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D37E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6F2A" w14:textId="28C4425A" w:rsidR="00722B52" w:rsidRDefault="00722B52" w:rsidP="00722B52">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6064D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6D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4C1C4" w14:textId="28EAE4DF" w:rsidR="00722B52" w:rsidRDefault="00722B52" w:rsidP="00722B52">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233ED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33853" w14:textId="77777777" w:rsidR="00722B52" w:rsidRDefault="00722B52" w:rsidP="00722B52">
      <w:pPr>
        <w:rPr>
          <w:rFonts w:ascii="Arial" w:hAnsi="Arial" w:cs="Arial"/>
          <w:b/>
        </w:rPr>
      </w:pPr>
      <w:r>
        <w:rPr>
          <w:rFonts w:ascii="Arial" w:hAnsi="Arial" w:cs="Arial"/>
          <w:b/>
        </w:rPr>
        <w:t xml:space="preserve">Abstract: </w:t>
      </w:r>
    </w:p>
    <w:p w14:paraId="71CDAFDE" w14:textId="77777777" w:rsidR="00722B52" w:rsidRDefault="00722B52" w:rsidP="00722B52">
      <w:r>
        <w:t>We propose conditions for applicability of activated-CC-based MPR</w:t>
      </w:r>
    </w:p>
    <w:p w14:paraId="321F2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CDDB" w14:textId="77777777" w:rsidR="00722B52" w:rsidRDefault="00722B52" w:rsidP="00722B52">
      <w:pPr>
        <w:pStyle w:val="Heading5"/>
      </w:pPr>
      <w:bookmarkStart w:id="294" w:name="_Toc174396288"/>
      <w:r>
        <w:lastRenderedPageBreak/>
        <w:t>8.1.1.3</w:t>
      </w:r>
      <w:r>
        <w:tab/>
        <w:t>6Rx UE</w:t>
      </w:r>
      <w:bookmarkEnd w:id="294"/>
    </w:p>
    <w:p w14:paraId="1D77B134" w14:textId="77777777" w:rsidR="00722B52" w:rsidRDefault="00722B52" w:rsidP="00722B52">
      <w:pPr>
        <w:pStyle w:val="Heading6"/>
      </w:pPr>
      <w:bookmarkStart w:id="295" w:name="_Toc174396289"/>
      <w:r>
        <w:t>8.1.1.3.1</w:t>
      </w:r>
      <w:r>
        <w:tab/>
        <w:t>Reference sensitivity requirements</w:t>
      </w:r>
      <w:bookmarkEnd w:id="295"/>
    </w:p>
    <w:p w14:paraId="7C881AE3" w14:textId="0D129960" w:rsidR="00722B52" w:rsidRDefault="00722B52" w:rsidP="00722B52">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613454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4EEE0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3987" w14:textId="7B07A361" w:rsidR="00722B52" w:rsidRDefault="00722B52" w:rsidP="00722B52">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03808B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B3E73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978F" w14:textId="243F0637" w:rsidR="00722B52" w:rsidRDefault="00722B52" w:rsidP="00722B52">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267EB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66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0F45" w14:textId="182A3A80" w:rsidR="00722B52" w:rsidRDefault="00722B52" w:rsidP="00722B52">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418AA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1310D94" w14:textId="77777777" w:rsidR="00722B52" w:rsidRDefault="00722B52" w:rsidP="00722B52">
      <w:pPr>
        <w:rPr>
          <w:rFonts w:ascii="Arial" w:hAnsi="Arial" w:cs="Arial"/>
          <w:b/>
        </w:rPr>
      </w:pPr>
      <w:r>
        <w:rPr>
          <w:rFonts w:ascii="Arial" w:hAnsi="Arial" w:cs="Arial"/>
          <w:b/>
        </w:rPr>
        <w:t xml:space="preserve">Abstract: </w:t>
      </w:r>
    </w:p>
    <w:p w14:paraId="20D34534" w14:textId="77777777" w:rsidR="00722B52" w:rsidRDefault="00722B52" w:rsidP="00722B52">
      <w:r>
        <w:t>In this paper, we discuss on the 6Rx sensitivity level, SRS switching capability and SRS switching insertion loss.</w:t>
      </w:r>
    </w:p>
    <w:p w14:paraId="61CF40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007E" w14:textId="0760435B" w:rsidR="00722B52" w:rsidRDefault="00722B52" w:rsidP="00722B52">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30963B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1DE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D537" w14:textId="080CCCDC" w:rsidR="00722B52" w:rsidRDefault="00722B52" w:rsidP="00722B52">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274F13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7C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350B" w14:textId="70579DA6" w:rsidR="00722B52" w:rsidRDefault="00722B52" w:rsidP="00722B52">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4A20B6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88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3CE" w14:textId="6A5D6FD1" w:rsidR="00722B52" w:rsidRDefault="00722B52" w:rsidP="00722B52">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5B7ACF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BF68A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735E" w14:textId="24EEC14B" w:rsidR="00722B52" w:rsidRDefault="00722B52" w:rsidP="00722B52">
      <w:pPr>
        <w:rPr>
          <w:rFonts w:ascii="Arial" w:hAnsi="Arial" w:cs="Arial"/>
          <w:b/>
          <w:sz w:val="24"/>
        </w:rPr>
      </w:pPr>
      <w:r>
        <w:rPr>
          <w:rFonts w:ascii="Arial" w:hAnsi="Arial" w:cs="Arial"/>
          <w:b/>
          <w:color w:val="0000FF"/>
          <w:sz w:val="24"/>
        </w:rPr>
        <w:lastRenderedPageBreak/>
        <w:t>R4-2412571</w:t>
      </w:r>
      <w:r>
        <w:rPr>
          <w:rFonts w:ascii="Arial" w:hAnsi="Arial" w:cs="Arial"/>
          <w:b/>
          <w:color w:val="0000FF"/>
          <w:sz w:val="24"/>
        </w:rPr>
        <w:tab/>
      </w:r>
      <w:r>
        <w:rPr>
          <w:rFonts w:ascii="Arial" w:hAnsi="Arial" w:cs="Arial"/>
          <w:b/>
          <w:sz w:val="24"/>
        </w:rPr>
        <w:t>On 6Rx reference sensitivity requirements for FR1 UE</w:t>
      </w:r>
    </w:p>
    <w:p w14:paraId="608544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33A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42F5" w14:textId="6379AF83" w:rsidR="00722B52" w:rsidRDefault="00722B52" w:rsidP="00722B52">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1EFB9DC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E0197C" w14:textId="77777777" w:rsidR="00722B52" w:rsidRDefault="00722B52" w:rsidP="00722B52">
      <w:pPr>
        <w:rPr>
          <w:rFonts w:ascii="Arial" w:hAnsi="Arial" w:cs="Arial"/>
          <w:b/>
        </w:rPr>
      </w:pPr>
      <w:r>
        <w:rPr>
          <w:rFonts w:ascii="Arial" w:hAnsi="Arial" w:cs="Arial"/>
          <w:b/>
        </w:rPr>
        <w:t xml:space="preserve">Abstract: </w:t>
      </w:r>
    </w:p>
    <w:p w14:paraId="7423067B" w14:textId="77777777" w:rsidR="00722B52" w:rsidRDefault="00722B52" w:rsidP="00722B52">
      <w:r>
        <w:t>Analysis and considerations 6Rx REFSENS are provided in this contribution.</w:t>
      </w:r>
    </w:p>
    <w:p w14:paraId="54B4F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77C85" w14:textId="14756817" w:rsidR="00722B52" w:rsidRDefault="00722B52" w:rsidP="00722B52">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42CA35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A29BF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23D1" w14:textId="4902E231" w:rsidR="00722B52" w:rsidRDefault="00722B52" w:rsidP="00722B52">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14CEA26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6BD2D" w14:textId="77777777" w:rsidR="00722B52" w:rsidRDefault="00722B52" w:rsidP="00722B52">
      <w:pPr>
        <w:rPr>
          <w:rFonts w:ascii="Arial" w:hAnsi="Arial" w:cs="Arial"/>
          <w:b/>
        </w:rPr>
      </w:pPr>
      <w:r>
        <w:rPr>
          <w:rFonts w:ascii="Arial" w:hAnsi="Arial" w:cs="Arial"/>
          <w:b/>
        </w:rPr>
        <w:t xml:space="preserve">Abstract: </w:t>
      </w:r>
    </w:p>
    <w:p w14:paraId="3A54D71D" w14:textId="77777777" w:rsidR="00722B52" w:rsidRDefault="00722B52" w:rsidP="00722B52">
      <w:r>
        <w:t>This paper will discuss the objectives specified in the WI with a focus on the 6Rx reference sensitivity.</w:t>
      </w:r>
    </w:p>
    <w:p w14:paraId="36565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187" w14:textId="77777777" w:rsidR="00722B52" w:rsidRDefault="00722B52" w:rsidP="00722B52">
      <w:pPr>
        <w:pStyle w:val="Heading6"/>
      </w:pPr>
      <w:bookmarkStart w:id="296" w:name="_Toc174396290"/>
      <w:r>
        <w:t>8.1.1.3.2</w:t>
      </w:r>
      <w:r>
        <w:tab/>
        <w:t>MIMO layer evaluation for 6Rx UE</w:t>
      </w:r>
      <w:bookmarkEnd w:id="296"/>
    </w:p>
    <w:p w14:paraId="042C1541" w14:textId="4DD7CE78" w:rsidR="00722B52" w:rsidRDefault="00722B52" w:rsidP="00722B52">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70C440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0B1AE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AE03" w14:textId="6868B5BE" w:rsidR="00722B52" w:rsidRDefault="00722B52" w:rsidP="00722B52">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05AF8F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5FA7C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F83E" w14:textId="34D0F187" w:rsidR="00722B52" w:rsidRDefault="00722B52" w:rsidP="00722B52">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4AA1BB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878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B7A2" w14:textId="71B3F01A" w:rsidR="00722B52" w:rsidRDefault="00722B52" w:rsidP="00722B52">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6AAF7F1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EB59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11C3" w14:textId="2330EC86" w:rsidR="00722B52" w:rsidRDefault="00722B52" w:rsidP="00722B52">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0D0860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BFA6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3F9B" w14:textId="684009EB" w:rsidR="00722B52" w:rsidRDefault="00722B52" w:rsidP="00722B52">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630D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2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37E5" w14:textId="1FA67A77" w:rsidR="00722B52" w:rsidRDefault="00722B52" w:rsidP="00722B52">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739A7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D9BC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3E62" w14:textId="4A9FDEFD" w:rsidR="00722B52" w:rsidRDefault="00722B52" w:rsidP="00722B52">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477F2F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D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A19C3" w14:textId="3EF5ED73" w:rsidR="00722B52" w:rsidRDefault="00722B52" w:rsidP="00722B52">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564445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64B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4285" w14:textId="494C53FD" w:rsidR="00722B52" w:rsidRDefault="00722B52" w:rsidP="00722B52">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308222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6A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A2BB" w14:textId="3F282263" w:rsidR="00722B52" w:rsidRDefault="00722B52" w:rsidP="00722B52">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75C920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8993B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AFF" w14:textId="6CE989CC" w:rsidR="00722B52" w:rsidRDefault="00722B52" w:rsidP="00722B52">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44AE36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A5AE5" w14:textId="77777777" w:rsidR="00722B52" w:rsidRDefault="00722B52" w:rsidP="00722B52">
      <w:pPr>
        <w:rPr>
          <w:rFonts w:ascii="Arial" w:hAnsi="Arial" w:cs="Arial"/>
          <w:b/>
        </w:rPr>
      </w:pPr>
      <w:r>
        <w:rPr>
          <w:rFonts w:ascii="Arial" w:hAnsi="Arial" w:cs="Arial"/>
          <w:b/>
        </w:rPr>
        <w:t xml:space="preserve">Abstract: </w:t>
      </w:r>
    </w:p>
    <w:p w14:paraId="1C5B89B3" w14:textId="77777777" w:rsidR="00722B52" w:rsidRDefault="00722B52" w:rsidP="00722B52">
      <w:r>
        <w:lastRenderedPageBreak/>
        <w:t>This paper will discuss the objectives specified in the WI with a focus on the 6Rx MIMO layers.</w:t>
      </w:r>
    </w:p>
    <w:p w14:paraId="75877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2321" w14:textId="77777777" w:rsidR="00722B52" w:rsidRDefault="00722B52" w:rsidP="00722B52">
      <w:pPr>
        <w:pStyle w:val="Heading6"/>
      </w:pPr>
      <w:bookmarkStart w:id="297" w:name="_Toc174396291"/>
      <w:r>
        <w:t>8.1.1.3.3</w:t>
      </w:r>
      <w:r>
        <w:tab/>
        <w:t>SRS antenna switching requirements</w:t>
      </w:r>
      <w:bookmarkEnd w:id="297"/>
    </w:p>
    <w:p w14:paraId="168A84D8" w14:textId="56AF799C" w:rsidR="00722B52" w:rsidRDefault="00722B52" w:rsidP="00722B52">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606E44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21C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DCBC0" w14:textId="3A9C3445" w:rsidR="00722B52" w:rsidRDefault="00722B52" w:rsidP="00722B52">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031863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287B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66F2" w14:textId="06AF48CE" w:rsidR="00722B52" w:rsidRDefault="00722B52" w:rsidP="00722B52">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6E364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FA7A1" w14:textId="77777777" w:rsidR="00722B52" w:rsidRDefault="00722B52" w:rsidP="00722B52">
      <w:pPr>
        <w:rPr>
          <w:rFonts w:ascii="Arial" w:hAnsi="Arial" w:cs="Arial"/>
          <w:b/>
        </w:rPr>
      </w:pPr>
      <w:r>
        <w:rPr>
          <w:rFonts w:ascii="Arial" w:hAnsi="Arial" w:cs="Arial"/>
          <w:b/>
        </w:rPr>
        <w:t xml:space="preserve">Abstract: </w:t>
      </w:r>
    </w:p>
    <w:p w14:paraId="7A16F5B1" w14:textId="77777777" w:rsidR="00722B52" w:rsidRDefault="00722B52" w:rsidP="00722B52">
      <w:r>
        <w:t>MCC: This was not made available at tdoc submission deadline.</w:t>
      </w:r>
    </w:p>
    <w:p w14:paraId="6ECF7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8B44" w14:textId="5FB87B46" w:rsidR="00722B52" w:rsidRDefault="00722B52" w:rsidP="00722B52">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0FB58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19E3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1292A" w14:textId="46FF24C9" w:rsidR="00722B52" w:rsidRDefault="00722B52" w:rsidP="00722B52">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7094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8F5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3108" w14:textId="2E9E9EDF" w:rsidR="00722B52" w:rsidRDefault="00722B52" w:rsidP="00722B52">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3425D9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E8AF2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27FE" w14:textId="60AF75C3" w:rsidR="00722B52" w:rsidRDefault="00722B52" w:rsidP="00722B52">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8941C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7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B4A8" w14:textId="56FB1848" w:rsidR="00722B52" w:rsidRDefault="00722B52" w:rsidP="00722B52">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1821A5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276D316" w14:textId="77777777" w:rsidR="00722B52" w:rsidRDefault="00722B52" w:rsidP="00722B52">
      <w:pPr>
        <w:rPr>
          <w:rFonts w:ascii="Arial" w:hAnsi="Arial" w:cs="Arial"/>
          <w:b/>
        </w:rPr>
      </w:pPr>
      <w:r>
        <w:rPr>
          <w:rFonts w:ascii="Arial" w:hAnsi="Arial" w:cs="Arial"/>
          <w:b/>
        </w:rPr>
        <w:t xml:space="preserve">Abstract: </w:t>
      </w:r>
    </w:p>
    <w:p w14:paraId="0AA6840C" w14:textId="77777777" w:rsidR="00722B52" w:rsidRDefault="00722B52" w:rsidP="00722B52">
      <w:r>
        <w:lastRenderedPageBreak/>
        <w:t>Analysis and considerations 6Rx SRS AS requirements are provided in this contribution.</w:t>
      </w:r>
    </w:p>
    <w:p w14:paraId="73C54B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F0FA" w14:textId="20A001A5" w:rsidR="00722B52" w:rsidRDefault="00722B52" w:rsidP="00722B52">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45B9C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663DE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3971" w14:textId="1099F582" w:rsidR="00722B52" w:rsidRDefault="00722B52" w:rsidP="00722B52">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1B060A9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59E5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9F9C" w14:textId="77777777" w:rsidR="00722B52" w:rsidRDefault="00722B52" w:rsidP="00722B52">
      <w:pPr>
        <w:pStyle w:val="Heading6"/>
      </w:pPr>
      <w:bookmarkStart w:id="298" w:name="_Toc174396292"/>
      <w:r>
        <w:t>8.1.1.3.4</w:t>
      </w:r>
      <w:r>
        <w:tab/>
        <w:t>SRS IL imbalance</w:t>
      </w:r>
      <w:bookmarkEnd w:id="298"/>
    </w:p>
    <w:p w14:paraId="3BE48D40" w14:textId="1E897D8F" w:rsidR="00722B52" w:rsidRDefault="00722B52" w:rsidP="00722B52">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1FD21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F6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D814F" w14:textId="381431E1" w:rsidR="00722B52" w:rsidRDefault="00722B52" w:rsidP="00722B52">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7AFA26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6571A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C29" w14:textId="4BF8DAC3" w:rsidR="00722B52" w:rsidRDefault="00722B52" w:rsidP="00722B52">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1B4D39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685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3132" w14:textId="44EAE6A8" w:rsidR="00722B52" w:rsidRDefault="00722B52" w:rsidP="00722B52">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0565FD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D06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91C1" w14:textId="71809AA2" w:rsidR="00722B52" w:rsidRDefault="00722B52" w:rsidP="00722B52">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3ED29B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5C9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DAEF" w14:textId="0062FD5B" w:rsidR="00722B52" w:rsidRDefault="00722B52" w:rsidP="00722B52">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7C3C48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A22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EDA6" w14:textId="52B7E1D9" w:rsidR="00722B52" w:rsidRDefault="00722B52" w:rsidP="00722B52">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0B940D22"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55B7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1272" w14:textId="6B6297A7" w:rsidR="00722B52" w:rsidRDefault="00722B52" w:rsidP="00722B52">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2CF343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9C3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221B" w14:textId="6F9341C0" w:rsidR="00722B52" w:rsidRDefault="00722B52" w:rsidP="00722B52">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3717BD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EC8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81F1" w14:textId="02FC7F92" w:rsidR="00722B52" w:rsidRDefault="00722B52" w:rsidP="00722B52">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046FD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835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35BD" w14:textId="26639DF1" w:rsidR="00722B52" w:rsidRDefault="00722B52" w:rsidP="00722B52">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2311047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0E7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BE6D" w14:textId="1F63F683" w:rsidR="00722B52" w:rsidRDefault="00722B52" w:rsidP="00722B52">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1426DE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D890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393" w14:textId="39D17DE4" w:rsidR="00722B52" w:rsidRDefault="00722B52" w:rsidP="00722B52">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76115E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B529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DA0E" w14:textId="3DABB2A1" w:rsidR="00722B52" w:rsidRDefault="00722B52" w:rsidP="00722B52">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16B70A4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36EF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DCCA" w14:textId="77777777" w:rsidR="00722B52" w:rsidRDefault="00722B52" w:rsidP="00722B52">
      <w:pPr>
        <w:pStyle w:val="Heading4"/>
      </w:pPr>
      <w:bookmarkStart w:id="299" w:name="_Toc174396293"/>
      <w:r>
        <w:t>8.1.2</w:t>
      </w:r>
      <w:r>
        <w:tab/>
        <w:t>RRM core requirements</w:t>
      </w:r>
      <w:bookmarkEnd w:id="299"/>
    </w:p>
    <w:p w14:paraId="6F504E08" w14:textId="6D23C820" w:rsidR="00722B52" w:rsidRDefault="00722B52" w:rsidP="00722B52">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22822C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62C3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95A1" w14:textId="2C075574" w:rsidR="00722B52" w:rsidRDefault="00722B52" w:rsidP="00722B52">
      <w:pPr>
        <w:rPr>
          <w:rFonts w:ascii="Arial" w:hAnsi="Arial" w:cs="Arial"/>
          <w:b/>
          <w:sz w:val="24"/>
        </w:rPr>
      </w:pPr>
      <w:r>
        <w:rPr>
          <w:rFonts w:ascii="Arial" w:hAnsi="Arial" w:cs="Arial"/>
          <w:b/>
          <w:color w:val="0000FF"/>
          <w:sz w:val="24"/>
        </w:rPr>
        <w:lastRenderedPageBreak/>
        <w:t>R4-2412223</w:t>
      </w:r>
      <w:r>
        <w:rPr>
          <w:rFonts w:ascii="Arial" w:hAnsi="Arial" w:cs="Arial"/>
          <w:b/>
          <w:color w:val="0000FF"/>
          <w:sz w:val="24"/>
        </w:rPr>
        <w:tab/>
      </w:r>
      <w:r>
        <w:rPr>
          <w:rFonts w:ascii="Arial" w:hAnsi="Arial" w:cs="Arial"/>
          <w:b/>
          <w:sz w:val="24"/>
        </w:rPr>
        <w:t>Discussion on UE RF enhancements for NR FR1/FR2 and EN-DC, Phase 4</w:t>
      </w:r>
    </w:p>
    <w:p w14:paraId="14E0E8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A66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43C7" w14:textId="5164A99B" w:rsidR="00722B52" w:rsidRDefault="00722B52" w:rsidP="00722B52">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65ACF3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6DF8E" w14:textId="77777777" w:rsidR="00722B52" w:rsidRDefault="00722B52" w:rsidP="00722B52">
      <w:pPr>
        <w:rPr>
          <w:rFonts w:ascii="Arial" w:hAnsi="Arial" w:cs="Arial"/>
          <w:b/>
        </w:rPr>
      </w:pPr>
      <w:r>
        <w:rPr>
          <w:rFonts w:ascii="Arial" w:hAnsi="Arial" w:cs="Arial"/>
          <w:b/>
        </w:rPr>
        <w:t xml:space="preserve">Abstract: </w:t>
      </w:r>
    </w:p>
    <w:p w14:paraId="62B91809" w14:textId="77777777" w:rsidR="00722B52" w:rsidRDefault="00722B52" w:rsidP="00722B52">
      <w:r>
        <w:t>In this contribution we discuss RRM impact of  Rel-19 WI on UE RF enhancements WI.</w:t>
      </w:r>
    </w:p>
    <w:p w14:paraId="088795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64AE" w14:textId="77777777" w:rsidR="00722B52" w:rsidRDefault="00722B52" w:rsidP="00722B52">
      <w:pPr>
        <w:pStyle w:val="Heading4"/>
      </w:pPr>
      <w:bookmarkStart w:id="300" w:name="_Toc174396294"/>
      <w:r>
        <w:t>8.1.3</w:t>
      </w:r>
      <w:r>
        <w:tab/>
        <w:t>Moderator summary and conclusions</w:t>
      </w:r>
      <w:bookmarkEnd w:id="300"/>
    </w:p>
    <w:p w14:paraId="24775B82" w14:textId="0A871A16" w:rsidR="00722B52" w:rsidRDefault="00722B52" w:rsidP="00722B52">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4C7F4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3AA71" w14:textId="77777777" w:rsidR="00722B52" w:rsidRDefault="00722B52" w:rsidP="00722B52">
      <w:pPr>
        <w:rPr>
          <w:rFonts w:ascii="Arial" w:hAnsi="Arial" w:cs="Arial"/>
          <w:b/>
        </w:rPr>
      </w:pPr>
      <w:r>
        <w:rPr>
          <w:rFonts w:ascii="Arial" w:hAnsi="Arial" w:cs="Arial"/>
          <w:b/>
        </w:rPr>
        <w:t xml:space="preserve">Abstract: </w:t>
      </w:r>
    </w:p>
    <w:p w14:paraId="6CD29C1E" w14:textId="77777777" w:rsidR="00722B52" w:rsidRDefault="00722B52" w:rsidP="00722B52">
      <w:r>
        <w:t>Topic summary in RRM session</w:t>
      </w:r>
    </w:p>
    <w:p w14:paraId="3BF56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02AC" w14:textId="03D40980" w:rsidR="00722B52" w:rsidRDefault="00722B52" w:rsidP="00722B52">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6166FF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47A17C" w14:textId="77777777" w:rsidR="00722B52" w:rsidRDefault="00722B52" w:rsidP="00722B52">
      <w:pPr>
        <w:rPr>
          <w:rFonts w:ascii="Arial" w:hAnsi="Arial" w:cs="Arial"/>
          <w:b/>
        </w:rPr>
      </w:pPr>
      <w:r>
        <w:rPr>
          <w:rFonts w:ascii="Arial" w:hAnsi="Arial" w:cs="Arial"/>
          <w:b/>
        </w:rPr>
        <w:t xml:space="preserve">Abstract: </w:t>
      </w:r>
    </w:p>
    <w:p w14:paraId="61223F7B" w14:textId="77777777" w:rsidR="00722B52" w:rsidRDefault="00722B52" w:rsidP="00722B52">
      <w:r>
        <w:t>Summary for AI 8.1.1.2</w:t>
      </w:r>
    </w:p>
    <w:p w14:paraId="44CDF7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75C9" w14:textId="053F0569" w:rsidR="00722B52" w:rsidRDefault="00722B52" w:rsidP="00722B52">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1F5F93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76BCF09" w14:textId="77777777" w:rsidR="00722B52" w:rsidRDefault="00722B52" w:rsidP="00722B52">
      <w:pPr>
        <w:rPr>
          <w:rFonts w:ascii="Arial" w:hAnsi="Arial" w:cs="Arial"/>
          <w:b/>
        </w:rPr>
      </w:pPr>
      <w:r>
        <w:rPr>
          <w:rFonts w:ascii="Arial" w:hAnsi="Arial" w:cs="Arial"/>
          <w:b/>
        </w:rPr>
        <w:t xml:space="preserve">Abstract: </w:t>
      </w:r>
    </w:p>
    <w:p w14:paraId="732DC0EA" w14:textId="77777777" w:rsidR="00722B52" w:rsidRDefault="00722B52" w:rsidP="00722B52">
      <w:r>
        <w:t>Summary for AI 8.1.1.1</w:t>
      </w:r>
    </w:p>
    <w:p w14:paraId="69CCD8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FF5C" w14:textId="51B02088" w:rsidR="00722B52" w:rsidRDefault="00722B52" w:rsidP="00722B52">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7771DB6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B629059" w14:textId="77777777" w:rsidR="00722B52" w:rsidRDefault="00722B52" w:rsidP="00722B52">
      <w:pPr>
        <w:rPr>
          <w:rFonts w:ascii="Arial" w:hAnsi="Arial" w:cs="Arial"/>
          <w:b/>
        </w:rPr>
      </w:pPr>
      <w:r>
        <w:rPr>
          <w:rFonts w:ascii="Arial" w:hAnsi="Arial" w:cs="Arial"/>
          <w:b/>
        </w:rPr>
        <w:t xml:space="preserve">Abstract: </w:t>
      </w:r>
    </w:p>
    <w:p w14:paraId="5EEDA12D" w14:textId="77777777" w:rsidR="00722B52" w:rsidRDefault="00722B52" w:rsidP="00722B52">
      <w:r>
        <w:t>Summary for AI 8.1.1.3</w:t>
      </w:r>
    </w:p>
    <w:p w14:paraId="65463C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8249" w14:textId="77777777" w:rsidR="00722B52" w:rsidRDefault="00722B52" w:rsidP="00722B52">
      <w:pPr>
        <w:pStyle w:val="Heading3"/>
      </w:pPr>
      <w:bookmarkStart w:id="301" w:name="_Toc174396295"/>
      <w:r>
        <w:lastRenderedPageBreak/>
        <w:t>8.2</w:t>
      </w:r>
      <w:r>
        <w:tab/>
        <w:t>Study on IMT parameters for 4400 to 4800 MHz, 7125 to 8400 MHz and 14800 to 15350 MHz</w:t>
      </w:r>
      <w:bookmarkEnd w:id="301"/>
    </w:p>
    <w:p w14:paraId="0706BD15" w14:textId="77777777" w:rsidR="00722B52" w:rsidRDefault="00722B52" w:rsidP="00722B52">
      <w:pPr>
        <w:pStyle w:val="Heading4"/>
      </w:pPr>
      <w:bookmarkStart w:id="302" w:name="_Toc174396296"/>
      <w:r>
        <w:t>8.2.1</w:t>
      </w:r>
      <w:r>
        <w:tab/>
        <w:t>General aspects</w:t>
      </w:r>
      <w:bookmarkEnd w:id="302"/>
    </w:p>
    <w:p w14:paraId="6EA8DF02" w14:textId="49804721" w:rsidR="00722B52" w:rsidRDefault="00722B52" w:rsidP="00722B52">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7AE399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661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3F597" w14:textId="4B773146" w:rsidR="00722B52" w:rsidRDefault="00722B52" w:rsidP="00722B52">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3D8EB9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6A29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4C42" w14:textId="129CC241" w:rsidR="00722B52" w:rsidRDefault="00722B52" w:rsidP="00722B52">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261B00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92C45A" w14:textId="77777777" w:rsidR="00722B52" w:rsidRDefault="00722B52" w:rsidP="00722B52">
      <w:pPr>
        <w:rPr>
          <w:rFonts w:ascii="Arial" w:hAnsi="Arial" w:cs="Arial"/>
          <w:b/>
        </w:rPr>
      </w:pPr>
      <w:r>
        <w:rPr>
          <w:rFonts w:ascii="Arial" w:hAnsi="Arial" w:cs="Arial"/>
          <w:b/>
        </w:rPr>
        <w:t xml:space="preserve">Abstract: </w:t>
      </w:r>
    </w:p>
    <w:p w14:paraId="1604BFD7" w14:textId="77777777" w:rsidR="00722B52" w:rsidRDefault="00722B52" w:rsidP="00722B52">
      <w:r>
        <w:t>In this contribution we provide an overview of the SI progress and other aspects to consider related to the workplan.</w:t>
      </w:r>
    </w:p>
    <w:p w14:paraId="46A93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0FE3" w14:textId="6E3F47A9" w:rsidR="00722B52" w:rsidRDefault="00722B52" w:rsidP="00722B52">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2A09241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4FEAA04" w14:textId="77777777" w:rsidR="00722B52" w:rsidRDefault="00722B52" w:rsidP="00722B52">
      <w:pPr>
        <w:rPr>
          <w:rFonts w:ascii="Arial" w:hAnsi="Arial" w:cs="Arial"/>
          <w:b/>
        </w:rPr>
      </w:pPr>
      <w:r>
        <w:rPr>
          <w:rFonts w:ascii="Arial" w:hAnsi="Arial" w:cs="Arial"/>
          <w:b/>
        </w:rPr>
        <w:t xml:space="preserve">Abstract: </w:t>
      </w:r>
    </w:p>
    <w:p w14:paraId="52C49874" w14:textId="77777777" w:rsidR="00722B52" w:rsidRDefault="00722B52" w:rsidP="00722B52">
      <w:r>
        <w:t>Reserved for TR update based on the meeting. MCC: This is assumed to be for post-meeting agreement. [Post-Meeting]</w:t>
      </w:r>
    </w:p>
    <w:p w14:paraId="4BCA82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A223" w14:textId="77777777" w:rsidR="00722B52" w:rsidRDefault="00722B52" w:rsidP="00722B52">
      <w:pPr>
        <w:pStyle w:val="Heading4"/>
      </w:pPr>
      <w:bookmarkStart w:id="303" w:name="_Toc174396297"/>
      <w:r>
        <w:t>8.2.2</w:t>
      </w:r>
      <w:r>
        <w:tab/>
        <w:t>LS reply for NR in 4400 to 4800 MHz</w:t>
      </w:r>
      <w:bookmarkEnd w:id="303"/>
    </w:p>
    <w:p w14:paraId="640398CC" w14:textId="0115A81A" w:rsidR="00722B52" w:rsidRDefault="00722B52" w:rsidP="00722B52">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268F02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4C9D3732" w14:textId="77777777" w:rsidR="00722B52" w:rsidRDefault="00722B52" w:rsidP="00722B52">
      <w:pPr>
        <w:rPr>
          <w:rFonts w:ascii="Arial" w:hAnsi="Arial" w:cs="Arial"/>
          <w:b/>
        </w:rPr>
      </w:pPr>
      <w:r>
        <w:rPr>
          <w:rFonts w:ascii="Arial" w:hAnsi="Arial" w:cs="Arial"/>
          <w:b/>
        </w:rPr>
        <w:t xml:space="preserve">Abstract: </w:t>
      </w:r>
    </w:p>
    <w:p w14:paraId="36FF70E2" w14:textId="77777777" w:rsidR="00722B52" w:rsidRDefault="00722B52" w:rsidP="00722B52">
      <w:r>
        <w:t>This contribution provides a text proposal for corrections and clarifications on IMT parameters for 4400 to 4800 MHz frequency range.</w:t>
      </w:r>
    </w:p>
    <w:p w14:paraId="523C2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B2F5" w14:textId="0C63DEFB" w:rsidR="00722B52" w:rsidRDefault="00722B52" w:rsidP="00722B52">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6D0484CA"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B9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432F" w14:textId="77777777" w:rsidR="00722B52" w:rsidRDefault="00722B52" w:rsidP="00722B52">
      <w:pPr>
        <w:pStyle w:val="Heading4"/>
      </w:pPr>
      <w:bookmarkStart w:id="304" w:name="_Toc174396298"/>
      <w:r>
        <w:t>8.2.3</w:t>
      </w:r>
      <w:r>
        <w:tab/>
        <w:t>Study the IMT parameters relevant for sharing and compatibility for 7125 to 8400 MHz frequency range</w:t>
      </w:r>
      <w:bookmarkEnd w:id="304"/>
    </w:p>
    <w:p w14:paraId="0AEA4B17" w14:textId="72B921EA" w:rsidR="00722B52" w:rsidRDefault="00722B52" w:rsidP="00722B52">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5D043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013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F3B7B" w14:textId="2EF0E3AE" w:rsidR="00722B52" w:rsidRDefault="00722B52" w:rsidP="00722B52">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087C1A0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EC63749" w14:textId="77777777" w:rsidR="00722B52" w:rsidRDefault="00722B52" w:rsidP="00722B52">
      <w:pPr>
        <w:rPr>
          <w:rFonts w:ascii="Arial" w:hAnsi="Arial" w:cs="Arial"/>
          <w:b/>
        </w:rPr>
      </w:pPr>
      <w:r>
        <w:rPr>
          <w:rFonts w:ascii="Arial" w:hAnsi="Arial" w:cs="Arial"/>
          <w:b/>
        </w:rPr>
        <w:t xml:space="preserve">Abstract: </w:t>
      </w:r>
    </w:p>
    <w:p w14:paraId="232275AA" w14:textId="77777777" w:rsidR="00722B52" w:rsidRDefault="00722B52" w:rsidP="00722B52">
      <w:r>
        <w:t>MCC: Updated the version of Rel-19 draft TR to current version 0.1.0.</w:t>
      </w:r>
    </w:p>
    <w:p w14:paraId="312836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3A98" w14:textId="02DF1530" w:rsidR="00722B52" w:rsidRDefault="00722B52" w:rsidP="00722B52">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5274A97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1A0A8" w14:textId="77777777" w:rsidR="00722B52" w:rsidRDefault="00722B52" w:rsidP="00722B52">
      <w:pPr>
        <w:rPr>
          <w:rFonts w:ascii="Arial" w:hAnsi="Arial" w:cs="Arial"/>
          <w:b/>
        </w:rPr>
      </w:pPr>
      <w:r>
        <w:rPr>
          <w:rFonts w:ascii="Arial" w:hAnsi="Arial" w:cs="Arial"/>
          <w:b/>
        </w:rPr>
        <w:t xml:space="preserve">Abstract: </w:t>
      </w:r>
    </w:p>
    <w:p w14:paraId="6D74CC61" w14:textId="77777777" w:rsidR="00722B52" w:rsidRDefault="00722B52" w:rsidP="00722B52">
      <w:r>
        <w:t>This contribution discusses parameters for the 7125-8400 MHz frequency range, addressing ITU-R WP5D LS</w:t>
      </w:r>
    </w:p>
    <w:p w14:paraId="40FB0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9A57" w14:textId="4A81A048" w:rsidR="00722B52" w:rsidRDefault="00722B52" w:rsidP="00722B52">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3428954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3DA87A" w14:textId="77777777" w:rsidR="00722B52" w:rsidRDefault="00722B52" w:rsidP="00722B52">
      <w:pPr>
        <w:rPr>
          <w:rFonts w:ascii="Arial" w:hAnsi="Arial" w:cs="Arial"/>
          <w:b/>
        </w:rPr>
      </w:pPr>
      <w:r>
        <w:rPr>
          <w:rFonts w:ascii="Arial" w:hAnsi="Arial" w:cs="Arial"/>
          <w:b/>
        </w:rPr>
        <w:t xml:space="preserve">Abstract: </w:t>
      </w:r>
    </w:p>
    <w:p w14:paraId="184D78B7" w14:textId="77777777" w:rsidR="00722B52" w:rsidRDefault="00722B52" w:rsidP="00722B52">
      <w:r>
        <w:t>This contribution is a LS Reply to ITU-R sharing the IMT parameters for the 7125 to 8400 MHz frequency range</w:t>
      </w:r>
    </w:p>
    <w:p w14:paraId="689E29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71C" w14:textId="0290A47E" w:rsidR="00722B52" w:rsidRDefault="00722B52" w:rsidP="00722B52">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321FAA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E944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0D9C" w14:textId="21ECEEFF" w:rsidR="00722B52" w:rsidRDefault="00722B52" w:rsidP="00722B52">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63472D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578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8070" w14:textId="0C7E6806" w:rsidR="00722B52" w:rsidRDefault="00722B52" w:rsidP="00722B52">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5B21B5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64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D57B2" w14:textId="7DE2F013" w:rsidR="00722B52" w:rsidRDefault="00722B52" w:rsidP="00722B52">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3F51C1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215DFF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23E" w14:textId="4124BB17" w:rsidR="00722B52" w:rsidRDefault="00722B52" w:rsidP="00722B52">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7B3C9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2C66C" w14:textId="77777777" w:rsidR="00722B52" w:rsidRDefault="00722B52" w:rsidP="00722B52">
      <w:pPr>
        <w:rPr>
          <w:rFonts w:ascii="Arial" w:hAnsi="Arial" w:cs="Arial"/>
          <w:b/>
        </w:rPr>
      </w:pPr>
      <w:r>
        <w:rPr>
          <w:rFonts w:ascii="Arial" w:hAnsi="Arial" w:cs="Arial"/>
          <w:b/>
        </w:rPr>
        <w:t xml:space="preserve">Abstract: </w:t>
      </w:r>
    </w:p>
    <w:p w14:paraId="73F3D174" w14:textId="77777777" w:rsidR="00722B52" w:rsidRDefault="00722B52" w:rsidP="00722B52">
      <w:r>
        <w:t>This contribution provides further proposals on the BS antenna parameters in 7125 to 8400 MHz based on the discussion at TSG RAN4#110b</w:t>
      </w:r>
    </w:p>
    <w:p w14:paraId="0B9FDF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A1C2" w14:textId="194E96A8" w:rsidR="00722B52" w:rsidRDefault="00722B52" w:rsidP="00722B52">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7A7CF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63DF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D77B" w14:textId="155A1003" w:rsidR="00722B52" w:rsidRDefault="00722B52" w:rsidP="00722B52">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6AD881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4D28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CB71" w14:textId="379882C2" w:rsidR="00722B52" w:rsidRDefault="00722B52" w:rsidP="00722B52">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19A9FE2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DF6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BBDA" w14:textId="5E4F6C81" w:rsidR="00722B52" w:rsidRDefault="00722B52" w:rsidP="00722B52">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1465144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E9A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01D8" w14:textId="77777777" w:rsidR="00722B52" w:rsidRDefault="00722B52" w:rsidP="00722B52">
      <w:pPr>
        <w:pStyle w:val="Heading4"/>
      </w:pPr>
      <w:bookmarkStart w:id="305" w:name="_Toc174396299"/>
      <w:r>
        <w:t>8.2.4</w:t>
      </w:r>
      <w:r>
        <w:tab/>
        <w:t>Study the IMT parameters relevant for sharing and compatibility for 14800 to 15350 MHz frequency range</w:t>
      </w:r>
      <w:bookmarkEnd w:id="305"/>
    </w:p>
    <w:p w14:paraId="00BE61D1" w14:textId="2974F8F7" w:rsidR="00722B52" w:rsidRDefault="00722B52" w:rsidP="00722B52">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084A94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770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9386" w14:textId="31BACD4C" w:rsidR="00722B52" w:rsidRDefault="00722B52" w:rsidP="00722B52">
      <w:pPr>
        <w:rPr>
          <w:rFonts w:ascii="Arial" w:hAnsi="Arial" w:cs="Arial"/>
          <w:b/>
          <w:sz w:val="24"/>
        </w:rPr>
      </w:pPr>
      <w:r>
        <w:rPr>
          <w:rFonts w:ascii="Arial" w:hAnsi="Arial" w:cs="Arial"/>
          <w:b/>
          <w:color w:val="0000FF"/>
          <w:sz w:val="24"/>
        </w:rPr>
        <w:lastRenderedPageBreak/>
        <w:t>R4-2411092</w:t>
      </w:r>
      <w:r>
        <w:rPr>
          <w:rFonts w:ascii="Arial" w:hAnsi="Arial" w:cs="Arial"/>
          <w:b/>
          <w:color w:val="0000FF"/>
          <w:sz w:val="24"/>
        </w:rPr>
        <w:tab/>
      </w:r>
      <w:r>
        <w:rPr>
          <w:rFonts w:ascii="Arial" w:hAnsi="Arial" w:cs="Arial"/>
          <w:b/>
          <w:sz w:val="24"/>
        </w:rPr>
        <w:t>TP to TR 38.922 for 15GHz BS RF parameters</w:t>
      </w:r>
    </w:p>
    <w:p w14:paraId="7C37F4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B8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A612" w14:textId="77777777" w:rsidR="00722B52" w:rsidRDefault="00722B52" w:rsidP="00722B52">
      <w:pPr>
        <w:pStyle w:val="Heading5"/>
      </w:pPr>
      <w:bookmarkStart w:id="306" w:name="_Toc174396300"/>
      <w:r>
        <w:t>8.2.4.1</w:t>
      </w:r>
      <w:r>
        <w:tab/>
        <w:t>Co-existence assumptions/simulation</w:t>
      </w:r>
      <w:bookmarkEnd w:id="306"/>
    </w:p>
    <w:p w14:paraId="710FED33" w14:textId="2BBC7E6D" w:rsidR="00722B52" w:rsidRDefault="00722B52" w:rsidP="00722B52">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23743D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5F19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5E34" w14:textId="35061F8F" w:rsidR="00722B52" w:rsidRDefault="00722B52" w:rsidP="00722B52">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717E8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C1C2F7B" w14:textId="77777777" w:rsidR="00722B52" w:rsidRDefault="00722B52" w:rsidP="00722B52">
      <w:pPr>
        <w:rPr>
          <w:rFonts w:ascii="Arial" w:hAnsi="Arial" w:cs="Arial"/>
          <w:b/>
        </w:rPr>
      </w:pPr>
      <w:r>
        <w:rPr>
          <w:rFonts w:ascii="Arial" w:hAnsi="Arial" w:cs="Arial"/>
          <w:b/>
        </w:rPr>
        <w:t xml:space="preserve">Abstract: </w:t>
      </w:r>
    </w:p>
    <w:p w14:paraId="728DCA1A" w14:textId="77777777" w:rsidR="00722B52" w:rsidRDefault="00722B52" w:rsidP="00722B52">
      <w:r>
        <w:t>This contribution proposes simulation assumptions to perform the ACLR Calculation Procedure for the 14800 - 15350 MHz frequency range.</w:t>
      </w:r>
    </w:p>
    <w:p w14:paraId="76E398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7E7C" w14:textId="0FA49792" w:rsidR="00722B52" w:rsidRDefault="00722B52" w:rsidP="00722B52">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7C370B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03BC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1612" w14:textId="1B28A9E6" w:rsidR="00722B52" w:rsidRDefault="00722B52" w:rsidP="00722B52">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634008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876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6750" w14:textId="6E95FD7B" w:rsidR="00722B52" w:rsidRDefault="00722B52" w:rsidP="00722B52">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19BB8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6B82" w14:textId="77777777" w:rsidR="00722B52" w:rsidRDefault="00722B52" w:rsidP="00722B52">
      <w:pPr>
        <w:rPr>
          <w:rFonts w:ascii="Arial" w:hAnsi="Arial" w:cs="Arial"/>
          <w:b/>
        </w:rPr>
      </w:pPr>
      <w:r>
        <w:rPr>
          <w:rFonts w:ascii="Arial" w:hAnsi="Arial" w:cs="Arial"/>
          <w:b/>
        </w:rPr>
        <w:t xml:space="preserve">Abstract: </w:t>
      </w:r>
    </w:p>
    <w:p w14:paraId="5C19A108" w14:textId="77777777" w:rsidR="00722B52" w:rsidRDefault="00722B52" w:rsidP="00722B52">
      <w:r>
        <w:t>This contribution triggers discussion on open issues related to co-existence simulation assumptions.</w:t>
      </w:r>
    </w:p>
    <w:p w14:paraId="6D997C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313" w14:textId="04AD2FEB" w:rsidR="00722B52" w:rsidRDefault="00722B52" w:rsidP="00722B52">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3C9C33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B6AD8" w14:textId="77777777" w:rsidR="00722B52" w:rsidRDefault="00722B52" w:rsidP="00722B52">
      <w:pPr>
        <w:rPr>
          <w:rFonts w:ascii="Arial" w:hAnsi="Arial" w:cs="Arial"/>
          <w:b/>
        </w:rPr>
      </w:pPr>
      <w:r>
        <w:rPr>
          <w:rFonts w:ascii="Arial" w:hAnsi="Arial" w:cs="Arial"/>
          <w:b/>
        </w:rPr>
        <w:t xml:space="preserve">Abstract: </w:t>
      </w:r>
    </w:p>
    <w:p w14:paraId="13BED7DC" w14:textId="77777777" w:rsidR="00722B52" w:rsidRDefault="00722B52" w:rsidP="00722B52">
      <w:r>
        <w:t>This contribution provides the simulation results for Urban Macro and Indoor scenario as per the latest agreements.</w:t>
      </w:r>
    </w:p>
    <w:p w14:paraId="5BB4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E44A" w14:textId="01A46E84" w:rsidR="00722B52" w:rsidRDefault="00722B52" w:rsidP="00722B52">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662AF7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A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D3870" w14:textId="26D51A15" w:rsidR="00722B52" w:rsidRDefault="00722B52" w:rsidP="00722B52">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670F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67AE79" w14:textId="77777777" w:rsidR="00722B52" w:rsidRDefault="00722B52" w:rsidP="00722B52">
      <w:pPr>
        <w:rPr>
          <w:rFonts w:ascii="Arial" w:hAnsi="Arial" w:cs="Arial"/>
          <w:b/>
        </w:rPr>
      </w:pPr>
      <w:r>
        <w:rPr>
          <w:rFonts w:ascii="Arial" w:hAnsi="Arial" w:cs="Arial"/>
          <w:b/>
        </w:rPr>
        <w:t xml:space="preserve">Abstract: </w:t>
      </w:r>
    </w:p>
    <w:p w14:paraId="41A32FBF" w14:textId="77777777" w:rsidR="00722B52" w:rsidRDefault="00722B52" w:rsidP="00722B52">
      <w:r>
        <w:t>This contribution provides the urban macro coexistence simulation results for 14800 to 15350 MHz frequency range according to the agreed assumptions.</w:t>
      </w:r>
    </w:p>
    <w:p w14:paraId="008655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AA132" w14:textId="27E7E46A" w:rsidR="00722B52" w:rsidRDefault="00722B52" w:rsidP="00722B52">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1DBF8F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270F7163" w14:textId="77777777" w:rsidR="00722B52" w:rsidRDefault="00722B52" w:rsidP="00722B52">
      <w:pPr>
        <w:rPr>
          <w:rFonts w:ascii="Arial" w:hAnsi="Arial" w:cs="Arial"/>
          <w:b/>
        </w:rPr>
      </w:pPr>
      <w:r>
        <w:rPr>
          <w:rFonts w:ascii="Arial" w:hAnsi="Arial" w:cs="Arial"/>
          <w:b/>
        </w:rPr>
        <w:t xml:space="preserve">Abstract: </w:t>
      </w:r>
    </w:p>
    <w:p w14:paraId="6B51BB19" w14:textId="77777777" w:rsidR="00722B52" w:rsidRDefault="00722B52" w:rsidP="00722B52">
      <w:r>
        <w:t>This contribution proposes revisions to the agreed assumptions in TR 39.822 [8] based on the simulation results and proposals .</w:t>
      </w:r>
    </w:p>
    <w:p w14:paraId="1698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BB5D" w14:textId="78CE1EBC" w:rsidR="00722B52" w:rsidRDefault="00722B52" w:rsidP="00722B52">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25101A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6A88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A192" w14:textId="77777777" w:rsidR="00722B52" w:rsidRDefault="00722B52" w:rsidP="00722B52">
      <w:pPr>
        <w:pStyle w:val="Heading5"/>
      </w:pPr>
      <w:bookmarkStart w:id="307" w:name="_Toc174396301"/>
      <w:r>
        <w:t>8.2.4.2</w:t>
      </w:r>
      <w:r>
        <w:tab/>
        <w:t>Radio and antenna parameters</w:t>
      </w:r>
      <w:bookmarkEnd w:id="307"/>
    </w:p>
    <w:p w14:paraId="7AB8B6E4" w14:textId="07249E73" w:rsidR="00722B52" w:rsidRDefault="00722B52" w:rsidP="00722B52">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25BF60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CBC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98B0" w14:textId="06D67034" w:rsidR="00722B52" w:rsidRDefault="00722B52" w:rsidP="00722B52">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53C35CD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35BB601" w14:textId="77777777" w:rsidR="00722B52" w:rsidRDefault="00722B52" w:rsidP="00722B52">
      <w:pPr>
        <w:rPr>
          <w:rFonts w:ascii="Arial" w:hAnsi="Arial" w:cs="Arial"/>
          <w:b/>
        </w:rPr>
      </w:pPr>
      <w:r>
        <w:rPr>
          <w:rFonts w:ascii="Arial" w:hAnsi="Arial" w:cs="Arial"/>
          <w:b/>
        </w:rPr>
        <w:t xml:space="preserve">Abstract: </w:t>
      </w:r>
    </w:p>
    <w:p w14:paraId="2D395911" w14:textId="77777777" w:rsidR="00722B52" w:rsidRDefault="00722B52" w:rsidP="00722B52">
      <w:r>
        <w:t>MCC: Updated the version of Rel-19 draft TR to the current version 0.1.0.</w:t>
      </w:r>
    </w:p>
    <w:p w14:paraId="46DE805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6B12" w14:textId="1577C283" w:rsidR="00722B52" w:rsidRDefault="00722B52" w:rsidP="00722B52">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4ABCB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D0D1A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E01" w14:textId="39A370CA" w:rsidR="00722B52" w:rsidRDefault="00722B52" w:rsidP="00722B52">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1AE793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209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7F3" w14:textId="2D01D375" w:rsidR="00722B52" w:rsidRDefault="00722B52" w:rsidP="00722B52">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21F790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F83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F09A" w14:textId="5731CFD7" w:rsidR="00722B52" w:rsidRDefault="00722B52" w:rsidP="00722B52">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6F1D3F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9C86F" w14:textId="77777777" w:rsidR="00722B52" w:rsidRDefault="00722B52" w:rsidP="00722B52">
      <w:pPr>
        <w:rPr>
          <w:rFonts w:ascii="Arial" w:hAnsi="Arial" w:cs="Arial"/>
          <w:b/>
        </w:rPr>
      </w:pPr>
      <w:r>
        <w:rPr>
          <w:rFonts w:ascii="Arial" w:hAnsi="Arial" w:cs="Arial"/>
          <w:b/>
        </w:rPr>
        <w:t xml:space="preserve">Abstract: </w:t>
      </w:r>
    </w:p>
    <w:p w14:paraId="0AEDCE7A" w14:textId="77777777" w:rsidR="00722B52" w:rsidRDefault="00722B52" w:rsidP="00722B52">
      <w:r>
        <w:t>This contribution provides further discussion points on the feasibility of BS – UE antenna model and IMT parameters relevant for 14800 to 15350 MHz frequency range.</w:t>
      </w:r>
    </w:p>
    <w:p w14:paraId="4DE7F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AA73" w14:textId="2FC1794C" w:rsidR="00722B52" w:rsidRDefault="00722B52" w:rsidP="00722B52">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D98A5B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DEA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C76E" w14:textId="3E88DE44" w:rsidR="00722B52" w:rsidRDefault="00722B52" w:rsidP="00722B52">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017117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1ED54" w14:textId="77777777" w:rsidR="00722B52" w:rsidRDefault="00722B52" w:rsidP="00722B52">
      <w:pPr>
        <w:rPr>
          <w:rFonts w:ascii="Arial" w:hAnsi="Arial" w:cs="Arial"/>
          <w:b/>
        </w:rPr>
      </w:pPr>
      <w:r>
        <w:rPr>
          <w:rFonts w:ascii="Arial" w:hAnsi="Arial" w:cs="Arial"/>
          <w:b/>
        </w:rPr>
        <w:t xml:space="preserve">Abstract: </w:t>
      </w:r>
    </w:p>
    <w:p w14:paraId="0427812E" w14:textId="77777777" w:rsidR="00722B52" w:rsidRDefault="00722B52" w:rsidP="00722B52">
      <w:r>
        <w:t>This contribution further discusses the BS antenna and simulation parameters based on the agreed WF and the simulation results.</w:t>
      </w:r>
    </w:p>
    <w:p w14:paraId="6958D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7D48" w14:textId="0CB5FDB1" w:rsidR="00722B52" w:rsidRDefault="00722B52" w:rsidP="00722B52">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1E7B08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0081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23B8E" w14:textId="77777777" w:rsidR="00722B52" w:rsidRDefault="00722B52" w:rsidP="00722B52">
      <w:pPr>
        <w:pStyle w:val="Heading4"/>
      </w:pPr>
      <w:bookmarkStart w:id="308" w:name="_Toc174396302"/>
      <w:r>
        <w:lastRenderedPageBreak/>
        <w:t>8.2.5</w:t>
      </w:r>
      <w:r>
        <w:tab/>
        <w:t>Other aspects</w:t>
      </w:r>
      <w:bookmarkEnd w:id="308"/>
    </w:p>
    <w:p w14:paraId="6256B771" w14:textId="40F7D5D5" w:rsidR="00722B52" w:rsidRDefault="00722B52" w:rsidP="00722B52">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74E9E3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3072FE7C" w14:textId="77777777" w:rsidR="00722B52" w:rsidRDefault="00722B52" w:rsidP="00722B52">
      <w:pPr>
        <w:rPr>
          <w:rFonts w:ascii="Arial" w:hAnsi="Arial" w:cs="Arial"/>
          <w:b/>
        </w:rPr>
      </w:pPr>
      <w:r>
        <w:rPr>
          <w:rFonts w:ascii="Arial" w:hAnsi="Arial" w:cs="Arial"/>
          <w:b/>
        </w:rPr>
        <w:t xml:space="preserve">Abstract: </w:t>
      </w:r>
    </w:p>
    <w:p w14:paraId="0DBB084F" w14:textId="77777777" w:rsidR="00722B52" w:rsidRDefault="00722B52" w:rsidP="00722B52">
      <w:r>
        <w:t>This contribution provides text proposals for calculating beamforming weights, and modelling of PA non linearities needed to characterize adjacent channel impacts</w:t>
      </w:r>
    </w:p>
    <w:p w14:paraId="2DD2EB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687D" w14:textId="724C39C4" w:rsidR="00722B52" w:rsidRDefault="00722B52" w:rsidP="00722B52">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139594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8E7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5BA3" w14:textId="5378D135" w:rsidR="00722B52" w:rsidRDefault="00722B52" w:rsidP="00722B52">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0B0ECCF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3B81729" w14:textId="77777777" w:rsidR="00722B52" w:rsidRDefault="00722B52" w:rsidP="00722B52">
      <w:pPr>
        <w:rPr>
          <w:rFonts w:ascii="Arial" w:hAnsi="Arial" w:cs="Arial"/>
          <w:b/>
        </w:rPr>
      </w:pPr>
      <w:r>
        <w:rPr>
          <w:rFonts w:ascii="Arial" w:hAnsi="Arial" w:cs="Arial"/>
          <w:b/>
        </w:rPr>
        <w:t xml:space="preserve">Abstract: </w:t>
      </w:r>
    </w:p>
    <w:p w14:paraId="6BE74567" w14:textId="77777777" w:rsidR="00722B52" w:rsidRDefault="00722B52" w:rsidP="00722B52">
      <w:r>
        <w:t>MCC: Updated the Rel-19 draft TR version to current version 0.1.0.</w:t>
      </w:r>
    </w:p>
    <w:p w14:paraId="76351F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C71B" w14:textId="45B3017D" w:rsidR="00722B52" w:rsidRDefault="00722B52" w:rsidP="00722B52">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6A0C7F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6F4233" w14:textId="77777777" w:rsidR="00722B52" w:rsidRDefault="00722B52" w:rsidP="00722B52">
      <w:pPr>
        <w:rPr>
          <w:rFonts w:ascii="Arial" w:hAnsi="Arial" w:cs="Arial"/>
          <w:b/>
        </w:rPr>
      </w:pPr>
      <w:r>
        <w:rPr>
          <w:rFonts w:ascii="Arial" w:hAnsi="Arial" w:cs="Arial"/>
          <w:b/>
        </w:rPr>
        <w:t xml:space="preserve">Abstract: </w:t>
      </w:r>
    </w:p>
    <w:p w14:paraId="0E42384A" w14:textId="77777777" w:rsidR="00722B52" w:rsidRDefault="00722B52" w:rsidP="00722B52">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0001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EB3C" w14:textId="2C5D5DFD" w:rsidR="00722B52" w:rsidRDefault="00722B52" w:rsidP="00722B52">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348BE1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075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3221" w14:textId="4CF7CF96" w:rsidR="00722B52" w:rsidRDefault="00722B52" w:rsidP="00722B52">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827EE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4388D" w14:textId="77777777" w:rsidR="00722B52" w:rsidRDefault="00722B52" w:rsidP="00722B52">
      <w:pPr>
        <w:rPr>
          <w:rFonts w:ascii="Arial" w:hAnsi="Arial" w:cs="Arial"/>
          <w:b/>
        </w:rPr>
      </w:pPr>
      <w:r>
        <w:rPr>
          <w:rFonts w:ascii="Arial" w:hAnsi="Arial" w:cs="Arial"/>
          <w:b/>
        </w:rPr>
        <w:t xml:space="preserve">Abstract: </w:t>
      </w:r>
    </w:p>
    <w:p w14:paraId="6E4FE332" w14:textId="77777777" w:rsidR="00722B52" w:rsidRDefault="00722B52" w:rsidP="00722B52">
      <w:r>
        <w:t>This contribution provides the urban macro coexistence simulation results for 14800 to 15350 MHz frequency range according to the agreed assumptions to study the AAS performance in adjacent bands.</w:t>
      </w:r>
    </w:p>
    <w:p w14:paraId="6839A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5748" w14:textId="169435A7" w:rsidR="00722B52" w:rsidRDefault="00722B52" w:rsidP="00722B52">
      <w:pPr>
        <w:rPr>
          <w:rFonts w:ascii="Arial" w:hAnsi="Arial" w:cs="Arial"/>
          <w:b/>
          <w:sz w:val="24"/>
        </w:rPr>
      </w:pPr>
      <w:r>
        <w:rPr>
          <w:rFonts w:ascii="Arial" w:hAnsi="Arial" w:cs="Arial"/>
          <w:b/>
          <w:color w:val="0000FF"/>
          <w:sz w:val="24"/>
        </w:rPr>
        <w:lastRenderedPageBreak/>
        <w:t>R4-2412593</w:t>
      </w:r>
      <w:r>
        <w:rPr>
          <w:rFonts w:ascii="Arial" w:hAnsi="Arial" w:cs="Arial"/>
          <w:b/>
          <w:color w:val="0000FF"/>
          <w:sz w:val="24"/>
        </w:rPr>
        <w:tab/>
      </w:r>
      <w:r>
        <w:rPr>
          <w:rFonts w:ascii="Arial" w:hAnsi="Arial" w:cs="Arial"/>
          <w:b/>
          <w:sz w:val="24"/>
        </w:rPr>
        <w:t>Impact of beamforming schemes on the coexistence of IMT with other services</w:t>
      </w:r>
    </w:p>
    <w:p w14:paraId="4712C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6B3726" w14:textId="77777777" w:rsidR="00722B52" w:rsidRDefault="00722B52" w:rsidP="00722B52">
      <w:pPr>
        <w:rPr>
          <w:rFonts w:ascii="Arial" w:hAnsi="Arial" w:cs="Arial"/>
          <w:b/>
        </w:rPr>
      </w:pPr>
      <w:r>
        <w:rPr>
          <w:rFonts w:ascii="Arial" w:hAnsi="Arial" w:cs="Arial"/>
          <w:b/>
        </w:rPr>
        <w:t xml:space="preserve">Abstract: </w:t>
      </w:r>
    </w:p>
    <w:p w14:paraId="51288955"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394DC3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4573A2FD" w14:textId="4D96A005" w:rsidR="00722B52" w:rsidRDefault="00722B52" w:rsidP="00722B52">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F474C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FE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C4C5" w14:textId="6235E8C1" w:rsidR="00722B52" w:rsidRDefault="00722B52" w:rsidP="00722B52">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25044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5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151B" w14:textId="775E2F1A" w:rsidR="00722B52" w:rsidRDefault="00722B52" w:rsidP="00722B52">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8A249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4A77F" w14:textId="77777777" w:rsidR="00722B52" w:rsidRDefault="00722B52" w:rsidP="00722B52">
      <w:pPr>
        <w:rPr>
          <w:color w:val="808080"/>
        </w:rPr>
      </w:pPr>
      <w:r>
        <w:rPr>
          <w:color w:val="808080"/>
        </w:rPr>
        <w:t>(Replaces R4-2412593)</w:t>
      </w:r>
    </w:p>
    <w:p w14:paraId="7C54A204" w14:textId="77777777" w:rsidR="00722B52" w:rsidRDefault="00722B52" w:rsidP="00722B52">
      <w:pPr>
        <w:rPr>
          <w:rFonts w:ascii="Arial" w:hAnsi="Arial" w:cs="Arial"/>
          <w:b/>
        </w:rPr>
      </w:pPr>
      <w:r>
        <w:rPr>
          <w:rFonts w:ascii="Arial" w:hAnsi="Arial" w:cs="Arial"/>
          <w:b/>
        </w:rPr>
        <w:t xml:space="preserve">Abstract: </w:t>
      </w:r>
    </w:p>
    <w:p w14:paraId="6A8C54C7"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65360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CD74" w14:textId="77777777" w:rsidR="00722B52" w:rsidRDefault="00722B52" w:rsidP="00722B52">
      <w:pPr>
        <w:pStyle w:val="Heading4"/>
      </w:pPr>
      <w:bookmarkStart w:id="309" w:name="_Toc174396303"/>
      <w:r>
        <w:t>8.2.6</w:t>
      </w:r>
      <w:r>
        <w:tab/>
        <w:t>Moderator summary and conclusions</w:t>
      </w:r>
      <w:bookmarkEnd w:id="309"/>
    </w:p>
    <w:p w14:paraId="45CA2005" w14:textId="2C8AAA82" w:rsidR="00722B52" w:rsidRDefault="00722B52" w:rsidP="00722B52">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2A2AB4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A337F25" w14:textId="77777777" w:rsidR="00722B52" w:rsidRDefault="00722B52" w:rsidP="00722B52">
      <w:pPr>
        <w:rPr>
          <w:rFonts w:ascii="Arial" w:hAnsi="Arial" w:cs="Arial"/>
          <w:b/>
        </w:rPr>
      </w:pPr>
      <w:r>
        <w:rPr>
          <w:rFonts w:ascii="Arial" w:hAnsi="Arial" w:cs="Arial"/>
          <w:b/>
        </w:rPr>
        <w:t xml:space="preserve">Abstract: </w:t>
      </w:r>
    </w:p>
    <w:p w14:paraId="66B92416" w14:textId="77777777" w:rsidR="00722B52" w:rsidRDefault="00722B52" w:rsidP="00722B52">
      <w:r>
        <w:t>Summary for AI 8.2.1, 8.2.2, 8.2.3</w:t>
      </w:r>
    </w:p>
    <w:p w14:paraId="3A12C0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9BC3" w14:textId="0FFAB8E6" w:rsidR="00722B52" w:rsidRDefault="00722B52" w:rsidP="00722B52">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50DFA2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395B348" w14:textId="77777777" w:rsidR="00722B52" w:rsidRDefault="00722B52" w:rsidP="00722B52">
      <w:pPr>
        <w:rPr>
          <w:rFonts w:ascii="Arial" w:hAnsi="Arial" w:cs="Arial"/>
          <w:b/>
        </w:rPr>
      </w:pPr>
      <w:r>
        <w:rPr>
          <w:rFonts w:ascii="Arial" w:hAnsi="Arial" w:cs="Arial"/>
          <w:b/>
        </w:rPr>
        <w:t xml:space="preserve">Abstract: </w:t>
      </w:r>
    </w:p>
    <w:p w14:paraId="75502577" w14:textId="77777777" w:rsidR="00722B52" w:rsidRDefault="00722B52" w:rsidP="00722B52">
      <w:r>
        <w:t>Summary for AI 8.2.4, 8.2.5</w:t>
      </w:r>
    </w:p>
    <w:p w14:paraId="17A79AE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828" w14:textId="77777777" w:rsidR="00722B52" w:rsidRDefault="00722B52" w:rsidP="00722B52">
      <w:pPr>
        <w:pStyle w:val="Heading3"/>
      </w:pPr>
      <w:bookmarkStart w:id="310" w:name="_Toc174396304"/>
      <w:r>
        <w:t>8.3</w:t>
      </w:r>
      <w:r>
        <w:tab/>
        <w:t>NR sidelink Intra-band Carrier Aggregation in ITS band</w:t>
      </w:r>
      <w:bookmarkEnd w:id="310"/>
    </w:p>
    <w:p w14:paraId="11152410" w14:textId="77777777" w:rsidR="00722B52" w:rsidRDefault="00722B52" w:rsidP="00722B52">
      <w:pPr>
        <w:pStyle w:val="Heading4"/>
      </w:pPr>
      <w:bookmarkStart w:id="311" w:name="_Toc174396305"/>
      <w:r>
        <w:t>8.3.1</w:t>
      </w:r>
      <w:r>
        <w:tab/>
        <w:t>General aspects</w:t>
      </w:r>
      <w:bookmarkEnd w:id="311"/>
    </w:p>
    <w:p w14:paraId="69399C18" w14:textId="1020AE6B" w:rsidR="00722B52" w:rsidRDefault="00722B52" w:rsidP="00722B52">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7ECD247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725043" w14:textId="77777777" w:rsidR="00722B52" w:rsidRDefault="00722B52" w:rsidP="00722B52">
      <w:pPr>
        <w:rPr>
          <w:rFonts w:ascii="Arial" w:hAnsi="Arial" w:cs="Arial"/>
          <w:b/>
        </w:rPr>
      </w:pPr>
      <w:r>
        <w:rPr>
          <w:rFonts w:ascii="Arial" w:hAnsi="Arial" w:cs="Arial"/>
          <w:b/>
        </w:rPr>
        <w:t xml:space="preserve">Abstract: </w:t>
      </w:r>
    </w:p>
    <w:p w14:paraId="4FE7FC10" w14:textId="77777777" w:rsidR="00722B52" w:rsidRDefault="00722B52" w:rsidP="00722B52">
      <w:r>
        <w:t>This contribution is a text proposal to update the scope, reference and Rel-19 SL WI objectives in TR38.787 in Rel-19. MCC: The current version of the Rel-19 draft TR is v0.0.0.</w:t>
      </w:r>
    </w:p>
    <w:p w14:paraId="035D7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E3E0" w14:textId="77777777" w:rsidR="00722B52" w:rsidRDefault="00722B52" w:rsidP="00722B52">
      <w:pPr>
        <w:pStyle w:val="Heading4"/>
      </w:pPr>
      <w:bookmarkStart w:id="312" w:name="_Toc174396306"/>
      <w:r>
        <w:t>8.3.2</w:t>
      </w:r>
      <w:r>
        <w:tab/>
        <w:t>UE RF requirements for intra-band non-contiguous CA</w:t>
      </w:r>
      <w:bookmarkEnd w:id="312"/>
    </w:p>
    <w:p w14:paraId="06696DFF" w14:textId="77777777" w:rsidR="00722B52" w:rsidRDefault="00722B52" w:rsidP="00722B52">
      <w:pPr>
        <w:pStyle w:val="Heading5"/>
      </w:pPr>
      <w:bookmarkStart w:id="313" w:name="_Toc174396307"/>
      <w:r>
        <w:t>8.3.2.1</w:t>
      </w:r>
      <w:r>
        <w:tab/>
        <w:t>System parameters</w:t>
      </w:r>
      <w:bookmarkEnd w:id="313"/>
    </w:p>
    <w:p w14:paraId="551B0BCC" w14:textId="3D8B95B3" w:rsidR="00722B52" w:rsidRDefault="00722B52" w:rsidP="00722B52">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54A7B0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9C03ED7" w14:textId="77777777" w:rsidR="00722B52" w:rsidRDefault="00722B52" w:rsidP="00722B52">
      <w:pPr>
        <w:rPr>
          <w:rFonts w:ascii="Arial" w:hAnsi="Arial" w:cs="Arial"/>
          <w:b/>
        </w:rPr>
      </w:pPr>
      <w:r>
        <w:rPr>
          <w:rFonts w:ascii="Arial" w:hAnsi="Arial" w:cs="Arial"/>
          <w:b/>
        </w:rPr>
        <w:t xml:space="preserve">Abstract: </w:t>
      </w:r>
    </w:p>
    <w:p w14:paraId="7702E03C" w14:textId="77777777" w:rsidR="00722B52" w:rsidRDefault="00722B52" w:rsidP="00722B52">
      <w:r>
        <w:t>This contribution is a text proposal to add the operating bands and UE RF requirements for intra-band non-contiguous SL CA UE in TR38.787. MCC: The current version of the Rel-19 draft TR is v0.0.0.</w:t>
      </w:r>
    </w:p>
    <w:p w14:paraId="4F3A1F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5536" w14:textId="30580177" w:rsidR="00722B52" w:rsidRDefault="00722B52" w:rsidP="00722B52">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6258F9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903C5F6" w14:textId="77777777" w:rsidR="00722B52" w:rsidRDefault="00722B52" w:rsidP="00722B52">
      <w:pPr>
        <w:rPr>
          <w:rFonts w:ascii="Arial" w:hAnsi="Arial" w:cs="Arial"/>
          <w:b/>
        </w:rPr>
      </w:pPr>
      <w:r>
        <w:rPr>
          <w:rFonts w:ascii="Arial" w:hAnsi="Arial" w:cs="Arial"/>
          <w:b/>
        </w:rPr>
        <w:t xml:space="preserve">Abstract: </w:t>
      </w:r>
    </w:p>
    <w:p w14:paraId="62CC40E9" w14:textId="77777777" w:rsidR="00722B52" w:rsidRDefault="00722B52" w:rsidP="00722B52">
      <w:r>
        <w:t>Since the NR side link requirements were defined for Rel-17 the regulation in Europe for band n47 has been updated. This contribution discussed these updates and the impacts to NR side link minimum performance requirements.</w:t>
      </w:r>
    </w:p>
    <w:p w14:paraId="3E64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732" w14:textId="34722BFF" w:rsidR="00722B52" w:rsidRDefault="00722B52" w:rsidP="00722B52">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1BBEE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0C92EE2" w14:textId="77777777" w:rsidR="00722B52" w:rsidRDefault="00722B52" w:rsidP="00722B52">
      <w:pPr>
        <w:rPr>
          <w:rFonts w:ascii="Arial" w:hAnsi="Arial" w:cs="Arial"/>
          <w:b/>
        </w:rPr>
      </w:pPr>
      <w:r>
        <w:rPr>
          <w:rFonts w:ascii="Arial" w:hAnsi="Arial" w:cs="Arial"/>
          <w:b/>
        </w:rPr>
        <w:t xml:space="preserve">Abstract: </w:t>
      </w:r>
    </w:p>
    <w:p w14:paraId="422D347E" w14:textId="77777777" w:rsidR="00722B52" w:rsidRDefault="00722B52" w:rsidP="00722B52">
      <w:r>
        <w:lastRenderedPageBreak/>
        <w:t>MCC: The current version of the Rel-19 draft TR is v0.0.0.</w:t>
      </w:r>
    </w:p>
    <w:p w14:paraId="251B1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3725" w14:textId="77777777" w:rsidR="00722B52" w:rsidRDefault="00722B52" w:rsidP="00722B52">
      <w:pPr>
        <w:pStyle w:val="Heading5"/>
      </w:pPr>
      <w:bookmarkStart w:id="314" w:name="_Toc174396308"/>
      <w:r>
        <w:t>8.3.2.2</w:t>
      </w:r>
      <w:r>
        <w:tab/>
        <w:t>Tx requirements (incl. MPR/A-MPR)</w:t>
      </w:r>
      <w:bookmarkEnd w:id="314"/>
    </w:p>
    <w:p w14:paraId="1D746CBC" w14:textId="5CE7FCCC" w:rsidR="00722B52" w:rsidRDefault="00722B52" w:rsidP="00722B52">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7F2DA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4556DB" w14:textId="77777777" w:rsidR="00722B52" w:rsidRDefault="00722B52" w:rsidP="00722B52">
      <w:pPr>
        <w:rPr>
          <w:rFonts w:ascii="Arial" w:hAnsi="Arial" w:cs="Arial"/>
          <w:b/>
        </w:rPr>
      </w:pPr>
      <w:r>
        <w:rPr>
          <w:rFonts w:ascii="Arial" w:hAnsi="Arial" w:cs="Arial"/>
          <w:b/>
        </w:rPr>
        <w:t xml:space="preserve">Abstract: </w:t>
      </w:r>
    </w:p>
    <w:p w14:paraId="0B1DD193" w14:textId="77777777" w:rsidR="00722B52" w:rsidRDefault="00722B52" w:rsidP="00722B52">
      <w:r>
        <w:t>In this paper, we provide our views on UE RF requirements for intra-band non-contiguous SL CA for the Band n47 based on the approved WF.</w:t>
      </w:r>
    </w:p>
    <w:p w14:paraId="603056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809B0" w14:textId="142CF18A" w:rsidR="00722B52" w:rsidRDefault="00722B52" w:rsidP="00722B52">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76AF27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F0F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650A" w14:textId="73F311CC" w:rsidR="00722B52" w:rsidRDefault="00722B52" w:rsidP="00722B52">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62CB6E4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A33E955" w14:textId="77777777" w:rsidR="00722B52" w:rsidRDefault="00722B52" w:rsidP="00722B52">
      <w:pPr>
        <w:rPr>
          <w:rFonts w:ascii="Arial" w:hAnsi="Arial" w:cs="Arial"/>
          <w:b/>
        </w:rPr>
      </w:pPr>
      <w:r>
        <w:rPr>
          <w:rFonts w:ascii="Arial" w:hAnsi="Arial" w:cs="Arial"/>
          <w:b/>
        </w:rPr>
        <w:t xml:space="preserve">Abstract: </w:t>
      </w:r>
    </w:p>
    <w:p w14:paraId="6C3051CA" w14:textId="77777777" w:rsidR="00722B52" w:rsidRDefault="00722B52" w:rsidP="00722B52">
      <w:r>
        <w:t>MCC: The current version of the Rel-19 draft TR is v0.0.0.</w:t>
      </w:r>
    </w:p>
    <w:p w14:paraId="625AC8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778E" w14:textId="77777777" w:rsidR="00722B52" w:rsidRDefault="00722B52" w:rsidP="00722B52">
      <w:pPr>
        <w:pStyle w:val="Heading5"/>
      </w:pPr>
      <w:bookmarkStart w:id="315" w:name="_Toc174396309"/>
      <w:r>
        <w:t>8.3.2.3</w:t>
      </w:r>
      <w:r>
        <w:tab/>
        <w:t>Rx requirements</w:t>
      </w:r>
      <w:bookmarkEnd w:id="315"/>
    </w:p>
    <w:p w14:paraId="1AB9B75F" w14:textId="7CEA4F9F" w:rsidR="00722B52" w:rsidRDefault="00722B52" w:rsidP="00722B52">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2D624C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2E3F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0800" w14:textId="3C463D06" w:rsidR="00722B52" w:rsidRDefault="00722B52" w:rsidP="00722B52">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014F671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591A2AD6" w14:textId="77777777" w:rsidR="00722B52" w:rsidRDefault="00722B52" w:rsidP="00722B52">
      <w:pPr>
        <w:rPr>
          <w:rFonts w:ascii="Arial" w:hAnsi="Arial" w:cs="Arial"/>
          <w:b/>
        </w:rPr>
      </w:pPr>
      <w:r>
        <w:rPr>
          <w:rFonts w:ascii="Arial" w:hAnsi="Arial" w:cs="Arial"/>
          <w:b/>
        </w:rPr>
        <w:t xml:space="preserve">Abstract: </w:t>
      </w:r>
    </w:p>
    <w:p w14:paraId="4737A7E2" w14:textId="77777777" w:rsidR="00722B52" w:rsidRDefault="00722B52" w:rsidP="00722B52">
      <w:r>
        <w:t>MCC: The current version of the Rel-19 draft TR is v0.0.0.</w:t>
      </w:r>
    </w:p>
    <w:p w14:paraId="50D253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61AF" w14:textId="77777777" w:rsidR="00722B52" w:rsidRDefault="00722B52" w:rsidP="00722B52">
      <w:pPr>
        <w:pStyle w:val="Heading4"/>
      </w:pPr>
      <w:bookmarkStart w:id="316" w:name="_Toc174396310"/>
      <w:r>
        <w:lastRenderedPageBreak/>
        <w:t>8.3.3</w:t>
      </w:r>
      <w:r>
        <w:tab/>
        <w:t>UE RF requirements for intra-band contiguous CA</w:t>
      </w:r>
      <w:bookmarkEnd w:id="316"/>
    </w:p>
    <w:p w14:paraId="1975DBCB" w14:textId="77777777" w:rsidR="00722B52" w:rsidRDefault="00722B52" w:rsidP="00722B52">
      <w:pPr>
        <w:pStyle w:val="Heading5"/>
      </w:pPr>
      <w:bookmarkStart w:id="317" w:name="_Toc174396311"/>
      <w:r>
        <w:t>8.3.3.1</w:t>
      </w:r>
      <w:r>
        <w:tab/>
        <w:t>System parameters</w:t>
      </w:r>
      <w:bookmarkEnd w:id="317"/>
    </w:p>
    <w:p w14:paraId="283193B8" w14:textId="6E26DE2D" w:rsidR="00722B52" w:rsidRDefault="00722B52" w:rsidP="00722B52">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367C3BF"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68F43E" w14:textId="77777777" w:rsidR="00722B52" w:rsidRDefault="00722B52" w:rsidP="00722B52">
      <w:pPr>
        <w:rPr>
          <w:rFonts w:ascii="Arial" w:hAnsi="Arial" w:cs="Arial"/>
          <w:b/>
        </w:rPr>
      </w:pPr>
      <w:r>
        <w:rPr>
          <w:rFonts w:ascii="Arial" w:hAnsi="Arial" w:cs="Arial"/>
          <w:b/>
        </w:rPr>
        <w:t xml:space="preserve">Abstract: </w:t>
      </w:r>
    </w:p>
    <w:p w14:paraId="324DD97F" w14:textId="77777777" w:rsidR="00722B52" w:rsidRDefault="00722B52" w:rsidP="00722B52">
      <w:r>
        <w:t>This contribution is a text proposal to add the operating bands and UE RF requirements for intra-band contiguous SL CA UE in TR38.787. MCC: The current version of the Rel-19 draft TR is v0.0.0.</w:t>
      </w:r>
    </w:p>
    <w:p w14:paraId="1BC190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FF5B" w14:textId="31D83390" w:rsidR="00722B52" w:rsidRDefault="00722B52" w:rsidP="00722B52">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7BBFED7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10EF7AA" w14:textId="77777777" w:rsidR="00722B52" w:rsidRDefault="00722B52" w:rsidP="00722B52">
      <w:pPr>
        <w:rPr>
          <w:rFonts w:ascii="Arial" w:hAnsi="Arial" w:cs="Arial"/>
          <w:b/>
        </w:rPr>
      </w:pPr>
      <w:r>
        <w:rPr>
          <w:rFonts w:ascii="Arial" w:hAnsi="Arial" w:cs="Arial"/>
          <w:b/>
        </w:rPr>
        <w:t xml:space="preserve">Abstract: </w:t>
      </w:r>
    </w:p>
    <w:p w14:paraId="1EF68E43" w14:textId="77777777" w:rsidR="00722B52" w:rsidRDefault="00722B52" w:rsidP="00722B52">
      <w:r>
        <w:t>MCC: The current version of the Rel-19 draft TR is v0.0.0.</w:t>
      </w:r>
    </w:p>
    <w:p w14:paraId="432C8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78AA" w14:textId="77777777" w:rsidR="00722B52" w:rsidRDefault="00722B52" w:rsidP="00722B52">
      <w:pPr>
        <w:pStyle w:val="Heading5"/>
      </w:pPr>
      <w:bookmarkStart w:id="318" w:name="_Toc174396312"/>
      <w:r>
        <w:t>8.3.3.2</w:t>
      </w:r>
      <w:r>
        <w:tab/>
        <w:t>Tx requirements (incl. MPR/A-MPR)</w:t>
      </w:r>
      <w:bookmarkEnd w:id="318"/>
    </w:p>
    <w:p w14:paraId="60BFC5CB" w14:textId="7D7FAA0E" w:rsidR="00722B52" w:rsidRDefault="00722B52" w:rsidP="00722B52">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534C5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3D0E6A6" w14:textId="77777777" w:rsidR="00722B52" w:rsidRDefault="00722B52" w:rsidP="00722B52">
      <w:pPr>
        <w:rPr>
          <w:rFonts w:ascii="Arial" w:hAnsi="Arial" w:cs="Arial"/>
          <w:b/>
        </w:rPr>
      </w:pPr>
      <w:r>
        <w:rPr>
          <w:rFonts w:ascii="Arial" w:hAnsi="Arial" w:cs="Arial"/>
          <w:b/>
        </w:rPr>
        <w:t xml:space="preserve">Abstract: </w:t>
      </w:r>
    </w:p>
    <w:p w14:paraId="200DE457" w14:textId="77777777" w:rsidR="00722B52" w:rsidRDefault="00722B52" w:rsidP="00722B52">
      <w:r>
        <w:t>It disscuses UE RF requirements (MPR) for SL intra-band contiguous CA.</w:t>
      </w:r>
    </w:p>
    <w:p w14:paraId="52766D77" w14:textId="77777777" w:rsidR="00722B52" w:rsidRDefault="00722B52" w:rsidP="00722B52"/>
    <w:p w14:paraId="6B57CF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D7F6" w14:textId="7C4DB622" w:rsidR="00722B52" w:rsidRDefault="00722B52" w:rsidP="00722B52">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415555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28E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309B" w14:textId="79D6973F" w:rsidR="00722B52" w:rsidRDefault="00722B52" w:rsidP="00722B52">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350642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F8F250B" w14:textId="77777777" w:rsidR="00722B52" w:rsidRDefault="00722B52" w:rsidP="00722B52">
      <w:pPr>
        <w:rPr>
          <w:rFonts w:ascii="Arial" w:hAnsi="Arial" w:cs="Arial"/>
          <w:b/>
        </w:rPr>
      </w:pPr>
      <w:r>
        <w:rPr>
          <w:rFonts w:ascii="Arial" w:hAnsi="Arial" w:cs="Arial"/>
          <w:b/>
        </w:rPr>
        <w:t xml:space="preserve">Abstract: </w:t>
      </w:r>
    </w:p>
    <w:p w14:paraId="2B85756B" w14:textId="77777777" w:rsidR="00722B52" w:rsidRDefault="00722B52" w:rsidP="00722B52">
      <w:r>
        <w:lastRenderedPageBreak/>
        <w:t>MCC: The current version of the Rel-19 draft TR is v0.0.0.</w:t>
      </w:r>
    </w:p>
    <w:p w14:paraId="5DEC55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6FD8" w14:textId="77777777" w:rsidR="00722B52" w:rsidRDefault="00722B52" w:rsidP="00722B52">
      <w:pPr>
        <w:pStyle w:val="Heading5"/>
      </w:pPr>
      <w:bookmarkStart w:id="319" w:name="_Toc174396313"/>
      <w:r>
        <w:t>8.3.3.3</w:t>
      </w:r>
      <w:r>
        <w:tab/>
        <w:t>Rx requirements</w:t>
      </w:r>
      <w:bookmarkEnd w:id="319"/>
    </w:p>
    <w:p w14:paraId="078A64EC" w14:textId="134905B0" w:rsidR="00722B52" w:rsidRDefault="00722B52" w:rsidP="00722B52">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4F275A0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1407E81F" w14:textId="77777777" w:rsidR="00722B52" w:rsidRDefault="00722B52" w:rsidP="00722B52">
      <w:pPr>
        <w:rPr>
          <w:rFonts w:ascii="Arial" w:hAnsi="Arial" w:cs="Arial"/>
          <w:b/>
        </w:rPr>
      </w:pPr>
      <w:r>
        <w:rPr>
          <w:rFonts w:ascii="Arial" w:hAnsi="Arial" w:cs="Arial"/>
          <w:b/>
        </w:rPr>
        <w:t xml:space="preserve">Abstract: </w:t>
      </w:r>
    </w:p>
    <w:p w14:paraId="172F6A7D" w14:textId="77777777" w:rsidR="00722B52" w:rsidRDefault="00722B52" w:rsidP="00722B52">
      <w:r>
        <w:t>MCC: The current version of the Rel-19 draft TR is v0.0.0.</w:t>
      </w:r>
    </w:p>
    <w:p w14:paraId="2011CD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9144" w14:textId="77777777" w:rsidR="00722B52" w:rsidRDefault="00722B52" w:rsidP="00722B52">
      <w:pPr>
        <w:pStyle w:val="Heading4"/>
      </w:pPr>
      <w:bookmarkStart w:id="320" w:name="_Toc174396314"/>
      <w:r>
        <w:t>8.3.4</w:t>
      </w:r>
      <w:r>
        <w:tab/>
        <w:t>Moderator summary and conclusions</w:t>
      </w:r>
      <w:bookmarkEnd w:id="320"/>
    </w:p>
    <w:p w14:paraId="0D6B8514" w14:textId="212FC66F" w:rsidR="00722B52" w:rsidRDefault="00722B52" w:rsidP="00722B52">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02CD35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43AA4C2" w14:textId="77777777" w:rsidR="00722B52" w:rsidRDefault="00722B52" w:rsidP="00722B52">
      <w:pPr>
        <w:rPr>
          <w:rFonts w:ascii="Arial" w:hAnsi="Arial" w:cs="Arial"/>
          <w:b/>
        </w:rPr>
      </w:pPr>
      <w:r>
        <w:rPr>
          <w:rFonts w:ascii="Arial" w:hAnsi="Arial" w:cs="Arial"/>
          <w:b/>
        </w:rPr>
        <w:t xml:space="preserve">Abstract: </w:t>
      </w:r>
    </w:p>
    <w:p w14:paraId="5A0C2EEB" w14:textId="77777777" w:rsidR="00722B52" w:rsidRDefault="00722B52" w:rsidP="00722B52">
      <w:r>
        <w:t>Summary for AI 8.3, 8.3.1, 8.3.2</w:t>
      </w:r>
    </w:p>
    <w:p w14:paraId="2C3CA32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39CBF" w14:textId="606E36B1" w:rsidR="00000000" w:rsidRDefault="00722B52" w:rsidP="00722B52">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03C911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1E4A2B8" w14:textId="77777777" w:rsidR="00722B52" w:rsidRDefault="00722B52" w:rsidP="00722B52">
      <w:pPr>
        <w:rPr>
          <w:rFonts w:ascii="Arial" w:hAnsi="Arial" w:cs="Arial"/>
          <w:b/>
        </w:rPr>
      </w:pPr>
      <w:r>
        <w:rPr>
          <w:rFonts w:ascii="Arial" w:hAnsi="Arial" w:cs="Arial"/>
          <w:b/>
        </w:rPr>
        <w:t xml:space="preserve">Abstract: </w:t>
      </w:r>
    </w:p>
    <w:p w14:paraId="605D0956" w14:textId="77777777" w:rsidR="00722B52" w:rsidRDefault="00722B52" w:rsidP="00722B52">
      <w:r>
        <w:t>Summary for AI 8.3.3</w:t>
      </w:r>
    </w:p>
    <w:p w14:paraId="35574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09C6" w14:textId="77777777" w:rsidR="00722B52" w:rsidRDefault="00722B52" w:rsidP="00722B52">
      <w:pPr>
        <w:pStyle w:val="Heading3"/>
      </w:pPr>
      <w:bookmarkStart w:id="321" w:name="_Toc174396315"/>
      <w:r>
        <w:t>8.4</w:t>
      </w:r>
      <w:r>
        <w:tab/>
        <w:t>NR channel BW less than 5MHz for FR1 Phase 2</w:t>
      </w:r>
      <w:bookmarkEnd w:id="321"/>
    </w:p>
    <w:p w14:paraId="4646EF0A" w14:textId="77777777" w:rsidR="00722B52" w:rsidRDefault="00722B52" w:rsidP="00722B52">
      <w:pPr>
        <w:pStyle w:val="Heading4"/>
      </w:pPr>
      <w:bookmarkStart w:id="322" w:name="_Toc174396316"/>
      <w:r>
        <w:t>8.4.1</w:t>
      </w:r>
      <w:r>
        <w:tab/>
        <w:t>General aspects</w:t>
      </w:r>
      <w:bookmarkEnd w:id="322"/>
    </w:p>
    <w:p w14:paraId="2FAD3540" w14:textId="6BD2C518" w:rsidR="00722B52" w:rsidRDefault="00722B52" w:rsidP="00722B52">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3C3366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F5414FD" w14:textId="77777777" w:rsidR="00722B52" w:rsidRDefault="00722B52" w:rsidP="00722B52">
      <w:pPr>
        <w:rPr>
          <w:rFonts w:ascii="Arial" w:hAnsi="Arial" w:cs="Arial"/>
          <w:b/>
        </w:rPr>
      </w:pPr>
      <w:r>
        <w:rPr>
          <w:rFonts w:ascii="Arial" w:hAnsi="Arial" w:cs="Arial"/>
          <w:b/>
        </w:rPr>
        <w:t xml:space="preserve">Abstract: </w:t>
      </w:r>
    </w:p>
    <w:p w14:paraId="3E1D595F" w14:textId="77777777" w:rsidR="00722B52" w:rsidRDefault="00722B52" w:rsidP="00722B52">
      <w:r>
        <w:t>This contribution provides a motivation to enable the simultaneous use of PC1 in bands n100 and n101 for NR CA/DC and requests discussion in RAN4 how to proceed.</w:t>
      </w:r>
    </w:p>
    <w:p w14:paraId="115254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A07" w14:textId="77777777" w:rsidR="00722B52" w:rsidRDefault="00722B52" w:rsidP="00722B52">
      <w:pPr>
        <w:pStyle w:val="Heading4"/>
      </w:pPr>
      <w:bookmarkStart w:id="323" w:name="_Toc174396317"/>
      <w:r>
        <w:t>8.4.2</w:t>
      </w:r>
      <w:r>
        <w:tab/>
        <w:t>UE RF requirements for inter-band NR CA/DC with 3MHz CBW</w:t>
      </w:r>
      <w:bookmarkEnd w:id="323"/>
    </w:p>
    <w:p w14:paraId="24ACA062" w14:textId="71B20F04" w:rsidR="00722B52" w:rsidRDefault="00722B52" w:rsidP="00722B52">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394123D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A91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F3B" w14:textId="17056C27" w:rsidR="00722B52" w:rsidRDefault="00722B52" w:rsidP="00722B52">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3A9A41B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2409D5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934E" w14:textId="501D51BE" w:rsidR="00722B52" w:rsidRDefault="00722B52" w:rsidP="00722B52">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71FF7B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4FEF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92B" w14:textId="6E2E231D" w:rsidR="00722B52" w:rsidRDefault="00722B52" w:rsidP="00722B52">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2230C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DA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2FB9" w14:textId="314CBE94" w:rsidR="00722B52" w:rsidRDefault="00722B52" w:rsidP="00722B52">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6181BA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58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560D" w14:textId="46CA6A76" w:rsidR="00722B52" w:rsidRDefault="00722B52" w:rsidP="00722B52">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2AAC219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6693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788" w14:textId="7BC93002" w:rsidR="00722B52" w:rsidRDefault="00722B52" w:rsidP="00722B52">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5AFFAE33"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869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32DD" w14:textId="6907C949" w:rsidR="00722B52" w:rsidRDefault="00722B52" w:rsidP="00722B52">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1CE32F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3A6D0" w14:textId="77777777" w:rsidR="00722B52" w:rsidRDefault="00722B52" w:rsidP="00722B52">
      <w:pPr>
        <w:rPr>
          <w:rFonts w:ascii="Arial" w:hAnsi="Arial" w:cs="Arial"/>
          <w:b/>
        </w:rPr>
      </w:pPr>
      <w:r>
        <w:rPr>
          <w:rFonts w:ascii="Arial" w:hAnsi="Arial" w:cs="Arial"/>
          <w:b/>
        </w:rPr>
        <w:t xml:space="preserve">Abstract: </w:t>
      </w:r>
    </w:p>
    <w:p w14:paraId="2BB98941" w14:textId="77777777" w:rsidR="00722B52" w:rsidRDefault="00722B52" w:rsidP="00722B52">
      <w:r>
        <w:t>This contribution provides proposals to progress the issues that were FFS in the agreed WF.</w:t>
      </w:r>
    </w:p>
    <w:p w14:paraId="1E221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F47D" w14:textId="13FC0C06" w:rsidR="00722B52" w:rsidRDefault="00722B52" w:rsidP="00722B52">
      <w:pPr>
        <w:rPr>
          <w:rFonts w:ascii="Arial" w:hAnsi="Arial" w:cs="Arial"/>
          <w:b/>
          <w:sz w:val="24"/>
        </w:rPr>
      </w:pPr>
      <w:r>
        <w:rPr>
          <w:rFonts w:ascii="Arial" w:hAnsi="Arial" w:cs="Arial"/>
          <w:b/>
          <w:color w:val="0000FF"/>
          <w:sz w:val="24"/>
        </w:rPr>
        <w:lastRenderedPageBreak/>
        <w:t>R4-2413148</w:t>
      </w:r>
      <w:r>
        <w:rPr>
          <w:rFonts w:ascii="Arial" w:hAnsi="Arial" w:cs="Arial"/>
          <w:b/>
          <w:color w:val="0000FF"/>
          <w:sz w:val="24"/>
        </w:rPr>
        <w:tab/>
      </w:r>
      <w:r>
        <w:rPr>
          <w:rFonts w:ascii="Arial" w:hAnsi="Arial" w:cs="Arial"/>
          <w:b/>
          <w:sz w:val="24"/>
        </w:rPr>
        <w:t>Scell bandwidth and sync raster</w:t>
      </w:r>
    </w:p>
    <w:p w14:paraId="43DC7D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58C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668D" w14:textId="77777777" w:rsidR="00722B52" w:rsidRDefault="00722B52" w:rsidP="00722B52">
      <w:pPr>
        <w:pStyle w:val="Heading4"/>
      </w:pPr>
      <w:bookmarkStart w:id="324" w:name="_Toc174396318"/>
      <w:r>
        <w:t>8.4.3</w:t>
      </w:r>
      <w:r>
        <w:tab/>
        <w:t>RRM core requirements</w:t>
      </w:r>
      <w:bookmarkEnd w:id="324"/>
    </w:p>
    <w:p w14:paraId="2FF52407" w14:textId="7DFA5F83" w:rsidR="00722B52" w:rsidRDefault="00722B52" w:rsidP="00722B52">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25EB5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1B4D1B" w14:textId="77777777" w:rsidR="00722B52" w:rsidRDefault="00722B52" w:rsidP="00722B52">
      <w:pPr>
        <w:rPr>
          <w:rFonts w:ascii="Arial" w:hAnsi="Arial" w:cs="Arial"/>
          <w:b/>
        </w:rPr>
      </w:pPr>
      <w:r>
        <w:rPr>
          <w:rFonts w:ascii="Arial" w:hAnsi="Arial" w:cs="Arial"/>
          <w:b/>
        </w:rPr>
        <w:t xml:space="preserve">Abstract: </w:t>
      </w:r>
    </w:p>
    <w:p w14:paraId="0894C0B4" w14:textId="77777777" w:rsidR="00722B52" w:rsidRDefault="00722B52" w:rsidP="00722B52">
      <w:r>
        <w:t>RRM core requirement  for NR less than 5 MHz in Rel 19</w:t>
      </w:r>
    </w:p>
    <w:p w14:paraId="2FE5C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1668" w14:textId="4D836E6E" w:rsidR="00722B52" w:rsidRDefault="00722B52" w:rsidP="00722B52">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379569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F02A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C407" w14:textId="2588740B" w:rsidR="00722B52" w:rsidRDefault="00722B52" w:rsidP="00722B52">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660C04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8E2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65036" w14:textId="73CE4F9D" w:rsidR="00722B52" w:rsidRDefault="00722B52" w:rsidP="00722B52">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76E4838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4633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B2FA" w14:textId="1B0CAA32" w:rsidR="00722B52" w:rsidRDefault="00722B52" w:rsidP="00722B52">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53837563"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510B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2" w14:textId="2134A515" w:rsidR="00722B52" w:rsidRDefault="00722B52" w:rsidP="00722B52">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2621FF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33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EC99" w14:textId="32BCE7A0" w:rsidR="00722B52" w:rsidRDefault="00722B52" w:rsidP="00722B52">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D035F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07B0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043E" w14:textId="77777777" w:rsidR="00722B52" w:rsidRDefault="00722B52" w:rsidP="00722B52">
      <w:pPr>
        <w:pStyle w:val="Heading4"/>
      </w:pPr>
      <w:bookmarkStart w:id="325" w:name="_Toc174396319"/>
      <w:r>
        <w:lastRenderedPageBreak/>
        <w:t>8.4.4</w:t>
      </w:r>
      <w:r>
        <w:tab/>
        <w:t>Moderator summary and conclusions</w:t>
      </w:r>
      <w:bookmarkEnd w:id="325"/>
    </w:p>
    <w:p w14:paraId="122039AB" w14:textId="12CFA35D" w:rsidR="00722B52" w:rsidRDefault="00722B52" w:rsidP="00722B52">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4939F60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C9B8BA" w14:textId="77777777" w:rsidR="00722B52" w:rsidRDefault="00722B52" w:rsidP="00722B52">
      <w:pPr>
        <w:rPr>
          <w:rFonts w:ascii="Arial" w:hAnsi="Arial" w:cs="Arial"/>
          <w:b/>
        </w:rPr>
      </w:pPr>
      <w:r>
        <w:rPr>
          <w:rFonts w:ascii="Arial" w:hAnsi="Arial" w:cs="Arial"/>
          <w:b/>
        </w:rPr>
        <w:t xml:space="preserve">Abstract: </w:t>
      </w:r>
    </w:p>
    <w:p w14:paraId="26443597" w14:textId="77777777" w:rsidR="00722B52" w:rsidRDefault="00722B52" w:rsidP="00722B52">
      <w:r>
        <w:t>Topic summary in RRM session</w:t>
      </w:r>
    </w:p>
    <w:p w14:paraId="308C2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1B77" w14:textId="0D39FF50" w:rsidR="00722B52" w:rsidRDefault="00722B52" w:rsidP="00722B52">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25DAA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470F56E6" w14:textId="77777777" w:rsidR="00722B52" w:rsidRDefault="00722B52" w:rsidP="00722B52">
      <w:pPr>
        <w:rPr>
          <w:rFonts w:ascii="Arial" w:hAnsi="Arial" w:cs="Arial"/>
          <w:b/>
        </w:rPr>
      </w:pPr>
      <w:r>
        <w:rPr>
          <w:rFonts w:ascii="Arial" w:hAnsi="Arial" w:cs="Arial"/>
          <w:b/>
        </w:rPr>
        <w:t xml:space="preserve">Abstract: </w:t>
      </w:r>
    </w:p>
    <w:p w14:paraId="4BBDA620" w14:textId="77777777" w:rsidR="00722B52" w:rsidRDefault="00722B52" w:rsidP="00722B52">
      <w:r>
        <w:t>Summary for AI 5.11.1, 8.4, 8.4.1, 8.4.2</w:t>
      </w:r>
    </w:p>
    <w:p w14:paraId="2AAE00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A1A2" w14:textId="6F66F3FC" w:rsidR="00722B52" w:rsidRDefault="00722B52" w:rsidP="00722B52">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2BCD7D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FAD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FB55" w14:textId="77777777" w:rsidR="00722B52" w:rsidRDefault="00722B52" w:rsidP="00722B52">
      <w:pPr>
        <w:pStyle w:val="Heading3"/>
      </w:pPr>
      <w:bookmarkStart w:id="326" w:name="_Toc174396320"/>
      <w:r>
        <w:t>8.5</w:t>
      </w:r>
      <w:r>
        <w:tab/>
        <w:t>Support of intra-band non-collocated EN-DC/NR-CA deployment Phase2: new receiver type(s)</w:t>
      </w:r>
      <w:bookmarkEnd w:id="326"/>
    </w:p>
    <w:p w14:paraId="70198186" w14:textId="77777777" w:rsidR="00722B52" w:rsidRDefault="00722B52" w:rsidP="00722B52">
      <w:pPr>
        <w:pStyle w:val="Heading4"/>
      </w:pPr>
      <w:bookmarkStart w:id="327" w:name="_Toc174396321"/>
      <w:r>
        <w:t>8.5.1</w:t>
      </w:r>
      <w:r>
        <w:tab/>
        <w:t>General aspects</w:t>
      </w:r>
      <w:bookmarkEnd w:id="327"/>
    </w:p>
    <w:p w14:paraId="4C803138" w14:textId="754ED76A" w:rsidR="00722B52" w:rsidRDefault="00722B52" w:rsidP="00722B52">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509E558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31767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2BA" w14:textId="631D4F7A" w:rsidR="00722B52" w:rsidRDefault="00722B52" w:rsidP="00722B52">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7ED2416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6F54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08055" w14:textId="77777777" w:rsidR="00722B52" w:rsidRDefault="00722B52" w:rsidP="00722B52">
      <w:pPr>
        <w:pStyle w:val="Heading4"/>
      </w:pPr>
      <w:bookmarkStart w:id="328" w:name="_Toc174396322"/>
      <w:r>
        <w:t>8.5.2</w:t>
      </w:r>
      <w:r>
        <w:tab/>
        <w:t>UE RF requirements</w:t>
      </w:r>
      <w:bookmarkEnd w:id="328"/>
    </w:p>
    <w:p w14:paraId="7D9B96D8" w14:textId="0BD8031C" w:rsidR="00722B52" w:rsidRDefault="00722B52" w:rsidP="00722B52">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0750792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B42909" w14:textId="77777777" w:rsidR="00722B52" w:rsidRDefault="00722B52" w:rsidP="00722B52">
      <w:pPr>
        <w:rPr>
          <w:rFonts w:ascii="Arial" w:hAnsi="Arial" w:cs="Arial"/>
          <w:b/>
        </w:rPr>
      </w:pPr>
      <w:r>
        <w:rPr>
          <w:rFonts w:ascii="Arial" w:hAnsi="Arial" w:cs="Arial"/>
          <w:b/>
        </w:rPr>
        <w:t xml:space="preserve">Abstract: </w:t>
      </w:r>
    </w:p>
    <w:p w14:paraId="3B488A12" w14:textId="77777777" w:rsidR="00722B52" w:rsidRDefault="00722B52" w:rsidP="00722B52">
      <w:r>
        <w:t>Considerations on open aspects for Non-collocated NR CA/EN-DC UE are provided in this contribution.</w:t>
      </w:r>
    </w:p>
    <w:p w14:paraId="2ACC91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D045" w14:textId="77777777" w:rsidR="00722B52" w:rsidRDefault="00722B52" w:rsidP="00722B52">
      <w:pPr>
        <w:pStyle w:val="Heading5"/>
      </w:pPr>
      <w:bookmarkStart w:id="329" w:name="_Toc174396323"/>
      <w:r>
        <w:lastRenderedPageBreak/>
        <w:t>8.5.2.1</w:t>
      </w:r>
      <w:r>
        <w:tab/>
        <w:t>UE RF requirements for Type 4a/4b capable FWA UE for EN-DC/NR-CA</w:t>
      </w:r>
      <w:bookmarkEnd w:id="329"/>
    </w:p>
    <w:p w14:paraId="766E7A18" w14:textId="0C0E83A6" w:rsidR="00722B52" w:rsidRDefault="00722B52" w:rsidP="00722B52">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BD1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9C9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01" w14:textId="6724A66E" w:rsidR="00722B52" w:rsidRDefault="00722B52" w:rsidP="00722B52">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6DE1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60E8271C" w14:textId="77777777" w:rsidR="00722B52" w:rsidRDefault="00722B52" w:rsidP="00722B52">
      <w:pPr>
        <w:rPr>
          <w:rFonts w:ascii="Arial" w:hAnsi="Arial" w:cs="Arial"/>
          <w:b/>
        </w:rPr>
      </w:pPr>
      <w:r>
        <w:rPr>
          <w:rFonts w:ascii="Arial" w:hAnsi="Arial" w:cs="Arial"/>
          <w:b/>
        </w:rPr>
        <w:t xml:space="preserve">Abstract: </w:t>
      </w:r>
    </w:p>
    <w:p w14:paraId="0F6C8962" w14:textId="77777777" w:rsidR="00722B52" w:rsidRDefault="00722B52" w:rsidP="00722B52">
      <w:r>
        <w:t>MCC: This was not made available at tdoc submission deadline. This is a Rel-19 draftCR.</w:t>
      </w:r>
    </w:p>
    <w:p w14:paraId="4C3B23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F7479" w14:textId="4CF7B554" w:rsidR="00722B52" w:rsidRDefault="00722B52" w:rsidP="00722B52">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38C589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1BDC1890" w14:textId="77777777" w:rsidR="00722B52" w:rsidRDefault="00722B52" w:rsidP="00722B52">
      <w:pPr>
        <w:rPr>
          <w:rFonts w:ascii="Arial" w:hAnsi="Arial" w:cs="Arial"/>
          <w:b/>
        </w:rPr>
      </w:pPr>
      <w:r>
        <w:rPr>
          <w:rFonts w:ascii="Arial" w:hAnsi="Arial" w:cs="Arial"/>
          <w:b/>
        </w:rPr>
        <w:t xml:space="preserve">Abstract: </w:t>
      </w:r>
    </w:p>
    <w:p w14:paraId="5689ADB2" w14:textId="77777777" w:rsidR="00722B52" w:rsidRDefault="00722B52" w:rsidP="00722B52">
      <w:r>
        <w:t>MCC: This was not made available at tdoc submission deadline. This is a Rel-19 draftCR.</w:t>
      </w:r>
    </w:p>
    <w:p w14:paraId="7BFC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546A" w14:textId="289281CD" w:rsidR="00722B52" w:rsidRDefault="00722B52" w:rsidP="00722B52">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71FAE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94EE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568F" w14:textId="2C78B8BE" w:rsidR="00722B52" w:rsidRDefault="00722B52" w:rsidP="00722B52">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65B7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74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E108" w14:textId="7D260D2A" w:rsidR="00722B52" w:rsidRDefault="00722B52" w:rsidP="00722B52">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0CBA2AF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0D81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F68D" w14:textId="43988FF7" w:rsidR="00722B52" w:rsidRDefault="00722B52" w:rsidP="00722B52">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455B63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C3D5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B4B0" w14:textId="3153C75A" w:rsidR="00722B52" w:rsidRDefault="00722B52" w:rsidP="00722B52">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05635F00"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7A659" w14:textId="77777777" w:rsidR="00722B52" w:rsidRDefault="00722B52" w:rsidP="00722B52">
      <w:pPr>
        <w:rPr>
          <w:rFonts w:ascii="Arial" w:hAnsi="Arial" w:cs="Arial"/>
          <w:b/>
        </w:rPr>
      </w:pPr>
      <w:r>
        <w:rPr>
          <w:rFonts w:ascii="Arial" w:hAnsi="Arial" w:cs="Arial"/>
          <w:b/>
        </w:rPr>
        <w:t xml:space="preserve">Abstract: </w:t>
      </w:r>
    </w:p>
    <w:p w14:paraId="4274D57A" w14:textId="77777777" w:rsidR="00722B52" w:rsidRDefault="00722B52" w:rsidP="00722B52">
      <w:r>
        <w:t>Observations and proposals based on approved WF from RAN4#111.</w:t>
      </w:r>
    </w:p>
    <w:p w14:paraId="412A0A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2A94B" w14:textId="77777777" w:rsidR="00722B52" w:rsidRDefault="00722B52" w:rsidP="00722B52">
      <w:pPr>
        <w:pStyle w:val="Heading5"/>
      </w:pPr>
      <w:bookmarkStart w:id="330" w:name="_Toc174396324"/>
      <w:r>
        <w:t>8.5.2.2</w:t>
      </w:r>
      <w:r>
        <w:tab/>
        <w:t>UE Capability/UE behavior and network signaling for Type 4 EN-DC/NR-CA</w:t>
      </w:r>
      <w:bookmarkEnd w:id="330"/>
    </w:p>
    <w:p w14:paraId="6AB88FF9" w14:textId="0F8CF2B8" w:rsidR="00722B52" w:rsidRDefault="00722B52" w:rsidP="00722B52">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424F7B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396B2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E9D6" w14:textId="00273311" w:rsidR="00722B52" w:rsidRDefault="00722B52" w:rsidP="00722B52">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79137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F08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3F8F" w14:textId="5AAFCCBE" w:rsidR="00722B52" w:rsidRDefault="00722B52" w:rsidP="00722B52">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59F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8875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AF376" w14:textId="4C01842D" w:rsidR="00722B52" w:rsidRDefault="00722B52" w:rsidP="00722B52">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67257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B005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394B" w14:textId="1D1AD56A" w:rsidR="00722B52" w:rsidRDefault="00722B52" w:rsidP="00722B52">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5DEFA7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851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1BA0" w14:textId="71201475" w:rsidR="00722B52" w:rsidRDefault="00722B52" w:rsidP="00722B52">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465881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B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8DE2" w14:textId="6CC7DA59" w:rsidR="00722B52" w:rsidRDefault="00722B52" w:rsidP="00722B52">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06128B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54A9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7C15" w14:textId="5193AAAF" w:rsidR="00722B52" w:rsidRDefault="00722B52" w:rsidP="00722B52">
      <w:pPr>
        <w:rPr>
          <w:rFonts w:ascii="Arial" w:hAnsi="Arial" w:cs="Arial"/>
          <w:b/>
          <w:sz w:val="24"/>
        </w:rPr>
      </w:pPr>
      <w:r>
        <w:rPr>
          <w:rFonts w:ascii="Arial" w:hAnsi="Arial" w:cs="Arial"/>
          <w:b/>
          <w:color w:val="0000FF"/>
          <w:sz w:val="24"/>
        </w:rPr>
        <w:lastRenderedPageBreak/>
        <w:t>R4-2412848</w:t>
      </w:r>
      <w:r>
        <w:rPr>
          <w:rFonts w:ascii="Arial" w:hAnsi="Arial" w:cs="Arial"/>
          <w:b/>
          <w:color w:val="0000FF"/>
          <w:sz w:val="24"/>
        </w:rPr>
        <w:tab/>
      </w:r>
      <w:r>
        <w:rPr>
          <w:rFonts w:ascii="Arial" w:hAnsi="Arial" w:cs="Arial"/>
          <w:b/>
          <w:sz w:val="24"/>
        </w:rPr>
        <w:t>UE behavior and network signaling for type 4a/4b capable FWA UE for EN-DC/NR-CA</w:t>
      </w:r>
    </w:p>
    <w:p w14:paraId="0938A7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828FE" w14:textId="77777777" w:rsidR="00722B52" w:rsidRDefault="00722B52" w:rsidP="00722B52">
      <w:pPr>
        <w:rPr>
          <w:rFonts w:ascii="Arial" w:hAnsi="Arial" w:cs="Arial"/>
          <w:b/>
        </w:rPr>
      </w:pPr>
      <w:r>
        <w:rPr>
          <w:rFonts w:ascii="Arial" w:hAnsi="Arial" w:cs="Arial"/>
          <w:b/>
        </w:rPr>
        <w:t xml:space="preserve">Abstract: </w:t>
      </w:r>
    </w:p>
    <w:p w14:paraId="6123FDE8" w14:textId="77777777" w:rsidR="00722B52" w:rsidRDefault="00722B52" w:rsidP="00722B52">
      <w:r>
        <w:t>Observations and proposals based on approved WF from RAN4#111.</w:t>
      </w:r>
    </w:p>
    <w:p w14:paraId="20C371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ADD2" w14:textId="77777777" w:rsidR="00722B52" w:rsidRDefault="00722B52" w:rsidP="00722B52">
      <w:pPr>
        <w:pStyle w:val="Heading5"/>
      </w:pPr>
      <w:bookmarkStart w:id="331" w:name="_Toc174396325"/>
      <w:r>
        <w:t>8.5.2.3</w:t>
      </w:r>
      <w:r>
        <w:tab/>
        <w:t>Other aspects (incl. clarification of contiguous LTE CCs)</w:t>
      </w:r>
      <w:bookmarkEnd w:id="331"/>
    </w:p>
    <w:p w14:paraId="2F957286" w14:textId="0A518C59" w:rsidR="00722B52" w:rsidRDefault="00722B52" w:rsidP="00722B52">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35F663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4FE90F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6C75" w14:textId="2D9A2412" w:rsidR="00722B52" w:rsidRDefault="00722B52" w:rsidP="00722B52">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3731F2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8612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DB3E" w14:textId="326294FA" w:rsidR="00722B52" w:rsidRDefault="00722B52" w:rsidP="00722B52">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1E1042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793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4E50" w14:textId="77777777" w:rsidR="00722B52" w:rsidRDefault="00722B52" w:rsidP="00722B52">
      <w:pPr>
        <w:pStyle w:val="Heading4"/>
      </w:pPr>
      <w:bookmarkStart w:id="332" w:name="_Toc174396326"/>
      <w:r>
        <w:t>8.5.3</w:t>
      </w:r>
      <w:r>
        <w:tab/>
        <w:t>RRM core requirements</w:t>
      </w:r>
      <w:bookmarkEnd w:id="332"/>
    </w:p>
    <w:p w14:paraId="33907041" w14:textId="24A9DDA0" w:rsidR="00722B52" w:rsidRDefault="00722B52" w:rsidP="00722B52">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01560B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55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6A02" w14:textId="539547AE" w:rsidR="00722B52" w:rsidRDefault="00722B52" w:rsidP="00722B52">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29BFD0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706B2315" w14:textId="77777777" w:rsidR="00722B52" w:rsidRDefault="00722B52" w:rsidP="00722B52">
      <w:pPr>
        <w:rPr>
          <w:rFonts w:ascii="Arial" w:hAnsi="Arial" w:cs="Arial"/>
          <w:b/>
        </w:rPr>
      </w:pPr>
      <w:r>
        <w:rPr>
          <w:rFonts w:ascii="Arial" w:hAnsi="Arial" w:cs="Arial"/>
          <w:b/>
        </w:rPr>
        <w:t xml:space="preserve">Abstract: </w:t>
      </w:r>
    </w:p>
    <w:p w14:paraId="4B8416E8" w14:textId="77777777" w:rsidR="00722B52" w:rsidRDefault="00722B52" w:rsidP="00722B52">
      <w:r>
        <w:t>MCC: This was not made available at tdoc submission deadline.</w:t>
      </w:r>
    </w:p>
    <w:p w14:paraId="311835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0FB5" w14:textId="61DD46DF" w:rsidR="00722B52" w:rsidRDefault="00722B52" w:rsidP="00722B52">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558365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BA5E5D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C580" w14:textId="3CF64921" w:rsidR="00722B52" w:rsidRDefault="00722B52" w:rsidP="00722B52">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75921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4CE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90E8" w14:textId="1F80081C" w:rsidR="00722B52" w:rsidRDefault="00722B52" w:rsidP="00722B52">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72954E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DA8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9AF1" w14:textId="2869E4BF" w:rsidR="00722B52" w:rsidRDefault="00722B52" w:rsidP="00722B52">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52F582F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58015" w14:textId="77777777" w:rsidR="00722B52" w:rsidRDefault="00722B52" w:rsidP="00722B52">
      <w:pPr>
        <w:rPr>
          <w:rFonts w:ascii="Arial" w:hAnsi="Arial" w:cs="Arial"/>
          <w:b/>
        </w:rPr>
      </w:pPr>
      <w:r>
        <w:rPr>
          <w:rFonts w:ascii="Arial" w:hAnsi="Arial" w:cs="Arial"/>
          <w:b/>
        </w:rPr>
        <w:t xml:space="preserve">Abstract: </w:t>
      </w:r>
    </w:p>
    <w:p w14:paraId="084DE3DB" w14:textId="77777777" w:rsidR="00722B52" w:rsidRDefault="00722B52" w:rsidP="00722B52">
      <w:r>
        <w:t>Observations and proposals based on approved WF from RAN4#111.</w:t>
      </w:r>
    </w:p>
    <w:p w14:paraId="7F280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8D55" w14:textId="01055B7D" w:rsidR="00722B52" w:rsidRDefault="00722B52" w:rsidP="00722B52">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7BD73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739A8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5318" w14:textId="77777777" w:rsidR="00722B52" w:rsidRDefault="00722B52" w:rsidP="00722B52">
      <w:pPr>
        <w:pStyle w:val="Heading4"/>
      </w:pPr>
      <w:bookmarkStart w:id="333" w:name="_Toc174396327"/>
      <w:r>
        <w:t>8.5.4</w:t>
      </w:r>
      <w:r>
        <w:tab/>
        <w:t>Moderator summary and conclusions</w:t>
      </w:r>
      <w:bookmarkEnd w:id="333"/>
    </w:p>
    <w:p w14:paraId="469EDBA5" w14:textId="2E37FBFE" w:rsidR="00722B52" w:rsidRDefault="00722B52" w:rsidP="00722B52">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55342E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587549" w14:textId="77777777" w:rsidR="00722B52" w:rsidRDefault="00722B52" w:rsidP="00722B52">
      <w:pPr>
        <w:rPr>
          <w:rFonts w:ascii="Arial" w:hAnsi="Arial" w:cs="Arial"/>
          <w:b/>
        </w:rPr>
      </w:pPr>
      <w:r>
        <w:rPr>
          <w:rFonts w:ascii="Arial" w:hAnsi="Arial" w:cs="Arial"/>
          <w:b/>
        </w:rPr>
        <w:t xml:space="preserve">Abstract: </w:t>
      </w:r>
    </w:p>
    <w:p w14:paraId="3A86B807" w14:textId="77777777" w:rsidR="00722B52" w:rsidRDefault="00722B52" w:rsidP="00722B52">
      <w:r>
        <w:t>Topic summary in RRM session</w:t>
      </w:r>
    </w:p>
    <w:p w14:paraId="26858F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17D5" w14:textId="21463094" w:rsidR="00722B52" w:rsidRDefault="00722B52" w:rsidP="00722B52">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27B29C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92764E4" w14:textId="77777777" w:rsidR="00722B52" w:rsidRDefault="00722B52" w:rsidP="00722B52">
      <w:pPr>
        <w:rPr>
          <w:rFonts w:ascii="Arial" w:hAnsi="Arial" w:cs="Arial"/>
          <w:b/>
        </w:rPr>
      </w:pPr>
      <w:r>
        <w:rPr>
          <w:rFonts w:ascii="Arial" w:hAnsi="Arial" w:cs="Arial"/>
          <w:b/>
        </w:rPr>
        <w:t xml:space="preserve">Abstract: </w:t>
      </w:r>
    </w:p>
    <w:p w14:paraId="19492AA1" w14:textId="77777777" w:rsidR="00722B52" w:rsidRDefault="00722B52" w:rsidP="00722B52">
      <w:r>
        <w:t>Summary for AI 5.7, 8.5.1, 8.5.2</w:t>
      </w:r>
    </w:p>
    <w:p w14:paraId="3EAC86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53E" w14:textId="77777777" w:rsidR="00722B52" w:rsidRDefault="00722B52" w:rsidP="00722B52">
      <w:pPr>
        <w:pStyle w:val="Heading3"/>
      </w:pPr>
      <w:bookmarkStart w:id="334" w:name="_Toc174396328"/>
      <w:r>
        <w:lastRenderedPageBreak/>
        <w:t>8.6</w:t>
      </w:r>
      <w:r>
        <w:tab/>
        <w:t>Study on NR FR1 DL Fragmented Carriers</w:t>
      </w:r>
      <w:bookmarkEnd w:id="334"/>
    </w:p>
    <w:p w14:paraId="1F16C475" w14:textId="77777777" w:rsidR="00722B52" w:rsidRDefault="00722B52" w:rsidP="00722B52">
      <w:pPr>
        <w:pStyle w:val="Heading4"/>
      </w:pPr>
      <w:bookmarkStart w:id="335" w:name="_Toc174396329"/>
      <w:r>
        <w:t>8.6.1</w:t>
      </w:r>
      <w:r>
        <w:tab/>
        <w:t>General aspects and work plan</w:t>
      </w:r>
      <w:bookmarkEnd w:id="335"/>
    </w:p>
    <w:p w14:paraId="66B07DD0" w14:textId="65E57D75" w:rsidR="00722B52" w:rsidRDefault="00722B52" w:rsidP="00722B52">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00E73ED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2DBF5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62A66" w14:textId="4B7F023F" w:rsidR="00722B52" w:rsidRDefault="00722B52" w:rsidP="00722B52">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275ED7"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6F67E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5EB65" w14:textId="77777777" w:rsidR="00722B52" w:rsidRDefault="00722B52" w:rsidP="00722B52">
      <w:pPr>
        <w:pStyle w:val="Heading4"/>
      </w:pPr>
      <w:bookmarkStart w:id="336" w:name="_Toc174396330"/>
      <w:r>
        <w:t>8.6.2</w:t>
      </w:r>
      <w:r>
        <w:tab/>
        <w:t>Methods for reducing the number of UE Rx chains</w:t>
      </w:r>
      <w:bookmarkEnd w:id="336"/>
    </w:p>
    <w:p w14:paraId="4C9AEC48" w14:textId="2D16D93F" w:rsidR="00722B52" w:rsidRDefault="00722B52" w:rsidP="00722B52">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3C36D6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22EC44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494E3" w14:textId="1BFEA085" w:rsidR="00722B52" w:rsidRDefault="00722B52" w:rsidP="00722B52">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B1D7C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AC85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352D" w14:textId="642B71CE" w:rsidR="00722B52" w:rsidRDefault="00722B52" w:rsidP="00722B52">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12F583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2E8438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3877F" w14:textId="429E3B7E" w:rsidR="00722B52" w:rsidRDefault="00722B52" w:rsidP="00722B52">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AFF63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926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7EA9" w14:textId="4D14C4FF" w:rsidR="00722B52" w:rsidRDefault="00722B52" w:rsidP="00722B52">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6C7E78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0D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5095" w14:textId="19915287" w:rsidR="00722B52" w:rsidRDefault="00722B52" w:rsidP="00722B52">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16C8F9D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8B4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DB2" w14:textId="0A6C78E0" w:rsidR="00722B52" w:rsidRDefault="00722B52" w:rsidP="00722B52">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73368B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3D8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41F" w14:textId="7C865722" w:rsidR="00722B52" w:rsidRDefault="00722B52" w:rsidP="00722B52">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62443F2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79F7C4" w14:textId="77777777" w:rsidR="00722B52" w:rsidRDefault="00722B52" w:rsidP="00722B52">
      <w:pPr>
        <w:rPr>
          <w:rFonts w:ascii="Arial" w:hAnsi="Arial" w:cs="Arial"/>
          <w:b/>
        </w:rPr>
      </w:pPr>
      <w:r>
        <w:rPr>
          <w:rFonts w:ascii="Arial" w:hAnsi="Arial" w:cs="Arial"/>
          <w:b/>
        </w:rPr>
        <w:t xml:space="preserve">Abstract: </w:t>
      </w:r>
    </w:p>
    <w:p w14:paraId="1B15836F" w14:textId="77777777" w:rsidR="00722B52" w:rsidRDefault="00722B52" w:rsidP="00722B52">
      <w:r>
        <w:t>An R-19 SID aim at enhancing UE receiver capability to receive fragmented spectrum within one band. In this contribution, we explore possible architecture enhancements and their limitations.</w:t>
      </w:r>
    </w:p>
    <w:p w14:paraId="7BE02D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1A1F" w14:textId="367D6E8E" w:rsidR="00722B52" w:rsidRDefault="00722B52" w:rsidP="00722B52">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734A82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68009" w14:textId="77777777" w:rsidR="00722B52" w:rsidRDefault="00722B52" w:rsidP="00722B52">
      <w:pPr>
        <w:rPr>
          <w:rFonts w:ascii="Arial" w:hAnsi="Arial" w:cs="Arial"/>
          <w:b/>
        </w:rPr>
      </w:pPr>
      <w:r>
        <w:rPr>
          <w:rFonts w:ascii="Arial" w:hAnsi="Arial" w:cs="Arial"/>
          <w:b/>
        </w:rPr>
        <w:t xml:space="preserve">Abstract: </w:t>
      </w:r>
    </w:p>
    <w:p w14:paraId="7A6604B0" w14:textId="77777777" w:rsidR="00722B52" w:rsidRDefault="00722B52" w:rsidP="00722B52">
      <w:r>
        <w:t>The paper will discuss some issues of the number of UE Rx chains of fragmented carriers.</w:t>
      </w:r>
    </w:p>
    <w:p w14:paraId="032AB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2C39" w14:textId="76C44FA8" w:rsidR="00722B52" w:rsidRDefault="00722B52" w:rsidP="00722B52">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4F9CD1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92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6414" w14:textId="77777777" w:rsidR="00722B52" w:rsidRDefault="00722B52" w:rsidP="00722B52">
      <w:pPr>
        <w:pStyle w:val="Heading4"/>
      </w:pPr>
      <w:bookmarkStart w:id="337" w:name="_Toc174396331"/>
      <w:r>
        <w:t>8.6.3</w:t>
      </w:r>
      <w:r>
        <w:tab/>
        <w:t>Impacts on UE RF requirements and DL performance</w:t>
      </w:r>
      <w:bookmarkEnd w:id="337"/>
    </w:p>
    <w:p w14:paraId="3F5B3EFF" w14:textId="1DDA5BD7" w:rsidR="00722B52" w:rsidRDefault="00722B52" w:rsidP="00722B52">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5455FF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F1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EE6" w14:textId="21A3BBBC" w:rsidR="00722B52" w:rsidRDefault="00722B52" w:rsidP="00722B52">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71F1CD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296B1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452C" w14:textId="0FCCCEB9" w:rsidR="00722B52" w:rsidRDefault="00722B52" w:rsidP="00722B52">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674EEB0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231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96C" w14:textId="0A04F63A" w:rsidR="00722B52" w:rsidRDefault="00722B52" w:rsidP="00722B52">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5642EB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56B1A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83BE" w14:textId="06E8C80C" w:rsidR="00722B52" w:rsidRDefault="00722B52" w:rsidP="00722B52">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3D087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9EB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962D" w14:textId="50878923" w:rsidR="00722B52" w:rsidRDefault="00722B52" w:rsidP="00722B52">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456162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D4C7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E16" w14:textId="275FA952" w:rsidR="00722B52" w:rsidRDefault="00722B52" w:rsidP="00722B52">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2B150E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E7D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3C4" w14:textId="2A4710E1" w:rsidR="00722B52" w:rsidRDefault="00722B52" w:rsidP="00722B52">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094FD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B43EBD" w14:textId="77777777" w:rsidR="00722B52" w:rsidRDefault="00722B52" w:rsidP="00722B52">
      <w:pPr>
        <w:rPr>
          <w:rFonts w:ascii="Arial" w:hAnsi="Arial" w:cs="Arial"/>
          <w:b/>
        </w:rPr>
      </w:pPr>
      <w:r>
        <w:rPr>
          <w:rFonts w:ascii="Arial" w:hAnsi="Arial" w:cs="Arial"/>
          <w:b/>
        </w:rPr>
        <w:t xml:space="preserve">Abstract: </w:t>
      </w:r>
    </w:p>
    <w:p w14:paraId="242ED8E7" w14:textId="77777777" w:rsidR="00722B52" w:rsidRDefault="00722B52" w:rsidP="00722B52">
      <w:r>
        <w:t>The paper will discuss the impact on UE RF requirements of fragmented carriers.</w:t>
      </w:r>
    </w:p>
    <w:p w14:paraId="364D71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0DB5" w14:textId="60CAB3FB" w:rsidR="00722B52" w:rsidRDefault="00722B52" w:rsidP="00722B52">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682D4E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7B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2A9" w14:textId="77777777" w:rsidR="00722B52" w:rsidRDefault="00722B52" w:rsidP="00722B52">
      <w:pPr>
        <w:pStyle w:val="Heading4"/>
      </w:pPr>
      <w:bookmarkStart w:id="338" w:name="_Toc174396332"/>
      <w:r>
        <w:t>8.6.4</w:t>
      </w:r>
      <w:r>
        <w:tab/>
        <w:t>Moderator summary and conclusions</w:t>
      </w:r>
      <w:bookmarkEnd w:id="338"/>
    </w:p>
    <w:p w14:paraId="2CDEB7E7" w14:textId="153C67F5" w:rsidR="00722B52" w:rsidRDefault="00722B52" w:rsidP="00722B52">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2F84E9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9523158" w14:textId="77777777" w:rsidR="00722B52" w:rsidRDefault="00722B52" w:rsidP="00722B52">
      <w:pPr>
        <w:rPr>
          <w:rFonts w:ascii="Arial" w:hAnsi="Arial" w:cs="Arial"/>
          <w:b/>
        </w:rPr>
      </w:pPr>
      <w:r>
        <w:rPr>
          <w:rFonts w:ascii="Arial" w:hAnsi="Arial" w:cs="Arial"/>
          <w:b/>
        </w:rPr>
        <w:t xml:space="preserve">Abstract: </w:t>
      </w:r>
    </w:p>
    <w:p w14:paraId="44ABBB52" w14:textId="77777777" w:rsidR="00722B52" w:rsidRDefault="00722B52" w:rsidP="00722B52">
      <w:r>
        <w:t>Summary for AI 8.6</w:t>
      </w:r>
    </w:p>
    <w:p w14:paraId="79D03744"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62AF" w14:textId="77777777" w:rsidR="00722B52" w:rsidRDefault="00722B52" w:rsidP="00722B52">
      <w:pPr>
        <w:pStyle w:val="Heading3"/>
      </w:pPr>
      <w:bookmarkStart w:id="339" w:name="_Toc174396333"/>
      <w:r>
        <w:t>8.7</w:t>
      </w:r>
      <w:r>
        <w:tab/>
        <w:t>NR power class 2 RedCap (Reduced Capability) UE in FR1</w:t>
      </w:r>
      <w:bookmarkEnd w:id="339"/>
    </w:p>
    <w:p w14:paraId="466C459F" w14:textId="77777777" w:rsidR="00722B52" w:rsidRDefault="00722B52" w:rsidP="00722B52">
      <w:pPr>
        <w:pStyle w:val="Heading4"/>
      </w:pPr>
      <w:bookmarkStart w:id="340" w:name="_Toc174396334"/>
      <w:r>
        <w:t>8.7.1</w:t>
      </w:r>
      <w:r>
        <w:tab/>
        <w:t>General aspects and work plan</w:t>
      </w:r>
      <w:bookmarkEnd w:id="340"/>
    </w:p>
    <w:p w14:paraId="7209C18A" w14:textId="1FC4385A" w:rsidR="00722B52" w:rsidRDefault="00722B52" w:rsidP="00722B52">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5BB79C5F"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24DBD0A" w14:textId="77777777" w:rsidR="00722B52" w:rsidRDefault="00722B52" w:rsidP="00722B52">
      <w:pPr>
        <w:rPr>
          <w:rFonts w:ascii="Arial" w:hAnsi="Arial" w:cs="Arial"/>
          <w:b/>
        </w:rPr>
      </w:pPr>
      <w:r>
        <w:rPr>
          <w:rFonts w:ascii="Arial" w:hAnsi="Arial" w:cs="Arial"/>
          <w:b/>
        </w:rPr>
        <w:t xml:space="preserve">Abstract: </w:t>
      </w:r>
    </w:p>
    <w:p w14:paraId="3CE04B49" w14:textId="77777777" w:rsidR="00722B52" w:rsidRDefault="00722B52" w:rsidP="00722B52">
      <w:r>
        <w:t>MCC: The type was revised to work plan.</w:t>
      </w:r>
    </w:p>
    <w:p w14:paraId="6311A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E8CE" w14:textId="77777777" w:rsidR="00722B52" w:rsidRDefault="00722B52" w:rsidP="00722B52">
      <w:pPr>
        <w:pStyle w:val="Heading4"/>
      </w:pPr>
      <w:bookmarkStart w:id="341" w:name="_Toc174396335"/>
      <w:r>
        <w:t>8.7.2</w:t>
      </w:r>
      <w:r>
        <w:tab/>
        <w:t>UE RF requirements</w:t>
      </w:r>
      <w:bookmarkEnd w:id="341"/>
    </w:p>
    <w:p w14:paraId="6D04F2D1" w14:textId="19A485B2" w:rsidR="00722B52" w:rsidRDefault="00722B52" w:rsidP="00722B52">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49DA30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A10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AA17" w14:textId="64B40901" w:rsidR="00722B52" w:rsidRDefault="00722B52" w:rsidP="00722B52">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74BCC5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C62C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0E11" w14:textId="1BA426A6" w:rsidR="00722B52" w:rsidRDefault="00722B52" w:rsidP="00722B52">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321B13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FDBEB3" w14:textId="77777777" w:rsidR="00722B52" w:rsidRDefault="00722B52" w:rsidP="00722B52">
      <w:pPr>
        <w:rPr>
          <w:rFonts w:ascii="Arial" w:hAnsi="Arial" w:cs="Arial"/>
          <w:b/>
        </w:rPr>
      </w:pPr>
      <w:r>
        <w:rPr>
          <w:rFonts w:ascii="Arial" w:hAnsi="Arial" w:cs="Arial"/>
          <w:b/>
        </w:rPr>
        <w:t xml:space="preserve">Abstract: </w:t>
      </w:r>
    </w:p>
    <w:p w14:paraId="320CA463" w14:textId="77777777" w:rsidR="00722B52" w:rsidRDefault="00722B52" w:rsidP="00722B52">
      <w:r>
        <w:t>In this contribution we discuss which requirements are relevant for both TDD, HD-FDD and FD-FDD 1Tx PC2 RedCap UEs.</w:t>
      </w:r>
    </w:p>
    <w:p w14:paraId="53720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1E25" w14:textId="6D1F765F" w:rsidR="00722B52" w:rsidRDefault="00722B52" w:rsidP="00722B52">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D08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F96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7B5E" w14:textId="1203DF63" w:rsidR="00722B52" w:rsidRDefault="00722B52" w:rsidP="00722B52">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341D1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321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CA4D" w14:textId="4196D85F" w:rsidR="00722B52" w:rsidRDefault="00722B52" w:rsidP="00722B52">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5D141651"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C25CA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EE0" w14:textId="03C63BC0" w:rsidR="00722B52" w:rsidRDefault="00722B52" w:rsidP="00722B52">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6CB0A5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71C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6D66" w14:textId="6C87836D" w:rsidR="00722B52" w:rsidRDefault="00722B52" w:rsidP="00722B52">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2E8373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20BAEC" w14:textId="77777777" w:rsidR="00722B52" w:rsidRDefault="00722B52" w:rsidP="00722B52">
      <w:pPr>
        <w:rPr>
          <w:rFonts w:ascii="Arial" w:hAnsi="Arial" w:cs="Arial"/>
          <w:b/>
        </w:rPr>
      </w:pPr>
      <w:r>
        <w:rPr>
          <w:rFonts w:ascii="Arial" w:hAnsi="Arial" w:cs="Arial"/>
          <w:b/>
        </w:rPr>
        <w:t xml:space="preserve">Abstract: </w:t>
      </w:r>
    </w:p>
    <w:p w14:paraId="6C34EA60" w14:textId="77777777" w:rsidR="00722B52" w:rsidRDefault="00722B52" w:rsidP="00722B52">
      <w:r>
        <w:t>In this paper, we present our view on PC2 RedCap UE RF.</w:t>
      </w:r>
    </w:p>
    <w:p w14:paraId="4385D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77A7" w14:textId="77777777" w:rsidR="00722B52" w:rsidRDefault="00722B52" w:rsidP="00722B52">
      <w:pPr>
        <w:pStyle w:val="Heading4"/>
      </w:pPr>
      <w:bookmarkStart w:id="342" w:name="_Toc174396336"/>
      <w:r>
        <w:t>8.7.3</w:t>
      </w:r>
      <w:r>
        <w:tab/>
        <w:t>Moderator summary and conclusions</w:t>
      </w:r>
      <w:bookmarkEnd w:id="342"/>
    </w:p>
    <w:p w14:paraId="49E27C05" w14:textId="5F821E0D" w:rsidR="00722B52" w:rsidRDefault="00722B52" w:rsidP="00722B52">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7BA85F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915BBEF" w14:textId="77777777" w:rsidR="00722B52" w:rsidRDefault="00722B52" w:rsidP="00722B52">
      <w:pPr>
        <w:rPr>
          <w:rFonts w:ascii="Arial" w:hAnsi="Arial" w:cs="Arial"/>
          <w:b/>
        </w:rPr>
      </w:pPr>
      <w:r>
        <w:rPr>
          <w:rFonts w:ascii="Arial" w:hAnsi="Arial" w:cs="Arial"/>
          <w:b/>
        </w:rPr>
        <w:t xml:space="preserve">Abstract: </w:t>
      </w:r>
    </w:p>
    <w:p w14:paraId="49FAA03A" w14:textId="77777777" w:rsidR="00722B52" w:rsidRDefault="00722B52" w:rsidP="00722B52">
      <w:r>
        <w:t>Summary for AI 8.7</w:t>
      </w:r>
    </w:p>
    <w:p w14:paraId="7FC03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9847" w14:textId="77777777" w:rsidR="00722B52" w:rsidRDefault="00722B52" w:rsidP="00722B52">
      <w:pPr>
        <w:pStyle w:val="Heading3"/>
      </w:pPr>
      <w:bookmarkStart w:id="343" w:name="_Toc174396337"/>
      <w:r>
        <w:t>8.8</w:t>
      </w:r>
      <w:r>
        <w:tab/>
        <w:t>Enhanced requirements and conductive test methodology for NR NTN and IoT NTN</w:t>
      </w:r>
      <w:bookmarkEnd w:id="343"/>
    </w:p>
    <w:p w14:paraId="115C2D03" w14:textId="2C9BA17D" w:rsidR="00722B52" w:rsidRDefault="00722B52" w:rsidP="00722B52">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6D397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94FDA" w14:textId="77777777" w:rsidR="00722B52" w:rsidRDefault="00722B52" w:rsidP="00722B52">
      <w:pPr>
        <w:rPr>
          <w:rFonts w:ascii="Arial" w:hAnsi="Arial" w:cs="Arial"/>
          <w:b/>
        </w:rPr>
      </w:pPr>
      <w:r>
        <w:rPr>
          <w:rFonts w:ascii="Arial" w:hAnsi="Arial" w:cs="Arial"/>
          <w:b/>
        </w:rPr>
        <w:t xml:space="preserve">Abstract: </w:t>
      </w:r>
    </w:p>
    <w:p w14:paraId="371CE2EF" w14:textId="77777777" w:rsidR="00722B52" w:rsidRDefault="00722B52" w:rsidP="00722B52">
      <w:r>
        <w:t>MCC: The moderator stated that this is under topic thread [127] agenda 8.8. In this tdoc, it carries two proposals: Proposal 1 is to discuss the less than 5MHz RRM topics, which the moderator believes it should be handled in topic thread [216] agenda 8.8.</w:t>
      </w:r>
    </w:p>
    <w:p w14:paraId="03D12A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13F2" w14:textId="77777777" w:rsidR="00722B52" w:rsidRDefault="00722B52" w:rsidP="00722B52">
      <w:pPr>
        <w:pStyle w:val="Heading4"/>
      </w:pPr>
      <w:bookmarkStart w:id="344" w:name="_Toc174396338"/>
      <w:r>
        <w:t>8.8.1</w:t>
      </w:r>
      <w:r>
        <w:tab/>
        <w:t>General aspects and work plan</w:t>
      </w:r>
      <w:bookmarkEnd w:id="344"/>
    </w:p>
    <w:p w14:paraId="2C07891C" w14:textId="2B8938EB" w:rsidR="00722B52" w:rsidRDefault="00722B52" w:rsidP="00722B52">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3E39C080"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72ABBE4E" w14:textId="77777777" w:rsidR="00722B52" w:rsidRDefault="00722B52" w:rsidP="00722B52">
      <w:pPr>
        <w:rPr>
          <w:rFonts w:ascii="Arial" w:hAnsi="Arial" w:cs="Arial"/>
          <w:b/>
        </w:rPr>
      </w:pPr>
      <w:r>
        <w:rPr>
          <w:rFonts w:ascii="Arial" w:hAnsi="Arial" w:cs="Arial"/>
          <w:b/>
        </w:rPr>
        <w:lastRenderedPageBreak/>
        <w:t xml:space="preserve">Abstract: </w:t>
      </w:r>
    </w:p>
    <w:p w14:paraId="301EA2EC" w14:textId="77777777" w:rsidR="00722B52" w:rsidRDefault="00722B52" w:rsidP="00722B52">
      <w:r>
        <w:t>work plan for HPUE, less than 5MHz and NGSO testing</w:t>
      </w:r>
    </w:p>
    <w:p w14:paraId="7BD38F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47" w14:textId="77777777" w:rsidR="00722B52" w:rsidRDefault="00722B52" w:rsidP="00722B52">
      <w:pPr>
        <w:pStyle w:val="Heading4"/>
      </w:pPr>
      <w:bookmarkStart w:id="345" w:name="_Toc174396339"/>
      <w:r>
        <w:t>8.8.2</w:t>
      </w:r>
      <w:r>
        <w:tab/>
        <w:t>UE RF requirements for NTN HPUE</w:t>
      </w:r>
      <w:bookmarkEnd w:id="345"/>
    </w:p>
    <w:p w14:paraId="61404425" w14:textId="03F2E9B3" w:rsidR="00722B52" w:rsidRDefault="00722B52" w:rsidP="00722B52">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19513C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7161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66" w14:textId="6639A2F3" w:rsidR="00722B52" w:rsidRDefault="00722B52" w:rsidP="00722B52">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67C749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977082A" w14:textId="77777777" w:rsidR="00722B52" w:rsidRDefault="00722B52" w:rsidP="00722B52">
      <w:pPr>
        <w:rPr>
          <w:rFonts w:ascii="Arial" w:hAnsi="Arial" w:cs="Arial"/>
          <w:b/>
        </w:rPr>
      </w:pPr>
      <w:r>
        <w:rPr>
          <w:rFonts w:ascii="Arial" w:hAnsi="Arial" w:cs="Arial"/>
          <w:b/>
        </w:rPr>
        <w:t xml:space="preserve">Abstract: </w:t>
      </w:r>
    </w:p>
    <w:p w14:paraId="0D56A6FC" w14:textId="77777777" w:rsidR="00722B52" w:rsidRDefault="00722B52" w:rsidP="00722B52">
      <w:r>
        <w:t>MCC: This was not made available at tdoc submission deadline.</w:t>
      </w:r>
    </w:p>
    <w:p w14:paraId="6ABCF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1AB6" w14:textId="77777777" w:rsidR="00722B52" w:rsidRDefault="00722B52" w:rsidP="00722B52">
      <w:pPr>
        <w:pStyle w:val="Heading5"/>
      </w:pPr>
      <w:bookmarkStart w:id="346" w:name="_Toc174396340"/>
      <w:r>
        <w:t>8.8.2.1</w:t>
      </w:r>
      <w:r>
        <w:tab/>
        <w:t>Coexistence study for example bands</w:t>
      </w:r>
      <w:bookmarkEnd w:id="346"/>
    </w:p>
    <w:p w14:paraId="7C6D1999" w14:textId="44D5E1A6" w:rsidR="00722B52" w:rsidRDefault="00722B52" w:rsidP="00722B52">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075124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DCA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F871" w14:textId="75419161" w:rsidR="00722B52" w:rsidRDefault="00722B52" w:rsidP="00722B52">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22A69A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B63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B1A9" w14:textId="17B4C63B" w:rsidR="00722B52" w:rsidRDefault="00722B52" w:rsidP="00722B52">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A8C22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788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46DD" w14:textId="10B1F6D3" w:rsidR="00722B52" w:rsidRDefault="00722B52" w:rsidP="00722B52">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072AC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3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959A" w14:textId="3518D449" w:rsidR="00722B52" w:rsidRDefault="00722B52" w:rsidP="00722B52">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72B7E3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6D5FE" w14:textId="77777777" w:rsidR="00722B52" w:rsidRDefault="00722B52" w:rsidP="00722B52">
      <w:pPr>
        <w:rPr>
          <w:rFonts w:ascii="Arial" w:hAnsi="Arial" w:cs="Arial"/>
          <w:b/>
        </w:rPr>
      </w:pPr>
      <w:r>
        <w:rPr>
          <w:rFonts w:ascii="Arial" w:hAnsi="Arial" w:cs="Arial"/>
          <w:b/>
        </w:rPr>
        <w:t xml:space="preserve">Abstract: </w:t>
      </w:r>
    </w:p>
    <w:p w14:paraId="59266F78" w14:textId="77777777" w:rsidR="00722B52" w:rsidRDefault="00722B52" w:rsidP="00722B52">
      <w:r>
        <w:lastRenderedPageBreak/>
        <w:t>This contribution intends to trigger the discussion on co-existence studies assumptions for evaluation of ACLR and ACS corresponding to the specified power classes.</w:t>
      </w:r>
    </w:p>
    <w:p w14:paraId="48804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BFD7" w14:textId="5EB21B6E" w:rsidR="00722B52" w:rsidRDefault="00722B52" w:rsidP="00722B52">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478827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B0A70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90B2" w14:textId="32B22DED" w:rsidR="00722B52" w:rsidRDefault="00722B52" w:rsidP="00722B52">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16659F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75331" w14:textId="77777777" w:rsidR="00722B52" w:rsidRDefault="00722B52" w:rsidP="00722B52">
      <w:pPr>
        <w:rPr>
          <w:rFonts w:ascii="Arial" w:hAnsi="Arial" w:cs="Arial"/>
          <w:b/>
        </w:rPr>
      </w:pPr>
      <w:r>
        <w:rPr>
          <w:rFonts w:ascii="Arial" w:hAnsi="Arial" w:cs="Arial"/>
          <w:b/>
        </w:rPr>
        <w:t xml:space="preserve">Abstract: </w:t>
      </w:r>
    </w:p>
    <w:p w14:paraId="2AB8720F" w14:textId="77777777" w:rsidR="00722B52" w:rsidRDefault="00722B52" w:rsidP="00722B52">
      <w:r>
        <w:t>HPUE coex assumptions</w:t>
      </w:r>
    </w:p>
    <w:p w14:paraId="38CC2F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DD8D" w14:textId="624D9BA2" w:rsidR="00722B52" w:rsidRDefault="00722B52" w:rsidP="00722B52">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4983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2F0342" w14:textId="77777777" w:rsidR="00722B52" w:rsidRDefault="00722B52" w:rsidP="00722B52">
      <w:pPr>
        <w:rPr>
          <w:rFonts w:ascii="Arial" w:hAnsi="Arial" w:cs="Arial"/>
          <w:b/>
        </w:rPr>
      </w:pPr>
      <w:r>
        <w:rPr>
          <w:rFonts w:ascii="Arial" w:hAnsi="Arial" w:cs="Arial"/>
          <w:b/>
        </w:rPr>
        <w:t xml:space="preserve">Abstract: </w:t>
      </w:r>
    </w:p>
    <w:p w14:paraId="3A332367" w14:textId="77777777" w:rsidR="00722B52" w:rsidRDefault="00722B52" w:rsidP="00722B52">
      <w:r>
        <w:t>HPUE coex results</w:t>
      </w:r>
    </w:p>
    <w:p w14:paraId="73353F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731B" w14:textId="2EE6B526" w:rsidR="00722B52" w:rsidRDefault="00722B52" w:rsidP="00722B52">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05D0CE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68DB9F" w14:textId="77777777" w:rsidR="00722B52" w:rsidRDefault="00722B52" w:rsidP="00722B52">
      <w:pPr>
        <w:rPr>
          <w:rFonts w:ascii="Arial" w:hAnsi="Arial" w:cs="Arial"/>
          <w:b/>
        </w:rPr>
      </w:pPr>
      <w:r>
        <w:rPr>
          <w:rFonts w:ascii="Arial" w:hAnsi="Arial" w:cs="Arial"/>
          <w:b/>
        </w:rPr>
        <w:t xml:space="preserve">Abstract: </w:t>
      </w:r>
    </w:p>
    <w:p w14:paraId="041160B2" w14:textId="77777777" w:rsidR="00722B52" w:rsidRDefault="00722B52" w:rsidP="00722B52">
      <w:r>
        <w:t>HPUE coex assumptions running document</w:t>
      </w:r>
    </w:p>
    <w:p w14:paraId="1127BA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4188" w14:textId="469622CF" w:rsidR="00722B52" w:rsidRDefault="00722B52" w:rsidP="00722B52">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5C1607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3CAA2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A914" w14:textId="2AC67980" w:rsidR="00722B52" w:rsidRDefault="00722B52" w:rsidP="00722B52">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113C12C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B6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DB0B" w14:textId="0F6EFD82" w:rsidR="00722B52" w:rsidRDefault="00722B52" w:rsidP="00722B52">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35D20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C40B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E0F7" w14:textId="6CFA6EAE" w:rsidR="00722B52" w:rsidRDefault="00722B52" w:rsidP="00722B52">
      <w:pPr>
        <w:rPr>
          <w:rFonts w:ascii="Arial" w:hAnsi="Arial" w:cs="Arial"/>
          <w:b/>
          <w:sz w:val="24"/>
        </w:rPr>
      </w:pPr>
      <w:r>
        <w:rPr>
          <w:rFonts w:ascii="Arial" w:hAnsi="Arial" w:cs="Arial"/>
          <w:b/>
          <w:color w:val="0000FF"/>
          <w:sz w:val="24"/>
        </w:rPr>
        <w:lastRenderedPageBreak/>
        <w:t>R4-2412963</w:t>
      </w:r>
      <w:r>
        <w:rPr>
          <w:rFonts w:ascii="Arial" w:hAnsi="Arial" w:cs="Arial"/>
          <w:b/>
          <w:color w:val="0000FF"/>
          <w:sz w:val="24"/>
        </w:rPr>
        <w:tab/>
      </w:r>
      <w:r>
        <w:rPr>
          <w:rFonts w:ascii="Arial" w:hAnsi="Arial" w:cs="Arial"/>
          <w:b/>
          <w:sz w:val="24"/>
        </w:rPr>
        <w:t>General discussion on coexistence study for NR NTN HPUE</w:t>
      </w:r>
    </w:p>
    <w:p w14:paraId="7E200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7E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0EB" w14:textId="3C9408D6" w:rsidR="00722B52" w:rsidRDefault="00722B52" w:rsidP="00722B52">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DDFD49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0DA85B" w14:textId="77777777" w:rsidR="00722B52" w:rsidRDefault="00722B52" w:rsidP="00722B52">
      <w:pPr>
        <w:rPr>
          <w:rFonts w:ascii="Arial" w:hAnsi="Arial" w:cs="Arial"/>
          <w:b/>
        </w:rPr>
      </w:pPr>
      <w:r>
        <w:rPr>
          <w:rFonts w:ascii="Arial" w:hAnsi="Arial" w:cs="Arial"/>
          <w:b/>
        </w:rPr>
        <w:t xml:space="preserve">Abstract: </w:t>
      </w:r>
    </w:p>
    <w:p w14:paraId="6724BCD3" w14:textId="77777777" w:rsidR="00722B52" w:rsidRDefault="00722B52" w:rsidP="00722B52">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16D0F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8B0C" w14:textId="77777777" w:rsidR="00722B52" w:rsidRDefault="00722B52" w:rsidP="00722B52">
      <w:pPr>
        <w:pStyle w:val="Heading5"/>
      </w:pPr>
      <w:bookmarkStart w:id="347" w:name="_Toc174396341"/>
      <w:r>
        <w:t>8.8.2.2</w:t>
      </w:r>
      <w:r>
        <w:tab/>
        <w:t>Tx requirements</w:t>
      </w:r>
      <w:bookmarkEnd w:id="347"/>
    </w:p>
    <w:p w14:paraId="77E54FEF" w14:textId="5A0031B1" w:rsidR="00722B52" w:rsidRDefault="00722B52" w:rsidP="00722B52">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00B907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25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11A" w14:textId="5DAC0534" w:rsidR="00722B52" w:rsidRDefault="00722B52" w:rsidP="00722B52">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2DD898E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A9E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9F12" w14:textId="6E3CA683" w:rsidR="00722B52" w:rsidRDefault="00722B52" w:rsidP="00722B52">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1261C3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31FE" w14:textId="77777777" w:rsidR="00722B52" w:rsidRDefault="00722B52" w:rsidP="00722B52">
      <w:pPr>
        <w:rPr>
          <w:rFonts w:ascii="Arial" w:hAnsi="Arial" w:cs="Arial"/>
          <w:b/>
        </w:rPr>
      </w:pPr>
      <w:r>
        <w:rPr>
          <w:rFonts w:ascii="Arial" w:hAnsi="Arial" w:cs="Arial"/>
          <w:b/>
        </w:rPr>
        <w:t xml:space="preserve">Abstract: </w:t>
      </w:r>
    </w:p>
    <w:p w14:paraId="1EC99084" w14:textId="77777777" w:rsidR="00722B52" w:rsidRDefault="00722B52" w:rsidP="00722B52">
      <w:r>
        <w:t>Initial A-MPR results for the NTN band n254 with PC2. This meeting, it is only for information.</w:t>
      </w:r>
    </w:p>
    <w:p w14:paraId="50359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A190" w14:textId="57A30550" w:rsidR="00722B52" w:rsidRDefault="00722B52" w:rsidP="00722B52">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720E40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E8C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E8DB8" w14:textId="22CB1639" w:rsidR="00722B52" w:rsidRDefault="00722B52" w:rsidP="00722B52">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655E0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0349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A393" w14:textId="6E24C7D5" w:rsidR="00722B52" w:rsidRDefault="00722B52" w:rsidP="00722B52">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07DC091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EC3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456E" w14:textId="3E52DEF5" w:rsidR="00722B52" w:rsidRDefault="00722B52" w:rsidP="00722B52">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0DE151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03A0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294D" w14:textId="09D61406" w:rsidR="00722B52" w:rsidRDefault="00722B52" w:rsidP="00722B52">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1C1F2D9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C2D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81B3" w14:textId="10BB5FB5" w:rsidR="00722B52" w:rsidRDefault="00722B52" w:rsidP="00722B52">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26CFB8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DE11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A0B2" w14:textId="2D5768E1" w:rsidR="00722B52" w:rsidRDefault="00722B52" w:rsidP="00722B52">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4CD40A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CEA27" w14:textId="77777777" w:rsidR="00722B52" w:rsidRDefault="00722B52" w:rsidP="00722B52">
      <w:pPr>
        <w:rPr>
          <w:rFonts w:ascii="Arial" w:hAnsi="Arial" w:cs="Arial"/>
          <w:b/>
        </w:rPr>
      </w:pPr>
      <w:r>
        <w:rPr>
          <w:rFonts w:ascii="Arial" w:hAnsi="Arial" w:cs="Arial"/>
          <w:b/>
        </w:rPr>
        <w:t xml:space="preserve">Abstract: </w:t>
      </w:r>
    </w:p>
    <w:p w14:paraId="039B18A5" w14:textId="77777777" w:rsidR="00722B52" w:rsidRDefault="00722B52" w:rsidP="00722B52">
      <w:r>
        <w:t>NTN HPUE Tx</w:t>
      </w:r>
    </w:p>
    <w:p w14:paraId="798621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C87" w14:textId="6D644474" w:rsidR="00722B52" w:rsidRDefault="00722B52" w:rsidP="00722B52">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5BCD36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D121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38C1" w14:textId="46DC39D9" w:rsidR="00722B52" w:rsidRDefault="00722B52" w:rsidP="00722B52">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346321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225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C9D0" w14:textId="118D2428" w:rsidR="00722B52" w:rsidRDefault="00722B52" w:rsidP="00722B52">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79DB1B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E20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87" w14:textId="621D32D9" w:rsidR="00722B52" w:rsidRDefault="00722B52" w:rsidP="00722B52">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FFAB5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7D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0140" w14:textId="201D6A3B" w:rsidR="00722B52" w:rsidRDefault="00722B52" w:rsidP="00722B52">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1D58894F"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696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303A" w14:textId="291D041A" w:rsidR="00722B52" w:rsidRDefault="00722B52" w:rsidP="00722B52">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250012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6B444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118A" w14:textId="77777777" w:rsidR="00722B52" w:rsidRDefault="00722B52" w:rsidP="00722B52">
      <w:pPr>
        <w:pStyle w:val="Heading5"/>
      </w:pPr>
      <w:bookmarkStart w:id="348" w:name="_Toc174396342"/>
      <w:r>
        <w:t>8.8.2.3</w:t>
      </w:r>
      <w:r>
        <w:tab/>
        <w:t>Rx requirements</w:t>
      </w:r>
      <w:bookmarkEnd w:id="348"/>
    </w:p>
    <w:p w14:paraId="1B0CD729" w14:textId="4DF58884" w:rsidR="00722B52" w:rsidRDefault="00722B52" w:rsidP="00722B52">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3E10AE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FB6E6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B643" w14:textId="09354370" w:rsidR="00722B52" w:rsidRDefault="00722B52" w:rsidP="00722B52">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776EB5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8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B140" w14:textId="1570E22B" w:rsidR="00722B52" w:rsidRDefault="00722B52" w:rsidP="00722B52">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3D7DBB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8E81C" w14:textId="77777777" w:rsidR="00722B52" w:rsidRDefault="00722B52" w:rsidP="00722B52">
      <w:pPr>
        <w:rPr>
          <w:rFonts w:ascii="Arial" w:hAnsi="Arial" w:cs="Arial"/>
          <w:b/>
        </w:rPr>
      </w:pPr>
      <w:r>
        <w:rPr>
          <w:rFonts w:ascii="Arial" w:hAnsi="Arial" w:cs="Arial"/>
          <w:b/>
        </w:rPr>
        <w:t xml:space="preserve">Abstract: </w:t>
      </w:r>
    </w:p>
    <w:p w14:paraId="71E8D798" w14:textId="77777777" w:rsidR="00722B52" w:rsidRDefault="00722B52" w:rsidP="00722B52">
      <w:r>
        <w:t>NTN HPUE Rx</w:t>
      </w:r>
    </w:p>
    <w:p w14:paraId="2A16D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D849" w14:textId="27AA9E18" w:rsidR="00722B52" w:rsidRDefault="00722B52" w:rsidP="00722B52">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6E058F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5AD2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1802" w14:textId="65950C87" w:rsidR="00722B52" w:rsidRDefault="00722B52" w:rsidP="00722B52">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2C0CC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643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939E" w14:textId="2228142A" w:rsidR="00722B52" w:rsidRDefault="00722B52" w:rsidP="00722B52">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64B04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D11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25AA" w14:textId="28604B61" w:rsidR="00722B52" w:rsidRDefault="00722B52" w:rsidP="00722B52">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6687F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6BA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37DF" w14:textId="5198EF11" w:rsidR="00722B52" w:rsidRDefault="00722B52" w:rsidP="00722B52">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5A33CFA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BFB85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25B7" w14:textId="77777777" w:rsidR="00722B52" w:rsidRDefault="00722B52" w:rsidP="00722B52">
      <w:pPr>
        <w:pStyle w:val="Heading4"/>
      </w:pPr>
      <w:bookmarkStart w:id="349" w:name="_Toc174396343"/>
      <w:r>
        <w:t>8.8.3</w:t>
      </w:r>
      <w:r>
        <w:tab/>
        <w:t>Less than 5MHz for NTN</w:t>
      </w:r>
      <w:bookmarkEnd w:id="349"/>
    </w:p>
    <w:p w14:paraId="098BAC4C" w14:textId="77777777" w:rsidR="00722B52" w:rsidRDefault="00722B52" w:rsidP="00722B52">
      <w:pPr>
        <w:pStyle w:val="Heading5"/>
      </w:pPr>
      <w:bookmarkStart w:id="350" w:name="_Toc174396344"/>
      <w:r>
        <w:t>8.8.3.1</w:t>
      </w:r>
      <w:r>
        <w:tab/>
        <w:t>System parameters</w:t>
      </w:r>
      <w:bookmarkEnd w:id="350"/>
    </w:p>
    <w:p w14:paraId="01D4B133" w14:textId="65EA4015" w:rsidR="00722B52" w:rsidRDefault="00722B52" w:rsidP="00722B52">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20DD4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740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F6D9" w14:textId="034D12C3" w:rsidR="00722B52" w:rsidRDefault="00722B52" w:rsidP="00722B52">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6562AF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F2C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E8D4" w14:textId="47039CEB" w:rsidR="00722B52" w:rsidRDefault="00722B52" w:rsidP="00722B52">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143B58B9"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C35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279" w14:textId="712F0236" w:rsidR="00000000" w:rsidRDefault="00722B52" w:rsidP="00722B52">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3ED78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75C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1D0B" w14:textId="5E6A9D87" w:rsidR="00722B52" w:rsidRDefault="00722B52" w:rsidP="00722B52">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FE920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57F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432D" w14:textId="729896FF" w:rsidR="00722B52" w:rsidRDefault="00722B52" w:rsidP="00722B52">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1D2D9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3D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062B" w14:textId="6508CB85" w:rsidR="00722B52" w:rsidRDefault="00722B52" w:rsidP="00722B52">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C876A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F60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C79B" w14:textId="111CFEA6" w:rsidR="00722B52" w:rsidRDefault="00722B52" w:rsidP="00722B52">
      <w:pPr>
        <w:rPr>
          <w:rFonts w:ascii="Arial" w:hAnsi="Arial" w:cs="Arial"/>
          <w:b/>
          <w:sz w:val="24"/>
        </w:rPr>
      </w:pPr>
      <w:r>
        <w:rPr>
          <w:rFonts w:ascii="Arial" w:hAnsi="Arial" w:cs="Arial"/>
          <w:b/>
          <w:color w:val="0000FF"/>
          <w:sz w:val="24"/>
        </w:rPr>
        <w:lastRenderedPageBreak/>
        <w:t>R4-2413145</w:t>
      </w:r>
      <w:r>
        <w:rPr>
          <w:rFonts w:ascii="Arial" w:hAnsi="Arial" w:cs="Arial"/>
          <w:b/>
          <w:color w:val="0000FF"/>
          <w:sz w:val="24"/>
        </w:rPr>
        <w:tab/>
      </w:r>
      <w:r>
        <w:rPr>
          <w:rFonts w:ascii="Arial" w:hAnsi="Arial" w:cs="Arial"/>
          <w:b/>
          <w:sz w:val="24"/>
        </w:rPr>
        <w:t>System parameters and synchronization raster for NTN less than 5 MHz</w:t>
      </w:r>
    </w:p>
    <w:p w14:paraId="405812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12A6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C195" w14:textId="756C8E12" w:rsidR="00722B52" w:rsidRDefault="00722B52" w:rsidP="00722B52">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31AA1F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33AD2AF" w14:textId="77777777" w:rsidR="00722B52" w:rsidRDefault="00722B52" w:rsidP="00722B52">
      <w:pPr>
        <w:rPr>
          <w:rFonts w:ascii="Arial" w:hAnsi="Arial" w:cs="Arial"/>
          <w:b/>
        </w:rPr>
      </w:pPr>
      <w:r>
        <w:rPr>
          <w:rFonts w:ascii="Arial" w:hAnsi="Arial" w:cs="Arial"/>
          <w:b/>
        </w:rPr>
        <w:t xml:space="preserve">Abstract: </w:t>
      </w:r>
    </w:p>
    <w:p w14:paraId="05A4E7DC" w14:textId="77777777" w:rsidR="00722B52" w:rsidRDefault="00722B52" w:rsidP="00722B52">
      <w:r>
        <w:t>MCC: This was not made available at tdoc submission deadline.</w:t>
      </w:r>
    </w:p>
    <w:p w14:paraId="025D94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E7E9" w14:textId="4E81BACF" w:rsidR="00722B52" w:rsidRDefault="00722B52" w:rsidP="00722B52">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01BC2F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48EA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34BF" w14:textId="77777777" w:rsidR="00722B52" w:rsidRDefault="00722B52" w:rsidP="00722B52">
      <w:pPr>
        <w:pStyle w:val="Heading5"/>
      </w:pPr>
      <w:bookmarkStart w:id="351" w:name="_Toc174396345"/>
      <w:r>
        <w:t>8.8.3.2</w:t>
      </w:r>
      <w:r>
        <w:tab/>
        <w:t>UE RF requirements</w:t>
      </w:r>
      <w:bookmarkEnd w:id="351"/>
    </w:p>
    <w:p w14:paraId="2B3FF596" w14:textId="149FDE05" w:rsidR="00722B52" w:rsidRDefault="00722B52" w:rsidP="00722B52">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45335F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12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A798" w14:textId="4F84ACAC" w:rsidR="00722B52" w:rsidRDefault="00722B52" w:rsidP="00722B52">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45A91CC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12EF4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686B5" w14:textId="17E847C5" w:rsidR="00722B52" w:rsidRDefault="00722B52" w:rsidP="00722B52">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628A4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892C2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A61E" w14:textId="559E230C" w:rsidR="00722B52" w:rsidRDefault="00722B52" w:rsidP="00722B52">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1D1BEF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E8B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E18EB" w14:textId="5924EAA2" w:rsidR="00722B52" w:rsidRDefault="00722B52" w:rsidP="00722B52">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24A86B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50A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2B3F" w14:textId="1105DEC1" w:rsidR="00722B52" w:rsidRDefault="00722B52" w:rsidP="00722B52">
      <w:pPr>
        <w:rPr>
          <w:rFonts w:ascii="Arial" w:hAnsi="Arial" w:cs="Arial"/>
          <w:b/>
          <w:sz w:val="24"/>
        </w:rPr>
      </w:pPr>
      <w:r>
        <w:rPr>
          <w:rFonts w:ascii="Arial" w:hAnsi="Arial" w:cs="Arial"/>
          <w:b/>
          <w:color w:val="0000FF"/>
          <w:sz w:val="24"/>
        </w:rPr>
        <w:lastRenderedPageBreak/>
        <w:t>R4-2412078</w:t>
      </w:r>
      <w:r>
        <w:rPr>
          <w:rFonts w:ascii="Arial" w:hAnsi="Arial" w:cs="Arial"/>
          <w:b/>
          <w:color w:val="0000FF"/>
          <w:sz w:val="24"/>
        </w:rPr>
        <w:tab/>
      </w:r>
      <w:r>
        <w:rPr>
          <w:rFonts w:ascii="Arial" w:hAnsi="Arial" w:cs="Arial"/>
          <w:b/>
          <w:sz w:val="24"/>
        </w:rPr>
        <w:t>Discussion on UE RF requirements for less than 5MHz in FR1-NTN bands</w:t>
      </w:r>
    </w:p>
    <w:p w14:paraId="09F0E0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D5F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9B60" w14:textId="6CA5EE74" w:rsidR="00722B52" w:rsidRDefault="00722B52" w:rsidP="00722B52">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2FCE9E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D5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7DB9" w14:textId="1396C08E" w:rsidR="00722B52" w:rsidRDefault="00722B52" w:rsidP="00722B52">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52202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6D57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796B" w14:textId="21A42D4E" w:rsidR="00722B52" w:rsidRDefault="00722B52" w:rsidP="00722B52">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113E39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9431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1212" w14:textId="77777777" w:rsidR="00722B52" w:rsidRDefault="00722B52" w:rsidP="00722B52">
      <w:pPr>
        <w:pStyle w:val="Heading5"/>
      </w:pPr>
      <w:bookmarkStart w:id="352" w:name="_Toc174396346"/>
      <w:r>
        <w:t>8.8.3.3</w:t>
      </w:r>
      <w:r>
        <w:tab/>
        <w:t>SAN RF core requirements</w:t>
      </w:r>
      <w:bookmarkEnd w:id="352"/>
    </w:p>
    <w:p w14:paraId="4707C4A3" w14:textId="1C9250A3" w:rsidR="00722B52" w:rsidRDefault="00722B52" w:rsidP="00722B52">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07101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C286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079" w14:textId="67FB4639" w:rsidR="00722B52" w:rsidRDefault="00722B52" w:rsidP="00722B52">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09E2FEE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C6D4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8FDE" w14:textId="4E148396" w:rsidR="00722B52" w:rsidRDefault="00722B52" w:rsidP="00722B52">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15BFA3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4146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D4CF5" w14:textId="22A90929" w:rsidR="00722B52" w:rsidRDefault="00722B52" w:rsidP="00722B52">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666B3E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3523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03F" w14:textId="03DFC1D9" w:rsidR="00722B52" w:rsidRDefault="00722B52" w:rsidP="00722B52">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499C16C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5065D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D9025" w14:textId="77777777" w:rsidR="00722B52" w:rsidRDefault="00722B52" w:rsidP="00722B52">
      <w:pPr>
        <w:pStyle w:val="Heading5"/>
      </w:pPr>
      <w:bookmarkStart w:id="353" w:name="_Toc174396347"/>
      <w:r>
        <w:t>8.8.3.4</w:t>
      </w:r>
      <w:r>
        <w:tab/>
        <w:t>RRM core requirements</w:t>
      </w:r>
      <w:bookmarkEnd w:id="353"/>
    </w:p>
    <w:p w14:paraId="6C43A665" w14:textId="07885EBF" w:rsidR="00722B52" w:rsidRDefault="00722B52" w:rsidP="00722B52">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0ED313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82B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2265" w14:textId="130AF7DC" w:rsidR="00722B52" w:rsidRDefault="00722B52" w:rsidP="00722B52">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4D57D8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251C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F0273" w14:textId="5F5A0D5B" w:rsidR="00722B52" w:rsidRDefault="00722B52" w:rsidP="00722B52">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33021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083E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EA9D" w14:textId="7032830D" w:rsidR="00722B52" w:rsidRDefault="00722B52" w:rsidP="00722B52">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203C2F4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A67EA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C3B6" w14:textId="42468E1A" w:rsidR="00722B52" w:rsidRDefault="00722B52" w:rsidP="00722B52">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216A3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B6B96" w14:textId="77777777" w:rsidR="00722B52" w:rsidRDefault="00722B52" w:rsidP="00722B52">
      <w:pPr>
        <w:rPr>
          <w:rFonts w:ascii="Arial" w:hAnsi="Arial" w:cs="Arial"/>
          <w:b/>
        </w:rPr>
      </w:pPr>
      <w:r>
        <w:rPr>
          <w:rFonts w:ascii="Arial" w:hAnsi="Arial" w:cs="Arial"/>
          <w:b/>
        </w:rPr>
        <w:t xml:space="preserve">Abstract: </w:t>
      </w:r>
    </w:p>
    <w:p w14:paraId="1798847C" w14:textId="77777777" w:rsidR="00722B52" w:rsidRDefault="00722B52" w:rsidP="00722B52">
      <w:r>
        <w:t>Discuss less than 5MHz for NTN</w:t>
      </w:r>
    </w:p>
    <w:p w14:paraId="539DD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16A" w14:textId="0E553ACE" w:rsidR="00722B52" w:rsidRDefault="00722B52" w:rsidP="00722B52">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3338E9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C0C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E65B" w14:textId="0F32A0E0" w:rsidR="00722B52" w:rsidRDefault="00722B52" w:rsidP="00722B52">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4D23E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B9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EFF7" w14:textId="3C37CDF3" w:rsidR="00722B52" w:rsidRDefault="00722B52" w:rsidP="00722B52">
      <w:pPr>
        <w:rPr>
          <w:rFonts w:ascii="Arial" w:hAnsi="Arial" w:cs="Arial"/>
          <w:b/>
          <w:sz w:val="24"/>
        </w:rPr>
      </w:pPr>
      <w:r>
        <w:rPr>
          <w:rFonts w:ascii="Arial" w:hAnsi="Arial" w:cs="Arial"/>
          <w:b/>
          <w:color w:val="0000FF"/>
          <w:sz w:val="24"/>
        </w:rPr>
        <w:lastRenderedPageBreak/>
        <w:t>R4-2413043</w:t>
      </w:r>
      <w:r>
        <w:rPr>
          <w:rFonts w:ascii="Arial" w:hAnsi="Arial" w:cs="Arial"/>
          <w:b/>
          <w:color w:val="0000FF"/>
          <w:sz w:val="24"/>
        </w:rPr>
        <w:tab/>
      </w:r>
      <w:r>
        <w:rPr>
          <w:rFonts w:ascii="Arial" w:hAnsi="Arial" w:cs="Arial"/>
          <w:b/>
          <w:sz w:val="24"/>
        </w:rPr>
        <w:t>Discussion on RRM requirements for less than 5M in NTN</w:t>
      </w:r>
    </w:p>
    <w:p w14:paraId="64C4A2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A9CBF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6B9B" w14:textId="1E16D0F4" w:rsidR="00722B52" w:rsidRDefault="00722B52" w:rsidP="00722B52">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7529BBF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55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7213" w14:textId="77777777" w:rsidR="00722B52" w:rsidRDefault="00722B52" w:rsidP="00722B52">
      <w:pPr>
        <w:pStyle w:val="Heading4"/>
      </w:pPr>
      <w:bookmarkStart w:id="354" w:name="_Toc174396348"/>
      <w:r>
        <w:t>8.8.4</w:t>
      </w:r>
      <w:r>
        <w:tab/>
        <w:t>NTN testing for NGSO</w:t>
      </w:r>
      <w:bookmarkEnd w:id="354"/>
    </w:p>
    <w:p w14:paraId="77092C38" w14:textId="4CE3F0E5" w:rsidR="00722B52" w:rsidRDefault="00722B52" w:rsidP="00722B52">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326B2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AF8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0C48" w14:textId="5B8AA7E9" w:rsidR="00722B52" w:rsidRDefault="00722B52" w:rsidP="00722B52">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4ECD44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2E7B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AB3B" w14:textId="43D6547F" w:rsidR="00722B52" w:rsidRDefault="00722B52" w:rsidP="00722B52">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019E49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0E2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57C1" w14:textId="583F3D51" w:rsidR="00722B52" w:rsidRDefault="00722B52" w:rsidP="00722B52">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67C7CD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51088A67" w14:textId="77777777" w:rsidR="00722B52" w:rsidRDefault="00722B52" w:rsidP="00722B52">
      <w:pPr>
        <w:rPr>
          <w:rFonts w:ascii="Arial" w:hAnsi="Arial" w:cs="Arial"/>
          <w:b/>
        </w:rPr>
      </w:pPr>
      <w:r>
        <w:rPr>
          <w:rFonts w:ascii="Arial" w:hAnsi="Arial" w:cs="Arial"/>
          <w:b/>
        </w:rPr>
        <w:t xml:space="preserve">Abstract: </w:t>
      </w:r>
    </w:p>
    <w:p w14:paraId="0B4DCEB4" w14:textId="77777777" w:rsidR="00722B52" w:rsidRDefault="00722B52" w:rsidP="00722B52">
      <w:r>
        <w:t>This contribution discusses our view on TE-emulated channel models for NTN UE demodulation requirements.</w:t>
      </w:r>
    </w:p>
    <w:p w14:paraId="5A69A8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666BC" w14:textId="406333A2" w:rsidR="00722B52" w:rsidRDefault="00722B52" w:rsidP="00722B52">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5412F7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E8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AED30" w14:textId="6AD0B3D9" w:rsidR="00722B52" w:rsidRDefault="00722B52" w:rsidP="00722B52">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70D763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F466E08" w14:textId="77777777" w:rsidR="00722B52" w:rsidRDefault="00722B52" w:rsidP="00722B52">
      <w:pPr>
        <w:rPr>
          <w:rFonts w:ascii="Arial" w:hAnsi="Arial" w:cs="Arial"/>
          <w:b/>
        </w:rPr>
      </w:pPr>
      <w:r>
        <w:rPr>
          <w:rFonts w:ascii="Arial" w:hAnsi="Arial" w:cs="Arial"/>
          <w:b/>
        </w:rPr>
        <w:t xml:space="preserve">Abstract: </w:t>
      </w:r>
    </w:p>
    <w:p w14:paraId="167A0F21" w14:textId="77777777" w:rsidR="00722B52" w:rsidRDefault="00722B52" w:rsidP="00722B52">
      <w:r>
        <w:lastRenderedPageBreak/>
        <w:t>As described in RP-240857 (New WID: Enhanced requirements and test methodology for NR and IoT NTN), given that the mobile services in the NGSO satellite is a rapidly growing market segment, the NTN UE performance is expected to be fully verified to ensure</w:t>
      </w:r>
    </w:p>
    <w:p w14:paraId="29A8F0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317E" w14:textId="77777777" w:rsidR="00722B52" w:rsidRDefault="00722B52" w:rsidP="00722B52">
      <w:pPr>
        <w:pStyle w:val="Heading4"/>
      </w:pPr>
      <w:bookmarkStart w:id="355" w:name="_Toc174396349"/>
      <w:r>
        <w:t>8.8.5</w:t>
      </w:r>
      <w:r>
        <w:tab/>
        <w:t>Moderator summary and conclusions</w:t>
      </w:r>
      <w:bookmarkEnd w:id="355"/>
    </w:p>
    <w:p w14:paraId="38BE2505" w14:textId="716E3AF5" w:rsidR="00722B52" w:rsidRDefault="00722B52" w:rsidP="00722B52">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7E0530A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4C7418" w14:textId="77777777" w:rsidR="00722B52" w:rsidRDefault="00722B52" w:rsidP="00722B52">
      <w:pPr>
        <w:rPr>
          <w:rFonts w:ascii="Arial" w:hAnsi="Arial" w:cs="Arial"/>
          <w:b/>
        </w:rPr>
      </w:pPr>
      <w:r>
        <w:rPr>
          <w:rFonts w:ascii="Arial" w:hAnsi="Arial" w:cs="Arial"/>
          <w:b/>
        </w:rPr>
        <w:t xml:space="preserve">Abstract: </w:t>
      </w:r>
    </w:p>
    <w:p w14:paraId="70DE89B8" w14:textId="77777777" w:rsidR="00722B52" w:rsidRDefault="00722B52" w:rsidP="00722B52">
      <w:r>
        <w:t>Topic summary in RRM session</w:t>
      </w:r>
    </w:p>
    <w:p w14:paraId="233AF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5A8" w14:textId="6D39034C" w:rsidR="00722B52" w:rsidRDefault="00722B52" w:rsidP="00722B52">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09DC5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6F1971C" w14:textId="77777777" w:rsidR="00722B52" w:rsidRDefault="00722B52" w:rsidP="00722B52">
      <w:pPr>
        <w:rPr>
          <w:rFonts w:ascii="Arial" w:hAnsi="Arial" w:cs="Arial"/>
          <w:b/>
        </w:rPr>
      </w:pPr>
      <w:r>
        <w:rPr>
          <w:rFonts w:ascii="Arial" w:hAnsi="Arial" w:cs="Arial"/>
          <w:b/>
        </w:rPr>
        <w:t xml:space="preserve">Abstract: </w:t>
      </w:r>
    </w:p>
    <w:p w14:paraId="444A8C11" w14:textId="77777777" w:rsidR="00722B52" w:rsidRDefault="00722B52" w:rsidP="00722B52">
      <w:r>
        <w:t>Summary for AI 8.8, 8.8.1, 8.8.2</w:t>
      </w:r>
    </w:p>
    <w:p w14:paraId="2D9832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3979" w14:textId="46B75583" w:rsidR="00722B52" w:rsidRDefault="00722B52" w:rsidP="00722B52">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2939A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22DD15" w14:textId="77777777" w:rsidR="00722B52" w:rsidRDefault="00722B52" w:rsidP="00722B52">
      <w:pPr>
        <w:rPr>
          <w:rFonts w:ascii="Arial" w:hAnsi="Arial" w:cs="Arial"/>
          <w:b/>
        </w:rPr>
      </w:pPr>
      <w:r>
        <w:rPr>
          <w:rFonts w:ascii="Arial" w:hAnsi="Arial" w:cs="Arial"/>
          <w:b/>
        </w:rPr>
        <w:t xml:space="preserve">Abstract: </w:t>
      </w:r>
    </w:p>
    <w:p w14:paraId="241D0C16" w14:textId="77777777" w:rsidR="00722B52" w:rsidRDefault="00722B52" w:rsidP="00722B52">
      <w:r>
        <w:t>[112] BDaT Session AI 8.8.3, 8.8.3.1. 8.8.3.2</w:t>
      </w:r>
    </w:p>
    <w:p w14:paraId="491CE6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D9C4" w14:textId="0861538B" w:rsidR="00722B52" w:rsidRDefault="00722B52" w:rsidP="00722B52">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1E0326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976ADB" w14:textId="77777777" w:rsidR="00722B52" w:rsidRDefault="00722B52" w:rsidP="00722B52">
      <w:pPr>
        <w:rPr>
          <w:rFonts w:ascii="Arial" w:hAnsi="Arial" w:cs="Arial"/>
          <w:b/>
        </w:rPr>
      </w:pPr>
      <w:r>
        <w:rPr>
          <w:rFonts w:ascii="Arial" w:hAnsi="Arial" w:cs="Arial"/>
          <w:b/>
        </w:rPr>
        <w:t xml:space="preserve">Abstract: </w:t>
      </w:r>
    </w:p>
    <w:p w14:paraId="1E873BBF" w14:textId="77777777" w:rsidR="00722B52" w:rsidRDefault="00722B52" w:rsidP="00722B52">
      <w:r>
        <w:t>[112] BDaT Session AI 8.8.3, 8.8.3.1, 8.8.3.3</w:t>
      </w:r>
    </w:p>
    <w:p w14:paraId="34A7A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5B3B" w14:textId="6D830A4F" w:rsidR="00722B52" w:rsidRDefault="00722B52" w:rsidP="00722B52">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021F1A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ACD8F4" w14:textId="77777777" w:rsidR="00722B52" w:rsidRDefault="00722B52" w:rsidP="00722B52">
      <w:pPr>
        <w:rPr>
          <w:rFonts w:ascii="Arial" w:hAnsi="Arial" w:cs="Arial"/>
          <w:b/>
        </w:rPr>
      </w:pPr>
      <w:r>
        <w:rPr>
          <w:rFonts w:ascii="Arial" w:hAnsi="Arial" w:cs="Arial"/>
          <w:b/>
        </w:rPr>
        <w:t xml:space="preserve">Abstract: </w:t>
      </w:r>
    </w:p>
    <w:p w14:paraId="45637EC1" w14:textId="77777777" w:rsidR="00722B52" w:rsidRDefault="00722B52" w:rsidP="00722B52">
      <w:r>
        <w:t>[112] BDaT Session AI 8.8.4</w:t>
      </w:r>
    </w:p>
    <w:p w14:paraId="0EA5F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2B55" w14:textId="77777777" w:rsidR="00722B52" w:rsidRDefault="00722B52" w:rsidP="00722B52">
      <w:pPr>
        <w:pStyle w:val="Heading3"/>
      </w:pPr>
      <w:bookmarkStart w:id="356" w:name="_Toc174396350"/>
      <w:r>
        <w:lastRenderedPageBreak/>
        <w:t>8.9</w:t>
      </w:r>
      <w:r>
        <w:tab/>
        <w:t>Introduction of Ku Band for NR NTN</w:t>
      </w:r>
      <w:bookmarkEnd w:id="356"/>
    </w:p>
    <w:p w14:paraId="5EEEFB71" w14:textId="77777777" w:rsidR="00722B52" w:rsidRDefault="00722B52" w:rsidP="00722B52">
      <w:pPr>
        <w:pStyle w:val="Heading4"/>
      </w:pPr>
      <w:bookmarkStart w:id="357" w:name="_Toc174396351"/>
      <w:r>
        <w:t>8.9.1</w:t>
      </w:r>
      <w:r>
        <w:tab/>
        <w:t>General aspects and work plan</w:t>
      </w:r>
      <w:bookmarkEnd w:id="357"/>
    </w:p>
    <w:p w14:paraId="4FB77046" w14:textId="232363A4" w:rsidR="00722B52" w:rsidRDefault="00722B52" w:rsidP="00722B52">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67F97B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C6FFC0" w14:textId="77777777" w:rsidR="00722B52" w:rsidRDefault="00722B52" w:rsidP="00722B52">
      <w:pPr>
        <w:rPr>
          <w:rFonts w:ascii="Arial" w:hAnsi="Arial" w:cs="Arial"/>
          <w:b/>
        </w:rPr>
      </w:pPr>
      <w:r>
        <w:rPr>
          <w:rFonts w:ascii="Arial" w:hAnsi="Arial" w:cs="Arial"/>
          <w:b/>
        </w:rPr>
        <w:t xml:space="preserve">Abstract: </w:t>
      </w:r>
    </w:p>
    <w:p w14:paraId="77D4CED0" w14:textId="77777777" w:rsidR="00722B52" w:rsidRDefault="00722B52" w:rsidP="00722B52">
      <w:r>
        <w:t>This contribution discusses the regulatory aspects related to the Ku-band and make some initial proposals of NTN bands defintion</w:t>
      </w:r>
    </w:p>
    <w:p w14:paraId="1252C9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D45E" w14:textId="6AA1E6DC" w:rsidR="00722B52" w:rsidRDefault="00722B52" w:rsidP="00722B52">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04F0966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6BAF3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CCDA" w14:textId="73E7C63E" w:rsidR="00722B52" w:rsidRDefault="00722B52" w:rsidP="00722B52">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3FC7CC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FB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5F58" w14:textId="77777777" w:rsidR="00722B52" w:rsidRDefault="00722B52" w:rsidP="00722B52">
      <w:pPr>
        <w:pStyle w:val="Heading4"/>
      </w:pPr>
      <w:bookmarkStart w:id="358" w:name="_Toc174396352"/>
      <w:r>
        <w:t>8.9.2</w:t>
      </w:r>
      <w:r>
        <w:tab/>
        <w:t>Coexistence study based on ITU regulations</w:t>
      </w:r>
      <w:bookmarkEnd w:id="358"/>
    </w:p>
    <w:p w14:paraId="15699728" w14:textId="56827DEF" w:rsidR="00722B52" w:rsidRDefault="00722B52" w:rsidP="00722B52">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74FB05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4D6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601F" w14:textId="2A282643" w:rsidR="00722B52" w:rsidRDefault="00722B52" w:rsidP="00722B52">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70CFEB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3D9A63" w14:textId="77777777" w:rsidR="00722B52" w:rsidRDefault="00722B52" w:rsidP="00722B52">
      <w:pPr>
        <w:rPr>
          <w:rFonts w:ascii="Arial" w:hAnsi="Arial" w:cs="Arial"/>
          <w:b/>
        </w:rPr>
      </w:pPr>
      <w:r>
        <w:rPr>
          <w:rFonts w:ascii="Arial" w:hAnsi="Arial" w:cs="Arial"/>
          <w:b/>
        </w:rPr>
        <w:t xml:space="preserve">Abstract: </w:t>
      </w:r>
    </w:p>
    <w:p w14:paraId="17EC4217" w14:textId="77777777" w:rsidR="00722B52" w:rsidRDefault="00722B52" w:rsidP="00722B52">
      <w:r>
        <w:t>This contribution discusses the coexistence study for the Ku-band, listing missing parameters</w:t>
      </w:r>
    </w:p>
    <w:p w14:paraId="0CF550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2443" w14:textId="4F994733" w:rsidR="00722B52" w:rsidRDefault="00722B52" w:rsidP="00722B52">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15BB4F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8C666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D051" w14:textId="3C80345F" w:rsidR="00722B52" w:rsidRDefault="00722B52" w:rsidP="00722B52">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1AE5BB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24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0CA7" w14:textId="1DA9FDBC" w:rsidR="00722B52" w:rsidRDefault="00722B52" w:rsidP="00722B52">
      <w:pPr>
        <w:rPr>
          <w:rFonts w:ascii="Arial" w:hAnsi="Arial" w:cs="Arial"/>
          <w:b/>
          <w:sz w:val="24"/>
        </w:rPr>
      </w:pPr>
      <w:r>
        <w:rPr>
          <w:rFonts w:ascii="Arial" w:hAnsi="Arial" w:cs="Arial"/>
          <w:b/>
          <w:color w:val="0000FF"/>
          <w:sz w:val="24"/>
        </w:rPr>
        <w:lastRenderedPageBreak/>
        <w:t>R4-2411858</w:t>
      </w:r>
      <w:r>
        <w:rPr>
          <w:rFonts w:ascii="Arial" w:hAnsi="Arial" w:cs="Arial"/>
          <w:b/>
          <w:color w:val="0000FF"/>
          <w:sz w:val="24"/>
        </w:rPr>
        <w:tab/>
      </w:r>
      <w:r>
        <w:rPr>
          <w:rFonts w:ascii="Arial" w:hAnsi="Arial" w:cs="Arial"/>
          <w:b/>
          <w:sz w:val="24"/>
        </w:rPr>
        <w:t>Discussion on coexistence study based on ITU regulations for NTN Ku band</w:t>
      </w:r>
    </w:p>
    <w:p w14:paraId="037B03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AECC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98AC" w14:textId="6D5DEDC4" w:rsidR="00722B52" w:rsidRDefault="00722B52" w:rsidP="00722B52">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617A636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80C68" w14:textId="77777777" w:rsidR="00722B52" w:rsidRDefault="00722B52" w:rsidP="00722B52">
      <w:pPr>
        <w:rPr>
          <w:rFonts w:ascii="Arial" w:hAnsi="Arial" w:cs="Arial"/>
          <w:b/>
        </w:rPr>
      </w:pPr>
      <w:r>
        <w:rPr>
          <w:rFonts w:ascii="Arial" w:hAnsi="Arial" w:cs="Arial"/>
          <w:b/>
        </w:rPr>
        <w:t xml:space="preserve">Abstract: </w:t>
      </w:r>
    </w:p>
    <w:p w14:paraId="5EA4E933" w14:textId="77777777" w:rsidR="00722B52" w:rsidRDefault="00722B52" w:rsidP="00722B52">
      <w:r>
        <w:t>Ku-band coex assumptions</w:t>
      </w:r>
    </w:p>
    <w:p w14:paraId="2FCFB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5DC5" w14:textId="77C4C990" w:rsidR="00722B52" w:rsidRDefault="00722B52" w:rsidP="00722B52">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687E9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CAD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7952" w14:textId="3BB58036" w:rsidR="00722B52" w:rsidRDefault="00722B52" w:rsidP="00722B52">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3B8CD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55436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9D08" w14:textId="1188A9A5" w:rsidR="00722B52" w:rsidRDefault="00722B52" w:rsidP="00722B52">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04159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DAA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48AFA51E" w14:textId="68F6D6E2" w:rsidR="00722B52" w:rsidRDefault="00722B52" w:rsidP="00722B52">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535157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6C9BC23" w14:textId="77777777" w:rsidR="00722B52" w:rsidRDefault="00722B52" w:rsidP="00722B52">
      <w:pPr>
        <w:rPr>
          <w:color w:val="808080"/>
        </w:rPr>
      </w:pPr>
      <w:r>
        <w:rPr>
          <w:color w:val="808080"/>
        </w:rPr>
        <w:t>(Replaces R4-2413036)</w:t>
      </w:r>
    </w:p>
    <w:p w14:paraId="7D07ED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9218D" w14:textId="77777777" w:rsidR="00722B52" w:rsidRDefault="00722B52" w:rsidP="00722B52">
      <w:pPr>
        <w:pStyle w:val="Heading4"/>
      </w:pPr>
      <w:bookmarkStart w:id="359" w:name="_Toc174396353"/>
      <w:r>
        <w:t>8.9.3</w:t>
      </w:r>
      <w:r>
        <w:tab/>
        <w:t>System parameters</w:t>
      </w:r>
      <w:bookmarkEnd w:id="359"/>
    </w:p>
    <w:p w14:paraId="3C66F5F8" w14:textId="032005DD" w:rsidR="00722B52" w:rsidRDefault="00722B52" w:rsidP="00722B52">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032B63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1DC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60D7" w14:textId="4D73A571" w:rsidR="00722B52" w:rsidRDefault="00722B52" w:rsidP="00722B52">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131A918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3C813" w14:textId="77777777" w:rsidR="00722B52" w:rsidRDefault="00722B52" w:rsidP="00722B52">
      <w:pPr>
        <w:rPr>
          <w:rFonts w:ascii="Arial" w:hAnsi="Arial" w:cs="Arial"/>
          <w:b/>
        </w:rPr>
      </w:pPr>
      <w:r>
        <w:rPr>
          <w:rFonts w:ascii="Arial" w:hAnsi="Arial" w:cs="Arial"/>
          <w:b/>
        </w:rPr>
        <w:t xml:space="preserve">Abstract: </w:t>
      </w:r>
    </w:p>
    <w:p w14:paraId="04ACC6AC" w14:textId="77777777" w:rsidR="00722B52" w:rsidRDefault="00722B52" w:rsidP="00722B52">
      <w:r>
        <w:lastRenderedPageBreak/>
        <w:t>This contribution discusses the pros and cons of the Ku-band(s) being part of FR1-NTN or FR2-NTN</w:t>
      </w:r>
    </w:p>
    <w:p w14:paraId="02346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3CF0" w14:textId="6D2DC07A" w:rsidR="00722B52" w:rsidRDefault="00722B52" w:rsidP="00722B52">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603A2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8750E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11CE" w14:textId="4FE6080A" w:rsidR="00722B52" w:rsidRDefault="00722B52" w:rsidP="00722B52">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543807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58E2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D1ED" w14:textId="44AE07AB" w:rsidR="00722B52" w:rsidRDefault="00722B52" w:rsidP="00722B52">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19740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6BE9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7BF7E" w14:textId="71EEE331" w:rsidR="00722B52" w:rsidRDefault="00722B52" w:rsidP="00722B52">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13F029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039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9AF6" w14:textId="1B3FEFA6" w:rsidR="00722B52" w:rsidRDefault="00722B52" w:rsidP="00722B52">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624170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12039904" w14:textId="77777777" w:rsidR="00722B52" w:rsidRDefault="00722B52" w:rsidP="00722B52">
      <w:pPr>
        <w:rPr>
          <w:rFonts w:ascii="Arial" w:hAnsi="Arial" w:cs="Arial"/>
          <w:b/>
        </w:rPr>
      </w:pPr>
      <w:r>
        <w:rPr>
          <w:rFonts w:ascii="Arial" w:hAnsi="Arial" w:cs="Arial"/>
          <w:b/>
        </w:rPr>
        <w:t xml:space="preserve">Abstract: </w:t>
      </w:r>
    </w:p>
    <w:p w14:paraId="5CE42FD2" w14:textId="77777777" w:rsidR="00722B52" w:rsidRDefault="00722B52" w:rsidP="00722B52">
      <w:r>
        <w:t>To discuss the Ku-band SAN/UE channel bandwidth, focusing on the channel allocation to legacy satellites.</w:t>
      </w:r>
    </w:p>
    <w:p w14:paraId="6C88CA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77961DD0" w14:textId="71D3C1F3" w:rsidR="00722B52" w:rsidRDefault="00722B52" w:rsidP="00722B52">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6A0A4E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E0FDE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B50F" w14:textId="0424F343" w:rsidR="00722B52" w:rsidRDefault="00722B52" w:rsidP="00722B52">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18051A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C184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7661" w14:textId="107F7F14" w:rsidR="00722B52" w:rsidRDefault="00722B52" w:rsidP="00722B52">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0A124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2E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40E8" w14:textId="7148B125" w:rsidR="00722B52" w:rsidRDefault="00722B52" w:rsidP="00722B52">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0B413B2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3D1B039A" w14:textId="77777777" w:rsidR="00722B52" w:rsidRDefault="00722B52" w:rsidP="00722B52">
      <w:pPr>
        <w:rPr>
          <w:color w:val="808080"/>
        </w:rPr>
      </w:pPr>
      <w:r>
        <w:rPr>
          <w:color w:val="808080"/>
        </w:rPr>
        <w:t>(Replaces R4-2411839)</w:t>
      </w:r>
    </w:p>
    <w:p w14:paraId="761A15F2" w14:textId="77777777" w:rsidR="00722B52" w:rsidRDefault="00722B52" w:rsidP="00722B52">
      <w:pPr>
        <w:rPr>
          <w:rFonts w:ascii="Arial" w:hAnsi="Arial" w:cs="Arial"/>
          <w:b/>
        </w:rPr>
      </w:pPr>
      <w:r>
        <w:rPr>
          <w:rFonts w:ascii="Arial" w:hAnsi="Arial" w:cs="Arial"/>
          <w:b/>
        </w:rPr>
        <w:t xml:space="preserve">Abstract: </w:t>
      </w:r>
    </w:p>
    <w:p w14:paraId="718F12B7" w14:textId="77777777" w:rsidR="00722B52" w:rsidRDefault="00722B52" w:rsidP="00722B52">
      <w:r>
        <w:t>To discuss the Ku-band SAN/UE channel bandwidth, focusing on the channel allocation to legacy satellites.</w:t>
      </w:r>
    </w:p>
    <w:p w14:paraId="3B7B9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060E5" w14:textId="0417E1B8" w:rsidR="00722B52" w:rsidRDefault="00722B52" w:rsidP="00722B52">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41023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5A2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FFA7" w14:textId="42C85DD7" w:rsidR="00722B52" w:rsidRDefault="00722B52" w:rsidP="00722B52">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7F9607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78C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6B917641" w14:textId="3F292231" w:rsidR="00722B52" w:rsidRDefault="00722B52" w:rsidP="00722B52">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30B93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BEA0F" w14:textId="77777777" w:rsidR="00722B52" w:rsidRDefault="00722B52" w:rsidP="00722B52">
      <w:pPr>
        <w:rPr>
          <w:rFonts w:ascii="Arial" w:hAnsi="Arial" w:cs="Arial"/>
          <w:b/>
        </w:rPr>
      </w:pPr>
      <w:r>
        <w:rPr>
          <w:rFonts w:ascii="Arial" w:hAnsi="Arial" w:cs="Arial"/>
          <w:b/>
        </w:rPr>
        <w:t xml:space="preserve">Abstract: </w:t>
      </w:r>
    </w:p>
    <w:p w14:paraId="504F3C36" w14:textId="77777777" w:rsidR="00722B52" w:rsidRDefault="00722B52" w:rsidP="00722B52">
      <w:r>
        <w:t>In this contribution, we provide initial discussion on the standardisation of the Ku band, looking into system parameters aspects.</w:t>
      </w:r>
    </w:p>
    <w:p w14:paraId="719FC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4E855" w14:textId="78DB0D3D" w:rsidR="00722B52" w:rsidRDefault="00722B52" w:rsidP="00722B52">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672E33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869EE66" w14:textId="77777777" w:rsidR="00722B52" w:rsidRDefault="00722B52" w:rsidP="00722B52">
      <w:pPr>
        <w:rPr>
          <w:color w:val="808080"/>
        </w:rPr>
      </w:pPr>
      <w:r>
        <w:rPr>
          <w:color w:val="808080"/>
        </w:rPr>
        <w:t>(Replaces R4-2413020)</w:t>
      </w:r>
    </w:p>
    <w:p w14:paraId="0C81A97F" w14:textId="77777777" w:rsidR="00722B52" w:rsidRDefault="00722B52" w:rsidP="00722B52">
      <w:pPr>
        <w:rPr>
          <w:rFonts w:ascii="Arial" w:hAnsi="Arial" w:cs="Arial"/>
          <w:b/>
        </w:rPr>
      </w:pPr>
      <w:r>
        <w:rPr>
          <w:rFonts w:ascii="Arial" w:hAnsi="Arial" w:cs="Arial"/>
          <w:b/>
        </w:rPr>
        <w:t xml:space="preserve">Abstract: </w:t>
      </w:r>
    </w:p>
    <w:p w14:paraId="4FBAA4CA" w14:textId="77777777" w:rsidR="00722B52" w:rsidRDefault="00722B52" w:rsidP="00722B52">
      <w:r>
        <w:t>To discuss the Ku-band SAN/UE channel bandwidth, focusing on the channel allocation to legacy satellites.</w:t>
      </w:r>
    </w:p>
    <w:p w14:paraId="43325F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C07" w14:textId="77777777" w:rsidR="00722B52" w:rsidRDefault="00722B52" w:rsidP="00722B52">
      <w:pPr>
        <w:pStyle w:val="Heading4"/>
      </w:pPr>
      <w:bookmarkStart w:id="360" w:name="_Toc174396354"/>
      <w:r>
        <w:t>8.9.4</w:t>
      </w:r>
      <w:r>
        <w:tab/>
        <w:t>UE RF requirements</w:t>
      </w:r>
      <w:bookmarkEnd w:id="360"/>
    </w:p>
    <w:p w14:paraId="0A14361F" w14:textId="26941D0D" w:rsidR="00722B52" w:rsidRDefault="00722B52" w:rsidP="00722B52">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DBD64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521D1" w14:textId="77777777" w:rsidR="00722B52" w:rsidRDefault="00722B52" w:rsidP="00722B52">
      <w:pPr>
        <w:rPr>
          <w:rFonts w:ascii="Arial" w:hAnsi="Arial" w:cs="Arial"/>
          <w:b/>
        </w:rPr>
      </w:pPr>
      <w:r>
        <w:rPr>
          <w:rFonts w:ascii="Arial" w:hAnsi="Arial" w:cs="Arial"/>
          <w:b/>
        </w:rPr>
        <w:t xml:space="preserve">Abstract: </w:t>
      </w:r>
    </w:p>
    <w:p w14:paraId="69B079B5" w14:textId="77777777" w:rsidR="00722B52" w:rsidRDefault="00722B52" w:rsidP="00722B52">
      <w:r>
        <w:t>This contribution gives an overview on the impacts on UE RF requirements when introducing the Ku-band(s)</w:t>
      </w:r>
    </w:p>
    <w:p w14:paraId="284DDF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B7DD1" w14:textId="2C189737" w:rsidR="00722B52" w:rsidRDefault="00722B52" w:rsidP="00722B52">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25C4458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93C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D9C9" w14:textId="0D45711D" w:rsidR="00722B52" w:rsidRDefault="00722B52" w:rsidP="00722B52">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0F056A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F06860" w14:textId="77777777" w:rsidR="00722B52" w:rsidRDefault="00722B52" w:rsidP="00722B52">
      <w:pPr>
        <w:rPr>
          <w:rFonts w:ascii="Arial" w:hAnsi="Arial" w:cs="Arial"/>
          <w:b/>
        </w:rPr>
      </w:pPr>
      <w:r>
        <w:rPr>
          <w:rFonts w:ascii="Arial" w:hAnsi="Arial" w:cs="Arial"/>
          <w:b/>
        </w:rPr>
        <w:t xml:space="preserve">Abstract: </w:t>
      </w:r>
    </w:p>
    <w:p w14:paraId="013A634D" w14:textId="77777777" w:rsidR="00722B52" w:rsidRDefault="00722B52" w:rsidP="00722B52">
      <w:r>
        <w:t xml:space="preserve">It disscuses UE RF requirements for Ku band NTN </w:t>
      </w:r>
    </w:p>
    <w:p w14:paraId="79CF3E1F" w14:textId="77777777" w:rsidR="00722B52" w:rsidRDefault="00722B52" w:rsidP="00722B52"/>
    <w:p w14:paraId="0A69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A048" w14:textId="3DDD0857" w:rsidR="00722B52" w:rsidRDefault="00722B52" w:rsidP="00722B52">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6B16DF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C0BA0" w14:textId="77777777" w:rsidR="00722B52" w:rsidRDefault="00722B52" w:rsidP="00722B52">
      <w:pPr>
        <w:rPr>
          <w:rFonts w:ascii="Arial" w:hAnsi="Arial" w:cs="Arial"/>
          <w:b/>
        </w:rPr>
      </w:pPr>
      <w:r>
        <w:rPr>
          <w:rFonts w:ascii="Arial" w:hAnsi="Arial" w:cs="Arial"/>
          <w:b/>
        </w:rPr>
        <w:t xml:space="preserve">Abstract: </w:t>
      </w:r>
    </w:p>
    <w:p w14:paraId="37E06C65" w14:textId="77777777" w:rsidR="00722B52" w:rsidRDefault="00722B52" w:rsidP="00722B52">
      <w:r>
        <w:t>Ku-band UE RF impacts</w:t>
      </w:r>
    </w:p>
    <w:p w14:paraId="3FB47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1B1" w14:textId="38B97200" w:rsidR="00722B52" w:rsidRDefault="00722B52" w:rsidP="00722B52">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37E9F16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24A5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AAED" w14:textId="77777777" w:rsidR="00722B52" w:rsidRDefault="00722B52" w:rsidP="00722B52">
      <w:pPr>
        <w:pStyle w:val="Heading4"/>
      </w:pPr>
      <w:bookmarkStart w:id="361" w:name="_Toc174396355"/>
      <w:r>
        <w:t>8.9.5</w:t>
      </w:r>
      <w:r>
        <w:tab/>
        <w:t>SAN RF core requirements</w:t>
      </w:r>
      <w:bookmarkEnd w:id="361"/>
    </w:p>
    <w:p w14:paraId="5867DA0D" w14:textId="1D3A3D86" w:rsidR="00722B52" w:rsidRDefault="00722B52" w:rsidP="00722B52">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41FCEB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3947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0D6D" w14:textId="064666D8" w:rsidR="00722B52" w:rsidRDefault="00722B52" w:rsidP="00722B52">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32EB32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00EF6" w14:textId="77777777" w:rsidR="00722B52" w:rsidRDefault="00722B52" w:rsidP="00722B52">
      <w:pPr>
        <w:rPr>
          <w:rFonts w:ascii="Arial" w:hAnsi="Arial" w:cs="Arial"/>
          <w:b/>
        </w:rPr>
      </w:pPr>
      <w:r>
        <w:rPr>
          <w:rFonts w:ascii="Arial" w:hAnsi="Arial" w:cs="Arial"/>
          <w:b/>
        </w:rPr>
        <w:t xml:space="preserve">Abstract: </w:t>
      </w:r>
    </w:p>
    <w:p w14:paraId="32031EF5" w14:textId="77777777" w:rsidR="00722B52" w:rsidRDefault="00722B52" w:rsidP="00722B52">
      <w:r>
        <w:t>This contribution gives an overview on the impacts on SAN RF requirements when introducing the Ku-band(s)</w:t>
      </w:r>
    </w:p>
    <w:p w14:paraId="0B1D45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AC81" w14:textId="45037D57" w:rsidR="00722B52" w:rsidRDefault="00722B52" w:rsidP="00722B52">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0314B6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963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FD6" w14:textId="77777777" w:rsidR="00722B52" w:rsidRDefault="00722B52" w:rsidP="00722B52">
      <w:pPr>
        <w:pStyle w:val="Heading4"/>
      </w:pPr>
      <w:bookmarkStart w:id="362" w:name="_Toc174396356"/>
      <w:r>
        <w:lastRenderedPageBreak/>
        <w:t>8.9.6</w:t>
      </w:r>
      <w:r>
        <w:tab/>
        <w:t>Moderator summary and conclusions</w:t>
      </w:r>
      <w:bookmarkEnd w:id="362"/>
    </w:p>
    <w:p w14:paraId="525CF627" w14:textId="5C4D1F08" w:rsidR="00722B52" w:rsidRDefault="00722B52" w:rsidP="00722B52">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5ADA58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6B8B757" w14:textId="77777777" w:rsidR="00722B52" w:rsidRDefault="00722B52" w:rsidP="00722B52">
      <w:pPr>
        <w:rPr>
          <w:rFonts w:ascii="Arial" w:hAnsi="Arial" w:cs="Arial"/>
          <w:b/>
        </w:rPr>
      </w:pPr>
      <w:r>
        <w:rPr>
          <w:rFonts w:ascii="Arial" w:hAnsi="Arial" w:cs="Arial"/>
          <w:b/>
        </w:rPr>
        <w:t xml:space="preserve">Abstract: </w:t>
      </w:r>
    </w:p>
    <w:p w14:paraId="3AA7A998" w14:textId="77777777" w:rsidR="00722B52" w:rsidRDefault="00722B52" w:rsidP="00722B52">
      <w:r>
        <w:t>[112] BDaT Session AI 8.9.1, 8.9.2, 8.9.3</w:t>
      </w:r>
    </w:p>
    <w:p w14:paraId="253125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B751" w14:textId="158296AA" w:rsidR="00722B52" w:rsidRDefault="00722B52" w:rsidP="00722B52">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0ED86B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EF0C4" w14:textId="77777777" w:rsidR="00722B52" w:rsidRDefault="00722B52" w:rsidP="00722B52">
      <w:pPr>
        <w:rPr>
          <w:rFonts w:ascii="Arial" w:hAnsi="Arial" w:cs="Arial"/>
          <w:b/>
        </w:rPr>
      </w:pPr>
      <w:r>
        <w:rPr>
          <w:rFonts w:ascii="Arial" w:hAnsi="Arial" w:cs="Arial"/>
          <w:b/>
        </w:rPr>
        <w:t xml:space="preserve">Abstract: </w:t>
      </w:r>
    </w:p>
    <w:p w14:paraId="73D868AE" w14:textId="77777777" w:rsidR="00722B52" w:rsidRDefault="00722B52" w:rsidP="00722B52">
      <w:r>
        <w:t>[112] BDaT Session AI 8.9.4, 8.9.5</w:t>
      </w:r>
    </w:p>
    <w:p w14:paraId="209654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90A5" w14:textId="77777777" w:rsidR="00722B52" w:rsidRDefault="00722B52" w:rsidP="00722B52">
      <w:pPr>
        <w:pStyle w:val="Heading3"/>
      </w:pPr>
      <w:bookmarkStart w:id="363" w:name="_Toc174396357"/>
      <w:r>
        <w:t>8.10</w:t>
      </w:r>
      <w:r>
        <w:tab/>
        <w:t>Enhancements for Air-to-ground network for NR</w:t>
      </w:r>
      <w:bookmarkEnd w:id="363"/>
    </w:p>
    <w:p w14:paraId="08BCC7F2" w14:textId="77777777" w:rsidR="00722B52" w:rsidRDefault="00722B52" w:rsidP="00722B52">
      <w:pPr>
        <w:pStyle w:val="Heading4"/>
      </w:pPr>
      <w:bookmarkStart w:id="364" w:name="_Toc174396358"/>
      <w:r>
        <w:t>8.10.1</w:t>
      </w:r>
      <w:r>
        <w:tab/>
        <w:t>General aspects</w:t>
      </w:r>
      <w:bookmarkEnd w:id="364"/>
    </w:p>
    <w:p w14:paraId="72A1DFCB" w14:textId="77777777" w:rsidR="00722B52" w:rsidRDefault="00722B52" w:rsidP="00722B52">
      <w:pPr>
        <w:pStyle w:val="Heading4"/>
      </w:pPr>
      <w:bookmarkStart w:id="365" w:name="_Toc174396359"/>
      <w:r>
        <w:t>8.10.2</w:t>
      </w:r>
      <w:r>
        <w:tab/>
        <w:t>UE RF requirements for CA and UL-MIMO</w:t>
      </w:r>
      <w:bookmarkEnd w:id="365"/>
    </w:p>
    <w:p w14:paraId="4E2A0252" w14:textId="77777777" w:rsidR="00722B52" w:rsidRDefault="00722B52" w:rsidP="00722B52">
      <w:pPr>
        <w:pStyle w:val="Heading5"/>
      </w:pPr>
      <w:bookmarkStart w:id="366" w:name="_Toc174396360"/>
      <w:r>
        <w:t>8.10.2.1</w:t>
      </w:r>
      <w:r>
        <w:tab/>
        <w:t>Intra-band contiguous CA</w:t>
      </w:r>
      <w:bookmarkEnd w:id="366"/>
    </w:p>
    <w:p w14:paraId="5A18A0C2" w14:textId="0D3C2EB1" w:rsidR="00722B52" w:rsidRDefault="00722B52" w:rsidP="00722B52">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3B225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807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0920" w14:textId="31798D10" w:rsidR="00722B52" w:rsidRDefault="00722B52" w:rsidP="00722B52">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172FAD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01F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B8D1" w14:textId="4CFC5CB2" w:rsidR="00722B52" w:rsidRDefault="00722B52" w:rsidP="00722B52">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4ABFE7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F4A7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657D" w14:textId="5C84E7D8" w:rsidR="00722B52" w:rsidRDefault="00722B52" w:rsidP="00722B52">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242972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5682C" w14:textId="77777777" w:rsidR="00722B52" w:rsidRDefault="00722B52" w:rsidP="00722B52">
      <w:pPr>
        <w:rPr>
          <w:rFonts w:ascii="Arial" w:hAnsi="Arial" w:cs="Arial"/>
          <w:b/>
        </w:rPr>
      </w:pPr>
      <w:r>
        <w:rPr>
          <w:rFonts w:ascii="Arial" w:hAnsi="Arial" w:cs="Arial"/>
          <w:b/>
        </w:rPr>
        <w:t xml:space="preserve">Abstract: </w:t>
      </w:r>
    </w:p>
    <w:p w14:paraId="607E4DBB" w14:textId="77777777" w:rsidR="00722B52" w:rsidRDefault="00722B52" w:rsidP="00722B52">
      <w:r>
        <w:t>This paper will delve into some RF considerations for defining requirements for ATG CA and UL MIMO</w:t>
      </w:r>
    </w:p>
    <w:p w14:paraId="328E138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71AC" w14:textId="77777777" w:rsidR="00722B52" w:rsidRDefault="00722B52" w:rsidP="00722B52">
      <w:pPr>
        <w:pStyle w:val="Heading5"/>
      </w:pPr>
      <w:bookmarkStart w:id="367" w:name="_Toc174396361"/>
      <w:r>
        <w:t>8.10.2.2</w:t>
      </w:r>
      <w:r>
        <w:tab/>
        <w:t>Inter-band CA</w:t>
      </w:r>
      <w:bookmarkEnd w:id="367"/>
    </w:p>
    <w:p w14:paraId="4F7A9FB0" w14:textId="132337CC" w:rsidR="00722B52" w:rsidRDefault="00722B52" w:rsidP="00722B52">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74FFD1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45B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088A" w14:textId="2730F89F" w:rsidR="00722B52" w:rsidRDefault="00722B52" w:rsidP="00722B52">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4B4FD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64BF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889" w14:textId="1E5D1425" w:rsidR="00722B52" w:rsidRDefault="00722B52" w:rsidP="00722B52">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328071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C0C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DC81" w14:textId="10E9A8DD" w:rsidR="00722B52" w:rsidRDefault="00722B52" w:rsidP="00722B52">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445F4C5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B8F" w14:textId="16914989" w:rsidR="00722B52" w:rsidRDefault="00722B52" w:rsidP="00722B52">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3AC94A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C5CA" w14:textId="77777777" w:rsidR="00722B52" w:rsidRDefault="00722B52" w:rsidP="00722B52">
      <w:pPr>
        <w:rPr>
          <w:rFonts w:ascii="Arial" w:hAnsi="Arial" w:cs="Arial"/>
          <w:b/>
        </w:rPr>
      </w:pPr>
      <w:r>
        <w:rPr>
          <w:rFonts w:ascii="Arial" w:hAnsi="Arial" w:cs="Arial"/>
          <w:b/>
        </w:rPr>
        <w:t xml:space="preserve">Abstract: </w:t>
      </w:r>
    </w:p>
    <w:p w14:paraId="210E1ECD" w14:textId="77777777" w:rsidR="00722B52" w:rsidRDefault="00722B52" w:rsidP="00722B52">
      <w:r>
        <w:t>There remain numerous unresolved matters requiring attention, and this paper will delve into the RF requirement for ATG UE inter-band CA.</w:t>
      </w:r>
    </w:p>
    <w:p w14:paraId="49415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BF10B" w14:textId="77777777" w:rsidR="00722B52" w:rsidRDefault="00722B52" w:rsidP="00722B52">
      <w:pPr>
        <w:pStyle w:val="Heading5"/>
      </w:pPr>
      <w:bookmarkStart w:id="368" w:name="_Toc174396362"/>
      <w:r>
        <w:t>8.10.2.3</w:t>
      </w:r>
      <w:r>
        <w:tab/>
        <w:t>UL-MIMO</w:t>
      </w:r>
      <w:bookmarkEnd w:id="368"/>
    </w:p>
    <w:p w14:paraId="590709DB" w14:textId="77582EEF" w:rsidR="00722B52" w:rsidRDefault="00722B52" w:rsidP="00722B52">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1F66A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1127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0F92" w14:textId="383EB624" w:rsidR="00722B52" w:rsidRDefault="00722B52" w:rsidP="00722B52">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5B85AB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DCFD9A" w14:textId="77777777" w:rsidR="00722B52" w:rsidRDefault="00722B52" w:rsidP="00722B52">
      <w:pPr>
        <w:rPr>
          <w:rFonts w:ascii="Arial" w:hAnsi="Arial" w:cs="Arial"/>
          <w:b/>
        </w:rPr>
      </w:pPr>
      <w:r>
        <w:rPr>
          <w:rFonts w:ascii="Arial" w:hAnsi="Arial" w:cs="Arial"/>
          <w:b/>
        </w:rPr>
        <w:t xml:space="preserve">Abstract: </w:t>
      </w:r>
    </w:p>
    <w:p w14:paraId="21D48429" w14:textId="77777777" w:rsidR="00722B52" w:rsidRDefault="00722B52" w:rsidP="00722B52">
      <w:r>
        <w:t>It disscuses ATG UE RF requirements for UL-MIMO.</w:t>
      </w:r>
    </w:p>
    <w:p w14:paraId="330A73DE" w14:textId="77777777" w:rsidR="00722B52" w:rsidRDefault="00722B52" w:rsidP="00722B52"/>
    <w:p w14:paraId="144A1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6586" w14:textId="6332F791" w:rsidR="00722B52" w:rsidRDefault="00722B52" w:rsidP="00722B52">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3209F8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645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FCD8" w14:textId="59983823" w:rsidR="00722B52" w:rsidRDefault="00722B52" w:rsidP="00722B52">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404FCE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C3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1CC" w14:textId="35D364F0" w:rsidR="00722B52" w:rsidRDefault="00722B52" w:rsidP="00722B52">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0B5FFB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C1F1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5879" w14:textId="2847082E" w:rsidR="00722B52" w:rsidRDefault="00722B52" w:rsidP="00722B52">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6E21B1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C3C45" w14:textId="77777777" w:rsidR="00722B52" w:rsidRDefault="00722B52" w:rsidP="00722B52">
      <w:pPr>
        <w:rPr>
          <w:rFonts w:ascii="Arial" w:hAnsi="Arial" w:cs="Arial"/>
          <w:b/>
        </w:rPr>
      </w:pPr>
      <w:r>
        <w:rPr>
          <w:rFonts w:ascii="Arial" w:hAnsi="Arial" w:cs="Arial"/>
          <w:b/>
        </w:rPr>
        <w:t xml:space="preserve">Abstract: </w:t>
      </w:r>
    </w:p>
    <w:p w14:paraId="41FD00CA" w14:textId="77777777" w:rsidR="00722B52" w:rsidRDefault="00722B52" w:rsidP="00722B52">
      <w:r>
        <w:t>Discussion on RF requirement of ATG UE UL MIMO</w:t>
      </w:r>
    </w:p>
    <w:p w14:paraId="2FDAFC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A683" w14:textId="77777777" w:rsidR="00722B52" w:rsidRDefault="00722B52" w:rsidP="00722B52">
      <w:pPr>
        <w:pStyle w:val="Heading5"/>
      </w:pPr>
      <w:bookmarkStart w:id="369" w:name="_Toc174396363"/>
      <w:r>
        <w:t>8.10.2.4</w:t>
      </w:r>
      <w:r>
        <w:tab/>
        <w:t>Others</w:t>
      </w:r>
      <w:bookmarkEnd w:id="369"/>
    </w:p>
    <w:p w14:paraId="24D95F0D" w14:textId="77777777" w:rsidR="00722B52" w:rsidRDefault="00722B52" w:rsidP="00722B52">
      <w:pPr>
        <w:pStyle w:val="Heading4"/>
      </w:pPr>
      <w:bookmarkStart w:id="370" w:name="_Toc174396364"/>
      <w:r>
        <w:t>8.10.3</w:t>
      </w:r>
      <w:r>
        <w:tab/>
        <w:t>BS RF requirements for CA</w:t>
      </w:r>
      <w:bookmarkEnd w:id="370"/>
    </w:p>
    <w:p w14:paraId="683500A2" w14:textId="68940748" w:rsidR="00722B52" w:rsidRDefault="00722B52" w:rsidP="00722B52">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586B16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BC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20D3" w14:textId="4B3A1E8C" w:rsidR="00722B52" w:rsidRDefault="00722B52" w:rsidP="00722B52">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6E5F55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805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F6024" w14:textId="4DEA14B0" w:rsidR="00722B52" w:rsidRDefault="00722B52" w:rsidP="00722B52">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3EE705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AD5A0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768" w14:textId="07658949" w:rsidR="00722B52" w:rsidRDefault="00722B52" w:rsidP="00722B52">
      <w:pPr>
        <w:rPr>
          <w:rFonts w:ascii="Arial" w:hAnsi="Arial" w:cs="Arial"/>
          <w:b/>
          <w:sz w:val="24"/>
        </w:rPr>
      </w:pPr>
      <w:r>
        <w:rPr>
          <w:rFonts w:ascii="Arial" w:hAnsi="Arial" w:cs="Arial"/>
          <w:b/>
          <w:color w:val="0000FF"/>
          <w:sz w:val="24"/>
        </w:rPr>
        <w:lastRenderedPageBreak/>
        <w:t>R4-2413267</w:t>
      </w:r>
      <w:r>
        <w:rPr>
          <w:rFonts w:ascii="Arial" w:hAnsi="Arial" w:cs="Arial"/>
          <w:b/>
          <w:color w:val="0000FF"/>
          <w:sz w:val="24"/>
        </w:rPr>
        <w:tab/>
      </w:r>
      <w:r>
        <w:rPr>
          <w:rFonts w:ascii="Arial" w:hAnsi="Arial" w:cs="Arial"/>
          <w:b/>
          <w:sz w:val="24"/>
        </w:rPr>
        <w:t>Discussion on remaining issues of ATG BS supporting CA</w:t>
      </w:r>
    </w:p>
    <w:p w14:paraId="2ED852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5A584" w14:textId="77777777" w:rsidR="00722B52" w:rsidRDefault="00722B52" w:rsidP="00722B52">
      <w:pPr>
        <w:rPr>
          <w:rFonts w:ascii="Arial" w:hAnsi="Arial" w:cs="Arial"/>
          <w:b/>
        </w:rPr>
      </w:pPr>
      <w:r>
        <w:rPr>
          <w:rFonts w:ascii="Arial" w:hAnsi="Arial" w:cs="Arial"/>
          <w:b/>
        </w:rPr>
        <w:t xml:space="preserve">Abstract: </w:t>
      </w:r>
    </w:p>
    <w:p w14:paraId="0C10F69C" w14:textId="77777777" w:rsidR="00722B52" w:rsidRDefault="00722B52" w:rsidP="00722B52">
      <w:r>
        <w:t>This paper will discuss the remaining issues, i.e. how to handle CA TAE requirements for ATG BS in TS 38.104.</w:t>
      </w:r>
    </w:p>
    <w:p w14:paraId="1BFC5A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A7F3" w14:textId="77777777" w:rsidR="00722B52" w:rsidRDefault="00722B52" w:rsidP="00722B52">
      <w:pPr>
        <w:pStyle w:val="Heading4"/>
      </w:pPr>
      <w:bookmarkStart w:id="371" w:name="_Toc174396365"/>
      <w:r>
        <w:t>8.10.4</w:t>
      </w:r>
      <w:r>
        <w:tab/>
        <w:t>RRM core requirements for CA</w:t>
      </w:r>
      <w:bookmarkEnd w:id="371"/>
    </w:p>
    <w:p w14:paraId="6E3DEE4F" w14:textId="11E7778C" w:rsidR="00722B52" w:rsidRDefault="00722B52" w:rsidP="00722B52">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320AFA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262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7A0B" w14:textId="144A0638" w:rsidR="00722B52" w:rsidRDefault="00722B52" w:rsidP="00722B52">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3D630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E3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6A8A" w14:textId="2158AE5D" w:rsidR="00722B52" w:rsidRDefault="00722B52" w:rsidP="00722B52">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6A0394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598B9" w14:textId="77777777" w:rsidR="00722B52" w:rsidRDefault="00722B52" w:rsidP="00722B52">
      <w:pPr>
        <w:rPr>
          <w:rFonts w:ascii="Arial" w:hAnsi="Arial" w:cs="Arial"/>
          <w:b/>
        </w:rPr>
      </w:pPr>
      <w:r>
        <w:rPr>
          <w:rFonts w:ascii="Arial" w:hAnsi="Arial" w:cs="Arial"/>
          <w:b/>
        </w:rPr>
        <w:t xml:space="preserve">Abstract: </w:t>
      </w:r>
    </w:p>
    <w:p w14:paraId="749DCFFC" w14:textId="77777777" w:rsidR="00722B52" w:rsidRDefault="00722B52" w:rsidP="00722B52">
      <w:r>
        <w:t>RRM core requirement  for ATG CA in Rel 19</w:t>
      </w:r>
    </w:p>
    <w:p w14:paraId="0BC92F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6EBD" w14:textId="15452D89" w:rsidR="00722B52" w:rsidRDefault="00722B52" w:rsidP="00722B52">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CCE46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586A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A743" w14:textId="083E5C3D" w:rsidR="00722B52" w:rsidRDefault="00722B52" w:rsidP="00722B52">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0667DF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6D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978" w14:textId="3155015E" w:rsidR="00722B52" w:rsidRDefault="00722B52" w:rsidP="00722B52">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0FDE20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2A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DA2B" w14:textId="58F19092" w:rsidR="00722B52" w:rsidRDefault="00722B52" w:rsidP="00722B52">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067C83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57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AAC" w14:textId="77777777" w:rsidR="00722B52" w:rsidRDefault="00722B52" w:rsidP="00722B52">
      <w:pPr>
        <w:pStyle w:val="Heading4"/>
      </w:pPr>
      <w:bookmarkStart w:id="372" w:name="_Toc174396366"/>
      <w:r>
        <w:lastRenderedPageBreak/>
        <w:t>8.10.5</w:t>
      </w:r>
      <w:r>
        <w:tab/>
        <w:t>Moderator summary and conclusions</w:t>
      </w:r>
      <w:bookmarkEnd w:id="372"/>
    </w:p>
    <w:p w14:paraId="3D73139D" w14:textId="7E8320D4" w:rsidR="00722B52" w:rsidRDefault="00722B52" w:rsidP="00722B52">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2E8DB0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2984D7" w14:textId="77777777" w:rsidR="00722B52" w:rsidRDefault="00722B52" w:rsidP="00722B52">
      <w:pPr>
        <w:rPr>
          <w:rFonts w:ascii="Arial" w:hAnsi="Arial" w:cs="Arial"/>
          <w:b/>
        </w:rPr>
      </w:pPr>
      <w:r>
        <w:rPr>
          <w:rFonts w:ascii="Arial" w:hAnsi="Arial" w:cs="Arial"/>
          <w:b/>
        </w:rPr>
        <w:t xml:space="preserve">Abstract: </w:t>
      </w:r>
    </w:p>
    <w:p w14:paraId="505B5F03" w14:textId="77777777" w:rsidR="00722B52" w:rsidRDefault="00722B52" w:rsidP="00722B52">
      <w:r>
        <w:t>Topic summary in RRM session</w:t>
      </w:r>
    </w:p>
    <w:p w14:paraId="3EFA55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93C" w14:textId="0E67AA8B" w:rsidR="00722B52" w:rsidRDefault="00722B52" w:rsidP="00722B52">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09E8F6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E862014" w14:textId="77777777" w:rsidR="00722B52" w:rsidRDefault="00722B52" w:rsidP="00722B52">
      <w:pPr>
        <w:rPr>
          <w:rFonts w:ascii="Arial" w:hAnsi="Arial" w:cs="Arial"/>
          <w:b/>
        </w:rPr>
      </w:pPr>
      <w:r>
        <w:rPr>
          <w:rFonts w:ascii="Arial" w:hAnsi="Arial" w:cs="Arial"/>
          <w:b/>
        </w:rPr>
        <w:t xml:space="preserve">Abstract: </w:t>
      </w:r>
    </w:p>
    <w:p w14:paraId="0B16C32C" w14:textId="77777777" w:rsidR="00722B52" w:rsidRDefault="00722B52" w:rsidP="00722B52">
      <w:r>
        <w:t>Summary for AI 5.8.1, 8.10.1, 8.10.2</w:t>
      </w:r>
    </w:p>
    <w:p w14:paraId="524C1A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DAF9" w14:textId="4EF76E75" w:rsidR="00722B52" w:rsidRDefault="00722B52" w:rsidP="00722B52">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79E454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6390E" w14:textId="77777777" w:rsidR="00722B52" w:rsidRDefault="00722B52" w:rsidP="00722B52">
      <w:pPr>
        <w:rPr>
          <w:rFonts w:ascii="Arial" w:hAnsi="Arial" w:cs="Arial"/>
          <w:b/>
        </w:rPr>
      </w:pPr>
      <w:r>
        <w:rPr>
          <w:rFonts w:ascii="Arial" w:hAnsi="Arial" w:cs="Arial"/>
          <w:b/>
        </w:rPr>
        <w:t xml:space="preserve">Abstract: </w:t>
      </w:r>
    </w:p>
    <w:p w14:paraId="6C23C285" w14:textId="77777777" w:rsidR="00722B52" w:rsidRDefault="00722B52" w:rsidP="00722B52">
      <w:r>
        <w:t>[112] BDaT Session AI 8.10.3</w:t>
      </w:r>
    </w:p>
    <w:p w14:paraId="230C1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263F" w14:textId="77777777" w:rsidR="00722B52" w:rsidRDefault="00722B52" w:rsidP="00722B52">
      <w:pPr>
        <w:pStyle w:val="Heading3"/>
      </w:pPr>
      <w:bookmarkStart w:id="373" w:name="_Toc174396367"/>
      <w:r>
        <w:t>8.11</w:t>
      </w:r>
      <w:r>
        <w:tab/>
        <w:t>NR base station (BS) RF requirement evolution for FR1/FR2 and testing</w:t>
      </w:r>
      <w:bookmarkEnd w:id="373"/>
    </w:p>
    <w:p w14:paraId="280C5FE0" w14:textId="77777777" w:rsidR="00722B52" w:rsidRDefault="00722B52" w:rsidP="00722B52">
      <w:pPr>
        <w:pStyle w:val="Heading4"/>
      </w:pPr>
      <w:bookmarkStart w:id="374" w:name="_Toc174396368"/>
      <w:r>
        <w:t>8.11.1</w:t>
      </w:r>
      <w:r>
        <w:tab/>
        <w:t>General aspects</w:t>
      </w:r>
      <w:bookmarkEnd w:id="374"/>
    </w:p>
    <w:p w14:paraId="3755EC31" w14:textId="527433BF" w:rsidR="00722B52" w:rsidRDefault="00722B52" w:rsidP="00722B52">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4B2B0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5A98DB" w14:textId="77777777" w:rsidR="00722B52" w:rsidRDefault="00722B52" w:rsidP="00722B52">
      <w:pPr>
        <w:rPr>
          <w:rFonts w:ascii="Arial" w:hAnsi="Arial" w:cs="Arial"/>
          <w:b/>
        </w:rPr>
      </w:pPr>
      <w:r>
        <w:rPr>
          <w:rFonts w:ascii="Arial" w:hAnsi="Arial" w:cs="Arial"/>
          <w:b/>
        </w:rPr>
        <w:t xml:space="preserve">Abstract: </w:t>
      </w:r>
    </w:p>
    <w:p w14:paraId="010F3378" w14:textId="77777777" w:rsidR="00722B52" w:rsidRDefault="00722B52" w:rsidP="00722B52">
      <w:r>
        <w:t>In this contribution this contribution we provide an overview of the work and some proposals to further simulate progress.</w:t>
      </w:r>
    </w:p>
    <w:p w14:paraId="76ED0A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9472" w14:textId="2DA5059D" w:rsidR="00722B52" w:rsidRDefault="00722B52" w:rsidP="00722B52">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37BD6E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8C5C3" w14:textId="77777777" w:rsidR="00722B52" w:rsidRDefault="00722B52" w:rsidP="00722B52">
      <w:pPr>
        <w:rPr>
          <w:rFonts w:ascii="Arial" w:hAnsi="Arial" w:cs="Arial"/>
          <w:b/>
        </w:rPr>
      </w:pPr>
      <w:r>
        <w:rPr>
          <w:rFonts w:ascii="Arial" w:hAnsi="Arial" w:cs="Arial"/>
          <w:b/>
        </w:rPr>
        <w:t xml:space="preserve">Abstract: </w:t>
      </w:r>
    </w:p>
    <w:p w14:paraId="2CB51DD7" w14:textId="77777777" w:rsidR="00722B52" w:rsidRDefault="00722B52" w:rsidP="00722B52">
      <w:r>
        <w:t>MCC: Not sure if this should be a draftCR to TS 38.104 without providing any WI code for the feature related to expected EIRP requirements. This need to be addressed by session chair.</w:t>
      </w:r>
    </w:p>
    <w:p w14:paraId="73AE9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81C" w14:textId="77777777" w:rsidR="00722B52" w:rsidRDefault="00722B52" w:rsidP="00722B52">
      <w:pPr>
        <w:pStyle w:val="Heading4"/>
      </w:pPr>
      <w:bookmarkStart w:id="375" w:name="_Toc174396369"/>
      <w:r>
        <w:lastRenderedPageBreak/>
        <w:t>8.11.2</w:t>
      </w:r>
      <w:r>
        <w:tab/>
        <w:t>Expected EIRP mask for upper 6GHz</w:t>
      </w:r>
      <w:bookmarkEnd w:id="375"/>
    </w:p>
    <w:p w14:paraId="417A4BFB" w14:textId="46C519DA" w:rsidR="00722B52" w:rsidRDefault="00722B52" w:rsidP="00722B52">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0AA5E1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26FF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E81E" w14:textId="6CC46153" w:rsidR="00722B52" w:rsidRDefault="00722B52" w:rsidP="00722B52">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62DD7D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48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B75" w14:textId="6880D24E" w:rsidR="00722B52" w:rsidRDefault="00722B52" w:rsidP="00722B52">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494ECAC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D19E30" w14:textId="77777777" w:rsidR="00722B52" w:rsidRDefault="00722B52" w:rsidP="00722B52">
      <w:pPr>
        <w:rPr>
          <w:rFonts w:ascii="Arial" w:hAnsi="Arial" w:cs="Arial"/>
          <w:b/>
        </w:rPr>
      </w:pPr>
      <w:r>
        <w:rPr>
          <w:rFonts w:ascii="Arial" w:hAnsi="Arial" w:cs="Arial"/>
          <w:b/>
        </w:rPr>
        <w:t xml:space="preserve">Abstract: </w:t>
      </w:r>
    </w:p>
    <w:p w14:paraId="38BAFCC6" w14:textId="77777777" w:rsidR="00722B52" w:rsidRDefault="00722B52" w:rsidP="00722B52">
      <w:r>
        <w:t>This TR provide the draft skeleton for Protection of fixed satellite service (FSS) UL within 6425 to 7125 MHz according to the agreement reached during RAN4#110bis meeting.</w:t>
      </w:r>
    </w:p>
    <w:p w14:paraId="1359C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718BB" w14:textId="22FA692F" w:rsidR="00722B52" w:rsidRDefault="00722B52" w:rsidP="00722B52">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08D690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8A5C7C5" w14:textId="77777777" w:rsidR="00722B52" w:rsidRDefault="00722B52" w:rsidP="00722B52">
      <w:pPr>
        <w:rPr>
          <w:rFonts w:ascii="Arial" w:hAnsi="Arial" w:cs="Arial"/>
          <w:b/>
        </w:rPr>
      </w:pPr>
      <w:r>
        <w:rPr>
          <w:rFonts w:ascii="Arial" w:hAnsi="Arial" w:cs="Arial"/>
          <w:b/>
        </w:rPr>
        <w:t xml:space="preserve">Abstract: </w:t>
      </w:r>
    </w:p>
    <w:p w14:paraId="63881BD5" w14:textId="77777777" w:rsidR="00722B52" w:rsidRDefault="00722B52" w:rsidP="00722B52">
      <w:r>
        <w:t>This TR is to capture the TP agreed during the RAN4#112 meeting. MCC: This is assumed to be for post-meeting agreement. [Post-Meeting]</w:t>
      </w:r>
    </w:p>
    <w:p w14:paraId="3B2973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521A" w14:textId="62EBB9FB" w:rsidR="00722B52" w:rsidRDefault="00722B52" w:rsidP="00722B52">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4FC6437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0FCDF8" w14:textId="77777777" w:rsidR="00722B52" w:rsidRDefault="00722B52" w:rsidP="00722B52">
      <w:pPr>
        <w:rPr>
          <w:rFonts w:ascii="Arial" w:hAnsi="Arial" w:cs="Arial"/>
          <w:b/>
        </w:rPr>
      </w:pPr>
      <w:r>
        <w:rPr>
          <w:rFonts w:ascii="Arial" w:hAnsi="Arial" w:cs="Arial"/>
          <w:b/>
        </w:rPr>
        <w:t xml:space="preserve">Abstract: </w:t>
      </w:r>
    </w:p>
    <w:p w14:paraId="34DCDCF4" w14:textId="77777777" w:rsidR="00722B52" w:rsidRDefault="00722B52" w:rsidP="00722B52">
      <w:r>
        <w:t>MCC: This is a draft CR for endorsement. This is a Rel-19 draftCR.</w:t>
      </w:r>
    </w:p>
    <w:p w14:paraId="43056E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2EBC" w14:textId="13A16DB9" w:rsidR="00722B52" w:rsidRDefault="00722B52" w:rsidP="00722B52">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7AD917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021AFD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9D14" w14:textId="469BCA08" w:rsidR="00722B52" w:rsidRDefault="00722B52" w:rsidP="00722B52">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07848C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5B7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06A38" w14:textId="20941BC5" w:rsidR="00722B52" w:rsidRDefault="00722B52" w:rsidP="00722B52">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4A8C732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44EF64" w14:textId="77777777" w:rsidR="00722B52" w:rsidRDefault="00722B52" w:rsidP="00722B52">
      <w:pPr>
        <w:rPr>
          <w:rFonts w:ascii="Arial" w:hAnsi="Arial" w:cs="Arial"/>
          <w:b/>
        </w:rPr>
      </w:pPr>
      <w:r>
        <w:rPr>
          <w:rFonts w:ascii="Arial" w:hAnsi="Arial" w:cs="Arial"/>
          <w:b/>
        </w:rPr>
        <w:t xml:space="preserve">Abstract: </w:t>
      </w:r>
    </w:p>
    <w:p w14:paraId="02C1A001" w14:textId="77777777" w:rsidR="00722B52" w:rsidRDefault="00722B52" w:rsidP="00722B52">
      <w:r>
        <w:t>This TR provide the draft skeleton for Protection of fixed satellite service (FSS) UL within 6425 to 7125 MHz according to the agreement reached during RAN4#110bis meeting. MCC: This is assumed to be for post-meeting agreement. [Post-Meeting]</w:t>
      </w:r>
    </w:p>
    <w:p w14:paraId="3FDEE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9DDB" w14:textId="150CE229" w:rsidR="00722B52" w:rsidRDefault="00722B52" w:rsidP="00722B52">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2731B3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A2E81" w14:textId="77777777" w:rsidR="00722B52" w:rsidRDefault="00722B52" w:rsidP="00722B52">
      <w:pPr>
        <w:rPr>
          <w:rFonts w:ascii="Arial" w:hAnsi="Arial" w:cs="Arial"/>
          <w:b/>
        </w:rPr>
      </w:pPr>
      <w:r>
        <w:rPr>
          <w:rFonts w:ascii="Arial" w:hAnsi="Arial" w:cs="Arial"/>
          <w:b/>
        </w:rPr>
        <w:t xml:space="preserve">Abstract: </w:t>
      </w:r>
    </w:p>
    <w:p w14:paraId="0D91AC40" w14:textId="77777777" w:rsidR="00722B52" w:rsidRDefault="00722B52" w:rsidP="00722B52">
      <w:r>
        <w:t>Introduction of the new OTA spatial requirement for BS operating in band n104. MCC: This was not made available at tdoc submission deadline.</w:t>
      </w:r>
    </w:p>
    <w:p w14:paraId="1027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E486" w14:textId="5E1F2444" w:rsidR="00722B52" w:rsidRDefault="00722B52" w:rsidP="00722B52">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704174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2C23AE" w14:textId="77777777" w:rsidR="00722B52" w:rsidRDefault="00722B52" w:rsidP="00722B52">
      <w:pPr>
        <w:rPr>
          <w:rFonts w:ascii="Arial" w:hAnsi="Arial" w:cs="Arial"/>
          <w:b/>
        </w:rPr>
      </w:pPr>
      <w:r>
        <w:rPr>
          <w:rFonts w:ascii="Arial" w:hAnsi="Arial" w:cs="Arial"/>
          <w:b/>
        </w:rPr>
        <w:t xml:space="preserve">Abstract: </w:t>
      </w:r>
    </w:p>
    <w:p w14:paraId="471DA9C2" w14:textId="77777777" w:rsidR="00722B52" w:rsidRDefault="00722B52" w:rsidP="00722B52">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56891C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0A9E" w14:textId="3151E0DD" w:rsidR="00722B52" w:rsidRDefault="00722B52" w:rsidP="00722B52">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721A55D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8561D85" w14:textId="77777777" w:rsidR="00722B52" w:rsidRDefault="00722B52" w:rsidP="00722B52">
      <w:pPr>
        <w:rPr>
          <w:rFonts w:ascii="Arial" w:hAnsi="Arial" w:cs="Arial"/>
          <w:b/>
        </w:rPr>
      </w:pPr>
      <w:r>
        <w:rPr>
          <w:rFonts w:ascii="Arial" w:hAnsi="Arial" w:cs="Arial"/>
          <w:b/>
        </w:rPr>
        <w:t xml:space="preserve">Abstract: </w:t>
      </w:r>
    </w:p>
    <w:p w14:paraId="01A71DD1" w14:textId="77777777" w:rsidR="00722B52" w:rsidRDefault="00722B52" w:rsidP="00722B52">
      <w:r>
        <w:t>Addition of new OTA spatial requirement for protection of FSS UL from interference generated by emissions above horizon from BS operating in band n104. MCC: This was not made available at tdoc submission deadline. This is a Rel-19 draftCR.</w:t>
      </w:r>
    </w:p>
    <w:p w14:paraId="5AD7E9B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0D8A" w14:textId="1E41AAB2" w:rsidR="00722B52" w:rsidRDefault="00722B52" w:rsidP="00722B52">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6EC226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FCA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D5A3" w14:textId="77777777" w:rsidR="00722B52" w:rsidRDefault="00722B52" w:rsidP="00722B52">
      <w:pPr>
        <w:pStyle w:val="Heading4"/>
      </w:pPr>
      <w:bookmarkStart w:id="376" w:name="_Toc174396370"/>
      <w:r>
        <w:t>8.11.3</w:t>
      </w:r>
      <w:r>
        <w:tab/>
        <w:t>OTA test enhancement</w:t>
      </w:r>
      <w:bookmarkEnd w:id="376"/>
    </w:p>
    <w:p w14:paraId="63BEC497" w14:textId="1602F3AD" w:rsidR="00722B52" w:rsidRDefault="00722B52" w:rsidP="00722B52">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6211AB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FB25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0267" w14:textId="6A092077" w:rsidR="00722B52" w:rsidRDefault="00722B52" w:rsidP="00722B52">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50DCCA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56E7D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26A8" w14:textId="55A8B780" w:rsidR="00722B52" w:rsidRDefault="00722B52" w:rsidP="00722B52">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413D0E1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1F3A7" w14:textId="77777777" w:rsidR="00722B52" w:rsidRDefault="00722B52" w:rsidP="00722B52">
      <w:pPr>
        <w:rPr>
          <w:rFonts w:ascii="Arial" w:hAnsi="Arial" w:cs="Arial"/>
          <w:b/>
        </w:rPr>
      </w:pPr>
      <w:r>
        <w:rPr>
          <w:rFonts w:ascii="Arial" w:hAnsi="Arial" w:cs="Arial"/>
          <w:b/>
        </w:rPr>
        <w:t xml:space="preserve">Abstract: </w:t>
      </w:r>
    </w:p>
    <w:p w14:paraId="13191BE9" w14:textId="77777777" w:rsidR="00722B52" w:rsidRDefault="00722B52" w:rsidP="00722B52">
      <w:r>
        <w:t>Discussion on workflow and observations based on measurements of BS-BS isolation.</w:t>
      </w:r>
    </w:p>
    <w:p w14:paraId="22FD9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BC7" w14:textId="602597BD" w:rsidR="00722B52" w:rsidRDefault="00722B52" w:rsidP="00722B52">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61B680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64A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0270" w14:textId="3DE7077C" w:rsidR="00722B52" w:rsidRDefault="00722B52" w:rsidP="00722B52">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2B408F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8F3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B5C1" w14:textId="77777777" w:rsidR="00722B52" w:rsidRDefault="00722B52" w:rsidP="00722B52">
      <w:pPr>
        <w:pStyle w:val="Heading4"/>
      </w:pPr>
      <w:bookmarkStart w:id="377" w:name="_Toc174396371"/>
      <w:r>
        <w:t>8.11.4</w:t>
      </w:r>
      <w:r>
        <w:tab/>
        <w:t>BS conformance testing</w:t>
      </w:r>
      <w:bookmarkEnd w:id="377"/>
    </w:p>
    <w:p w14:paraId="03B9A86D" w14:textId="013D2E2C" w:rsidR="00722B52" w:rsidRDefault="00722B52" w:rsidP="00722B52">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171F36A7"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DD39457" w14:textId="77777777" w:rsidR="00722B52" w:rsidRDefault="00722B52">
      <w:pPr>
        <w:rPr>
          <w:rFonts w:ascii="Arial" w:hAnsi="Arial" w:cs="Arial"/>
          <w:b/>
        </w:rPr>
      </w:pPr>
      <w:r>
        <w:rPr>
          <w:rFonts w:ascii="Arial" w:hAnsi="Arial" w:cs="Arial"/>
          <w:b/>
        </w:rPr>
        <w:t xml:space="preserve">Abstract: </w:t>
      </w:r>
    </w:p>
    <w:p w14:paraId="42D4BD8A" w14:textId="77777777" w:rsidR="00722B52" w:rsidRDefault="00722B52">
      <w:r>
        <w:t>This contribution provides a step wise procedure for the measurement of EIRP mask for upper 6 GHz</w:t>
      </w:r>
    </w:p>
    <w:p w14:paraId="3E2EA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F97A" w14:textId="776AF740" w:rsidR="00000000" w:rsidRDefault="00722B52" w:rsidP="00722B52">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2291DFA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C7052" w14:textId="77777777" w:rsidR="00722B52" w:rsidRDefault="00722B52" w:rsidP="00722B52">
      <w:pPr>
        <w:rPr>
          <w:rFonts w:ascii="Arial" w:hAnsi="Arial" w:cs="Arial"/>
          <w:b/>
        </w:rPr>
      </w:pPr>
      <w:r>
        <w:rPr>
          <w:rFonts w:ascii="Arial" w:hAnsi="Arial" w:cs="Arial"/>
          <w:b/>
        </w:rPr>
        <w:t xml:space="preserve">Abstract: </w:t>
      </w:r>
    </w:p>
    <w:p w14:paraId="75F6C8DD" w14:textId="77777777" w:rsidR="00722B52" w:rsidRDefault="00722B52" w:rsidP="00722B52">
      <w:r>
        <w:t>MCC: This was not made available at tdoc submission deadline.</w:t>
      </w:r>
    </w:p>
    <w:p w14:paraId="491766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9F83" w14:textId="3DB5121D" w:rsidR="00722B52" w:rsidRDefault="00722B52" w:rsidP="00722B52">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59C56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A7B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6693" w14:textId="732A49F2" w:rsidR="00722B52" w:rsidRDefault="00722B52" w:rsidP="00722B52">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55217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022D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9D25" w14:textId="043417F6" w:rsidR="00722B52" w:rsidRDefault="00722B52" w:rsidP="00722B52">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1CD6A4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CFC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66AE" w14:textId="292EF933" w:rsidR="00722B52" w:rsidRDefault="00722B52" w:rsidP="00722B52">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94E85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2E27E" w14:textId="77777777" w:rsidR="00722B52" w:rsidRDefault="00722B52" w:rsidP="00722B52">
      <w:pPr>
        <w:rPr>
          <w:rFonts w:ascii="Arial" w:hAnsi="Arial" w:cs="Arial"/>
          <w:b/>
        </w:rPr>
      </w:pPr>
      <w:r>
        <w:rPr>
          <w:rFonts w:ascii="Arial" w:hAnsi="Arial" w:cs="Arial"/>
          <w:b/>
        </w:rPr>
        <w:t xml:space="preserve">Abstract: </w:t>
      </w:r>
    </w:p>
    <w:p w14:paraId="25839562" w14:textId="77777777" w:rsidR="00722B52" w:rsidRDefault="00722B52" w:rsidP="00722B52">
      <w:r>
        <w:t>Aspects related to conformance testing for compliance to the new OTA spatial requirement for BS operating in band n104. MCC: This was not made available at tdoc submission deadline.</w:t>
      </w:r>
    </w:p>
    <w:p w14:paraId="276ED3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0C82" w14:textId="0EB45B4D" w:rsidR="00722B52" w:rsidRDefault="00722B52" w:rsidP="00722B52">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11B4B9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2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5C3" w14:textId="77777777" w:rsidR="00722B52" w:rsidRDefault="00722B52" w:rsidP="00722B52">
      <w:pPr>
        <w:pStyle w:val="Heading4"/>
      </w:pPr>
      <w:bookmarkStart w:id="378" w:name="_Toc174396372"/>
      <w:r>
        <w:t>8.11.5</w:t>
      </w:r>
      <w:r>
        <w:tab/>
        <w:t>Moderator summary and conclusions</w:t>
      </w:r>
      <w:bookmarkEnd w:id="378"/>
    </w:p>
    <w:p w14:paraId="2545D81F" w14:textId="3FDE2582" w:rsidR="00722B52" w:rsidRDefault="00722B52" w:rsidP="00722B52">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075FEF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98FE1" w14:textId="77777777" w:rsidR="00722B52" w:rsidRDefault="00722B52" w:rsidP="00722B52">
      <w:pPr>
        <w:rPr>
          <w:rFonts w:ascii="Arial" w:hAnsi="Arial" w:cs="Arial"/>
          <w:b/>
        </w:rPr>
      </w:pPr>
      <w:r>
        <w:rPr>
          <w:rFonts w:ascii="Arial" w:hAnsi="Arial" w:cs="Arial"/>
          <w:b/>
        </w:rPr>
        <w:t xml:space="preserve">Abstract: </w:t>
      </w:r>
    </w:p>
    <w:p w14:paraId="069D7D45" w14:textId="77777777" w:rsidR="00722B52" w:rsidRDefault="00722B52" w:rsidP="00722B52">
      <w:r>
        <w:t>[112] BDaT Session AI 8.11.1, 8.11.2, 8.11.3, 8.11.4</w:t>
      </w:r>
    </w:p>
    <w:p w14:paraId="721DD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D1F" w14:textId="77777777" w:rsidR="00722B52" w:rsidRDefault="00722B52" w:rsidP="00722B52">
      <w:pPr>
        <w:pStyle w:val="Heading3"/>
      </w:pPr>
      <w:bookmarkStart w:id="379" w:name="_Toc174396373"/>
      <w:r>
        <w:lastRenderedPageBreak/>
        <w:t>8.12</w:t>
      </w:r>
      <w:r>
        <w:tab/>
        <w:t>TRP (Total Radiated Power), TRS (Total Radiated Sensitivity) and MIMO OTA (Over the Air) testing enhancement Phase 3</w:t>
      </w:r>
      <w:bookmarkEnd w:id="379"/>
    </w:p>
    <w:p w14:paraId="527C20A2" w14:textId="77777777" w:rsidR="00722B52" w:rsidRDefault="00722B52" w:rsidP="00722B52">
      <w:pPr>
        <w:pStyle w:val="Heading4"/>
      </w:pPr>
      <w:bookmarkStart w:id="380" w:name="_Toc174396374"/>
      <w:r>
        <w:t>8.12.1</w:t>
      </w:r>
      <w:r>
        <w:tab/>
        <w:t>General aspects</w:t>
      </w:r>
      <w:bookmarkEnd w:id="380"/>
    </w:p>
    <w:p w14:paraId="067B5115" w14:textId="4139DAD1" w:rsidR="00722B52" w:rsidRDefault="00722B52" w:rsidP="00722B52">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0249BE9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3E5396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6299" w14:textId="70A6FAA4" w:rsidR="00722B52" w:rsidRDefault="00722B52" w:rsidP="00722B52">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50E3FF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495D5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E1FF" w14:textId="77777777" w:rsidR="00722B52" w:rsidRDefault="00722B52" w:rsidP="00722B52">
      <w:pPr>
        <w:pStyle w:val="Heading4"/>
      </w:pPr>
      <w:bookmarkStart w:id="381" w:name="_Toc174396375"/>
      <w:r>
        <w:t>8.12.2</w:t>
      </w:r>
      <w:r>
        <w:tab/>
        <w:t>Core requirements</w:t>
      </w:r>
      <w:bookmarkEnd w:id="381"/>
    </w:p>
    <w:p w14:paraId="48B27700" w14:textId="77777777" w:rsidR="00722B52" w:rsidRDefault="00722B52" w:rsidP="00722B52">
      <w:pPr>
        <w:pStyle w:val="Heading5"/>
      </w:pPr>
      <w:bookmarkStart w:id="382" w:name="_Toc174396376"/>
      <w:r>
        <w:t>8.12.2.1</w:t>
      </w:r>
      <w:r>
        <w:tab/>
        <w:t>Test methodology for FR1 non-RedCap headworn XR devices</w:t>
      </w:r>
      <w:bookmarkEnd w:id="382"/>
    </w:p>
    <w:p w14:paraId="4BB9D68B" w14:textId="77DFB891" w:rsidR="00722B52" w:rsidRDefault="00722B52" w:rsidP="00722B52">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23A26A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00FB" w14:textId="77777777" w:rsidR="00722B52" w:rsidRDefault="00722B52" w:rsidP="00722B52">
      <w:pPr>
        <w:rPr>
          <w:rFonts w:ascii="Arial" w:hAnsi="Arial" w:cs="Arial"/>
          <w:b/>
        </w:rPr>
      </w:pPr>
      <w:r>
        <w:rPr>
          <w:rFonts w:ascii="Arial" w:hAnsi="Arial" w:cs="Arial"/>
          <w:b/>
        </w:rPr>
        <w:t xml:space="preserve">Abstract: </w:t>
      </w:r>
    </w:p>
    <w:p w14:paraId="16EAA41C" w14:textId="77777777" w:rsidR="00722B52" w:rsidRDefault="00722B52" w:rsidP="00722B52">
      <w:r>
        <w:t>proposals on XR device test procedures</w:t>
      </w:r>
    </w:p>
    <w:p w14:paraId="73AF19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08AB" w14:textId="1EF7044D" w:rsidR="00722B52" w:rsidRDefault="00722B52" w:rsidP="00722B52">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381394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EBB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944C8" w14:textId="4D6964A3" w:rsidR="00722B52" w:rsidRDefault="00722B52" w:rsidP="00722B52">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6198D9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97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C193" w14:textId="5561DCE8" w:rsidR="00722B52" w:rsidRDefault="00722B52" w:rsidP="00722B52">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084A3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B46C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9C09" w14:textId="00C66D05" w:rsidR="00722B52" w:rsidRDefault="00722B52" w:rsidP="00722B52">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08E80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0DF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65D69" w14:textId="0E158390" w:rsidR="00722B52" w:rsidRDefault="00722B52" w:rsidP="00722B52">
      <w:pPr>
        <w:rPr>
          <w:rFonts w:ascii="Arial" w:hAnsi="Arial" w:cs="Arial"/>
          <w:b/>
          <w:sz w:val="24"/>
        </w:rPr>
      </w:pPr>
      <w:r>
        <w:rPr>
          <w:rFonts w:ascii="Arial" w:hAnsi="Arial" w:cs="Arial"/>
          <w:b/>
          <w:color w:val="0000FF"/>
          <w:sz w:val="24"/>
        </w:rPr>
        <w:lastRenderedPageBreak/>
        <w:t>R4-2412677</w:t>
      </w:r>
      <w:r>
        <w:rPr>
          <w:rFonts w:ascii="Arial" w:hAnsi="Arial" w:cs="Arial"/>
          <w:b/>
          <w:color w:val="0000FF"/>
          <w:sz w:val="24"/>
        </w:rPr>
        <w:tab/>
      </w:r>
      <w:r>
        <w:rPr>
          <w:rFonts w:ascii="Arial" w:hAnsi="Arial" w:cs="Arial"/>
          <w:b/>
          <w:sz w:val="24"/>
        </w:rPr>
        <w:t>Discusion on XR OTA test method</w:t>
      </w:r>
    </w:p>
    <w:p w14:paraId="71782A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B53CB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F71B" w14:textId="1135EB09" w:rsidR="00722B52" w:rsidRDefault="00722B52" w:rsidP="00722B52">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2AB132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9F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B515" w14:textId="77777777" w:rsidR="00722B52" w:rsidRDefault="00722B52" w:rsidP="00722B52">
      <w:pPr>
        <w:pStyle w:val="Heading5"/>
      </w:pPr>
      <w:bookmarkStart w:id="383" w:name="_Toc174396377"/>
      <w:r>
        <w:t>8.12.2.2</w:t>
      </w:r>
      <w:r>
        <w:tab/>
        <w:t>Test methodology and radiated performance metric for FR1 NTN devices</w:t>
      </w:r>
      <w:bookmarkEnd w:id="383"/>
    </w:p>
    <w:p w14:paraId="2B845433" w14:textId="7033A0EC" w:rsidR="00722B52" w:rsidRDefault="00722B52" w:rsidP="00722B52">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088F3B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5C61D7" w14:textId="77777777" w:rsidR="00722B52" w:rsidRDefault="00722B52" w:rsidP="00722B52">
      <w:pPr>
        <w:rPr>
          <w:rFonts w:ascii="Arial" w:hAnsi="Arial" w:cs="Arial"/>
          <w:b/>
        </w:rPr>
      </w:pPr>
      <w:r>
        <w:rPr>
          <w:rFonts w:ascii="Arial" w:hAnsi="Arial" w:cs="Arial"/>
          <w:b/>
        </w:rPr>
        <w:t xml:space="preserve">Abstract: </w:t>
      </w:r>
    </w:p>
    <w:p w14:paraId="0C2A8363" w14:textId="77777777" w:rsidR="00722B52" w:rsidRDefault="00722B52" w:rsidP="00722B52">
      <w:r>
        <w:t>proposals on test procedures and performance metrics</w:t>
      </w:r>
    </w:p>
    <w:p w14:paraId="17214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EF1" w14:textId="2E976FD2" w:rsidR="00722B52" w:rsidRDefault="00722B52" w:rsidP="00722B52">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5453A0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1C63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48D6" w14:textId="52D0EE57" w:rsidR="00722B52" w:rsidRDefault="00722B52" w:rsidP="00722B52">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0B95A5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C75B58C" w14:textId="77777777" w:rsidR="00722B52" w:rsidRDefault="00722B52" w:rsidP="00722B52">
      <w:pPr>
        <w:rPr>
          <w:rFonts w:ascii="Arial" w:hAnsi="Arial" w:cs="Arial"/>
          <w:b/>
        </w:rPr>
      </w:pPr>
      <w:r>
        <w:rPr>
          <w:rFonts w:ascii="Arial" w:hAnsi="Arial" w:cs="Arial"/>
          <w:b/>
        </w:rPr>
        <w:t xml:space="preserve">Abstract: </w:t>
      </w:r>
    </w:p>
    <w:p w14:paraId="3021E8D2" w14:textId="77777777" w:rsidR="00722B52" w:rsidRDefault="00722B52" w:rsidP="00722B52">
      <w:r>
        <w:t>An informative paper on the current ecosystem of FR1 VSAT-like Terminals</w:t>
      </w:r>
    </w:p>
    <w:p w14:paraId="45628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0744" w14:textId="44A4D0AB" w:rsidR="00722B52" w:rsidRDefault="00722B52" w:rsidP="00722B52">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7E53A5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0AB6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88836" w14:textId="51AD6F40" w:rsidR="00722B52" w:rsidRDefault="00722B52" w:rsidP="00722B52">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172EB7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B9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6144" w14:textId="67177F15" w:rsidR="00722B52" w:rsidRDefault="00722B52" w:rsidP="00722B52">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311B6B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791D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A5D3" w14:textId="55E7713B" w:rsidR="00722B52" w:rsidRDefault="00722B52" w:rsidP="00722B52">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13DE4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F008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775B" w14:textId="39380E49" w:rsidR="00722B52" w:rsidRDefault="00722B52" w:rsidP="00722B52">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3E9F28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86E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703B" w14:textId="267D2ADF" w:rsidR="00722B52" w:rsidRDefault="00722B52" w:rsidP="00722B52">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5B3F8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34EAA8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F8F" w14:textId="69FACC3F" w:rsidR="00722B52" w:rsidRDefault="00722B52" w:rsidP="00722B52">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152696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D3AD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65CE6" w14:textId="6AB40DFD" w:rsidR="00722B52" w:rsidRDefault="00722B52" w:rsidP="00722B52">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1F965E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C1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C198" w14:textId="3A96B50F" w:rsidR="00722B52" w:rsidRDefault="00722B52" w:rsidP="00722B52">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3E2E6F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0A80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F3AE" w14:textId="77777777" w:rsidR="00722B52" w:rsidRDefault="00722B52" w:rsidP="00722B52">
      <w:pPr>
        <w:pStyle w:val="Heading5"/>
      </w:pPr>
      <w:bookmarkStart w:id="384" w:name="_Toc174396378"/>
      <w:r>
        <w:t>8.12.2.3</w:t>
      </w:r>
      <w:r>
        <w:tab/>
        <w:t>FR1 dynamic MIMO OTA test methodology</w:t>
      </w:r>
      <w:bookmarkEnd w:id="384"/>
    </w:p>
    <w:p w14:paraId="7953BC2D" w14:textId="399D6C46" w:rsidR="00722B52" w:rsidRDefault="00722B52" w:rsidP="00722B52">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4B8A08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6D44C2" w14:textId="77777777" w:rsidR="00722B52" w:rsidRDefault="00722B52" w:rsidP="00722B52">
      <w:pPr>
        <w:rPr>
          <w:rFonts w:ascii="Arial" w:hAnsi="Arial" w:cs="Arial"/>
          <w:b/>
        </w:rPr>
      </w:pPr>
      <w:r>
        <w:rPr>
          <w:rFonts w:ascii="Arial" w:hAnsi="Arial" w:cs="Arial"/>
          <w:b/>
        </w:rPr>
        <w:t xml:space="preserve">Abstract: </w:t>
      </w:r>
    </w:p>
    <w:p w14:paraId="2F8DA743" w14:textId="77777777" w:rsidR="00722B52" w:rsidRDefault="00722B52" w:rsidP="00722B52">
      <w:r>
        <w:t>proposals on dynamic channels and response from test equipment</w:t>
      </w:r>
    </w:p>
    <w:p w14:paraId="3AA0D0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01C5" w14:textId="3583FBBC" w:rsidR="00722B52" w:rsidRDefault="00722B52" w:rsidP="00722B52">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57D09D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72E7C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22B7" w14:textId="02877A61" w:rsidR="00722B52" w:rsidRDefault="00722B52" w:rsidP="00722B52">
      <w:pPr>
        <w:rPr>
          <w:rFonts w:ascii="Arial" w:hAnsi="Arial" w:cs="Arial"/>
          <w:b/>
          <w:sz w:val="24"/>
        </w:rPr>
      </w:pPr>
      <w:r>
        <w:rPr>
          <w:rFonts w:ascii="Arial" w:hAnsi="Arial" w:cs="Arial"/>
          <w:b/>
          <w:color w:val="0000FF"/>
          <w:sz w:val="24"/>
        </w:rPr>
        <w:lastRenderedPageBreak/>
        <w:t>R4-2411264</w:t>
      </w:r>
      <w:r>
        <w:rPr>
          <w:rFonts w:ascii="Arial" w:hAnsi="Arial" w:cs="Arial"/>
          <w:b/>
          <w:color w:val="0000FF"/>
          <w:sz w:val="24"/>
        </w:rPr>
        <w:tab/>
      </w:r>
      <w:r>
        <w:rPr>
          <w:rFonts w:ascii="Arial" w:hAnsi="Arial" w:cs="Arial"/>
          <w:b/>
          <w:sz w:val="24"/>
        </w:rPr>
        <w:t>On FR1 MIMO OTA Dynamic Channel model alignment with other SDO</w:t>
      </w:r>
    </w:p>
    <w:p w14:paraId="6E486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05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2719" w14:textId="1F2CA99C" w:rsidR="00722B52" w:rsidRDefault="00722B52" w:rsidP="00722B52">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36E40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990B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8F59" w14:textId="513D4ABC" w:rsidR="00722B52" w:rsidRDefault="00722B52" w:rsidP="00722B52">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E6D662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09E3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F1B3B" w14:textId="09EEB653" w:rsidR="00722B52" w:rsidRDefault="00722B52" w:rsidP="00722B52">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575A018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123559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933F3" w14:textId="6C4B7648" w:rsidR="00722B52" w:rsidRDefault="00722B52" w:rsidP="00722B52">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1975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4AAB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1A434" w14:textId="07840B1F" w:rsidR="00722B52" w:rsidRDefault="00722B52" w:rsidP="00722B52">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3F2FF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EFC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9B03" w14:textId="6997989E" w:rsidR="00722B52" w:rsidRDefault="00722B52" w:rsidP="00722B52">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427ED6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91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DBB0A" w14:textId="77777777" w:rsidR="00722B52" w:rsidRDefault="00722B52" w:rsidP="00722B52">
      <w:pPr>
        <w:pStyle w:val="Heading4"/>
      </w:pPr>
      <w:bookmarkStart w:id="385" w:name="_Toc174396379"/>
      <w:r>
        <w:t>8.12.3</w:t>
      </w:r>
      <w:r>
        <w:tab/>
        <w:t>Performance requirements</w:t>
      </w:r>
      <w:bookmarkEnd w:id="385"/>
    </w:p>
    <w:p w14:paraId="1FA04D74" w14:textId="00533580" w:rsidR="00722B52" w:rsidRDefault="00722B52" w:rsidP="00722B52">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4F16D5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B26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2D6F" w14:textId="77777777" w:rsidR="00722B52" w:rsidRDefault="00722B52" w:rsidP="00722B52">
      <w:pPr>
        <w:pStyle w:val="Heading4"/>
      </w:pPr>
      <w:bookmarkStart w:id="386" w:name="_Toc174396380"/>
      <w:r>
        <w:t>8.12.4</w:t>
      </w:r>
      <w:r>
        <w:tab/>
        <w:t>Moderator summary and conclusions</w:t>
      </w:r>
      <w:bookmarkEnd w:id="386"/>
    </w:p>
    <w:p w14:paraId="689A8569" w14:textId="55415357" w:rsidR="00722B52" w:rsidRDefault="00722B52" w:rsidP="00722B52">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025FF98F"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58957" w14:textId="77777777" w:rsidR="00722B52" w:rsidRDefault="00722B52" w:rsidP="00722B52">
      <w:pPr>
        <w:rPr>
          <w:rFonts w:ascii="Arial" w:hAnsi="Arial" w:cs="Arial"/>
          <w:b/>
        </w:rPr>
      </w:pPr>
      <w:r>
        <w:rPr>
          <w:rFonts w:ascii="Arial" w:hAnsi="Arial" w:cs="Arial"/>
          <w:b/>
        </w:rPr>
        <w:t xml:space="preserve">Abstract: </w:t>
      </w:r>
    </w:p>
    <w:p w14:paraId="2A2B77D3" w14:textId="77777777" w:rsidR="00722B52" w:rsidRDefault="00722B52" w:rsidP="00722B52">
      <w:r>
        <w:t>[112] BDaT Session AI 8.12.1, 8.12.2, 8.12.2.1, 8.12.2.2, 8.12.2.3, 8.12.3</w:t>
      </w:r>
    </w:p>
    <w:p w14:paraId="5C93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E18C" w14:textId="77777777" w:rsidR="00722B52" w:rsidRDefault="00722B52" w:rsidP="00722B52">
      <w:pPr>
        <w:pStyle w:val="Heading3"/>
      </w:pPr>
      <w:bookmarkStart w:id="387" w:name="_Toc174396381"/>
      <w:r>
        <w:t>8.13</w:t>
      </w:r>
      <w:r>
        <w:tab/>
        <w:t>Study on NR FR2 OTA (Over the Air) testing enhancement Phase 3</w:t>
      </w:r>
      <w:bookmarkEnd w:id="387"/>
    </w:p>
    <w:p w14:paraId="01A8B312" w14:textId="77777777" w:rsidR="00722B52" w:rsidRDefault="00722B52" w:rsidP="00722B52">
      <w:pPr>
        <w:pStyle w:val="Heading4"/>
      </w:pPr>
      <w:bookmarkStart w:id="388" w:name="_Toc174396382"/>
      <w:r>
        <w:t>8.13.1</w:t>
      </w:r>
      <w:r>
        <w:tab/>
        <w:t>General aspects</w:t>
      </w:r>
      <w:bookmarkEnd w:id="388"/>
    </w:p>
    <w:p w14:paraId="64D0D1AD" w14:textId="1DB017C9" w:rsidR="00722B52" w:rsidRDefault="00722B52" w:rsidP="00722B52">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172D8D9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2B3A8D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AA12" w14:textId="1BEA664D" w:rsidR="00722B52" w:rsidRDefault="00722B52" w:rsidP="00722B52">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67580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6A0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289D" w14:textId="77777777" w:rsidR="00722B52" w:rsidRDefault="00722B52" w:rsidP="00722B52">
      <w:pPr>
        <w:pStyle w:val="Heading4"/>
      </w:pPr>
      <w:bookmarkStart w:id="389" w:name="_Toc174396383"/>
      <w:r>
        <w:t>8.13.2</w:t>
      </w:r>
      <w:r>
        <w:tab/>
        <w:t>RF testing methodology for FR2 non-handheld UE that can transmit simultaneously with multi-panel</w:t>
      </w:r>
      <w:bookmarkEnd w:id="389"/>
    </w:p>
    <w:p w14:paraId="1F830D21" w14:textId="00E2FAF1" w:rsidR="00722B52" w:rsidRDefault="00722B52" w:rsidP="00722B52">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2D667D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4BC53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5369" w14:textId="4A1FAF51" w:rsidR="00722B52" w:rsidRDefault="00722B52" w:rsidP="00722B52">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14160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342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5589" w14:textId="515F5F22" w:rsidR="00722B52" w:rsidRDefault="00722B52" w:rsidP="00722B52">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016FF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446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3133" w14:textId="07546957" w:rsidR="00722B52" w:rsidRDefault="00722B52" w:rsidP="00722B52">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74FF9E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3194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A480" w14:textId="58CE34B3" w:rsidR="00722B52" w:rsidRDefault="00722B52" w:rsidP="00722B52">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5ECA20A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4F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3B87" w14:textId="77777777" w:rsidR="00722B52" w:rsidRDefault="00722B52" w:rsidP="00722B52">
      <w:pPr>
        <w:pStyle w:val="Heading4"/>
      </w:pPr>
      <w:bookmarkStart w:id="390" w:name="_Toc174396384"/>
      <w:r>
        <w:t>8.13.3</w:t>
      </w:r>
      <w:r>
        <w:tab/>
        <w:t>Moderator summary and conclusions</w:t>
      </w:r>
      <w:bookmarkEnd w:id="390"/>
    </w:p>
    <w:p w14:paraId="224739D6" w14:textId="6B047FCA" w:rsidR="00722B52" w:rsidRDefault="00722B52" w:rsidP="00722B52">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35C921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5AC1F4" w14:textId="77777777" w:rsidR="00722B52" w:rsidRDefault="00722B52" w:rsidP="00722B52">
      <w:pPr>
        <w:rPr>
          <w:rFonts w:ascii="Arial" w:hAnsi="Arial" w:cs="Arial"/>
          <w:b/>
        </w:rPr>
      </w:pPr>
      <w:r>
        <w:rPr>
          <w:rFonts w:ascii="Arial" w:hAnsi="Arial" w:cs="Arial"/>
          <w:b/>
        </w:rPr>
        <w:t xml:space="preserve">Abstract: </w:t>
      </w:r>
    </w:p>
    <w:p w14:paraId="489EEFFC" w14:textId="77777777" w:rsidR="00722B52" w:rsidRDefault="00722B52" w:rsidP="00722B52">
      <w:r>
        <w:t>[112] BDaT Session AI 8.13.1, 8.13.2</w:t>
      </w:r>
    </w:p>
    <w:p w14:paraId="3DD346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E093" w14:textId="77777777" w:rsidR="00722B52" w:rsidRDefault="00722B52" w:rsidP="00722B52">
      <w:pPr>
        <w:pStyle w:val="Heading3"/>
      </w:pPr>
      <w:bookmarkStart w:id="391" w:name="_Toc174396385"/>
      <w:r>
        <w:t>8.14</w:t>
      </w:r>
      <w:r>
        <w:tab/>
        <w:t>Study on spatial channel model for demodulation performance requirements</w:t>
      </w:r>
      <w:bookmarkEnd w:id="391"/>
    </w:p>
    <w:p w14:paraId="6701BA1D" w14:textId="77777777" w:rsidR="00722B52" w:rsidRDefault="00722B52" w:rsidP="00722B52">
      <w:pPr>
        <w:pStyle w:val="Heading4"/>
      </w:pPr>
      <w:bookmarkStart w:id="392" w:name="_Toc174396386"/>
      <w:r>
        <w:t>8.14.1</w:t>
      </w:r>
      <w:r>
        <w:tab/>
        <w:t>General aspects and work plan</w:t>
      </w:r>
      <w:bookmarkEnd w:id="392"/>
    </w:p>
    <w:p w14:paraId="7AB84A09" w14:textId="6FB4AC05" w:rsidR="00722B52" w:rsidRDefault="00722B52" w:rsidP="00722B52">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77CC9A5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75C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B071" w14:textId="6692BC02" w:rsidR="00722B52" w:rsidRDefault="00722B52" w:rsidP="00722B52">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310D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45E8A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93E5" w14:textId="24D5DE56" w:rsidR="00722B52" w:rsidRDefault="00722B52" w:rsidP="00722B52">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CE35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2C26A" w14:textId="77777777" w:rsidR="00722B52" w:rsidRDefault="00722B52" w:rsidP="00722B52">
      <w:pPr>
        <w:rPr>
          <w:rFonts w:ascii="Arial" w:hAnsi="Arial" w:cs="Arial"/>
          <w:b/>
        </w:rPr>
      </w:pPr>
      <w:r>
        <w:rPr>
          <w:rFonts w:ascii="Arial" w:hAnsi="Arial" w:cs="Arial"/>
          <w:b/>
        </w:rPr>
        <w:t xml:space="preserve">Abstract: </w:t>
      </w:r>
    </w:p>
    <w:p w14:paraId="62BC2A79" w14:textId="77777777" w:rsidR="00722B52" w:rsidRDefault="00722B52" w:rsidP="00722B52">
      <w:r>
        <w:t>General view for SCM</w:t>
      </w:r>
    </w:p>
    <w:p w14:paraId="18F2F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CE769" w14:textId="77777777" w:rsidR="00722B52" w:rsidRDefault="00722B52" w:rsidP="00722B52">
      <w:pPr>
        <w:pStyle w:val="Heading4"/>
      </w:pPr>
      <w:bookmarkStart w:id="393" w:name="_Toc174396387"/>
      <w:r>
        <w:t>8.14.2</w:t>
      </w:r>
      <w:r>
        <w:tab/>
        <w:t>Spatial channel modelling methodology</w:t>
      </w:r>
      <w:bookmarkEnd w:id="393"/>
    </w:p>
    <w:p w14:paraId="38181080" w14:textId="4FF9049C" w:rsidR="00722B52" w:rsidRDefault="00722B52" w:rsidP="00722B52">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4F490E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C0D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5864" w14:textId="7297B133" w:rsidR="00722B52" w:rsidRDefault="00722B52" w:rsidP="00722B52">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42C9E8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0CA0F" w14:textId="77777777" w:rsidR="00722B52" w:rsidRDefault="00722B52" w:rsidP="00722B52">
      <w:pPr>
        <w:rPr>
          <w:rFonts w:ascii="Arial" w:hAnsi="Arial" w:cs="Arial"/>
          <w:b/>
        </w:rPr>
      </w:pPr>
      <w:r>
        <w:rPr>
          <w:rFonts w:ascii="Arial" w:hAnsi="Arial" w:cs="Arial"/>
          <w:b/>
        </w:rPr>
        <w:lastRenderedPageBreak/>
        <w:t xml:space="preserve">Abstract: </w:t>
      </w:r>
    </w:p>
    <w:p w14:paraId="59387020" w14:textId="77777777" w:rsidR="00722B52" w:rsidRDefault="00722B52" w:rsidP="00722B52">
      <w:r>
        <w:t>This contribution introduces a TS 38.827 based CDL spatial channel model and compares it with legacy TDL models to evaluate its usefulness and advantages in the context of minimum demodulation performance requirements for MIMO features.</w:t>
      </w:r>
    </w:p>
    <w:p w14:paraId="595A95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6F08" w14:textId="428A3060" w:rsidR="00722B52" w:rsidRDefault="00722B52" w:rsidP="00722B52">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02938D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8456" w14:textId="77777777" w:rsidR="00722B52" w:rsidRDefault="00722B52" w:rsidP="00722B52">
      <w:pPr>
        <w:rPr>
          <w:rFonts w:ascii="Arial" w:hAnsi="Arial" w:cs="Arial"/>
          <w:b/>
        </w:rPr>
      </w:pPr>
      <w:r>
        <w:rPr>
          <w:rFonts w:ascii="Arial" w:hAnsi="Arial" w:cs="Arial"/>
          <w:b/>
        </w:rPr>
        <w:t xml:space="preserve">Abstract: </w:t>
      </w:r>
    </w:p>
    <w:p w14:paraId="3F097727" w14:textId="77777777" w:rsidR="00722B52" w:rsidRDefault="00722B52" w:rsidP="00722B52">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EEE86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2207" w14:textId="4FC05BB4" w:rsidR="00722B52" w:rsidRDefault="00722B52" w:rsidP="00722B52">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1C7799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516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3523" w14:textId="75B38524" w:rsidR="00722B52" w:rsidRDefault="00722B52" w:rsidP="00722B52">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3A0D9E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AA78A" w14:textId="77777777" w:rsidR="00722B52" w:rsidRDefault="00722B52" w:rsidP="00722B52">
      <w:pPr>
        <w:rPr>
          <w:rFonts w:ascii="Arial" w:hAnsi="Arial" w:cs="Arial"/>
          <w:b/>
        </w:rPr>
      </w:pPr>
      <w:r>
        <w:rPr>
          <w:rFonts w:ascii="Arial" w:hAnsi="Arial" w:cs="Arial"/>
          <w:b/>
        </w:rPr>
        <w:t xml:space="preserve">Abstract: </w:t>
      </w:r>
    </w:p>
    <w:p w14:paraId="03D78958" w14:textId="77777777" w:rsidR="00722B52" w:rsidRDefault="00722B52" w:rsidP="00722B52">
      <w:r>
        <w:t>methodology discussion</w:t>
      </w:r>
    </w:p>
    <w:p w14:paraId="1214E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D3C4" w14:textId="517EB166" w:rsidR="00722B52" w:rsidRDefault="00722B52" w:rsidP="00722B52">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E541A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238E4" w14:textId="77777777" w:rsidR="00722B52" w:rsidRDefault="00722B52" w:rsidP="00722B52">
      <w:pPr>
        <w:rPr>
          <w:rFonts w:ascii="Arial" w:hAnsi="Arial" w:cs="Arial"/>
          <w:b/>
        </w:rPr>
      </w:pPr>
      <w:r>
        <w:rPr>
          <w:rFonts w:ascii="Arial" w:hAnsi="Arial" w:cs="Arial"/>
          <w:b/>
        </w:rPr>
        <w:t xml:space="preserve">Abstract: </w:t>
      </w:r>
    </w:p>
    <w:p w14:paraId="0C396054" w14:textId="77777777" w:rsidR="00722B52" w:rsidRDefault="00722B52" w:rsidP="00722B52">
      <w:r>
        <w:t>Simulation results</w:t>
      </w:r>
    </w:p>
    <w:p w14:paraId="4EEE9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CAEE" w14:textId="2B01A7F3" w:rsidR="00722B52" w:rsidRDefault="00722B52" w:rsidP="00722B52">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5EF7C4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8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C955" w14:textId="78C7EED7" w:rsidR="00722B52" w:rsidRDefault="00722B52" w:rsidP="00722B52">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22E2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F7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8859" w14:textId="253E5FFB" w:rsidR="00722B52" w:rsidRDefault="00722B52" w:rsidP="00722B52">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A8703F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AEA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F496" w14:textId="1626EAE3" w:rsidR="00722B52" w:rsidRDefault="00722B52" w:rsidP="00722B52">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44A382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70FF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E618" w14:textId="09BB9596" w:rsidR="00722B52" w:rsidRDefault="00722B52" w:rsidP="00722B52">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1307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E6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7F8" w14:textId="5C2A64B6" w:rsidR="00722B52" w:rsidRDefault="00722B52" w:rsidP="00722B52">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5D07C7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E37A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D73B" w14:textId="77777777" w:rsidR="00722B52" w:rsidRDefault="00722B52" w:rsidP="00722B52">
      <w:pPr>
        <w:pStyle w:val="Heading4"/>
      </w:pPr>
      <w:bookmarkStart w:id="394" w:name="_Toc174396388"/>
      <w:r>
        <w:t>8.14.3</w:t>
      </w:r>
      <w:r>
        <w:tab/>
        <w:t>Moderator summary and conclusions</w:t>
      </w:r>
      <w:bookmarkEnd w:id="394"/>
    </w:p>
    <w:p w14:paraId="3746B874" w14:textId="338927DA" w:rsidR="00722B52" w:rsidRDefault="00722B52" w:rsidP="00722B52">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44B92B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BC6F9" w14:textId="77777777" w:rsidR="00722B52" w:rsidRDefault="00722B52" w:rsidP="00722B52">
      <w:pPr>
        <w:rPr>
          <w:rFonts w:ascii="Arial" w:hAnsi="Arial" w:cs="Arial"/>
          <w:b/>
        </w:rPr>
      </w:pPr>
      <w:r>
        <w:rPr>
          <w:rFonts w:ascii="Arial" w:hAnsi="Arial" w:cs="Arial"/>
          <w:b/>
        </w:rPr>
        <w:t xml:space="preserve">Abstract: </w:t>
      </w:r>
    </w:p>
    <w:p w14:paraId="23AD4FAF" w14:textId="77777777" w:rsidR="00722B52" w:rsidRDefault="00722B52" w:rsidP="00722B52">
      <w:r>
        <w:t>[112] BDaT Session AI 8.14.1, 8.14.2</w:t>
      </w:r>
    </w:p>
    <w:p w14:paraId="49047E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65FF" w14:textId="77777777" w:rsidR="00722B52" w:rsidRDefault="00722B52" w:rsidP="00722B52">
      <w:pPr>
        <w:pStyle w:val="Heading3"/>
      </w:pPr>
      <w:bookmarkStart w:id="395" w:name="_Toc174396389"/>
      <w:r>
        <w:t>8.15</w:t>
      </w:r>
      <w:r>
        <w:tab/>
        <w:t>NR Radio Resource Management (RRM) Phase 5</w:t>
      </w:r>
      <w:bookmarkEnd w:id="395"/>
    </w:p>
    <w:p w14:paraId="3617EA60" w14:textId="77777777" w:rsidR="00722B52" w:rsidRDefault="00722B52" w:rsidP="00722B52">
      <w:pPr>
        <w:pStyle w:val="Heading4"/>
      </w:pPr>
      <w:bookmarkStart w:id="396" w:name="_Toc174396390"/>
      <w:r>
        <w:t>8.15.1</w:t>
      </w:r>
      <w:r>
        <w:tab/>
        <w:t>General aspects</w:t>
      </w:r>
      <w:bookmarkEnd w:id="396"/>
    </w:p>
    <w:p w14:paraId="351368F0" w14:textId="77777777" w:rsidR="00722B52" w:rsidRDefault="00722B52" w:rsidP="00722B52">
      <w:pPr>
        <w:pStyle w:val="Heading4"/>
      </w:pPr>
      <w:bookmarkStart w:id="397" w:name="_Toc174396391"/>
      <w:r>
        <w:t>8.15.2</w:t>
      </w:r>
      <w:r>
        <w:tab/>
        <w:t>FR2-1 SSB based L3 measurement delay reduction for connected mode</w:t>
      </w:r>
      <w:bookmarkEnd w:id="397"/>
    </w:p>
    <w:p w14:paraId="529DD5AC" w14:textId="77777777" w:rsidR="00722B52" w:rsidRDefault="00722B52" w:rsidP="00722B52">
      <w:pPr>
        <w:pStyle w:val="Heading5"/>
      </w:pPr>
      <w:bookmarkStart w:id="398" w:name="_Toc174396392"/>
      <w:r>
        <w:t>8.15.2.1</w:t>
      </w:r>
      <w:r>
        <w:tab/>
        <w:t>FR2-1 L3 measurement delay by optimizing Rx beam sweeping factor</w:t>
      </w:r>
      <w:bookmarkEnd w:id="398"/>
    </w:p>
    <w:p w14:paraId="0E8DD269" w14:textId="0339BCE3" w:rsidR="00722B52" w:rsidRDefault="00722B52" w:rsidP="00722B52">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1450D8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A4A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D44" w14:textId="5CADB3AE" w:rsidR="00722B52" w:rsidRDefault="00722B52" w:rsidP="00722B52">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38FCF1A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C060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15" w14:textId="2E94F7F4" w:rsidR="00722B52" w:rsidRDefault="00722B52" w:rsidP="00722B52">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5DE24FC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00A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35F5" w14:textId="582C57BE" w:rsidR="00722B52" w:rsidRDefault="00722B52" w:rsidP="00722B52">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22C3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4796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2BF71" w14:textId="1BD38163" w:rsidR="00722B52" w:rsidRDefault="00722B52" w:rsidP="00722B52">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A8ED1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F7A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8D6E" w14:textId="55822012" w:rsidR="00722B52" w:rsidRDefault="00722B52" w:rsidP="00722B52">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0D4D1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F07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9739" w14:textId="37CF0350" w:rsidR="00722B52" w:rsidRDefault="00722B52" w:rsidP="00722B52">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743E14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5B7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5C0D" w14:textId="1A1BA750" w:rsidR="00722B52" w:rsidRDefault="00722B52" w:rsidP="00722B52">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20490A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7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1EE6" w14:textId="7BBF9521" w:rsidR="00722B52" w:rsidRDefault="00722B52" w:rsidP="00722B52">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1BA543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F4F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604E" w14:textId="2CE1ED91" w:rsidR="00722B52" w:rsidRDefault="00722B52" w:rsidP="00722B52">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52648DF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2797A" w14:textId="77777777" w:rsidR="00722B52" w:rsidRDefault="00722B52" w:rsidP="00722B52">
      <w:pPr>
        <w:rPr>
          <w:rFonts w:ascii="Arial" w:hAnsi="Arial" w:cs="Arial"/>
          <w:b/>
        </w:rPr>
      </w:pPr>
      <w:r>
        <w:rPr>
          <w:rFonts w:ascii="Arial" w:hAnsi="Arial" w:cs="Arial"/>
          <w:b/>
        </w:rPr>
        <w:t xml:space="preserve">Abstract: </w:t>
      </w:r>
    </w:p>
    <w:p w14:paraId="5366C3C9" w14:textId="77777777" w:rsidR="00722B52" w:rsidRDefault="00722B52" w:rsidP="00722B52">
      <w:r>
        <w:t>Discussion on FR2-1 L3 measurement delay by optimizing Rx beam sweeping factor</w:t>
      </w:r>
    </w:p>
    <w:p w14:paraId="20D8B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2E3A" w14:textId="74F3FC6C" w:rsidR="00722B52" w:rsidRDefault="00722B52" w:rsidP="00722B52">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1A10A4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FFF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CFE7" w14:textId="5561B1FD" w:rsidR="00722B52" w:rsidRDefault="00722B52" w:rsidP="00722B52">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6BDF2B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C44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20D4C" w14:textId="7335E06D" w:rsidR="00722B52" w:rsidRDefault="00722B52" w:rsidP="00722B52">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EE36D8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B98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E5D" w14:textId="6D665ABE" w:rsidR="00722B52" w:rsidRDefault="00722B52" w:rsidP="00722B52">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088BD5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7BE2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9A0F" w14:textId="16A61B13" w:rsidR="00722B52" w:rsidRDefault="00722B52" w:rsidP="00722B52">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A77A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AF92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3B5A" w14:textId="5F6708B4" w:rsidR="00722B52" w:rsidRDefault="00722B52" w:rsidP="00722B52">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015004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44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C091" w14:textId="30A0C21D" w:rsidR="00722B52" w:rsidRDefault="00722B52" w:rsidP="00722B52">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F22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D6B3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0B1A4" w14:textId="77777777" w:rsidR="00722B52" w:rsidRDefault="00722B52" w:rsidP="00722B52">
      <w:pPr>
        <w:pStyle w:val="Heading5"/>
      </w:pPr>
      <w:bookmarkStart w:id="399" w:name="_Toc174396393"/>
      <w:r>
        <w:lastRenderedPageBreak/>
        <w:t>8.15.2.2</w:t>
      </w:r>
      <w:r>
        <w:tab/>
        <w:t>FR2-1 L3 measurement delay by optimizing CSSF outside gap in CA/DC</w:t>
      </w:r>
      <w:bookmarkEnd w:id="399"/>
    </w:p>
    <w:p w14:paraId="178F43B1" w14:textId="3DB8C8BD" w:rsidR="00722B52" w:rsidRDefault="00722B52" w:rsidP="00722B52">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2575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A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02B7D" w14:textId="16AF125B" w:rsidR="00722B52" w:rsidRDefault="00722B52" w:rsidP="00722B52">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561EB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2A07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F37E" w14:textId="657748B2" w:rsidR="00722B52" w:rsidRDefault="00722B52" w:rsidP="00722B52">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72DCD2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C6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C9178" w14:textId="3849D88E" w:rsidR="00722B52" w:rsidRDefault="00722B52" w:rsidP="00722B52">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35DAF8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ACEE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A988" w14:textId="4E5C3DBE" w:rsidR="00722B52" w:rsidRDefault="00722B52" w:rsidP="00722B52">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CFFD3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54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2F0D" w14:textId="41DC2351" w:rsidR="00722B52" w:rsidRDefault="00722B52" w:rsidP="00722B52">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54DF63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0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8BAE" w14:textId="3F794CF6" w:rsidR="00722B52" w:rsidRDefault="00722B52" w:rsidP="00722B52">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2FDE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59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4F7C" w14:textId="79CEDBF6" w:rsidR="00722B52" w:rsidRDefault="00722B52" w:rsidP="00722B52">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15DAE22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FF63E" w14:textId="77777777" w:rsidR="00722B52" w:rsidRDefault="00722B52" w:rsidP="00722B52">
      <w:pPr>
        <w:rPr>
          <w:rFonts w:ascii="Arial" w:hAnsi="Arial" w:cs="Arial"/>
          <w:b/>
        </w:rPr>
      </w:pPr>
      <w:r>
        <w:rPr>
          <w:rFonts w:ascii="Arial" w:hAnsi="Arial" w:cs="Arial"/>
          <w:b/>
        </w:rPr>
        <w:t xml:space="preserve">Abstract: </w:t>
      </w:r>
    </w:p>
    <w:p w14:paraId="39CF8FD2" w14:textId="77777777" w:rsidR="00722B52" w:rsidRDefault="00722B52" w:rsidP="00722B52">
      <w:r>
        <w:t>Discussion on FR2-1 L3 measurement delay by optimizing CSSF outside gap in CA/DC</w:t>
      </w:r>
    </w:p>
    <w:p w14:paraId="4D04B4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9DFE" w14:textId="7C0E24DE" w:rsidR="00722B52" w:rsidRDefault="00722B52" w:rsidP="00722B52">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76E853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D15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1AD7" w14:textId="62B40C64" w:rsidR="00722B52" w:rsidRDefault="00722B52" w:rsidP="00722B52">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320BEA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366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8A51" w14:textId="310F030B" w:rsidR="00722B52" w:rsidRDefault="00722B52" w:rsidP="00722B52">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2C6FB9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1386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AD0D" w14:textId="2EBAEDA1" w:rsidR="00722B52" w:rsidRDefault="00722B52" w:rsidP="00722B52">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627E06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E5B9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5F0CF" w14:textId="0CFBE9F4" w:rsidR="00722B52" w:rsidRDefault="00722B52" w:rsidP="00722B52">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6B07B2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D8D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8227" w14:textId="77777777" w:rsidR="00722B52" w:rsidRDefault="00722B52" w:rsidP="00722B52">
      <w:pPr>
        <w:pStyle w:val="Heading4"/>
      </w:pPr>
      <w:bookmarkStart w:id="400" w:name="_Toc174396394"/>
      <w:r>
        <w:t>8.15.3</w:t>
      </w:r>
      <w:r>
        <w:tab/>
        <w:t>Fast SCell activation for UE supporting Rel-18 EMR</w:t>
      </w:r>
      <w:bookmarkEnd w:id="400"/>
    </w:p>
    <w:p w14:paraId="4FDDF592" w14:textId="712D4E7F" w:rsidR="00722B52" w:rsidRDefault="00722B52" w:rsidP="00722B52">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6EEF7C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ACB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3A5F" w14:textId="3747A4B9" w:rsidR="00722B52" w:rsidRDefault="00722B52" w:rsidP="00722B52">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5937A3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3BC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D0833" w14:textId="74DC3704" w:rsidR="00722B52" w:rsidRDefault="00722B52" w:rsidP="00722B52">
      <w:pPr>
        <w:rPr>
          <w:rFonts w:ascii="Arial" w:hAnsi="Arial" w:cs="Arial"/>
          <w:b/>
          <w:sz w:val="24"/>
        </w:rPr>
      </w:pPr>
      <w:r>
        <w:rPr>
          <w:rFonts w:ascii="Arial" w:hAnsi="Arial" w:cs="Arial"/>
          <w:b/>
          <w:color w:val="0000FF"/>
          <w:sz w:val="24"/>
        </w:rPr>
        <w:lastRenderedPageBreak/>
        <w:t>R4-2411977</w:t>
      </w:r>
      <w:r>
        <w:rPr>
          <w:rFonts w:ascii="Arial" w:hAnsi="Arial" w:cs="Arial"/>
          <w:b/>
          <w:color w:val="0000FF"/>
          <w:sz w:val="24"/>
        </w:rPr>
        <w:tab/>
      </w:r>
      <w:r>
        <w:rPr>
          <w:rFonts w:ascii="Arial" w:hAnsi="Arial" w:cs="Arial"/>
          <w:b/>
          <w:sz w:val="24"/>
        </w:rPr>
        <w:t>Discussion on fast SCell activation for UE supporting Rel-18 EMR</w:t>
      </w:r>
    </w:p>
    <w:p w14:paraId="712EC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91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828A" w14:textId="4CD229D2" w:rsidR="00722B52" w:rsidRDefault="00722B52" w:rsidP="00722B52">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383F8A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75F80B7" w14:textId="77777777" w:rsidR="00722B52" w:rsidRDefault="00722B52" w:rsidP="00722B52">
      <w:pPr>
        <w:rPr>
          <w:rFonts w:ascii="Arial" w:hAnsi="Arial" w:cs="Arial"/>
          <w:b/>
        </w:rPr>
      </w:pPr>
      <w:r>
        <w:rPr>
          <w:rFonts w:ascii="Arial" w:hAnsi="Arial" w:cs="Arial"/>
          <w:b/>
        </w:rPr>
        <w:t xml:space="preserve">Abstract: </w:t>
      </w:r>
    </w:p>
    <w:p w14:paraId="5BBA2A91" w14:textId="77777777" w:rsidR="00722B52" w:rsidRDefault="00722B52" w:rsidP="00722B52">
      <w:r>
        <w:t>Discussion on RRM requirements for Fast SCell activation for UE supporting R18 EMR</w:t>
      </w:r>
    </w:p>
    <w:p w14:paraId="0B13DE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85A5" w14:textId="6EF1E1BF" w:rsidR="00722B52" w:rsidRDefault="00722B52" w:rsidP="00722B52">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5B8EA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A1E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770C" w14:textId="2AF92A0F" w:rsidR="00722B52" w:rsidRDefault="00722B52" w:rsidP="00722B52">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A4C45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D14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BC5BA" w14:textId="65B4BC07" w:rsidR="00722B52" w:rsidRDefault="00722B52" w:rsidP="00722B52">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0F03DC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DADE" w14:textId="77777777" w:rsidR="00722B52" w:rsidRDefault="00722B52" w:rsidP="00722B52">
      <w:pPr>
        <w:rPr>
          <w:rFonts w:ascii="Arial" w:hAnsi="Arial" w:cs="Arial"/>
          <w:b/>
        </w:rPr>
      </w:pPr>
      <w:r>
        <w:rPr>
          <w:rFonts w:ascii="Arial" w:hAnsi="Arial" w:cs="Arial"/>
          <w:b/>
        </w:rPr>
        <w:t xml:space="preserve">Abstract: </w:t>
      </w:r>
    </w:p>
    <w:p w14:paraId="760A0F0E" w14:textId="77777777" w:rsidR="00722B52" w:rsidRDefault="00722B52" w:rsidP="00722B52">
      <w:r>
        <w:t>This contribution is discussing the RRM requirement for fast Scell activaiton for UE supporting Rel-18 EMR</w:t>
      </w:r>
    </w:p>
    <w:p w14:paraId="4DDC9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EFC9" w14:textId="10D43FC6" w:rsidR="00722B52" w:rsidRDefault="00722B52" w:rsidP="00722B52">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7E25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4487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3709" w14:textId="60E631A0" w:rsidR="00722B52" w:rsidRDefault="00722B52" w:rsidP="00722B52">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5583A1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579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656D" w14:textId="519A614E" w:rsidR="00722B52" w:rsidRDefault="00722B52" w:rsidP="00722B52">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38460E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96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1733" w14:textId="3305C321" w:rsidR="00722B52" w:rsidRDefault="00722B52" w:rsidP="00722B52">
      <w:pPr>
        <w:rPr>
          <w:rFonts w:ascii="Arial" w:hAnsi="Arial" w:cs="Arial"/>
          <w:b/>
          <w:sz w:val="24"/>
        </w:rPr>
      </w:pPr>
      <w:r>
        <w:rPr>
          <w:rFonts w:ascii="Arial" w:hAnsi="Arial" w:cs="Arial"/>
          <w:b/>
          <w:color w:val="0000FF"/>
          <w:sz w:val="24"/>
        </w:rPr>
        <w:lastRenderedPageBreak/>
        <w:t>R4-2412853</w:t>
      </w:r>
      <w:r>
        <w:rPr>
          <w:rFonts w:ascii="Arial" w:hAnsi="Arial" w:cs="Arial"/>
          <w:b/>
          <w:color w:val="0000FF"/>
          <w:sz w:val="24"/>
        </w:rPr>
        <w:tab/>
      </w:r>
      <w:r>
        <w:rPr>
          <w:rFonts w:ascii="Arial" w:hAnsi="Arial" w:cs="Arial"/>
          <w:b/>
          <w:sz w:val="24"/>
        </w:rPr>
        <w:t>General discussion on fast SCell activation for UE supporting eEMR</w:t>
      </w:r>
    </w:p>
    <w:p w14:paraId="39B8C8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22A2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2813D" w14:textId="759E0524" w:rsidR="00722B52" w:rsidRDefault="00722B52" w:rsidP="00722B52">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300D02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C94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149B" w14:textId="77777777" w:rsidR="00722B52" w:rsidRDefault="00722B52" w:rsidP="00722B52">
      <w:pPr>
        <w:pStyle w:val="Heading4"/>
      </w:pPr>
      <w:bookmarkStart w:id="401" w:name="_Toc174396395"/>
      <w:r>
        <w:t>8.15.4</w:t>
      </w:r>
      <w:r>
        <w:tab/>
        <w:t>Moderator summary and conclusions</w:t>
      </w:r>
      <w:bookmarkEnd w:id="401"/>
    </w:p>
    <w:p w14:paraId="65E9A38B" w14:textId="6424CB32" w:rsidR="00722B52" w:rsidRDefault="00722B52" w:rsidP="00722B52">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7710F4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24E04B" w14:textId="77777777" w:rsidR="00722B52" w:rsidRDefault="00722B52" w:rsidP="00722B52">
      <w:pPr>
        <w:rPr>
          <w:rFonts w:ascii="Arial" w:hAnsi="Arial" w:cs="Arial"/>
          <w:b/>
        </w:rPr>
      </w:pPr>
      <w:r>
        <w:rPr>
          <w:rFonts w:ascii="Arial" w:hAnsi="Arial" w:cs="Arial"/>
          <w:b/>
        </w:rPr>
        <w:t xml:space="preserve">Abstract: </w:t>
      </w:r>
    </w:p>
    <w:p w14:paraId="167FF950" w14:textId="77777777" w:rsidR="00722B52" w:rsidRDefault="00722B52" w:rsidP="00722B52">
      <w:r>
        <w:t>Topic summary in RRM session</w:t>
      </w:r>
    </w:p>
    <w:p w14:paraId="791BC8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0986" w14:textId="3B82BC59" w:rsidR="00722B52" w:rsidRDefault="00722B52" w:rsidP="00722B52">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4958D3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8DC6C5" w14:textId="77777777" w:rsidR="00722B52" w:rsidRDefault="00722B52" w:rsidP="00722B52">
      <w:pPr>
        <w:rPr>
          <w:rFonts w:ascii="Arial" w:hAnsi="Arial" w:cs="Arial"/>
          <w:b/>
        </w:rPr>
      </w:pPr>
      <w:r>
        <w:rPr>
          <w:rFonts w:ascii="Arial" w:hAnsi="Arial" w:cs="Arial"/>
          <w:b/>
        </w:rPr>
        <w:t xml:space="preserve">Abstract: </w:t>
      </w:r>
    </w:p>
    <w:p w14:paraId="47C9921D" w14:textId="77777777" w:rsidR="00722B52" w:rsidRDefault="00722B52" w:rsidP="00722B52">
      <w:r>
        <w:t>Topic summary in RRM session</w:t>
      </w:r>
    </w:p>
    <w:p w14:paraId="021DD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F8C4" w14:textId="77777777" w:rsidR="00722B52" w:rsidRDefault="00722B52" w:rsidP="00722B52">
      <w:pPr>
        <w:pStyle w:val="Heading3"/>
      </w:pPr>
      <w:bookmarkStart w:id="402" w:name="_Toc174396396"/>
      <w:r>
        <w:t>8.16</w:t>
      </w:r>
      <w:r>
        <w:tab/>
        <w:t>NR demodulation performance Phase 5</w:t>
      </w:r>
      <w:bookmarkEnd w:id="402"/>
    </w:p>
    <w:p w14:paraId="3014E6AF" w14:textId="77777777" w:rsidR="00722B52" w:rsidRDefault="00722B52" w:rsidP="00722B52">
      <w:pPr>
        <w:pStyle w:val="Heading4"/>
      </w:pPr>
      <w:bookmarkStart w:id="403" w:name="_Toc174396397"/>
      <w:r>
        <w:t>8.16.1</w:t>
      </w:r>
      <w:r>
        <w:tab/>
        <w:t>General aspects and work plan</w:t>
      </w:r>
      <w:bookmarkEnd w:id="403"/>
    </w:p>
    <w:p w14:paraId="56B8B1B8" w14:textId="08FBE35D" w:rsidR="00722B52" w:rsidRDefault="00722B52" w:rsidP="00722B52">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79B9AF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C0426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A3FF" w14:textId="4886E819" w:rsidR="00722B52" w:rsidRDefault="00722B52" w:rsidP="00722B52">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5EDA41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0535F" w14:textId="77777777" w:rsidR="00722B52" w:rsidRDefault="00722B52" w:rsidP="00722B52">
      <w:pPr>
        <w:rPr>
          <w:rFonts w:ascii="Arial" w:hAnsi="Arial" w:cs="Arial"/>
          <w:b/>
        </w:rPr>
      </w:pPr>
      <w:r>
        <w:rPr>
          <w:rFonts w:ascii="Arial" w:hAnsi="Arial" w:cs="Arial"/>
          <w:b/>
        </w:rPr>
        <w:t xml:space="preserve">Abstract: </w:t>
      </w:r>
    </w:p>
    <w:p w14:paraId="0D5CEA70" w14:textId="77777777" w:rsidR="00722B52" w:rsidRDefault="00722B52" w:rsidP="00722B52">
      <w:r>
        <w:t>This contribution discusses general issues related to the interference cancellation including UE and BS</w:t>
      </w:r>
    </w:p>
    <w:p w14:paraId="14A24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0A3E" w14:textId="77777777" w:rsidR="00722B52" w:rsidRDefault="00722B52" w:rsidP="00722B52">
      <w:pPr>
        <w:pStyle w:val="Heading4"/>
      </w:pPr>
      <w:bookmarkStart w:id="404" w:name="_Toc174396398"/>
      <w:r>
        <w:lastRenderedPageBreak/>
        <w:t>8.16.2</w:t>
      </w:r>
      <w:r>
        <w:tab/>
        <w:t>UE demodulation performance requirements for 8Rx with MMSE-IRC</w:t>
      </w:r>
      <w:bookmarkEnd w:id="404"/>
    </w:p>
    <w:p w14:paraId="0B713E99" w14:textId="4CDCEDA5" w:rsidR="00722B52" w:rsidRDefault="00722B52" w:rsidP="00722B52">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6DDB7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928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2641" w14:textId="78EADAA4" w:rsidR="00722B52" w:rsidRDefault="00722B52" w:rsidP="00722B52">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07CE3A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75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14F6" w14:textId="1B0ABEE7" w:rsidR="00722B52" w:rsidRDefault="00722B52" w:rsidP="00722B52">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C5A44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43A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9CEC" w14:textId="5B61EB7B" w:rsidR="00722B52" w:rsidRDefault="00722B52" w:rsidP="00722B52">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328E87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B52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AB45" w14:textId="5A4964E0" w:rsidR="00722B52" w:rsidRDefault="00722B52" w:rsidP="00722B52">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03977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6A1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6E84" w14:textId="6D4FA791" w:rsidR="00722B52" w:rsidRDefault="00722B52" w:rsidP="00722B52">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14E34A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2FB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45DD" w14:textId="79D6FDC9" w:rsidR="00722B52" w:rsidRDefault="00722B52" w:rsidP="00722B52">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2C8D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4D36F" w14:textId="77777777" w:rsidR="00722B52" w:rsidRDefault="00722B52" w:rsidP="00722B52">
      <w:pPr>
        <w:rPr>
          <w:rFonts w:ascii="Arial" w:hAnsi="Arial" w:cs="Arial"/>
          <w:b/>
        </w:rPr>
      </w:pPr>
      <w:r>
        <w:rPr>
          <w:rFonts w:ascii="Arial" w:hAnsi="Arial" w:cs="Arial"/>
          <w:b/>
        </w:rPr>
        <w:t xml:space="preserve">Abstract: </w:t>
      </w:r>
    </w:p>
    <w:p w14:paraId="18553655" w14:textId="77777777" w:rsidR="00722B52" w:rsidRDefault="00722B52" w:rsidP="00722B52">
      <w:r>
        <w:t>This contribution discusses the parameter assumption for PDSCH and CQI reporting requirement</w:t>
      </w:r>
    </w:p>
    <w:p w14:paraId="00AAEE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933C6" w14:textId="29DFF55E" w:rsidR="00722B52" w:rsidRDefault="00722B52" w:rsidP="00722B52">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7B854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59FB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500D" w14:textId="4880D109" w:rsidR="00722B52" w:rsidRDefault="00722B52" w:rsidP="00722B52">
      <w:pPr>
        <w:rPr>
          <w:rFonts w:ascii="Arial" w:hAnsi="Arial" w:cs="Arial"/>
          <w:b/>
          <w:sz w:val="24"/>
        </w:rPr>
      </w:pPr>
      <w:r>
        <w:rPr>
          <w:rFonts w:ascii="Arial" w:hAnsi="Arial" w:cs="Arial"/>
          <w:b/>
          <w:color w:val="0000FF"/>
          <w:sz w:val="24"/>
        </w:rPr>
        <w:lastRenderedPageBreak/>
        <w:t>R4-2412763</w:t>
      </w:r>
      <w:r>
        <w:rPr>
          <w:rFonts w:ascii="Arial" w:hAnsi="Arial" w:cs="Arial"/>
          <w:b/>
          <w:color w:val="0000FF"/>
          <w:sz w:val="24"/>
        </w:rPr>
        <w:tab/>
      </w:r>
      <w:r>
        <w:rPr>
          <w:rFonts w:ascii="Arial" w:hAnsi="Arial" w:cs="Arial"/>
          <w:b/>
          <w:sz w:val="24"/>
        </w:rPr>
        <w:t>Overviews on UE 8Rx IRC performance requirements with interference</w:t>
      </w:r>
    </w:p>
    <w:p w14:paraId="3A84A8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F08C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0130" w14:textId="00104AE0" w:rsidR="00722B52" w:rsidRDefault="00722B52" w:rsidP="00722B52">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6C62E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38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D8" w14:textId="3E49E9B4" w:rsidR="00722B52" w:rsidRDefault="00722B52" w:rsidP="00722B52">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4B8F0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58268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58968" w14:textId="77777777" w:rsidR="00722B52" w:rsidRDefault="00722B52" w:rsidP="00722B52">
      <w:pPr>
        <w:pStyle w:val="Heading4"/>
      </w:pPr>
      <w:bookmarkStart w:id="405" w:name="_Toc174396399"/>
      <w:r>
        <w:t>8.16.3</w:t>
      </w:r>
      <w:r>
        <w:tab/>
        <w:t>BS demodulation performance requirements for MMSE-IRC</w:t>
      </w:r>
      <w:bookmarkEnd w:id="405"/>
    </w:p>
    <w:p w14:paraId="2F8ADC86" w14:textId="398C1848" w:rsidR="00722B52" w:rsidRDefault="00722B52" w:rsidP="00722B52">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03C30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DD7D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5EC0" w14:textId="2B64308B" w:rsidR="00722B52" w:rsidRDefault="00722B52" w:rsidP="00722B52">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D877B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6E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24B0" w14:textId="3577F152" w:rsidR="00722B52" w:rsidRDefault="00722B52" w:rsidP="00722B52">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697BF3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72A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2AC4" w14:textId="2A9CD033" w:rsidR="00722B52" w:rsidRDefault="00722B52" w:rsidP="00722B52">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607E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DEF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339E" w14:textId="5D5B765A" w:rsidR="00722B52" w:rsidRDefault="00722B52" w:rsidP="00722B52">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54F0C2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BA889" w14:textId="77777777" w:rsidR="00722B52" w:rsidRDefault="00722B52" w:rsidP="00722B52">
      <w:pPr>
        <w:rPr>
          <w:rFonts w:ascii="Arial" w:hAnsi="Arial" w:cs="Arial"/>
          <w:b/>
        </w:rPr>
      </w:pPr>
      <w:r>
        <w:rPr>
          <w:rFonts w:ascii="Arial" w:hAnsi="Arial" w:cs="Arial"/>
          <w:b/>
        </w:rPr>
        <w:lastRenderedPageBreak/>
        <w:t xml:space="preserve">Abstract: </w:t>
      </w:r>
    </w:p>
    <w:p w14:paraId="4437D1BB" w14:textId="77777777" w:rsidR="00722B52" w:rsidRDefault="00722B52" w:rsidP="00722B52">
      <w:r>
        <w:t>General view for MMSE-IRC requirements</w:t>
      </w:r>
    </w:p>
    <w:p w14:paraId="0378FA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25B4" w14:textId="248758CF" w:rsidR="00722B52" w:rsidRDefault="00722B52" w:rsidP="00722B52">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66C4B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F64D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51A58" w14:textId="4A8CB39C" w:rsidR="00722B52" w:rsidRDefault="00722B52" w:rsidP="00722B52">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1C35C6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98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ACD3" w14:textId="6725A1C1" w:rsidR="00722B52" w:rsidRDefault="00722B52" w:rsidP="00722B52">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025FE7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FB8F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256D" w14:textId="271B0582" w:rsidR="00722B52" w:rsidRDefault="00722B52" w:rsidP="00722B52">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338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3E1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511" w14:textId="5E724858" w:rsidR="00722B52" w:rsidRDefault="00722B52" w:rsidP="00722B52">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3A231A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D5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432B" w14:textId="77777777" w:rsidR="00722B52" w:rsidRDefault="00722B52" w:rsidP="00722B52">
      <w:pPr>
        <w:pStyle w:val="Heading4"/>
      </w:pPr>
      <w:bookmarkStart w:id="406" w:name="_Toc174396400"/>
      <w:r>
        <w:t>8.16.4</w:t>
      </w:r>
      <w:r>
        <w:tab/>
        <w:t>Moderator summary and conclusions</w:t>
      </w:r>
      <w:bookmarkEnd w:id="406"/>
    </w:p>
    <w:p w14:paraId="13185E80" w14:textId="420C6F64" w:rsidR="00000000" w:rsidRDefault="00722B52">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4886AD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3810F12" w14:textId="77777777" w:rsidR="00722B52" w:rsidRDefault="00722B52" w:rsidP="00722B52">
      <w:pPr>
        <w:rPr>
          <w:rFonts w:ascii="Arial" w:hAnsi="Arial" w:cs="Arial"/>
          <w:b/>
        </w:rPr>
      </w:pPr>
      <w:r>
        <w:rPr>
          <w:rFonts w:ascii="Arial" w:hAnsi="Arial" w:cs="Arial"/>
          <w:b/>
        </w:rPr>
        <w:t xml:space="preserve">Abstract: </w:t>
      </w:r>
    </w:p>
    <w:p w14:paraId="2824BB96" w14:textId="77777777" w:rsidR="00722B52" w:rsidRDefault="00722B52" w:rsidP="00722B52">
      <w:r>
        <w:t>[112] BDaT Session AI 8.16.1, 8.16.2, 8.16.3</w:t>
      </w:r>
    </w:p>
    <w:p w14:paraId="61784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60CB" w14:textId="77777777" w:rsidR="00722B52" w:rsidRDefault="00722B52" w:rsidP="00722B52">
      <w:pPr>
        <w:pStyle w:val="Heading3"/>
      </w:pPr>
      <w:bookmarkStart w:id="407" w:name="_Toc174396401"/>
      <w:r>
        <w:t>8.17</w:t>
      </w:r>
      <w:r>
        <w:tab/>
        <w:t>Artificial Intelligence (AI)/Machine Learning (ML) for NR Air Interface</w:t>
      </w:r>
      <w:bookmarkEnd w:id="407"/>
    </w:p>
    <w:p w14:paraId="0D4C5EBD" w14:textId="77777777" w:rsidR="00722B52" w:rsidRDefault="00722B52" w:rsidP="00722B52">
      <w:pPr>
        <w:pStyle w:val="Heading4"/>
      </w:pPr>
      <w:bookmarkStart w:id="408" w:name="_Toc174396402"/>
      <w:r>
        <w:t>8.17.1</w:t>
      </w:r>
      <w:r>
        <w:tab/>
        <w:t>General aspects</w:t>
      </w:r>
      <w:bookmarkEnd w:id="408"/>
    </w:p>
    <w:p w14:paraId="6DB90A2D" w14:textId="02CA8CE1" w:rsidR="00722B52" w:rsidRDefault="00722B52" w:rsidP="00722B52">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59317C1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68C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EE5F" w14:textId="6C1786CB" w:rsidR="00722B52" w:rsidRDefault="00722B52" w:rsidP="00722B52">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2B984E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E9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4FFE" w14:textId="43495004" w:rsidR="00722B52" w:rsidRDefault="00722B52" w:rsidP="00722B52">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38A277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9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5E6C" w14:textId="5392D307" w:rsidR="00722B52" w:rsidRDefault="00722B52" w:rsidP="00722B52">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247AC1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C22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F98D" w14:textId="195BD162" w:rsidR="00722B52" w:rsidRDefault="00722B52" w:rsidP="00722B52">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48DB0C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12B7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7A58" w14:textId="4A4A61E6" w:rsidR="00722B52" w:rsidRDefault="00722B52" w:rsidP="00722B52">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017AC7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97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9BF4" w14:textId="30221B42" w:rsidR="00722B52" w:rsidRDefault="00722B52" w:rsidP="00722B52">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741E0E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792804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FB66" w14:textId="22695FDD" w:rsidR="00722B52" w:rsidRDefault="00722B52" w:rsidP="00722B52">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2B7F45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3FF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FB6D" w14:textId="48A5ABDC" w:rsidR="00722B52" w:rsidRDefault="00722B52" w:rsidP="00722B52">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7F3A7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068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8D65" w14:textId="1DA33677" w:rsidR="00722B52" w:rsidRDefault="00722B52" w:rsidP="00722B52">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5AE2BC35"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2A8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06FD" w14:textId="0B23D37A" w:rsidR="00722B52" w:rsidRDefault="00722B52" w:rsidP="00722B52">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254530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F588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FD95" w14:textId="3774E363" w:rsidR="00722B52" w:rsidRDefault="00722B52" w:rsidP="00722B52">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748F2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05403" w14:textId="77777777" w:rsidR="00722B52" w:rsidRDefault="00722B52" w:rsidP="00722B52">
      <w:pPr>
        <w:rPr>
          <w:rFonts w:ascii="Arial" w:hAnsi="Arial" w:cs="Arial"/>
          <w:b/>
        </w:rPr>
      </w:pPr>
      <w:r>
        <w:rPr>
          <w:rFonts w:ascii="Arial" w:hAnsi="Arial" w:cs="Arial"/>
          <w:b/>
        </w:rPr>
        <w:t xml:space="preserve">Abstract: </w:t>
      </w:r>
    </w:p>
    <w:p w14:paraId="120C8FB3" w14:textId="77777777" w:rsidR="00722B52" w:rsidRDefault="00722B52" w:rsidP="00722B52">
      <w:r>
        <w:t>On general AI/ML aspects</w:t>
      </w:r>
    </w:p>
    <w:p w14:paraId="003F6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8998" w14:textId="77777777" w:rsidR="00722B52" w:rsidRDefault="00722B52" w:rsidP="00722B52">
      <w:pPr>
        <w:pStyle w:val="Heading4"/>
      </w:pPr>
      <w:bookmarkStart w:id="409" w:name="_Toc174396403"/>
      <w:r>
        <w:t>8.17.2</w:t>
      </w:r>
      <w:r>
        <w:tab/>
        <w:t>Testability and interoperability issues for beam management</w:t>
      </w:r>
      <w:bookmarkEnd w:id="409"/>
    </w:p>
    <w:p w14:paraId="415B37FC" w14:textId="3A66084E" w:rsidR="00722B52" w:rsidRDefault="00722B52" w:rsidP="00722B52">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75EB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8CE8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B37F" w14:textId="61C8FA0B" w:rsidR="00722B52" w:rsidRDefault="00722B52" w:rsidP="00722B52">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0797C4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7982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93E4" w14:textId="5700E329" w:rsidR="00722B52" w:rsidRDefault="00722B52" w:rsidP="00722B52">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4D7CA7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DE12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A86A" w14:textId="4AC99B5D" w:rsidR="00722B52" w:rsidRDefault="00722B52" w:rsidP="00722B52">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36193E7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1BB9527" w14:textId="77777777" w:rsidR="00722B52" w:rsidRDefault="00722B52" w:rsidP="00722B52">
      <w:pPr>
        <w:rPr>
          <w:rFonts w:ascii="Arial" w:hAnsi="Arial" w:cs="Arial"/>
          <w:b/>
        </w:rPr>
      </w:pPr>
      <w:r>
        <w:rPr>
          <w:rFonts w:ascii="Arial" w:hAnsi="Arial" w:cs="Arial"/>
          <w:b/>
        </w:rPr>
        <w:t xml:space="preserve">Abstract: </w:t>
      </w:r>
    </w:p>
    <w:p w14:paraId="37540186" w14:textId="77777777" w:rsidR="00722B52" w:rsidRDefault="00722B52" w:rsidP="00722B52">
      <w:r>
        <w:t>In this contribution we share our findings on the conditions to apply the CDL channel model to the beam management verification.</w:t>
      </w:r>
    </w:p>
    <w:p w14:paraId="09FEB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E3A2C" w14:textId="771F4385" w:rsidR="00722B52" w:rsidRDefault="00722B52" w:rsidP="00722B52">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50CB4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8AC2B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B2ED" w14:textId="660379B3" w:rsidR="00722B52" w:rsidRDefault="00722B52" w:rsidP="00722B52">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5E8B31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7C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81BB" w14:textId="2B690596" w:rsidR="00722B52" w:rsidRDefault="00722B52" w:rsidP="00722B52">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72D1F4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587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68D85" w14:textId="401159B1" w:rsidR="00722B52" w:rsidRDefault="00722B52" w:rsidP="00722B52">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16A640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3C490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3B4C" w14:textId="69870911" w:rsidR="00722B52" w:rsidRDefault="00722B52" w:rsidP="00722B52">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70514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3FB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2EF7" w14:textId="5CA97491" w:rsidR="00722B52" w:rsidRDefault="00722B52" w:rsidP="00722B52">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0976D5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2EE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90C8" w14:textId="60D69868" w:rsidR="00722B52" w:rsidRDefault="00722B52" w:rsidP="00722B52">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51DE21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E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97FF" w14:textId="00F1334D" w:rsidR="00722B52" w:rsidRDefault="00722B52" w:rsidP="00722B52">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734FFC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7D1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376" w14:textId="18247B45" w:rsidR="00722B52" w:rsidRDefault="00722B52" w:rsidP="00722B52">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67208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EEC6B4" w14:textId="77777777" w:rsidR="00722B52" w:rsidRDefault="00722B52" w:rsidP="00722B52">
      <w:pPr>
        <w:rPr>
          <w:rFonts w:ascii="Arial" w:hAnsi="Arial" w:cs="Arial"/>
          <w:b/>
        </w:rPr>
      </w:pPr>
      <w:r>
        <w:rPr>
          <w:rFonts w:ascii="Arial" w:hAnsi="Arial" w:cs="Arial"/>
          <w:b/>
        </w:rPr>
        <w:t xml:space="preserve">Abstract: </w:t>
      </w:r>
    </w:p>
    <w:p w14:paraId="6417022B" w14:textId="77777777" w:rsidR="00722B52" w:rsidRDefault="00722B52" w:rsidP="00722B52">
      <w:r>
        <w:t>Discuss AIML for beam management relevant issuses.</w:t>
      </w:r>
    </w:p>
    <w:p w14:paraId="1916F5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F315" w14:textId="0781B24C" w:rsidR="00722B52" w:rsidRDefault="00722B52" w:rsidP="00722B52">
      <w:pPr>
        <w:rPr>
          <w:rFonts w:ascii="Arial" w:hAnsi="Arial" w:cs="Arial"/>
          <w:b/>
          <w:sz w:val="24"/>
        </w:rPr>
      </w:pPr>
      <w:r>
        <w:rPr>
          <w:rFonts w:ascii="Arial" w:hAnsi="Arial" w:cs="Arial"/>
          <w:b/>
          <w:color w:val="0000FF"/>
          <w:sz w:val="24"/>
        </w:rPr>
        <w:lastRenderedPageBreak/>
        <w:t>R4-2412250</w:t>
      </w:r>
      <w:r>
        <w:rPr>
          <w:rFonts w:ascii="Arial" w:hAnsi="Arial" w:cs="Arial"/>
          <w:b/>
          <w:color w:val="0000FF"/>
          <w:sz w:val="24"/>
        </w:rPr>
        <w:tab/>
      </w:r>
      <w:r>
        <w:rPr>
          <w:rFonts w:ascii="Arial" w:hAnsi="Arial" w:cs="Arial"/>
          <w:b/>
          <w:sz w:val="24"/>
        </w:rPr>
        <w:t>Discussion on testability and interoperability issues for beam management</w:t>
      </w:r>
    </w:p>
    <w:p w14:paraId="6C1A85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719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F212" w14:textId="20530253" w:rsidR="00722B52" w:rsidRDefault="00722B52" w:rsidP="00722B52">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76B8BA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E48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0C26" w14:textId="3D0562C8" w:rsidR="00722B52" w:rsidRDefault="00722B52" w:rsidP="00722B52">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78CD3C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243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CC3D" w14:textId="528F94B5" w:rsidR="00722B52" w:rsidRDefault="00722B52" w:rsidP="00722B52">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1A800F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59F91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E5CD9" w14:textId="65B7D29D" w:rsidR="00722B52" w:rsidRDefault="00722B52" w:rsidP="00722B52">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15126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AA8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A7211" w14:textId="77777777" w:rsidR="00722B52" w:rsidRDefault="00722B52" w:rsidP="00722B52">
      <w:pPr>
        <w:pStyle w:val="Heading4"/>
      </w:pPr>
      <w:bookmarkStart w:id="410" w:name="_Toc174396404"/>
      <w:r>
        <w:t>8.17.3</w:t>
      </w:r>
      <w:r>
        <w:tab/>
        <w:t>Testability and interoperability issues for positioning accuracy enhancement</w:t>
      </w:r>
      <w:bookmarkEnd w:id="410"/>
    </w:p>
    <w:p w14:paraId="23027702" w14:textId="1AF8AC54" w:rsidR="00722B52" w:rsidRDefault="00722B52" w:rsidP="00722B52">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209CC41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55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C0B6" w14:textId="10D70EC4" w:rsidR="00722B52" w:rsidRDefault="00722B52" w:rsidP="00722B52">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51D1A6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FE8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808B" w14:textId="009F4DCC" w:rsidR="00722B52" w:rsidRDefault="00722B52" w:rsidP="00722B52">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30975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0F7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6EAC" w14:textId="7DB3A814" w:rsidR="00722B52" w:rsidRDefault="00722B52" w:rsidP="00722B52">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05932CA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B726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6F4" w14:textId="0D99A604" w:rsidR="00722B52" w:rsidRDefault="00722B52" w:rsidP="00722B52">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458034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08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C85E" w14:textId="1661C265" w:rsidR="00722B52" w:rsidRDefault="00722B52" w:rsidP="00722B52">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1D7048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8E2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44D0" w14:textId="7519ECFD" w:rsidR="00722B52" w:rsidRDefault="00722B52" w:rsidP="00722B52">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F33F6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25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1B13" w14:textId="209DBF5F" w:rsidR="00722B52" w:rsidRDefault="00722B52" w:rsidP="00722B52">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0289CE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B11E5" w14:textId="77777777" w:rsidR="00722B52" w:rsidRDefault="00722B52" w:rsidP="00722B52">
      <w:pPr>
        <w:rPr>
          <w:rFonts w:ascii="Arial" w:hAnsi="Arial" w:cs="Arial"/>
          <w:b/>
        </w:rPr>
      </w:pPr>
      <w:r>
        <w:rPr>
          <w:rFonts w:ascii="Arial" w:hAnsi="Arial" w:cs="Arial"/>
          <w:b/>
        </w:rPr>
        <w:t xml:space="preserve">Abstract: </w:t>
      </w:r>
    </w:p>
    <w:p w14:paraId="4670B332" w14:textId="77777777" w:rsidR="00722B52" w:rsidRDefault="00722B52" w:rsidP="00722B52">
      <w:r>
        <w:t>Discussion paper on AI/ML for positioning. Issues related to use case 2a and 2b are primarily discussed.</w:t>
      </w:r>
    </w:p>
    <w:p w14:paraId="21AB25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465D" w14:textId="6D5942E9" w:rsidR="00722B52" w:rsidRDefault="00722B52" w:rsidP="00722B52">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86636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0594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063D" w14:textId="6DE92360" w:rsidR="00722B52" w:rsidRDefault="00722B52" w:rsidP="00722B52">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10D538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1819F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C04" w14:textId="113E5B5E" w:rsidR="00722B52" w:rsidRDefault="00722B52" w:rsidP="00722B52">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09FAC5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C6E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6FC5" w14:textId="77777777" w:rsidR="00722B52" w:rsidRDefault="00722B52" w:rsidP="00722B52">
      <w:pPr>
        <w:pStyle w:val="Heading4"/>
      </w:pPr>
      <w:bookmarkStart w:id="411" w:name="_Toc174396405"/>
      <w:r>
        <w:lastRenderedPageBreak/>
        <w:t>8.17.4</w:t>
      </w:r>
      <w:r>
        <w:tab/>
        <w:t>Testability and interoperability issues for CSI compression and CSI prediction</w:t>
      </w:r>
      <w:bookmarkEnd w:id="411"/>
    </w:p>
    <w:p w14:paraId="6411385C" w14:textId="1A524B73" w:rsidR="00722B52" w:rsidRDefault="00722B52" w:rsidP="00722B52">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678515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D48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FEE0" w14:textId="54735F7E" w:rsidR="00722B52" w:rsidRDefault="00722B52" w:rsidP="00722B52">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0A7ED9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08C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ACFE" w14:textId="650B7B82" w:rsidR="00722B52" w:rsidRDefault="00722B52" w:rsidP="00722B52">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3FACA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A667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D3133" w14:textId="3C33738B" w:rsidR="00722B52" w:rsidRDefault="00722B52" w:rsidP="00722B52">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7152E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3EE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C603" w14:textId="52209CCE" w:rsidR="00722B52" w:rsidRDefault="00722B52" w:rsidP="00722B52">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7D719C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1B7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37D2" w14:textId="4070E4A3" w:rsidR="00722B52" w:rsidRDefault="00722B52" w:rsidP="00722B52">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07FD03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EA9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574E" w14:textId="5F737FEA" w:rsidR="00722B52" w:rsidRDefault="00722B52" w:rsidP="00722B52">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28EE69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05D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D25A" w14:textId="5958E1BC" w:rsidR="00722B52" w:rsidRDefault="00722B52" w:rsidP="00722B52">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404B5D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3D8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CD2" w14:textId="73CC654B" w:rsidR="00722B52" w:rsidRDefault="00722B52" w:rsidP="00722B52">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12B351E8"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51CCB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1F13" w14:textId="1E7E3317" w:rsidR="00722B52" w:rsidRDefault="00722B52" w:rsidP="00722B52">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BD9F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35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EE82" w14:textId="7D5D710B" w:rsidR="00722B52" w:rsidRDefault="00722B52" w:rsidP="00722B52">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67AAB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88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31A7" w14:textId="4A46E5EC" w:rsidR="00722B52" w:rsidRDefault="00722B52" w:rsidP="00722B52">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2CF15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D4D1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6F5C" w14:textId="77176E0F" w:rsidR="00722B52" w:rsidRDefault="00722B52" w:rsidP="00722B52">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56081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8C25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78B2" w14:textId="285D4E11" w:rsidR="00722B52" w:rsidRDefault="00722B52" w:rsidP="00722B52">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10FE8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A47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1986" w14:textId="668773A4" w:rsidR="00722B52" w:rsidRDefault="00722B52" w:rsidP="00722B52">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7431AA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0AD0E" w14:textId="77777777" w:rsidR="00722B52" w:rsidRDefault="00722B52" w:rsidP="00722B52">
      <w:pPr>
        <w:rPr>
          <w:rFonts w:ascii="Arial" w:hAnsi="Arial" w:cs="Arial"/>
          <w:b/>
        </w:rPr>
      </w:pPr>
      <w:r>
        <w:rPr>
          <w:rFonts w:ascii="Arial" w:hAnsi="Arial" w:cs="Arial"/>
          <w:b/>
        </w:rPr>
        <w:t xml:space="preserve">Abstract: </w:t>
      </w:r>
    </w:p>
    <w:p w14:paraId="4F1CEB54" w14:textId="77777777" w:rsidR="00722B52" w:rsidRDefault="00722B52" w:rsidP="00722B52">
      <w:r>
        <w:t>This contribution considers issues for CSI compression and presents results for the reference model.</w:t>
      </w:r>
    </w:p>
    <w:p w14:paraId="62A64D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848C" w14:textId="58D883B7" w:rsidR="00722B52" w:rsidRDefault="00722B52" w:rsidP="00722B52">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B226F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0900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477E" w14:textId="5880AD16" w:rsidR="00722B52" w:rsidRDefault="00722B52" w:rsidP="00722B52">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34349C3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87E4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E9748" w14:textId="09D58C4B" w:rsidR="00722B52" w:rsidRDefault="00722B52" w:rsidP="00722B52">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3BF9AB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9F98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84CE9" w14:textId="77777777" w:rsidR="00722B52" w:rsidRDefault="00722B52" w:rsidP="00722B52">
      <w:pPr>
        <w:pStyle w:val="Heading4"/>
      </w:pPr>
      <w:bookmarkStart w:id="412" w:name="_Toc174396406"/>
      <w:r>
        <w:t>8.17.5</w:t>
      </w:r>
      <w:r>
        <w:tab/>
        <w:t>Moderator summary and conclusions</w:t>
      </w:r>
      <w:bookmarkEnd w:id="412"/>
    </w:p>
    <w:p w14:paraId="5353FFF8" w14:textId="564E6D00" w:rsidR="00722B52" w:rsidRDefault="00722B52" w:rsidP="00722B52">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82BE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65435E2" w14:textId="77777777" w:rsidR="00722B52" w:rsidRDefault="00722B52" w:rsidP="00722B52">
      <w:pPr>
        <w:rPr>
          <w:rFonts w:ascii="Arial" w:hAnsi="Arial" w:cs="Arial"/>
          <w:b/>
        </w:rPr>
      </w:pPr>
      <w:r>
        <w:rPr>
          <w:rFonts w:ascii="Arial" w:hAnsi="Arial" w:cs="Arial"/>
          <w:b/>
        </w:rPr>
        <w:t xml:space="preserve">Abstract: </w:t>
      </w:r>
    </w:p>
    <w:p w14:paraId="4949FEF2" w14:textId="77777777" w:rsidR="00722B52" w:rsidRDefault="00722B52" w:rsidP="00722B52">
      <w:r>
        <w:t>Summary for AI 8.17</w:t>
      </w:r>
    </w:p>
    <w:p w14:paraId="1B8211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D926" w14:textId="77777777" w:rsidR="00722B52" w:rsidRDefault="00722B52" w:rsidP="00722B52">
      <w:pPr>
        <w:pStyle w:val="Heading3"/>
      </w:pPr>
      <w:bookmarkStart w:id="413" w:name="_Toc174396407"/>
      <w:r>
        <w:t>8.18</w:t>
      </w:r>
      <w:r>
        <w:tab/>
        <w:t>NR MIMO Phase 5</w:t>
      </w:r>
      <w:bookmarkEnd w:id="413"/>
    </w:p>
    <w:p w14:paraId="2626835B" w14:textId="77777777" w:rsidR="00722B52" w:rsidRDefault="00722B52" w:rsidP="00722B52">
      <w:pPr>
        <w:pStyle w:val="Heading4"/>
      </w:pPr>
      <w:bookmarkStart w:id="414" w:name="_Toc174396408"/>
      <w:r>
        <w:t>8.18.1</w:t>
      </w:r>
      <w:r>
        <w:tab/>
        <w:t>General aspects and work plan</w:t>
      </w:r>
      <w:bookmarkEnd w:id="414"/>
    </w:p>
    <w:p w14:paraId="54960E37" w14:textId="7E10FF6D" w:rsidR="00722B52" w:rsidRDefault="00722B52" w:rsidP="00722B52">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77A84B3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BEE1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5180" w14:textId="77777777" w:rsidR="00722B52" w:rsidRDefault="00722B52" w:rsidP="00722B52">
      <w:pPr>
        <w:pStyle w:val="Heading4"/>
      </w:pPr>
      <w:bookmarkStart w:id="415" w:name="_Toc174396409"/>
      <w:r>
        <w:t>8.18.2</w:t>
      </w:r>
      <w:r>
        <w:tab/>
        <w:t>UE RF requirements</w:t>
      </w:r>
      <w:bookmarkEnd w:id="415"/>
    </w:p>
    <w:p w14:paraId="192EF516" w14:textId="074E2B8B" w:rsidR="00722B52" w:rsidRDefault="00722B52" w:rsidP="00722B52">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2B43A39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6DB4E0" w14:textId="77777777" w:rsidR="00722B52" w:rsidRDefault="00722B52" w:rsidP="00722B52">
      <w:pPr>
        <w:rPr>
          <w:rFonts w:ascii="Arial" w:hAnsi="Arial" w:cs="Arial"/>
          <w:b/>
        </w:rPr>
      </w:pPr>
      <w:r>
        <w:rPr>
          <w:rFonts w:ascii="Arial" w:hAnsi="Arial" w:cs="Arial"/>
          <w:b/>
        </w:rPr>
        <w:t xml:space="preserve">Abstract: </w:t>
      </w:r>
    </w:p>
    <w:p w14:paraId="431F6B0F" w14:textId="77777777" w:rsidR="00722B52" w:rsidRDefault="00722B52" w:rsidP="00722B52">
      <w:r>
        <w:t xml:space="preserve">In this paper we present our preliminary views on the work that needs to be done to introduce 3 Tx into the NR specifications </w:t>
      </w:r>
    </w:p>
    <w:p w14:paraId="16522A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A865F" w14:textId="2DAC2528" w:rsidR="00722B52" w:rsidRDefault="00722B52" w:rsidP="00722B52">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6F02104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BBA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E3FF" w14:textId="4966FC06" w:rsidR="00722B52" w:rsidRDefault="00722B52" w:rsidP="00722B52">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658F180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906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28271" w14:textId="58E8E9AD" w:rsidR="00722B52" w:rsidRDefault="00722B52" w:rsidP="00722B52">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0DF1731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7196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F51" w14:textId="5F9D26EA" w:rsidR="00722B52" w:rsidRDefault="00722B52" w:rsidP="00722B52">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7F1A1A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0D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9C75" w14:textId="0A13704C" w:rsidR="00722B52" w:rsidRDefault="00722B52" w:rsidP="00722B52">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6B71B2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803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985E" w14:textId="58096181" w:rsidR="00722B52" w:rsidRDefault="00722B52" w:rsidP="00722B52">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520A5C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97ADB" w14:textId="77777777" w:rsidR="00722B52" w:rsidRDefault="00722B52" w:rsidP="00722B52">
      <w:pPr>
        <w:rPr>
          <w:rFonts w:ascii="Arial" w:hAnsi="Arial" w:cs="Arial"/>
          <w:b/>
        </w:rPr>
      </w:pPr>
      <w:r>
        <w:rPr>
          <w:rFonts w:ascii="Arial" w:hAnsi="Arial" w:cs="Arial"/>
          <w:b/>
        </w:rPr>
        <w:t xml:space="preserve">Abstract: </w:t>
      </w:r>
    </w:p>
    <w:p w14:paraId="0296C041" w14:textId="77777777" w:rsidR="00722B52" w:rsidRDefault="00722B52" w:rsidP="00722B52">
      <w:r>
        <w:t>We discuss how the objective can be translated to a RAN4 requirement concept, while respecting the associated constraints in the WID</w:t>
      </w:r>
    </w:p>
    <w:p w14:paraId="5AFEC5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4386" w14:textId="43D735D7" w:rsidR="00722B52" w:rsidRDefault="00722B52" w:rsidP="00722B52">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4A221A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A58C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36E7" w14:textId="77777777" w:rsidR="00722B52" w:rsidRDefault="00722B52" w:rsidP="00722B52">
      <w:pPr>
        <w:pStyle w:val="Heading4"/>
      </w:pPr>
      <w:bookmarkStart w:id="416" w:name="_Toc174396410"/>
      <w:r>
        <w:t>8.18.3</w:t>
      </w:r>
      <w:r>
        <w:tab/>
        <w:t>RRM core requirements</w:t>
      </w:r>
      <w:bookmarkEnd w:id="416"/>
    </w:p>
    <w:p w14:paraId="5BC8643E" w14:textId="45754E64" w:rsidR="00722B52" w:rsidRDefault="00722B52" w:rsidP="00722B52">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4FB84C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6FE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7840" w14:textId="40C7F5E6" w:rsidR="00722B52" w:rsidRDefault="00722B52" w:rsidP="00722B52">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3CB1F8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B01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22D5" w14:textId="1D6251E1" w:rsidR="00722B52" w:rsidRDefault="00722B52" w:rsidP="00722B52">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5B37E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C369BC6" w14:textId="77777777" w:rsidR="00722B52" w:rsidRDefault="00722B52" w:rsidP="00722B52">
      <w:pPr>
        <w:rPr>
          <w:rFonts w:ascii="Arial" w:hAnsi="Arial" w:cs="Arial"/>
          <w:b/>
        </w:rPr>
      </w:pPr>
      <w:r>
        <w:rPr>
          <w:rFonts w:ascii="Arial" w:hAnsi="Arial" w:cs="Arial"/>
          <w:b/>
        </w:rPr>
        <w:t xml:space="preserve">Abstract: </w:t>
      </w:r>
    </w:p>
    <w:p w14:paraId="04F44364" w14:textId="77777777" w:rsidR="00722B52" w:rsidRDefault="00722B52" w:rsidP="00722B52">
      <w:r>
        <w:lastRenderedPageBreak/>
        <w:t xml:space="preserve"> In this paper, we share our views on the major topics of NR MIMO Phase 5 and a preliminary assessment of the RRM impact.</w:t>
      </w:r>
    </w:p>
    <w:p w14:paraId="5B379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08FFC" w14:textId="7DF93F0D" w:rsidR="00722B52" w:rsidRDefault="00722B52" w:rsidP="00722B52">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621A9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34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A754" w14:textId="4E38FCAF" w:rsidR="00722B52" w:rsidRDefault="00722B52" w:rsidP="00722B52">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2E83EF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E9F8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626E" w14:textId="74E63A0D" w:rsidR="00722B52" w:rsidRDefault="00722B52" w:rsidP="00722B52">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6E6784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035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EF232" w14:textId="32C37203" w:rsidR="00722B52" w:rsidRDefault="00722B52" w:rsidP="00722B52">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4E042F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B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78EA" w14:textId="347C5E22" w:rsidR="00722B52" w:rsidRDefault="00722B52" w:rsidP="00722B52">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5BD73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6EB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2BF" w14:textId="0C2B5335" w:rsidR="00722B52" w:rsidRDefault="00722B52" w:rsidP="00722B52">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72AA2E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ADD0D" w14:textId="77777777" w:rsidR="00722B52" w:rsidRDefault="00722B52" w:rsidP="00722B52">
      <w:pPr>
        <w:rPr>
          <w:rFonts w:ascii="Arial" w:hAnsi="Arial" w:cs="Arial"/>
          <w:b/>
        </w:rPr>
      </w:pPr>
      <w:r>
        <w:rPr>
          <w:rFonts w:ascii="Arial" w:hAnsi="Arial" w:cs="Arial"/>
          <w:b/>
        </w:rPr>
        <w:t xml:space="preserve">Abstract: </w:t>
      </w:r>
    </w:p>
    <w:p w14:paraId="1C2E07F7" w14:textId="77777777" w:rsidR="00722B52" w:rsidRDefault="00722B52" w:rsidP="00722B52">
      <w:r>
        <w:t>Discussion on Rel-19 MIMO RRM requirements</w:t>
      </w:r>
    </w:p>
    <w:p w14:paraId="0005B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B2F07" w14:textId="67CFED8A" w:rsidR="00722B52" w:rsidRDefault="00722B52" w:rsidP="00722B52">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100B2F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994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D247" w14:textId="2A0B09BB" w:rsidR="00722B52" w:rsidRDefault="00722B52" w:rsidP="00722B52">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5A5CB4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ED0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AAC" w14:textId="77777777" w:rsidR="00722B52" w:rsidRDefault="00722B52" w:rsidP="00722B52">
      <w:pPr>
        <w:pStyle w:val="Heading4"/>
      </w:pPr>
      <w:bookmarkStart w:id="417" w:name="_Toc174396411"/>
      <w:r>
        <w:lastRenderedPageBreak/>
        <w:t>8.18.4</w:t>
      </w:r>
      <w:r>
        <w:tab/>
        <w:t>Moderator summary and conclusions</w:t>
      </w:r>
      <w:bookmarkEnd w:id="417"/>
    </w:p>
    <w:p w14:paraId="6630B6D8" w14:textId="10CCB40C" w:rsidR="00722B52" w:rsidRDefault="00722B52" w:rsidP="00722B52">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7D9732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8793" w14:textId="77777777" w:rsidR="00722B52" w:rsidRDefault="00722B52" w:rsidP="00722B52">
      <w:pPr>
        <w:rPr>
          <w:rFonts w:ascii="Arial" w:hAnsi="Arial" w:cs="Arial"/>
          <w:b/>
        </w:rPr>
      </w:pPr>
      <w:r>
        <w:rPr>
          <w:rFonts w:ascii="Arial" w:hAnsi="Arial" w:cs="Arial"/>
          <w:b/>
        </w:rPr>
        <w:t xml:space="preserve">Abstract: </w:t>
      </w:r>
    </w:p>
    <w:p w14:paraId="443040DC" w14:textId="77777777" w:rsidR="00722B52" w:rsidRDefault="00722B52" w:rsidP="00722B52">
      <w:r>
        <w:t>Topic summary in RRM session</w:t>
      </w:r>
    </w:p>
    <w:p w14:paraId="275D2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E029" w14:textId="17E4C4A4" w:rsidR="00722B52" w:rsidRDefault="00722B52" w:rsidP="00722B52">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08D883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50BE1CE" w14:textId="77777777" w:rsidR="00722B52" w:rsidRDefault="00722B52" w:rsidP="00722B52">
      <w:pPr>
        <w:rPr>
          <w:rFonts w:ascii="Arial" w:hAnsi="Arial" w:cs="Arial"/>
          <w:b/>
        </w:rPr>
      </w:pPr>
      <w:r>
        <w:rPr>
          <w:rFonts w:ascii="Arial" w:hAnsi="Arial" w:cs="Arial"/>
          <w:b/>
        </w:rPr>
        <w:t xml:space="preserve">Abstract: </w:t>
      </w:r>
    </w:p>
    <w:p w14:paraId="1BFE0241" w14:textId="77777777" w:rsidR="00722B52" w:rsidRDefault="00722B52" w:rsidP="00722B52">
      <w:r>
        <w:t>Summary for AI 8.18.1, 8.18.2</w:t>
      </w:r>
    </w:p>
    <w:p w14:paraId="759AC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8E8C" w14:textId="77777777" w:rsidR="00722B52" w:rsidRDefault="00722B52" w:rsidP="00722B52">
      <w:pPr>
        <w:pStyle w:val="Heading3"/>
      </w:pPr>
      <w:bookmarkStart w:id="418" w:name="_Toc174396412"/>
      <w:r>
        <w:t>8.19</w:t>
      </w:r>
      <w:r>
        <w:tab/>
        <w:t>Evolution of NR duplex operation: Sub-band full duplex (SBFD)</w:t>
      </w:r>
      <w:bookmarkEnd w:id="418"/>
    </w:p>
    <w:p w14:paraId="70715E9F" w14:textId="77777777" w:rsidR="00722B52" w:rsidRDefault="00722B52" w:rsidP="00722B52">
      <w:pPr>
        <w:pStyle w:val="Heading4"/>
      </w:pPr>
      <w:bookmarkStart w:id="419" w:name="_Toc174396413"/>
      <w:r>
        <w:t>8.19.1</w:t>
      </w:r>
      <w:r>
        <w:tab/>
        <w:t>General aspects (including RAN4 aspects for SBFD system parameters)</w:t>
      </w:r>
      <w:bookmarkEnd w:id="419"/>
    </w:p>
    <w:p w14:paraId="62AC62CF" w14:textId="0B813397" w:rsidR="00722B52" w:rsidRDefault="00722B52" w:rsidP="00722B52">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05B3E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61A9D368" w14:textId="77777777" w:rsidR="00722B52" w:rsidRDefault="00722B52" w:rsidP="00722B52">
      <w:pPr>
        <w:rPr>
          <w:rFonts w:ascii="Arial" w:hAnsi="Arial" w:cs="Arial"/>
          <w:b/>
        </w:rPr>
      </w:pPr>
      <w:r>
        <w:rPr>
          <w:rFonts w:ascii="Arial" w:hAnsi="Arial" w:cs="Arial"/>
          <w:b/>
        </w:rPr>
        <w:t xml:space="preserve">Abstract: </w:t>
      </w:r>
    </w:p>
    <w:p w14:paraId="156B9DB2" w14:textId="77777777" w:rsidR="00722B52" w:rsidRDefault="00722B52" w:rsidP="00722B52">
      <w:r>
        <w:t xml:space="preserve">Adding at the end of sub-clause 12.2.1 this sentence: "Therefore, it is expected that new SBFD operators in AMBIT band or in C-Band will seek a fair coexistence with legacy TDD operating in CBRS band."  Since RAN1 is the owner of TR 38.858, and RAN4 owns </w:t>
      </w:r>
    </w:p>
    <w:p w14:paraId="3D8B1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8D708" w14:textId="0E97FFE4" w:rsidR="00722B52" w:rsidRDefault="00722B52" w:rsidP="00722B52">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38D94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8FFBAEC" w14:textId="77777777" w:rsidR="00722B52" w:rsidRDefault="00722B52" w:rsidP="00722B52">
      <w:pPr>
        <w:rPr>
          <w:rFonts w:ascii="Arial" w:hAnsi="Arial" w:cs="Arial"/>
          <w:b/>
        </w:rPr>
      </w:pPr>
      <w:r>
        <w:rPr>
          <w:rFonts w:ascii="Arial" w:hAnsi="Arial" w:cs="Arial"/>
          <w:b/>
        </w:rPr>
        <w:t xml:space="preserve">Abstract: </w:t>
      </w:r>
    </w:p>
    <w:p w14:paraId="3A8B564F" w14:textId="77777777" w:rsidR="00722B52" w:rsidRDefault="00722B52" w:rsidP="00722B52">
      <w:r>
        <w:t xml:space="preserve">Adding at the end of sub-clause 12.2.1 this sentence: "Therefore, it is expected that new SBFD operators in AMBIT and C-Band will seek a fair coexistence with legacy TDD operating in CBRS band."  Since RAN1 owns TR 38.858 and RAN4 owns sub-clause 12.2.1, </w:t>
      </w:r>
    </w:p>
    <w:p w14:paraId="1BFE1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6325" w14:textId="12CD19EE" w:rsidR="00722B52" w:rsidRDefault="00722B52" w:rsidP="00722B52">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58B6E5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A0D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0B9" w14:textId="20167B31" w:rsidR="00722B52" w:rsidRDefault="00722B52" w:rsidP="00722B52">
      <w:pPr>
        <w:rPr>
          <w:rFonts w:ascii="Arial" w:hAnsi="Arial" w:cs="Arial"/>
          <w:b/>
          <w:sz w:val="24"/>
        </w:rPr>
      </w:pPr>
      <w:r>
        <w:rPr>
          <w:rFonts w:ascii="Arial" w:hAnsi="Arial" w:cs="Arial"/>
          <w:b/>
          <w:color w:val="0000FF"/>
          <w:sz w:val="24"/>
        </w:rPr>
        <w:lastRenderedPageBreak/>
        <w:t>R4-2411512</w:t>
      </w:r>
      <w:r>
        <w:rPr>
          <w:rFonts w:ascii="Arial" w:hAnsi="Arial" w:cs="Arial"/>
          <w:b/>
          <w:color w:val="0000FF"/>
          <w:sz w:val="24"/>
        </w:rPr>
        <w:tab/>
      </w:r>
      <w:r>
        <w:rPr>
          <w:rFonts w:ascii="Arial" w:hAnsi="Arial" w:cs="Arial"/>
          <w:b/>
          <w:sz w:val="24"/>
        </w:rPr>
        <w:t>Views on general aspects for SBFD</w:t>
      </w:r>
    </w:p>
    <w:p w14:paraId="751721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756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7014F" w14:textId="4C610BEE" w:rsidR="00722B52" w:rsidRDefault="00722B52" w:rsidP="00722B52">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54E9F0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6D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9981" w14:textId="62DFF7E6" w:rsidR="00722B52" w:rsidRDefault="00722B52" w:rsidP="00722B52">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13E1D3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07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43F3" w14:textId="51C04B68" w:rsidR="00722B52" w:rsidRDefault="00722B52" w:rsidP="00722B52">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3A5D0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006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5E05" w14:textId="1EC1FCE1" w:rsidR="00722B52" w:rsidRDefault="00722B52" w:rsidP="00722B52">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3D91F7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96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4E5C" w14:textId="2E08AB91" w:rsidR="00722B52" w:rsidRDefault="00722B52" w:rsidP="00722B52">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2E7BEC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64ED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31B2" w14:textId="50D0234A" w:rsidR="00722B52" w:rsidRDefault="00722B52" w:rsidP="00722B52">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45B6125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52EC4" w14:textId="77777777" w:rsidR="00722B52" w:rsidRDefault="00722B52" w:rsidP="00722B52">
      <w:pPr>
        <w:rPr>
          <w:rFonts w:ascii="Arial" w:hAnsi="Arial" w:cs="Arial"/>
          <w:b/>
        </w:rPr>
      </w:pPr>
      <w:r>
        <w:rPr>
          <w:rFonts w:ascii="Arial" w:hAnsi="Arial" w:cs="Arial"/>
          <w:b/>
        </w:rPr>
        <w:t xml:space="preserve">Abstract: </w:t>
      </w:r>
    </w:p>
    <w:p w14:paraId="5A4F964E" w14:textId="77777777" w:rsidR="00722B52" w:rsidRDefault="00722B52" w:rsidP="00722B52">
      <w:r>
        <w:t>Discussion on SBFD general aspects</w:t>
      </w:r>
    </w:p>
    <w:p w14:paraId="60A1B1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D9B0" w14:textId="2F099539" w:rsidR="00722B52" w:rsidRDefault="00722B52" w:rsidP="00722B52">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2B7B75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70FD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B111" w14:textId="77777777" w:rsidR="00722B52" w:rsidRDefault="00722B52" w:rsidP="00722B52">
      <w:pPr>
        <w:pStyle w:val="Heading4"/>
      </w:pPr>
      <w:bookmarkStart w:id="420" w:name="_Toc174396414"/>
      <w:r>
        <w:lastRenderedPageBreak/>
        <w:t>8.19.2</w:t>
      </w:r>
      <w:r>
        <w:tab/>
        <w:t>BS RF requirements</w:t>
      </w:r>
      <w:bookmarkEnd w:id="420"/>
    </w:p>
    <w:p w14:paraId="4B644461" w14:textId="77777777" w:rsidR="00722B52" w:rsidRDefault="00722B52" w:rsidP="00722B52">
      <w:pPr>
        <w:pStyle w:val="Heading5"/>
      </w:pPr>
      <w:bookmarkStart w:id="421" w:name="_Toc174396415"/>
      <w:r>
        <w:t>8.19.2.1</w:t>
      </w:r>
      <w:r>
        <w:tab/>
        <w:t>Potentially new requirements for SBFD operation for FR1 and FR2-1</w:t>
      </w:r>
      <w:bookmarkEnd w:id="421"/>
    </w:p>
    <w:p w14:paraId="4BECD608" w14:textId="781DF1E2" w:rsidR="00722B52" w:rsidRDefault="00722B52" w:rsidP="00722B52">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012B5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3E1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E5BD" w14:textId="2E9DB809" w:rsidR="00722B52" w:rsidRDefault="00722B52" w:rsidP="00722B52">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4D3E9C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60CDF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37AA" w14:textId="59CC0229" w:rsidR="00722B52" w:rsidRDefault="00722B52" w:rsidP="00722B52">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70EC1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A38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9AF0" w14:textId="309FC157" w:rsidR="00722B52" w:rsidRDefault="00722B52" w:rsidP="00722B52">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6AA86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4CBE2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870EA" w14:textId="2FBDAEAB" w:rsidR="00722B52" w:rsidRDefault="00722B52" w:rsidP="00722B52">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0033F6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8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919" w14:textId="59B2EC9B" w:rsidR="00722B52" w:rsidRDefault="00722B52" w:rsidP="00722B52">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0F04E6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F52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0A38" w14:textId="5FC46F0D" w:rsidR="00722B52" w:rsidRDefault="00722B52" w:rsidP="00722B52">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3D4291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430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3D38" w14:textId="50E967F5" w:rsidR="00722B52" w:rsidRDefault="00722B52" w:rsidP="00722B52">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2514DA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A8D6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53C3" w14:textId="4CE5C0FD" w:rsidR="00722B52" w:rsidRDefault="00722B52" w:rsidP="00722B52">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D3423AC"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13B7" w14:textId="77777777" w:rsidR="00722B52" w:rsidRDefault="00722B52" w:rsidP="00722B52">
      <w:pPr>
        <w:rPr>
          <w:rFonts w:ascii="Arial" w:hAnsi="Arial" w:cs="Arial"/>
          <w:b/>
        </w:rPr>
      </w:pPr>
      <w:r>
        <w:rPr>
          <w:rFonts w:ascii="Arial" w:hAnsi="Arial" w:cs="Arial"/>
          <w:b/>
        </w:rPr>
        <w:t xml:space="preserve">Abstract: </w:t>
      </w:r>
    </w:p>
    <w:p w14:paraId="0D7A5456" w14:textId="77777777" w:rsidR="00722B52" w:rsidRDefault="00722B52" w:rsidP="00722B52">
      <w:r>
        <w:t>Discussion on potentially new requirements for SBFD</w:t>
      </w:r>
    </w:p>
    <w:p w14:paraId="5278D5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0824" w14:textId="10635ACC" w:rsidR="00722B52" w:rsidRDefault="00722B52" w:rsidP="00722B52">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37FEC7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D133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E1BFA" w14:textId="58F05BF3" w:rsidR="00722B52" w:rsidRDefault="00722B52" w:rsidP="00722B52">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68FD9BF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F521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E11F9" w14:textId="77777777" w:rsidR="00722B52" w:rsidRDefault="00722B52" w:rsidP="00722B52">
      <w:pPr>
        <w:pStyle w:val="Heading5"/>
      </w:pPr>
      <w:bookmarkStart w:id="422" w:name="_Toc174396416"/>
      <w:r>
        <w:t>8.19.2.2</w:t>
      </w:r>
      <w:r>
        <w:tab/>
        <w:t>Modification of existing Tx requirements for FR1 and FR2-1</w:t>
      </w:r>
      <w:bookmarkEnd w:id="422"/>
    </w:p>
    <w:p w14:paraId="7D5F24BE" w14:textId="002332A1" w:rsidR="00722B52" w:rsidRDefault="00722B52" w:rsidP="00722B52">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329481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69F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077F0" w14:textId="27542A32" w:rsidR="00722B52" w:rsidRDefault="00722B52" w:rsidP="00722B52">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025D77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C0D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1FD6" w14:textId="7AB63ACA" w:rsidR="00722B52" w:rsidRDefault="00722B52" w:rsidP="00722B52">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0D493C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14E9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82CA" w14:textId="44ADCE26" w:rsidR="00722B52" w:rsidRDefault="00722B52" w:rsidP="00722B52">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59E4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D9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A027" w14:textId="1B148F75" w:rsidR="00722B52" w:rsidRDefault="00722B52" w:rsidP="00722B52">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6D67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7DB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23CC4" w14:textId="6379BF6E" w:rsidR="00722B52" w:rsidRDefault="00722B52" w:rsidP="00722B52">
      <w:pPr>
        <w:rPr>
          <w:rFonts w:ascii="Arial" w:hAnsi="Arial" w:cs="Arial"/>
          <w:b/>
          <w:sz w:val="24"/>
        </w:rPr>
      </w:pPr>
      <w:r>
        <w:rPr>
          <w:rFonts w:ascii="Arial" w:hAnsi="Arial" w:cs="Arial"/>
          <w:b/>
          <w:color w:val="0000FF"/>
          <w:sz w:val="24"/>
        </w:rPr>
        <w:lastRenderedPageBreak/>
        <w:t>R4-2412915</w:t>
      </w:r>
      <w:r>
        <w:rPr>
          <w:rFonts w:ascii="Arial" w:hAnsi="Arial" w:cs="Arial"/>
          <w:b/>
          <w:color w:val="0000FF"/>
          <w:sz w:val="24"/>
        </w:rPr>
        <w:tab/>
      </w:r>
      <w:r>
        <w:rPr>
          <w:rFonts w:ascii="Arial" w:hAnsi="Arial" w:cs="Arial"/>
          <w:b/>
          <w:sz w:val="24"/>
        </w:rPr>
        <w:t>Impact on SBFD BS RF TX requirements</w:t>
      </w:r>
    </w:p>
    <w:p w14:paraId="396B65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F5FE2" w14:textId="77777777" w:rsidR="00722B52" w:rsidRDefault="00722B52" w:rsidP="00722B52">
      <w:pPr>
        <w:rPr>
          <w:rFonts w:ascii="Arial" w:hAnsi="Arial" w:cs="Arial"/>
          <w:b/>
        </w:rPr>
      </w:pPr>
      <w:r>
        <w:rPr>
          <w:rFonts w:ascii="Arial" w:hAnsi="Arial" w:cs="Arial"/>
          <w:b/>
        </w:rPr>
        <w:t xml:space="preserve">Abstract: </w:t>
      </w:r>
    </w:p>
    <w:p w14:paraId="7014734F" w14:textId="77777777" w:rsidR="00722B52" w:rsidRDefault="00722B52" w:rsidP="00722B52">
      <w:r>
        <w:t>Discussion on impact on existing BS RF TX requirements for SBFD</w:t>
      </w:r>
    </w:p>
    <w:p w14:paraId="36B610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F039" w14:textId="1A3B421D" w:rsidR="00722B52" w:rsidRDefault="00722B52" w:rsidP="00722B52">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65ABA3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6299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9963D" w14:textId="5A904894" w:rsidR="00722B52" w:rsidRDefault="00722B52" w:rsidP="00722B52">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3B22B0A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1E25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A354" w14:textId="77777777" w:rsidR="00722B52" w:rsidRDefault="00722B52" w:rsidP="00722B52">
      <w:pPr>
        <w:pStyle w:val="Heading5"/>
      </w:pPr>
      <w:bookmarkStart w:id="423" w:name="_Toc174396417"/>
      <w:r>
        <w:t>8.19.2.3</w:t>
      </w:r>
      <w:r>
        <w:tab/>
        <w:t>Modification of existing Rx requirements for FR1 and FR2-1</w:t>
      </w:r>
      <w:bookmarkEnd w:id="423"/>
    </w:p>
    <w:p w14:paraId="021601F6" w14:textId="249545F5" w:rsidR="00722B52" w:rsidRDefault="00722B52" w:rsidP="00722B52">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65A9BC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131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7A47" w14:textId="3F1550C4" w:rsidR="00722B52" w:rsidRDefault="00722B52" w:rsidP="00722B52">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3B364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7B16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F888" w14:textId="07A0AD19" w:rsidR="00722B52" w:rsidRDefault="00722B52" w:rsidP="00722B52">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503EDC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8F0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097D" w14:textId="4853BD71" w:rsidR="00722B52" w:rsidRDefault="00722B52" w:rsidP="00722B52">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1C1E4E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83EB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DF5" w14:textId="1ED6C46F" w:rsidR="00722B52" w:rsidRDefault="00722B52" w:rsidP="00722B52">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ED1F0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804E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849F9" w14:textId="39835F7C" w:rsidR="00722B52" w:rsidRDefault="00722B52" w:rsidP="00722B52">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4E1C8F32"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537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B70E" w14:textId="6FE924DC" w:rsidR="00722B52" w:rsidRDefault="00722B52" w:rsidP="00722B52">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6FA9D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2347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8C" w14:textId="26A63B4E" w:rsidR="00722B52" w:rsidRDefault="00722B52" w:rsidP="00722B52">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4B713EA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C523C" w14:textId="77777777" w:rsidR="00722B52" w:rsidRDefault="00722B52" w:rsidP="00722B52">
      <w:pPr>
        <w:rPr>
          <w:rFonts w:ascii="Arial" w:hAnsi="Arial" w:cs="Arial"/>
          <w:b/>
        </w:rPr>
      </w:pPr>
      <w:r>
        <w:rPr>
          <w:rFonts w:ascii="Arial" w:hAnsi="Arial" w:cs="Arial"/>
          <w:b/>
        </w:rPr>
        <w:t xml:space="preserve">Abstract: </w:t>
      </w:r>
    </w:p>
    <w:p w14:paraId="6D2890BE" w14:textId="77777777" w:rsidR="00722B52" w:rsidRDefault="00722B52" w:rsidP="00722B52">
      <w:r>
        <w:t>Discussion on impact on existing BS RF RX requirements for SBFD</w:t>
      </w:r>
    </w:p>
    <w:p w14:paraId="16562A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F17A5" w14:textId="73105F65" w:rsidR="00722B52" w:rsidRDefault="00722B52" w:rsidP="00722B52">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6AC9AF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DE1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5855" w14:textId="5B8D15C1" w:rsidR="00722B52" w:rsidRDefault="00722B52" w:rsidP="00722B52">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41E45C2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865E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286F" w14:textId="77777777" w:rsidR="00722B52" w:rsidRDefault="00722B52" w:rsidP="00722B52">
      <w:pPr>
        <w:pStyle w:val="Heading4"/>
      </w:pPr>
      <w:bookmarkStart w:id="424" w:name="_Toc174396418"/>
      <w:r>
        <w:t>8.19.3</w:t>
      </w:r>
      <w:r>
        <w:tab/>
        <w:t>RRM core requirements</w:t>
      </w:r>
      <w:bookmarkEnd w:id="424"/>
    </w:p>
    <w:p w14:paraId="628648F0" w14:textId="6F3789DF" w:rsidR="00722B52" w:rsidRDefault="00722B52" w:rsidP="00722B52">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01DDF4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1C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4189" w14:textId="6AC63B0F" w:rsidR="00722B52" w:rsidRDefault="00722B52" w:rsidP="00722B52">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4B3922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3FD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48581" w14:textId="545BA2AF" w:rsidR="00722B52" w:rsidRDefault="00722B52" w:rsidP="00722B52">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097C8F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3ECC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A7E2" w14:textId="2D61BA26" w:rsidR="00722B52" w:rsidRDefault="00722B52" w:rsidP="00722B52">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368F00A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E847E9" w14:textId="77777777" w:rsidR="00722B52" w:rsidRDefault="00722B52" w:rsidP="00722B52">
      <w:pPr>
        <w:rPr>
          <w:rFonts w:ascii="Arial" w:hAnsi="Arial" w:cs="Arial"/>
          <w:b/>
        </w:rPr>
      </w:pPr>
      <w:r>
        <w:rPr>
          <w:rFonts w:ascii="Arial" w:hAnsi="Arial" w:cs="Arial"/>
          <w:b/>
        </w:rPr>
        <w:t xml:space="preserve">Abstract: </w:t>
      </w:r>
    </w:p>
    <w:p w14:paraId="5F6EDC69" w14:textId="77777777" w:rsidR="00722B52" w:rsidRDefault="00722B52" w:rsidP="00722B52">
      <w:r>
        <w:t>Discussion on RRM requirements for NR duplex operation</w:t>
      </w:r>
    </w:p>
    <w:p w14:paraId="3FFE9A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EF50" w14:textId="29665653" w:rsidR="00722B52" w:rsidRDefault="00722B52" w:rsidP="00722B52">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38308B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916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E8B1" w14:textId="48C8D8EA" w:rsidR="00722B52" w:rsidRDefault="00722B52" w:rsidP="00722B52">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52092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AE033" w14:textId="77777777" w:rsidR="00722B52" w:rsidRDefault="00722B52" w:rsidP="00722B52">
      <w:pPr>
        <w:rPr>
          <w:rFonts w:ascii="Arial" w:hAnsi="Arial" w:cs="Arial"/>
          <w:b/>
        </w:rPr>
      </w:pPr>
      <w:r>
        <w:rPr>
          <w:rFonts w:ascii="Arial" w:hAnsi="Arial" w:cs="Arial"/>
          <w:b/>
        </w:rPr>
        <w:t xml:space="preserve">Abstract: </w:t>
      </w:r>
    </w:p>
    <w:p w14:paraId="4307D7DD" w14:textId="77777777" w:rsidR="00722B52" w:rsidRDefault="00722B52" w:rsidP="00722B52">
      <w:r>
        <w:t>This contribution is discussing the RRM requirement for SBFD Rel-19</w:t>
      </w:r>
    </w:p>
    <w:p w14:paraId="5E2D10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D7AD" w14:textId="7457D509" w:rsidR="00722B52" w:rsidRDefault="00722B52" w:rsidP="00722B52">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29D3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DA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0E80" w14:textId="203C79DC" w:rsidR="00722B52" w:rsidRDefault="00722B52" w:rsidP="00722B52">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57EEB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11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7A03" w14:textId="379E6CF6" w:rsidR="00722B52" w:rsidRDefault="00722B52" w:rsidP="00722B52">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4E31A40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3B445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D930" w14:textId="03C2B5DF" w:rsidR="00722B52" w:rsidRDefault="00722B52" w:rsidP="00722B52">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5BF6A7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283B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12AC" w14:textId="7BFD97A9" w:rsidR="00000000" w:rsidRDefault="00722B52" w:rsidP="00722B52">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6AAAA0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48022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4177" w14:textId="3BBDAC4E" w:rsidR="00722B52" w:rsidRDefault="00722B52" w:rsidP="00722B52">
      <w:pPr>
        <w:rPr>
          <w:rFonts w:ascii="Arial" w:hAnsi="Arial" w:cs="Arial"/>
          <w:b/>
          <w:sz w:val="24"/>
        </w:rPr>
      </w:pPr>
      <w:r>
        <w:rPr>
          <w:rFonts w:ascii="Arial" w:hAnsi="Arial" w:cs="Arial"/>
          <w:b/>
          <w:color w:val="0000FF"/>
          <w:sz w:val="24"/>
        </w:rPr>
        <w:lastRenderedPageBreak/>
        <w:t>R4-2413454</w:t>
      </w:r>
      <w:r>
        <w:rPr>
          <w:rFonts w:ascii="Arial" w:hAnsi="Arial" w:cs="Arial"/>
          <w:b/>
          <w:color w:val="0000FF"/>
          <w:sz w:val="24"/>
        </w:rPr>
        <w:tab/>
      </w:r>
      <w:r>
        <w:rPr>
          <w:rFonts w:ascii="Arial" w:hAnsi="Arial" w:cs="Arial"/>
          <w:b/>
          <w:sz w:val="24"/>
        </w:rPr>
        <w:t>RRM requirements for SBFD</w:t>
      </w:r>
    </w:p>
    <w:p w14:paraId="43CDD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80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B0CF" w14:textId="77777777" w:rsidR="00722B52" w:rsidRDefault="00722B52" w:rsidP="00722B52">
      <w:pPr>
        <w:pStyle w:val="Heading4"/>
      </w:pPr>
      <w:bookmarkStart w:id="425" w:name="_Toc174396419"/>
      <w:r>
        <w:t>8.19.4</w:t>
      </w:r>
      <w:r>
        <w:tab/>
        <w:t>Moderator summary and conclusions</w:t>
      </w:r>
      <w:bookmarkEnd w:id="425"/>
    </w:p>
    <w:p w14:paraId="58DDDAFD" w14:textId="49FFE706" w:rsidR="00722B52" w:rsidRDefault="00722B52" w:rsidP="00722B52">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61971A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E946C" w14:textId="77777777" w:rsidR="00722B52" w:rsidRDefault="00722B52" w:rsidP="00722B52">
      <w:pPr>
        <w:rPr>
          <w:rFonts w:ascii="Arial" w:hAnsi="Arial" w:cs="Arial"/>
          <w:b/>
        </w:rPr>
      </w:pPr>
      <w:r>
        <w:rPr>
          <w:rFonts w:ascii="Arial" w:hAnsi="Arial" w:cs="Arial"/>
          <w:b/>
        </w:rPr>
        <w:t xml:space="preserve">Abstract: </w:t>
      </w:r>
    </w:p>
    <w:p w14:paraId="1BB0B8C9" w14:textId="77777777" w:rsidR="00722B52" w:rsidRDefault="00722B52" w:rsidP="00722B52">
      <w:r>
        <w:t>Topic summary in RRM session</w:t>
      </w:r>
    </w:p>
    <w:p w14:paraId="00DA65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9AC3" w14:textId="076E6E68" w:rsidR="00722B52" w:rsidRDefault="00722B52" w:rsidP="00722B52">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466564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1834F" w14:textId="77777777" w:rsidR="00722B52" w:rsidRDefault="00722B52" w:rsidP="00722B52">
      <w:pPr>
        <w:rPr>
          <w:rFonts w:ascii="Arial" w:hAnsi="Arial" w:cs="Arial"/>
          <w:b/>
        </w:rPr>
      </w:pPr>
      <w:r>
        <w:rPr>
          <w:rFonts w:ascii="Arial" w:hAnsi="Arial" w:cs="Arial"/>
          <w:b/>
        </w:rPr>
        <w:t xml:space="preserve">Abstract: </w:t>
      </w:r>
    </w:p>
    <w:p w14:paraId="67A36B10" w14:textId="77777777" w:rsidR="00722B52" w:rsidRDefault="00722B52" w:rsidP="00722B52">
      <w:r>
        <w:t>[112] BDaT Session AI 8.19.1, 8.19.2, 8.19.2.1</w:t>
      </w:r>
    </w:p>
    <w:p w14:paraId="5A7485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7880B" w14:textId="6A9DDFA6" w:rsidR="00722B52" w:rsidRDefault="00722B52" w:rsidP="00722B52">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E8D10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790A7" w14:textId="77777777" w:rsidR="00722B52" w:rsidRDefault="00722B52" w:rsidP="00722B52">
      <w:pPr>
        <w:rPr>
          <w:rFonts w:ascii="Arial" w:hAnsi="Arial" w:cs="Arial"/>
          <w:b/>
        </w:rPr>
      </w:pPr>
      <w:r>
        <w:rPr>
          <w:rFonts w:ascii="Arial" w:hAnsi="Arial" w:cs="Arial"/>
          <w:b/>
        </w:rPr>
        <w:t xml:space="preserve">Abstract: </w:t>
      </w:r>
    </w:p>
    <w:p w14:paraId="76136AEF" w14:textId="77777777" w:rsidR="00722B52" w:rsidRDefault="00722B52" w:rsidP="00722B52">
      <w:r>
        <w:t>[112] BDaT Session AI 8.19.2.2, 8.19.2.3</w:t>
      </w:r>
    </w:p>
    <w:p w14:paraId="72E97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131A" w14:textId="77777777" w:rsidR="00722B52" w:rsidRDefault="00722B52" w:rsidP="00722B52">
      <w:pPr>
        <w:pStyle w:val="Heading3"/>
      </w:pPr>
      <w:bookmarkStart w:id="426" w:name="_Toc174396420"/>
      <w:r>
        <w:t>8.20</w:t>
      </w:r>
      <w:r>
        <w:tab/>
        <w:t>Study on solutions for Ambient IoT (Internet of Things) in NR</w:t>
      </w:r>
      <w:bookmarkEnd w:id="426"/>
    </w:p>
    <w:p w14:paraId="62053F0C" w14:textId="77777777" w:rsidR="00722B52" w:rsidRDefault="00722B52" w:rsidP="00722B52">
      <w:pPr>
        <w:pStyle w:val="Heading4"/>
      </w:pPr>
      <w:bookmarkStart w:id="427" w:name="_Toc174396421"/>
      <w:r>
        <w:t>8.20.1</w:t>
      </w:r>
      <w:r>
        <w:tab/>
        <w:t>General aspects</w:t>
      </w:r>
      <w:bookmarkEnd w:id="427"/>
    </w:p>
    <w:p w14:paraId="3A9D30B4" w14:textId="72953C3B" w:rsidR="00722B52" w:rsidRDefault="00722B52" w:rsidP="00722B52">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1490DB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7AA55" w14:textId="77777777" w:rsidR="00722B52" w:rsidRDefault="00722B52" w:rsidP="00722B52">
      <w:pPr>
        <w:rPr>
          <w:rFonts w:ascii="Arial" w:hAnsi="Arial" w:cs="Arial"/>
          <w:b/>
        </w:rPr>
      </w:pPr>
      <w:r>
        <w:rPr>
          <w:rFonts w:ascii="Arial" w:hAnsi="Arial" w:cs="Arial"/>
          <w:b/>
        </w:rPr>
        <w:t xml:space="preserve">Abstract: </w:t>
      </w:r>
    </w:p>
    <w:p w14:paraId="635834EE" w14:textId="77777777" w:rsidR="00722B52" w:rsidRDefault="00722B52" w:rsidP="00722B52">
      <w:r>
        <w:t xml:space="preserve">MCCL This paper discusses the AIoT co-existence simulation is on-going. SINR is agreed to be used for the performance metric for calibration purpose. CATT thinks it should be discussed how to handle this issue in the limited timeline. As the co-existence </w:t>
      </w:r>
    </w:p>
    <w:p w14:paraId="1E20A2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FFCB" w14:textId="2018A605" w:rsidR="00722B52" w:rsidRDefault="00722B52" w:rsidP="00722B52">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644B31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1F6E923E" w14:textId="77777777" w:rsidR="00722B52" w:rsidRDefault="00722B52" w:rsidP="00722B52">
      <w:pPr>
        <w:rPr>
          <w:rFonts w:ascii="Arial" w:hAnsi="Arial" w:cs="Arial"/>
          <w:b/>
        </w:rPr>
      </w:pPr>
      <w:r>
        <w:rPr>
          <w:rFonts w:ascii="Arial" w:hAnsi="Arial" w:cs="Arial"/>
          <w:b/>
        </w:rPr>
        <w:t xml:space="preserve">Abstract: </w:t>
      </w:r>
    </w:p>
    <w:p w14:paraId="775AEB80" w14:textId="77777777" w:rsidR="00722B52" w:rsidRDefault="00722B52" w:rsidP="00722B52">
      <w:r>
        <w:t>MCC: The TR 38.769 is under RAN1 as it is a RAN1-led TR and all TPs that are approved need to be sent to RAN1 for including it into their TR 38.769.</w:t>
      </w:r>
    </w:p>
    <w:p w14:paraId="749C5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79AF" w14:textId="5C851CAD" w:rsidR="00722B52" w:rsidRDefault="00722B52" w:rsidP="00722B52">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64C287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F51423" w14:textId="77777777" w:rsidR="00722B52" w:rsidRDefault="00722B52" w:rsidP="00722B52">
      <w:pPr>
        <w:rPr>
          <w:rFonts w:ascii="Arial" w:hAnsi="Arial" w:cs="Arial"/>
          <w:b/>
        </w:rPr>
      </w:pPr>
      <w:r>
        <w:rPr>
          <w:rFonts w:ascii="Arial" w:hAnsi="Arial" w:cs="Arial"/>
          <w:b/>
        </w:rPr>
        <w:t xml:space="preserve">Abstract: </w:t>
      </w:r>
    </w:p>
    <w:p w14:paraId="427559BF" w14:textId="77777777" w:rsidR="00722B52" w:rsidRDefault="00722B52" w:rsidP="00722B52">
      <w:r>
        <w:t>In this paper, we present our thoughts on some of general issues for A-IoT RAN4 study</w:t>
      </w:r>
    </w:p>
    <w:p w14:paraId="0ECE3F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ADBD" w14:textId="77777777" w:rsidR="00722B52" w:rsidRDefault="00722B52" w:rsidP="00722B52">
      <w:pPr>
        <w:pStyle w:val="Heading4"/>
      </w:pPr>
      <w:bookmarkStart w:id="428" w:name="_Toc174396422"/>
      <w:r>
        <w:t>8.20.2</w:t>
      </w:r>
      <w:r>
        <w:tab/>
        <w:t>Co-existence study for ambient IoT and NR/LTE</w:t>
      </w:r>
      <w:bookmarkEnd w:id="428"/>
    </w:p>
    <w:p w14:paraId="0C9004E8" w14:textId="372FFCA0" w:rsidR="00722B52" w:rsidRDefault="00722B52" w:rsidP="00722B52">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FED5D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29DDB" w14:textId="77777777" w:rsidR="00722B52" w:rsidRDefault="00722B52" w:rsidP="00722B52">
      <w:pPr>
        <w:rPr>
          <w:rFonts w:ascii="Arial" w:hAnsi="Arial" w:cs="Arial"/>
          <w:b/>
        </w:rPr>
      </w:pPr>
      <w:r>
        <w:rPr>
          <w:rFonts w:ascii="Arial" w:hAnsi="Arial" w:cs="Arial"/>
          <w:b/>
        </w:rPr>
        <w:t xml:space="preserve">Abstract: </w:t>
      </w:r>
    </w:p>
    <w:p w14:paraId="703748A8" w14:textId="77777777" w:rsidR="00722B52" w:rsidRDefault="00722B52" w:rsidP="00722B52">
      <w:r>
        <w:t>MCC: This contribution is collection of calibration data. It is assumed that it will be made available during the meeting.</w:t>
      </w:r>
    </w:p>
    <w:p w14:paraId="13F1D3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C6DE" w14:textId="77777777" w:rsidR="00722B52" w:rsidRDefault="00722B52" w:rsidP="00722B52">
      <w:pPr>
        <w:pStyle w:val="Heading5"/>
      </w:pPr>
      <w:bookmarkStart w:id="429" w:name="_Toc174396423"/>
      <w:r>
        <w:t>8.20.2.1</w:t>
      </w:r>
      <w:r>
        <w:tab/>
        <w:t>Deployment scenarios and spectrum usage</w:t>
      </w:r>
      <w:bookmarkEnd w:id="429"/>
    </w:p>
    <w:p w14:paraId="351612F9" w14:textId="734867B7" w:rsidR="00722B52" w:rsidRDefault="00722B52" w:rsidP="00722B52">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615809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F4A3E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F27A" w14:textId="248E5A08" w:rsidR="00722B52" w:rsidRDefault="00722B52" w:rsidP="00722B52">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44DDC0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95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17A5" w14:textId="63827BCD" w:rsidR="00722B52" w:rsidRDefault="00722B52" w:rsidP="00722B52">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23B147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B5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B139" w14:textId="22FA4469" w:rsidR="00722B52" w:rsidRDefault="00722B52" w:rsidP="00722B52">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597B55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96F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49D0" w14:textId="4DBD6F58" w:rsidR="00722B52" w:rsidRDefault="00722B52" w:rsidP="00722B52">
      <w:pPr>
        <w:rPr>
          <w:rFonts w:ascii="Arial" w:hAnsi="Arial" w:cs="Arial"/>
          <w:b/>
          <w:sz w:val="24"/>
        </w:rPr>
      </w:pPr>
      <w:r>
        <w:rPr>
          <w:rFonts w:ascii="Arial" w:hAnsi="Arial" w:cs="Arial"/>
          <w:b/>
          <w:color w:val="0000FF"/>
          <w:sz w:val="24"/>
        </w:rPr>
        <w:lastRenderedPageBreak/>
        <w:t>R4-2411951</w:t>
      </w:r>
      <w:r>
        <w:rPr>
          <w:rFonts w:ascii="Arial" w:hAnsi="Arial" w:cs="Arial"/>
          <w:b/>
          <w:color w:val="0000FF"/>
          <w:sz w:val="24"/>
        </w:rPr>
        <w:tab/>
      </w:r>
      <w:r>
        <w:rPr>
          <w:rFonts w:ascii="Arial" w:hAnsi="Arial" w:cs="Arial"/>
          <w:b/>
          <w:sz w:val="24"/>
        </w:rPr>
        <w:t>Discussion on deployment scenarios and spectrum usage for AIoT</w:t>
      </w:r>
    </w:p>
    <w:p w14:paraId="325C6E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9930F4B" w14:textId="77777777" w:rsidR="00722B52" w:rsidRDefault="00722B52" w:rsidP="00722B52">
      <w:pPr>
        <w:rPr>
          <w:rFonts w:ascii="Arial" w:hAnsi="Arial" w:cs="Arial"/>
          <w:b/>
        </w:rPr>
      </w:pPr>
      <w:r>
        <w:rPr>
          <w:rFonts w:ascii="Arial" w:hAnsi="Arial" w:cs="Arial"/>
          <w:b/>
        </w:rPr>
        <w:t xml:space="preserve">Abstract: </w:t>
      </w:r>
    </w:p>
    <w:p w14:paraId="2ED55361" w14:textId="77777777" w:rsidR="00722B52" w:rsidRDefault="00722B52" w:rsidP="00722B52">
      <w:r>
        <w:t>MCC: This was not made available at tdoc submission deadline.</w:t>
      </w:r>
    </w:p>
    <w:p w14:paraId="21C1B3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AEB3" w14:textId="4981730E" w:rsidR="00722B52" w:rsidRDefault="00722B52" w:rsidP="00722B52">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051F02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FB38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D772" w14:textId="025ED884" w:rsidR="00722B52" w:rsidRDefault="00722B52" w:rsidP="00722B52">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0FD5A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383E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4B10" w14:textId="2EAC33F2" w:rsidR="00722B52" w:rsidRDefault="00722B52" w:rsidP="00722B52">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6C9DFC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F59C2B" w14:textId="77777777" w:rsidR="00722B52" w:rsidRDefault="00722B52" w:rsidP="00722B52">
      <w:pPr>
        <w:rPr>
          <w:rFonts w:ascii="Arial" w:hAnsi="Arial" w:cs="Arial"/>
          <w:b/>
        </w:rPr>
      </w:pPr>
      <w:r>
        <w:rPr>
          <w:rFonts w:ascii="Arial" w:hAnsi="Arial" w:cs="Arial"/>
          <w:b/>
        </w:rPr>
        <w:t xml:space="preserve">Abstract: </w:t>
      </w:r>
    </w:p>
    <w:p w14:paraId="63233A8F" w14:textId="77777777" w:rsidR="00722B52" w:rsidRDefault="00722B52" w:rsidP="00722B52">
      <w:r>
        <w:t>AIoT scenarios discussion</w:t>
      </w:r>
    </w:p>
    <w:p w14:paraId="58487A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C1B2" w14:textId="14F4DC16" w:rsidR="00722B52" w:rsidRDefault="00722B52" w:rsidP="00722B52">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2B36FC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5A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348B" w14:textId="44C2C6C2" w:rsidR="00722B52" w:rsidRDefault="00722B52" w:rsidP="00722B52">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24127F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E3D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FFBA" w14:textId="3FBB32DC" w:rsidR="00722B52" w:rsidRDefault="00722B52" w:rsidP="00722B52">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528AEB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F543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E04F" w14:textId="64D8F4A8" w:rsidR="00722B52" w:rsidRDefault="00722B52" w:rsidP="00722B52">
      <w:pPr>
        <w:rPr>
          <w:rFonts w:ascii="Arial" w:hAnsi="Arial" w:cs="Arial"/>
          <w:b/>
          <w:sz w:val="24"/>
        </w:rPr>
      </w:pPr>
      <w:r>
        <w:rPr>
          <w:rFonts w:ascii="Arial" w:hAnsi="Arial" w:cs="Arial"/>
          <w:b/>
          <w:color w:val="0000FF"/>
          <w:sz w:val="24"/>
        </w:rPr>
        <w:t>R4-2412880</w:t>
      </w:r>
      <w:r>
        <w:rPr>
          <w:rFonts w:ascii="Arial" w:hAnsi="Arial" w:cs="Arial"/>
          <w:b/>
          <w:color w:val="0000FF"/>
          <w:sz w:val="24"/>
        </w:rPr>
        <w:tab/>
      </w:r>
      <w:r>
        <w:rPr>
          <w:rFonts w:ascii="Arial" w:hAnsi="Arial" w:cs="Arial"/>
          <w:b/>
          <w:sz w:val="24"/>
        </w:rPr>
        <w:t>Discussion on A-IoT deployment scenarios and spectrum usage</w:t>
      </w:r>
    </w:p>
    <w:p w14:paraId="46F89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C8DC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A6" w14:textId="12611650" w:rsidR="00722B52" w:rsidRDefault="00722B52" w:rsidP="00722B52">
      <w:pPr>
        <w:rPr>
          <w:rFonts w:ascii="Arial" w:hAnsi="Arial" w:cs="Arial"/>
          <w:b/>
          <w:sz w:val="24"/>
        </w:rPr>
      </w:pPr>
      <w:r>
        <w:rPr>
          <w:rFonts w:ascii="Arial" w:hAnsi="Arial" w:cs="Arial"/>
          <w:b/>
          <w:color w:val="0000FF"/>
          <w:sz w:val="24"/>
        </w:rPr>
        <w:lastRenderedPageBreak/>
        <w:t>R4-2412917</w:t>
      </w:r>
      <w:r>
        <w:rPr>
          <w:rFonts w:ascii="Arial" w:hAnsi="Arial" w:cs="Arial"/>
          <w:b/>
          <w:color w:val="0000FF"/>
          <w:sz w:val="24"/>
        </w:rPr>
        <w:tab/>
      </w:r>
      <w:r>
        <w:rPr>
          <w:rFonts w:ascii="Arial" w:hAnsi="Arial" w:cs="Arial"/>
          <w:b/>
          <w:sz w:val="24"/>
        </w:rPr>
        <w:t>On AIoT deployment scenarios and spectrum usage</w:t>
      </w:r>
    </w:p>
    <w:p w14:paraId="5EF326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6A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4B13" w14:textId="07FB18D6" w:rsidR="00722B52" w:rsidRDefault="00722B52" w:rsidP="00722B52">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6F50116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8C2DD" w14:textId="77777777" w:rsidR="00722B52" w:rsidRDefault="00722B52" w:rsidP="00722B52">
      <w:pPr>
        <w:rPr>
          <w:rFonts w:ascii="Arial" w:hAnsi="Arial" w:cs="Arial"/>
          <w:b/>
        </w:rPr>
      </w:pPr>
      <w:r>
        <w:rPr>
          <w:rFonts w:ascii="Arial" w:hAnsi="Arial" w:cs="Arial"/>
          <w:b/>
        </w:rPr>
        <w:t xml:space="preserve">Abstract: </w:t>
      </w:r>
    </w:p>
    <w:p w14:paraId="047C7860" w14:textId="77777777" w:rsidR="00722B52" w:rsidRDefault="00722B52" w:rsidP="00722B52">
      <w:r>
        <w:t>In this paper, we present our overview for A-IoT deployment scenario and spectrum usage.</w:t>
      </w:r>
    </w:p>
    <w:p w14:paraId="536D8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17C3" w14:textId="77777777" w:rsidR="00722B52" w:rsidRDefault="00722B52" w:rsidP="00722B52">
      <w:pPr>
        <w:pStyle w:val="Heading5"/>
      </w:pPr>
      <w:bookmarkStart w:id="430" w:name="_Toc174396424"/>
      <w:r>
        <w:t>8.20.2.2</w:t>
      </w:r>
      <w:r>
        <w:tab/>
        <w:t>Co-existence evaluations</w:t>
      </w:r>
      <w:bookmarkEnd w:id="430"/>
    </w:p>
    <w:p w14:paraId="2C749F04" w14:textId="18C73B8F" w:rsidR="00722B52" w:rsidRDefault="00722B52" w:rsidP="00722B52">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3221A1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2EF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F3A7" w14:textId="7F209EBA" w:rsidR="00722B52" w:rsidRDefault="00722B52" w:rsidP="00722B52">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3ED184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A0B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6001" w14:textId="2E95D3BD" w:rsidR="00722B52" w:rsidRDefault="00722B52" w:rsidP="00722B52">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68E5BE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EBE4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905B" w14:textId="7D2B7731" w:rsidR="00722B52" w:rsidRDefault="00722B52" w:rsidP="00722B52">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28A45B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D43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9F5F" w14:textId="052AF8CB" w:rsidR="00722B52" w:rsidRDefault="00722B52" w:rsidP="00722B52">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50FE8C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1A98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48E5" w14:textId="638D2420" w:rsidR="00722B52" w:rsidRDefault="00722B52" w:rsidP="00722B52">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1217CF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12E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6AF6" w14:textId="00B936E6" w:rsidR="00722B52" w:rsidRDefault="00722B52" w:rsidP="00722B52">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537BE6E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B3DD0" w14:textId="77777777" w:rsidR="00722B52" w:rsidRDefault="00722B52" w:rsidP="00722B52">
      <w:pPr>
        <w:rPr>
          <w:rFonts w:ascii="Arial" w:hAnsi="Arial" w:cs="Arial"/>
          <w:b/>
        </w:rPr>
      </w:pPr>
      <w:r>
        <w:rPr>
          <w:rFonts w:ascii="Arial" w:hAnsi="Arial" w:cs="Arial"/>
          <w:b/>
        </w:rPr>
        <w:t xml:space="preserve">Abstract: </w:t>
      </w:r>
    </w:p>
    <w:p w14:paraId="26743D8F" w14:textId="77777777" w:rsidR="00722B52" w:rsidRDefault="00722B52" w:rsidP="00722B52">
      <w:r>
        <w:t>AIoT coex assumptions</w:t>
      </w:r>
    </w:p>
    <w:p w14:paraId="4EC7B8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FD1C" w14:textId="45EFC586" w:rsidR="00722B52" w:rsidRDefault="00722B52" w:rsidP="00722B52">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6E2826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8789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A4CD" w14:textId="175FE132" w:rsidR="00722B52" w:rsidRDefault="00722B52" w:rsidP="00722B52">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50682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814B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54A5" w14:textId="6EB91B5F" w:rsidR="00722B52" w:rsidRDefault="00722B52" w:rsidP="00722B52">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0695BF0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C7B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55B5D" w14:textId="358BDFB9" w:rsidR="00722B52" w:rsidRDefault="00722B52" w:rsidP="00722B52">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1A0FCE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D89D81" w14:textId="77777777" w:rsidR="00722B52" w:rsidRDefault="00722B52" w:rsidP="00722B52">
      <w:pPr>
        <w:rPr>
          <w:rFonts w:ascii="Arial" w:hAnsi="Arial" w:cs="Arial"/>
          <w:b/>
        </w:rPr>
      </w:pPr>
      <w:r>
        <w:rPr>
          <w:rFonts w:ascii="Arial" w:hAnsi="Arial" w:cs="Arial"/>
          <w:b/>
        </w:rPr>
        <w:t xml:space="preserve">Abstract: </w:t>
      </w:r>
    </w:p>
    <w:p w14:paraId="0DEB0E9A" w14:textId="77777777" w:rsidR="00722B52" w:rsidRDefault="00722B52" w:rsidP="00722B52">
      <w:r>
        <w:t>In this paper, we discuss the simulation assumptions for coexisting for A-IoT</w:t>
      </w:r>
    </w:p>
    <w:p w14:paraId="7F4C2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4DEA" w14:textId="77777777" w:rsidR="00722B52" w:rsidRDefault="00722B52" w:rsidP="00722B52">
      <w:pPr>
        <w:pStyle w:val="Heading4"/>
      </w:pPr>
      <w:bookmarkStart w:id="431" w:name="_Toc174396425"/>
      <w:r>
        <w:t>8.20.3</w:t>
      </w:r>
      <w:r>
        <w:tab/>
        <w:t>RF requirement impact</w:t>
      </w:r>
      <w:bookmarkEnd w:id="431"/>
    </w:p>
    <w:p w14:paraId="4E86C781" w14:textId="77777777" w:rsidR="00722B52" w:rsidRDefault="00722B52" w:rsidP="00722B52">
      <w:pPr>
        <w:pStyle w:val="Heading5"/>
      </w:pPr>
      <w:bookmarkStart w:id="432" w:name="_Toc174396426"/>
      <w:r>
        <w:t>8.20.3.1</w:t>
      </w:r>
      <w:r>
        <w:tab/>
        <w:t>Ambient IoT BS</w:t>
      </w:r>
      <w:bookmarkEnd w:id="432"/>
    </w:p>
    <w:p w14:paraId="2BBA5710" w14:textId="5C78766F" w:rsidR="00722B52" w:rsidRDefault="00722B52" w:rsidP="00722B52">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06E50FD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AFD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0909" w14:textId="068F76FB" w:rsidR="00722B52" w:rsidRDefault="00722B52" w:rsidP="00722B52">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07561C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88B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5FBA" w14:textId="361FDD83" w:rsidR="00722B52" w:rsidRDefault="00722B52" w:rsidP="00722B52">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2DBF09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51D0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EB47" w14:textId="12ED597F" w:rsidR="00722B52" w:rsidRDefault="00722B52" w:rsidP="00722B52">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455180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6FB8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860D" w14:textId="65EAAA5D" w:rsidR="00722B52" w:rsidRDefault="00722B52" w:rsidP="00722B52">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37266D7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E00CD7" w14:textId="77777777" w:rsidR="00722B52" w:rsidRDefault="00722B52" w:rsidP="00722B52">
      <w:pPr>
        <w:rPr>
          <w:rFonts w:ascii="Arial" w:hAnsi="Arial" w:cs="Arial"/>
          <w:b/>
        </w:rPr>
      </w:pPr>
      <w:r>
        <w:rPr>
          <w:rFonts w:ascii="Arial" w:hAnsi="Arial" w:cs="Arial"/>
          <w:b/>
        </w:rPr>
        <w:t xml:space="preserve">Abstract: </w:t>
      </w:r>
    </w:p>
    <w:p w14:paraId="6581E48E" w14:textId="77777777" w:rsidR="00722B52" w:rsidRDefault="00722B52" w:rsidP="00722B52">
      <w:r>
        <w:t>In this paper, we present our overview for A-IoT BS RF requirements.</w:t>
      </w:r>
    </w:p>
    <w:p w14:paraId="75F557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AC56" w14:textId="701ED5FC" w:rsidR="00722B52" w:rsidRDefault="00722B52" w:rsidP="00722B52">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45CF96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7068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281FF" w14:textId="77777777" w:rsidR="00722B52" w:rsidRDefault="00722B52" w:rsidP="00722B52">
      <w:pPr>
        <w:pStyle w:val="Heading5"/>
      </w:pPr>
      <w:bookmarkStart w:id="433" w:name="_Toc174396427"/>
      <w:r>
        <w:t>8.20.3.2</w:t>
      </w:r>
      <w:r>
        <w:tab/>
        <w:t>Ambient IoT device</w:t>
      </w:r>
      <w:bookmarkEnd w:id="433"/>
    </w:p>
    <w:p w14:paraId="3CD481FB" w14:textId="4BD91D79" w:rsidR="00722B52" w:rsidRDefault="00722B52" w:rsidP="00722B52">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3385F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508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06EB" w14:textId="3D5D8302" w:rsidR="00722B52" w:rsidRDefault="00722B52" w:rsidP="00722B52">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264750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2A2C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8732" w14:textId="4063969A" w:rsidR="00722B52" w:rsidRDefault="00722B52" w:rsidP="00722B52">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3DD6F7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1F5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210EE" w14:textId="3C8273FA" w:rsidR="00722B52" w:rsidRDefault="00722B52" w:rsidP="00722B52">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65365D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0168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BC9A4" w14:textId="2A705FDF" w:rsidR="00722B52" w:rsidRDefault="00722B52" w:rsidP="00722B52">
      <w:pPr>
        <w:rPr>
          <w:rFonts w:ascii="Arial" w:hAnsi="Arial" w:cs="Arial"/>
          <w:b/>
          <w:sz w:val="24"/>
        </w:rPr>
      </w:pPr>
      <w:r>
        <w:rPr>
          <w:rFonts w:ascii="Arial" w:hAnsi="Arial" w:cs="Arial"/>
          <w:b/>
          <w:color w:val="0000FF"/>
          <w:sz w:val="24"/>
        </w:rPr>
        <w:t>R4-2412066</w:t>
      </w:r>
      <w:r>
        <w:rPr>
          <w:rFonts w:ascii="Arial" w:hAnsi="Arial" w:cs="Arial"/>
          <w:b/>
          <w:color w:val="0000FF"/>
          <w:sz w:val="24"/>
        </w:rPr>
        <w:tab/>
      </w:r>
      <w:r>
        <w:rPr>
          <w:rFonts w:ascii="Arial" w:hAnsi="Arial" w:cs="Arial"/>
          <w:b/>
          <w:sz w:val="24"/>
        </w:rPr>
        <w:t>Discussion on the RF requirement of AIoT device</w:t>
      </w:r>
    </w:p>
    <w:p w14:paraId="4C8975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8F0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D449" w14:textId="50B41554" w:rsidR="00722B52" w:rsidRDefault="00722B52" w:rsidP="00722B52">
      <w:pPr>
        <w:rPr>
          <w:rFonts w:ascii="Arial" w:hAnsi="Arial" w:cs="Arial"/>
          <w:b/>
          <w:sz w:val="24"/>
        </w:rPr>
      </w:pPr>
      <w:r>
        <w:rPr>
          <w:rFonts w:ascii="Arial" w:hAnsi="Arial" w:cs="Arial"/>
          <w:b/>
          <w:color w:val="0000FF"/>
          <w:sz w:val="24"/>
        </w:rPr>
        <w:lastRenderedPageBreak/>
        <w:t>R4-2412699</w:t>
      </w:r>
      <w:r>
        <w:rPr>
          <w:rFonts w:ascii="Arial" w:hAnsi="Arial" w:cs="Arial"/>
          <w:b/>
          <w:color w:val="0000FF"/>
          <w:sz w:val="24"/>
        </w:rPr>
        <w:tab/>
      </w:r>
      <w:r>
        <w:rPr>
          <w:rFonts w:ascii="Arial" w:hAnsi="Arial" w:cs="Arial"/>
          <w:b/>
          <w:sz w:val="24"/>
        </w:rPr>
        <w:t>Discussion on RF requirement of Ambient IoT device</w:t>
      </w:r>
    </w:p>
    <w:p w14:paraId="2CB899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329A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1F6BD" w14:textId="4F63F6AC" w:rsidR="00722B52" w:rsidRDefault="00722B52" w:rsidP="00722B52">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476F76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9F143" w14:textId="77777777" w:rsidR="00722B52" w:rsidRDefault="00722B52" w:rsidP="00722B52">
      <w:pPr>
        <w:rPr>
          <w:rFonts w:ascii="Arial" w:hAnsi="Arial" w:cs="Arial"/>
          <w:b/>
        </w:rPr>
      </w:pPr>
      <w:r>
        <w:rPr>
          <w:rFonts w:ascii="Arial" w:hAnsi="Arial" w:cs="Arial"/>
          <w:b/>
        </w:rPr>
        <w:t xml:space="preserve">Abstract: </w:t>
      </w:r>
    </w:p>
    <w:p w14:paraId="14589CF0" w14:textId="77777777" w:rsidR="00722B52" w:rsidRDefault="00722B52" w:rsidP="00722B52">
      <w:r>
        <w:t>In this paper, we present our overview for A-IoT UE  RF.</w:t>
      </w:r>
    </w:p>
    <w:p w14:paraId="2D5E30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2A98" w14:textId="18E4EEBA" w:rsidR="00722B52" w:rsidRDefault="00722B52" w:rsidP="00722B52">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BAA669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F8F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2EC9" w14:textId="71BB9A42" w:rsidR="00722B52" w:rsidRDefault="00722B52" w:rsidP="00722B52">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4B8A10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48F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789A" w14:textId="153960CD" w:rsidR="00722B52" w:rsidRDefault="00722B52" w:rsidP="00722B52">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4CAE09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248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07D8" w14:textId="77777777" w:rsidR="00722B52" w:rsidRDefault="00722B52" w:rsidP="00722B52">
      <w:pPr>
        <w:pStyle w:val="Heading5"/>
      </w:pPr>
      <w:bookmarkStart w:id="434" w:name="_Toc174396428"/>
      <w:r>
        <w:t>8.20.3.3</w:t>
      </w:r>
      <w:r>
        <w:tab/>
        <w:t>Intermediate note (UE)</w:t>
      </w:r>
      <w:bookmarkEnd w:id="434"/>
    </w:p>
    <w:p w14:paraId="13D38349" w14:textId="5061116B" w:rsidR="00722B52" w:rsidRDefault="00722B52" w:rsidP="00722B52">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592BA6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683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58B" w14:textId="115D6D46" w:rsidR="00722B52" w:rsidRDefault="00722B52" w:rsidP="00722B52">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123590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7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6F63" w14:textId="132F09C2" w:rsidR="00722B52" w:rsidRDefault="00722B52" w:rsidP="00722B52">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4DC27E9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0C24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86EE" w14:textId="3C11E508" w:rsidR="00722B52" w:rsidRDefault="00722B52" w:rsidP="00722B52">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2399C53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8B6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E18F" w14:textId="3B28D0B6" w:rsidR="00722B52" w:rsidRDefault="00722B52" w:rsidP="00722B52">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13C9E5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C35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3BC0" w14:textId="55005A27" w:rsidR="00722B52" w:rsidRDefault="00722B52" w:rsidP="00722B52">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3DE0D3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83DE4" w14:textId="77777777" w:rsidR="00722B52" w:rsidRDefault="00722B52" w:rsidP="00722B52">
      <w:pPr>
        <w:rPr>
          <w:rFonts w:ascii="Arial" w:hAnsi="Arial" w:cs="Arial"/>
          <w:b/>
        </w:rPr>
      </w:pPr>
      <w:r>
        <w:rPr>
          <w:rFonts w:ascii="Arial" w:hAnsi="Arial" w:cs="Arial"/>
          <w:b/>
        </w:rPr>
        <w:t xml:space="preserve">Abstract: </w:t>
      </w:r>
    </w:p>
    <w:p w14:paraId="315388A7" w14:textId="77777777" w:rsidR="00722B52" w:rsidRDefault="00722B52" w:rsidP="00722B52">
      <w:r>
        <w:t>In this paper, we present our overview for A-IoT UE as intermediate node RF.</w:t>
      </w:r>
    </w:p>
    <w:p w14:paraId="29FC49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3C8" w14:textId="738C9BD7" w:rsidR="00722B52" w:rsidRDefault="00722B52" w:rsidP="00722B52">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015CA0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DD1C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23B9" w14:textId="77777777" w:rsidR="00722B52" w:rsidRDefault="00722B52" w:rsidP="00722B52">
      <w:pPr>
        <w:pStyle w:val="Heading4"/>
      </w:pPr>
      <w:bookmarkStart w:id="435" w:name="_Toc174396429"/>
      <w:r>
        <w:t>8.20.4</w:t>
      </w:r>
      <w:r>
        <w:tab/>
        <w:t>Moderator summary and conclusions</w:t>
      </w:r>
      <w:bookmarkEnd w:id="435"/>
    </w:p>
    <w:p w14:paraId="59B4012C" w14:textId="55FE80E5" w:rsidR="00722B52" w:rsidRDefault="00722B52" w:rsidP="00722B52">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57C4872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1E3F708" w14:textId="77777777" w:rsidR="00722B52" w:rsidRDefault="00722B52" w:rsidP="00722B52">
      <w:pPr>
        <w:rPr>
          <w:rFonts w:ascii="Arial" w:hAnsi="Arial" w:cs="Arial"/>
          <w:b/>
        </w:rPr>
      </w:pPr>
      <w:r>
        <w:rPr>
          <w:rFonts w:ascii="Arial" w:hAnsi="Arial" w:cs="Arial"/>
          <w:b/>
        </w:rPr>
        <w:t xml:space="preserve">Abstract: </w:t>
      </w:r>
    </w:p>
    <w:p w14:paraId="34AEFB3A" w14:textId="77777777" w:rsidR="00722B52" w:rsidRDefault="00722B52" w:rsidP="00722B52">
      <w:r>
        <w:t>Summary for AI 8.20, 8.20.1, 8.20.2</w:t>
      </w:r>
    </w:p>
    <w:p w14:paraId="503194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322C" w14:textId="3724D6AD" w:rsidR="00722B52" w:rsidRDefault="00722B52" w:rsidP="00722B52">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3E8075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AEDD4F" w14:textId="77777777" w:rsidR="00722B52" w:rsidRDefault="00722B52" w:rsidP="00722B52">
      <w:pPr>
        <w:rPr>
          <w:rFonts w:ascii="Arial" w:hAnsi="Arial" w:cs="Arial"/>
          <w:b/>
        </w:rPr>
      </w:pPr>
      <w:r>
        <w:rPr>
          <w:rFonts w:ascii="Arial" w:hAnsi="Arial" w:cs="Arial"/>
          <w:b/>
        </w:rPr>
        <w:t xml:space="preserve">Abstract: </w:t>
      </w:r>
    </w:p>
    <w:p w14:paraId="4ED4012A" w14:textId="77777777" w:rsidR="00722B52" w:rsidRDefault="00722B52" w:rsidP="00722B52">
      <w:r>
        <w:t>Summary for AI 8.20.3</w:t>
      </w:r>
    </w:p>
    <w:p w14:paraId="1C1C11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3F90" w14:textId="77777777" w:rsidR="00722B52" w:rsidRDefault="00722B52" w:rsidP="00722B52">
      <w:pPr>
        <w:pStyle w:val="Heading3"/>
      </w:pPr>
      <w:bookmarkStart w:id="436" w:name="_Toc174396430"/>
      <w:r>
        <w:t>8.21</w:t>
      </w:r>
      <w:r>
        <w:tab/>
        <w:t>Enhancements of network energy savings for NR</w:t>
      </w:r>
      <w:bookmarkEnd w:id="436"/>
    </w:p>
    <w:p w14:paraId="1B576156" w14:textId="77777777" w:rsidR="00722B52" w:rsidRDefault="00722B52" w:rsidP="00722B52">
      <w:pPr>
        <w:pStyle w:val="Heading4"/>
      </w:pPr>
      <w:bookmarkStart w:id="437" w:name="_Toc174396431"/>
      <w:r>
        <w:t>8.21.1</w:t>
      </w:r>
      <w:r>
        <w:tab/>
        <w:t>General aspects and work plan</w:t>
      </w:r>
      <w:bookmarkEnd w:id="437"/>
    </w:p>
    <w:p w14:paraId="5F354082" w14:textId="1826D492" w:rsidR="00722B52" w:rsidRDefault="00722B52" w:rsidP="00722B52">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0B51D8A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0DC39193" w14:textId="77777777" w:rsidR="00722B52" w:rsidRDefault="00722B52" w:rsidP="00722B52">
      <w:pPr>
        <w:rPr>
          <w:rFonts w:ascii="Arial" w:hAnsi="Arial" w:cs="Arial"/>
          <w:b/>
        </w:rPr>
      </w:pPr>
      <w:r>
        <w:rPr>
          <w:rFonts w:ascii="Arial" w:hAnsi="Arial" w:cs="Arial"/>
          <w:b/>
        </w:rPr>
        <w:t xml:space="preserve">Abstract: </w:t>
      </w:r>
    </w:p>
    <w:p w14:paraId="00F8D246" w14:textId="77777777" w:rsidR="00722B52" w:rsidRDefault="00722B52" w:rsidP="00722B52">
      <w:r>
        <w:lastRenderedPageBreak/>
        <w:t>This contribution discusses the work plan for Rel-19 NES</w:t>
      </w:r>
    </w:p>
    <w:p w14:paraId="3D386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CA302" w14:textId="77777777" w:rsidR="00722B52" w:rsidRDefault="00722B52" w:rsidP="00722B52">
      <w:pPr>
        <w:pStyle w:val="Heading4"/>
      </w:pPr>
      <w:bookmarkStart w:id="438" w:name="_Toc174396432"/>
      <w:r>
        <w:t>8.21.2</w:t>
      </w:r>
      <w:r>
        <w:tab/>
        <w:t>RRM core requirements</w:t>
      </w:r>
      <w:bookmarkEnd w:id="438"/>
    </w:p>
    <w:p w14:paraId="68944700" w14:textId="582F1A73" w:rsidR="00722B52" w:rsidRDefault="00722B52" w:rsidP="00722B52">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145A5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B0A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7DA7" w14:textId="4345C5A5" w:rsidR="00722B52" w:rsidRDefault="00722B52" w:rsidP="00722B52">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26404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E1CB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60EA" w14:textId="2F36DA7F" w:rsidR="00722B52" w:rsidRDefault="00722B52" w:rsidP="00722B52">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903DE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7DB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4EC" w14:textId="51F96D90" w:rsidR="00722B52" w:rsidRDefault="00722B52" w:rsidP="00722B52">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0721CF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5F8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9FA1" w14:textId="7553E150" w:rsidR="00722B52" w:rsidRDefault="00722B52" w:rsidP="00722B52">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768073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425B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352D" w14:textId="0EE20C56" w:rsidR="00722B52" w:rsidRDefault="00722B52" w:rsidP="00722B52">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630232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A7A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B845" w14:textId="5B651C8E" w:rsidR="00722B52" w:rsidRDefault="00722B52" w:rsidP="00722B52">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707DA5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9CDA6D" w14:textId="77777777" w:rsidR="00722B52" w:rsidRDefault="00722B52" w:rsidP="00722B52">
      <w:pPr>
        <w:rPr>
          <w:rFonts w:ascii="Arial" w:hAnsi="Arial" w:cs="Arial"/>
          <w:b/>
        </w:rPr>
      </w:pPr>
      <w:r>
        <w:rPr>
          <w:rFonts w:ascii="Arial" w:hAnsi="Arial" w:cs="Arial"/>
          <w:b/>
        </w:rPr>
        <w:t xml:space="preserve">Abstract: </w:t>
      </w:r>
    </w:p>
    <w:p w14:paraId="18BC7802" w14:textId="77777777" w:rsidR="00722B52" w:rsidRDefault="00722B52" w:rsidP="00722B52">
      <w:r>
        <w:t>In this paper, we share our views on the major topics of Rel-19 enhanced network energy saving and a preliminary assessment of the RRM impact.</w:t>
      </w:r>
    </w:p>
    <w:p w14:paraId="4DC782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3928" w14:textId="6EF31F3A" w:rsidR="00722B52" w:rsidRDefault="00722B52" w:rsidP="00722B52">
      <w:pPr>
        <w:rPr>
          <w:rFonts w:ascii="Arial" w:hAnsi="Arial" w:cs="Arial"/>
          <w:b/>
          <w:sz w:val="24"/>
        </w:rPr>
      </w:pPr>
      <w:r>
        <w:rPr>
          <w:rFonts w:ascii="Arial" w:hAnsi="Arial" w:cs="Arial"/>
          <w:b/>
          <w:color w:val="0000FF"/>
          <w:sz w:val="24"/>
        </w:rPr>
        <w:lastRenderedPageBreak/>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A11B0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68D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FD85" w14:textId="15834D8A" w:rsidR="00722B52" w:rsidRDefault="00722B52" w:rsidP="00722B52">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6F45AF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E63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3C446" w14:textId="66522A0B" w:rsidR="00722B52" w:rsidRDefault="00722B52" w:rsidP="00722B52">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19DC14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4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43E3" w14:textId="130300D3" w:rsidR="00722B52" w:rsidRDefault="00722B52" w:rsidP="00722B52">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28565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D2D8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7AFB" w14:textId="4A754149" w:rsidR="00722B52" w:rsidRDefault="00722B52" w:rsidP="00722B52">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682ED0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72D32" w14:textId="77777777" w:rsidR="00722B52" w:rsidRDefault="00722B52" w:rsidP="00722B52">
      <w:pPr>
        <w:rPr>
          <w:rFonts w:ascii="Arial" w:hAnsi="Arial" w:cs="Arial"/>
          <w:b/>
        </w:rPr>
      </w:pPr>
      <w:r>
        <w:rPr>
          <w:rFonts w:ascii="Arial" w:hAnsi="Arial" w:cs="Arial"/>
          <w:b/>
        </w:rPr>
        <w:t xml:space="preserve">Abstract: </w:t>
      </w:r>
    </w:p>
    <w:p w14:paraId="2F49B7EF" w14:textId="77777777" w:rsidR="00722B52" w:rsidRDefault="00722B52" w:rsidP="00722B52">
      <w:r>
        <w:t>This contribution discusses the Rel-19 NES requirement</w:t>
      </w:r>
    </w:p>
    <w:p w14:paraId="41F9FE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9843" w14:textId="25AD89A6" w:rsidR="00722B52" w:rsidRDefault="00722B52" w:rsidP="00722B52">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0B24A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BCF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FA4F" w14:textId="5315C4B9" w:rsidR="00722B52" w:rsidRDefault="00722B52" w:rsidP="00722B52">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744593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612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3BF9" w14:textId="6FC53EC0" w:rsidR="00722B52" w:rsidRDefault="00722B52" w:rsidP="00722B52">
      <w:pPr>
        <w:rPr>
          <w:rFonts w:ascii="Arial" w:hAnsi="Arial" w:cs="Arial"/>
          <w:b/>
          <w:sz w:val="24"/>
        </w:rPr>
      </w:pPr>
      <w:r>
        <w:rPr>
          <w:rFonts w:ascii="Arial" w:hAnsi="Arial" w:cs="Arial"/>
          <w:b/>
          <w:color w:val="0000FF"/>
          <w:sz w:val="24"/>
        </w:rPr>
        <w:t>R4-2413079</w:t>
      </w:r>
      <w:r>
        <w:rPr>
          <w:rFonts w:ascii="Arial" w:hAnsi="Arial" w:cs="Arial"/>
          <w:b/>
          <w:color w:val="0000FF"/>
          <w:sz w:val="24"/>
        </w:rPr>
        <w:tab/>
      </w:r>
      <w:r>
        <w:rPr>
          <w:rFonts w:ascii="Arial" w:hAnsi="Arial" w:cs="Arial"/>
          <w:b/>
          <w:sz w:val="24"/>
        </w:rPr>
        <w:t>Discussion on RRM aspects of R19 NES</w:t>
      </w:r>
    </w:p>
    <w:p w14:paraId="015D61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BE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87A6" w14:textId="77777777" w:rsidR="00722B52" w:rsidRDefault="00722B52" w:rsidP="00722B52">
      <w:pPr>
        <w:pStyle w:val="Heading4"/>
      </w:pPr>
      <w:bookmarkStart w:id="439" w:name="_Toc174396433"/>
      <w:r>
        <w:lastRenderedPageBreak/>
        <w:t>8.21.3</w:t>
      </w:r>
      <w:r>
        <w:tab/>
        <w:t>Moderator summary and conclusions</w:t>
      </w:r>
      <w:bookmarkEnd w:id="439"/>
    </w:p>
    <w:p w14:paraId="4B826C87" w14:textId="5183D643" w:rsidR="00722B52" w:rsidRDefault="00722B52" w:rsidP="00722B52">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603F0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36B6E" w14:textId="77777777" w:rsidR="00722B52" w:rsidRDefault="00722B52" w:rsidP="00722B52">
      <w:pPr>
        <w:rPr>
          <w:rFonts w:ascii="Arial" w:hAnsi="Arial" w:cs="Arial"/>
          <w:b/>
        </w:rPr>
      </w:pPr>
      <w:r>
        <w:rPr>
          <w:rFonts w:ascii="Arial" w:hAnsi="Arial" w:cs="Arial"/>
          <w:b/>
        </w:rPr>
        <w:t xml:space="preserve">Abstract: </w:t>
      </w:r>
    </w:p>
    <w:p w14:paraId="0F085EA1" w14:textId="77777777" w:rsidR="00722B52" w:rsidRDefault="00722B52" w:rsidP="00722B52">
      <w:r>
        <w:t>Topic summary in RRM session</w:t>
      </w:r>
    </w:p>
    <w:p w14:paraId="7C3ED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9890A" w14:textId="77777777" w:rsidR="00722B52" w:rsidRDefault="00722B52" w:rsidP="00722B52">
      <w:pPr>
        <w:pStyle w:val="Heading3"/>
      </w:pPr>
      <w:bookmarkStart w:id="440" w:name="_Toc174396434"/>
      <w:r>
        <w:t>8.22</w:t>
      </w:r>
      <w:r>
        <w:tab/>
        <w:t>Low-power wake-up signal and receiver for NR (LP-WUS/WUR)</w:t>
      </w:r>
      <w:bookmarkEnd w:id="440"/>
    </w:p>
    <w:p w14:paraId="3988FCC0" w14:textId="77777777" w:rsidR="00722B52" w:rsidRDefault="00722B52" w:rsidP="00722B52">
      <w:pPr>
        <w:pStyle w:val="Heading4"/>
      </w:pPr>
      <w:bookmarkStart w:id="441" w:name="_Toc174396435"/>
      <w:r>
        <w:t>8.22.1</w:t>
      </w:r>
      <w:r>
        <w:tab/>
        <w:t>General aspects</w:t>
      </w:r>
      <w:bookmarkEnd w:id="441"/>
    </w:p>
    <w:p w14:paraId="5656408C" w14:textId="77F7C2B9" w:rsidR="00722B52" w:rsidRDefault="00722B52" w:rsidP="00722B52">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5C808F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E12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294" w14:textId="729152BC" w:rsidR="00722B52" w:rsidRDefault="00722B52" w:rsidP="00722B52">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0790F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40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8E2" w14:textId="31E55D80" w:rsidR="00722B52" w:rsidRDefault="00722B52" w:rsidP="00722B52">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4A85E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7F6053" w14:textId="77777777" w:rsidR="00722B52" w:rsidRDefault="00722B52" w:rsidP="00722B52">
      <w:pPr>
        <w:rPr>
          <w:rFonts w:ascii="Arial" w:hAnsi="Arial" w:cs="Arial"/>
          <w:b/>
        </w:rPr>
      </w:pPr>
      <w:r>
        <w:rPr>
          <w:rFonts w:ascii="Arial" w:hAnsi="Arial" w:cs="Arial"/>
          <w:b/>
        </w:rPr>
        <w:t xml:space="preserve">Abstract: </w:t>
      </w:r>
    </w:p>
    <w:p w14:paraId="708C1278" w14:textId="77777777" w:rsidR="00722B52" w:rsidRDefault="00722B52" w:rsidP="00722B52">
      <w:r>
        <w:t>In this paper, we present our overview for WUR.</w:t>
      </w:r>
    </w:p>
    <w:p w14:paraId="5C6878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8624" w14:textId="77777777" w:rsidR="00722B52" w:rsidRDefault="00722B52" w:rsidP="00722B52">
      <w:pPr>
        <w:pStyle w:val="Heading4"/>
      </w:pPr>
      <w:bookmarkStart w:id="442" w:name="_Toc174396436"/>
      <w:r>
        <w:t>8.22.2</w:t>
      </w:r>
      <w:r>
        <w:tab/>
        <w:t>UE RF requirements for LP-WUS/WUR</w:t>
      </w:r>
      <w:bookmarkEnd w:id="442"/>
    </w:p>
    <w:p w14:paraId="1BFC702B" w14:textId="0B843F5B" w:rsidR="00722B52" w:rsidRDefault="00722B52" w:rsidP="00722B52">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592922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BE352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9367" w14:textId="77777777" w:rsidR="00722B52" w:rsidRDefault="00722B52" w:rsidP="00722B52">
      <w:pPr>
        <w:pStyle w:val="Heading5"/>
      </w:pPr>
      <w:bookmarkStart w:id="443" w:name="_Toc174396437"/>
      <w:r>
        <w:t>8.22.2.1</w:t>
      </w:r>
      <w:r>
        <w:tab/>
        <w:t>System parameters</w:t>
      </w:r>
      <w:bookmarkEnd w:id="443"/>
    </w:p>
    <w:p w14:paraId="0C503D1D" w14:textId="0DA5868F" w:rsidR="00722B52" w:rsidRDefault="00722B52" w:rsidP="00722B52">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71D99D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318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B78" w14:textId="7C2DC303" w:rsidR="00722B52" w:rsidRDefault="00722B52" w:rsidP="00722B52">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0C2678C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8678E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DF7" w14:textId="65413723" w:rsidR="00722B52" w:rsidRDefault="00722B52" w:rsidP="00722B52">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39B112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21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5D8B" w14:textId="2C2E8CBE" w:rsidR="00722B52" w:rsidRDefault="00722B52" w:rsidP="00722B52">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1D8908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7E0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9339" w14:textId="2A4D8340" w:rsidR="00722B52" w:rsidRDefault="00722B52" w:rsidP="00722B52">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777473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533B5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8B52" w14:textId="2F770D9A" w:rsidR="00722B52" w:rsidRDefault="00722B52" w:rsidP="00722B52">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59244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A8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5574" w14:textId="5CF0CB74" w:rsidR="00722B52" w:rsidRDefault="00722B52" w:rsidP="00722B52">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7F8B1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57FCF" w14:textId="77777777" w:rsidR="00722B52" w:rsidRDefault="00722B52" w:rsidP="00722B52">
      <w:pPr>
        <w:rPr>
          <w:rFonts w:ascii="Arial" w:hAnsi="Arial" w:cs="Arial"/>
          <w:b/>
        </w:rPr>
      </w:pPr>
      <w:r>
        <w:rPr>
          <w:rFonts w:ascii="Arial" w:hAnsi="Arial" w:cs="Arial"/>
          <w:b/>
        </w:rPr>
        <w:t xml:space="preserve">Abstract: </w:t>
      </w:r>
    </w:p>
    <w:p w14:paraId="15FC2203" w14:textId="77777777" w:rsidR="00722B52" w:rsidRDefault="00722B52" w:rsidP="00722B52">
      <w:r>
        <w:t>In this paper, we present our overview on the system parameter for WUR RF requirement perspective.</w:t>
      </w:r>
    </w:p>
    <w:p w14:paraId="7E30D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C84E" w14:textId="77777777" w:rsidR="00722B52" w:rsidRDefault="00722B52" w:rsidP="00722B52">
      <w:pPr>
        <w:pStyle w:val="Heading5"/>
      </w:pPr>
      <w:bookmarkStart w:id="444" w:name="_Toc174396438"/>
      <w:r>
        <w:t>8.22.2.2</w:t>
      </w:r>
      <w:r>
        <w:tab/>
        <w:t>Rx requirements of REFSENS, ASCS and ACS</w:t>
      </w:r>
      <w:bookmarkEnd w:id="444"/>
    </w:p>
    <w:p w14:paraId="258524DE" w14:textId="2D4EF73B" w:rsidR="00722B52" w:rsidRDefault="00722B52" w:rsidP="00722B52">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5C2368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E07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A506" w14:textId="0272C2F7" w:rsidR="00722B52" w:rsidRDefault="00722B52" w:rsidP="00722B52">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37E672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5C20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624B" w14:textId="1B26DA2E" w:rsidR="00722B52" w:rsidRDefault="00722B52" w:rsidP="00722B52">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3CE497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7D9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BF4B" w14:textId="5C179ACD" w:rsidR="00722B52" w:rsidRDefault="00722B52" w:rsidP="00722B52">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5D50A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D8C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A3A5" w14:textId="1B7BE8A3" w:rsidR="00722B52" w:rsidRDefault="00722B52" w:rsidP="00722B52">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1128B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C33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1BD6" w14:textId="60D06B71" w:rsidR="00722B52" w:rsidRDefault="00722B52" w:rsidP="00722B52">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6B9B07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BDE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A35D" w14:textId="4CDF7345" w:rsidR="00722B52" w:rsidRDefault="00722B52" w:rsidP="00722B52">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6FE570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B761F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955B" w14:textId="0D9DF2C2" w:rsidR="00722B52" w:rsidRDefault="00722B52" w:rsidP="00722B52">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3C4372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2D5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3593" w14:textId="1537E964" w:rsidR="00722B52" w:rsidRDefault="00722B52" w:rsidP="00722B52">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09A607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94B0C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F01C" w14:textId="6CF83FB7" w:rsidR="00722B52" w:rsidRDefault="00722B52" w:rsidP="00722B52">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581DFC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3ADEE" w14:textId="77777777" w:rsidR="00722B52" w:rsidRDefault="00722B52" w:rsidP="00722B52">
      <w:pPr>
        <w:rPr>
          <w:rFonts w:ascii="Arial" w:hAnsi="Arial" w:cs="Arial"/>
          <w:b/>
        </w:rPr>
      </w:pPr>
      <w:r>
        <w:rPr>
          <w:rFonts w:ascii="Arial" w:hAnsi="Arial" w:cs="Arial"/>
          <w:b/>
        </w:rPr>
        <w:t xml:space="preserve">Abstract: </w:t>
      </w:r>
    </w:p>
    <w:p w14:paraId="509C564E" w14:textId="77777777" w:rsidR="00722B52" w:rsidRDefault="00722B52" w:rsidP="00722B52">
      <w:r>
        <w:t>In this paper, we present our view on the WUR RF requirement of REFSENS, ASC, ASCS</w:t>
      </w:r>
    </w:p>
    <w:p w14:paraId="3FA2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102B" w14:textId="6D6B07AF" w:rsidR="00722B52" w:rsidRDefault="00722B52" w:rsidP="00722B52">
      <w:pPr>
        <w:rPr>
          <w:rFonts w:ascii="Arial" w:hAnsi="Arial" w:cs="Arial"/>
          <w:b/>
          <w:sz w:val="24"/>
        </w:rPr>
      </w:pPr>
      <w:r>
        <w:rPr>
          <w:rFonts w:ascii="Arial" w:hAnsi="Arial" w:cs="Arial"/>
          <w:b/>
          <w:color w:val="0000FF"/>
          <w:sz w:val="24"/>
        </w:rPr>
        <w:t>R4-2413223</w:t>
      </w:r>
      <w:r>
        <w:rPr>
          <w:rFonts w:ascii="Arial" w:hAnsi="Arial" w:cs="Arial"/>
          <w:b/>
          <w:color w:val="0000FF"/>
          <w:sz w:val="24"/>
        </w:rPr>
        <w:tab/>
      </w:r>
      <w:r>
        <w:rPr>
          <w:rFonts w:ascii="Arial" w:hAnsi="Arial" w:cs="Arial"/>
          <w:b/>
          <w:sz w:val="24"/>
        </w:rPr>
        <w:t>On UE Rx requirements for the LPWUR</w:t>
      </w:r>
    </w:p>
    <w:p w14:paraId="01A37F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4C113" w14:textId="77777777" w:rsidR="00722B52" w:rsidRDefault="00722B52" w:rsidP="00722B52">
      <w:pPr>
        <w:rPr>
          <w:rFonts w:ascii="Arial" w:hAnsi="Arial" w:cs="Arial"/>
          <w:b/>
        </w:rPr>
      </w:pPr>
      <w:r>
        <w:rPr>
          <w:rFonts w:ascii="Arial" w:hAnsi="Arial" w:cs="Arial"/>
          <w:b/>
        </w:rPr>
        <w:t xml:space="preserve">Abstract: </w:t>
      </w:r>
    </w:p>
    <w:p w14:paraId="238E2BDA" w14:textId="77777777" w:rsidR="00722B52" w:rsidRDefault="00722B52" w:rsidP="00722B52">
      <w:r>
        <w:lastRenderedPageBreak/>
        <w:t>We propose including connected mode and FR2 bands, along with identifying a need to  establish the definition of SNR for OOK signals to facilitate future work.</w:t>
      </w:r>
    </w:p>
    <w:p w14:paraId="15EE4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9B05" w14:textId="77777777" w:rsidR="00722B52" w:rsidRDefault="00722B52" w:rsidP="00722B52">
      <w:pPr>
        <w:pStyle w:val="Heading5"/>
      </w:pPr>
      <w:bookmarkStart w:id="445" w:name="_Toc174396439"/>
      <w:r>
        <w:t>8.22.2.3</w:t>
      </w:r>
      <w:r>
        <w:tab/>
        <w:t>Rx requirements of IBB, OBB, intermodulation, spurious emissions and others</w:t>
      </w:r>
      <w:bookmarkEnd w:id="445"/>
    </w:p>
    <w:p w14:paraId="6FC6670A" w14:textId="68B1B47B" w:rsidR="00722B52" w:rsidRDefault="00722B52" w:rsidP="00722B52">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7A3589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B8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F1A" w14:textId="65DADEE1" w:rsidR="00722B52" w:rsidRDefault="00722B52" w:rsidP="00722B52">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271E22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565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93D8" w14:textId="6723F796" w:rsidR="00722B52" w:rsidRDefault="00722B52" w:rsidP="00722B52">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29618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48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CB905" w14:textId="7519DA6B" w:rsidR="00722B52" w:rsidRDefault="00722B52" w:rsidP="00722B52">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775A794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B83C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2A1A" w14:textId="7B4D8036" w:rsidR="00722B52" w:rsidRDefault="00722B52" w:rsidP="00722B52">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0CC3EE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535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E1AD" w14:textId="6C322678" w:rsidR="00722B52" w:rsidRDefault="00722B52" w:rsidP="00722B52">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1FC1C2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BB324C" w14:textId="77777777" w:rsidR="00722B52" w:rsidRDefault="00722B52" w:rsidP="00722B52">
      <w:pPr>
        <w:rPr>
          <w:rFonts w:ascii="Arial" w:hAnsi="Arial" w:cs="Arial"/>
          <w:b/>
        </w:rPr>
      </w:pPr>
      <w:r>
        <w:rPr>
          <w:rFonts w:ascii="Arial" w:hAnsi="Arial" w:cs="Arial"/>
          <w:b/>
        </w:rPr>
        <w:t xml:space="preserve">Abstract: </w:t>
      </w:r>
    </w:p>
    <w:p w14:paraId="724B5C83" w14:textId="77777777" w:rsidR="00722B52" w:rsidRDefault="00722B52" w:rsidP="00722B52">
      <w:r>
        <w:t>In this paper, we present our view on the WUR RF requirement of IBB, OBB, intermodulation, spurious emissions and others .</w:t>
      </w:r>
    </w:p>
    <w:p w14:paraId="677504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6CE1" w14:textId="77777777" w:rsidR="00722B52" w:rsidRDefault="00722B52" w:rsidP="00722B52">
      <w:pPr>
        <w:pStyle w:val="Heading5"/>
      </w:pPr>
      <w:bookmarkStart w:id="446" w:name="_Toc174396440"/>
      <w:r>
        <w:t>8.22.2.4</w:t>
      </w:r>
      <w:r>
        <w:tab/>
        <w:t>Testability for UE RF requirements</w:t>
      </w:r>
      <w:bookmarkEnd w:id="446"/>
    </w:p>
    <w:p w14:paraId="5EF1154D" w14:textId="35D87FA0" w:rsidR="00722B52" w:rsidRDefault="00722B52" w:rsidP="00722B52">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42D7EC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B126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F20D" w14:textId="5322320F" w:rsidR="00722B52" w:rsidRDefault="00722B52" w:rsidP="00722B52">
      <w:pPr>
        <w:rPr>
          <w:rFonts w:ascii="Arial" w:hAnsi="Arial" w:cs="Arial"/>
          <w:b/>
          <w:sz w:val="24"/>
        </w:rPr>
      </w:pPr>
      <w:r>
        <w:rPr>
          <w:rFonts w:ascii="Arial" w:hAnsi="Arial" w:cs="Arial"/>
          <w:b/>
          <w:color w:val="0000FF"/>
          <w:sz w:val="24"/>
        </w:rPr>
        <w:lastRenderedPageBreak/>
        <w:t>R4-2411656</w:t>
      </w:r>
      <w:r>
        <w:rPr>
          <w:rFonts w:ascii="Arial" w:hAnsi="Arial" w:cs="Arial"/>
          <w:b/>
          <w:color w:val="0000FF"/>
          <w:sz w:val="24"/>
        </w:rPr>
        <w:tab/>
      </w:r>
      <w:r>
        <w:rPr>
          <w:rFonts w:ascii="Arial" w:hAnsi="Arial" w:cs="Arial"/>
          <w:b/>
          <w:sz w:val="24"/>
        </w:rPr>
        <w:t>Testability aspects of LP-WUR</w:t>
      </w:r>
    </w:p>
    <w:p w14:paraId="1116A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27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26BA" w14:textId="27AB9B23" w:rsidR="00722B52" w:rsidRDefault="00722B52" w:rsidP="00722B52">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49D55C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104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77CA" w14:textId="541E8A71" w:rsidR="00722B52" w:rsidRDefault="00722B52" w:rsidP="00722B52">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4C9B4D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E7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3469" w14:textId="77599ED9" w:rsidR="00722B52" w:rsidRDefault="00722B52" w:rsidP="00722B52">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1D2BF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00A5D" w14:textId="77777777" w:rsidR="00722B52" w:rsidRDefault="00722B52" w:rsidP="00722B52">
      <w:pPr>
        <w:rPr>
          <w:rFonts w:ascii="Arial" w:hAnsi="Arial" w:cs="Arial"/>
          <w:b/>
        </w:rPr>
      </w:pPr>
      <w:r>
        <w:rPr>
          <w:rFonts w:ascii="Arial" w:hAnsi="Arial" w:cs="Arial"/>
          <w:b/>
        </w:rPr>
        <w:t xml:space="preserve">Abstract: </w:t>
      </w:r>
    </w:p>
    <w:p w14:paraId="1062F06B" w14:textId="77777777" w:rsidR="00722B52" w:rsidRDefault="00722B52" w:rsidP="00722B52">
      <w:r>
        <w:t>In this paper, we present our overview on the WUR RF requirement testability issue</w:t>
      </w:r>
    </w:p>
    <w:p w14:paraId="7DF31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9D68" w14:textId="77777777" w:rsidR="00722B52" w:rsidRDefault="00722B52" w:rsidP="00722B52">
      <w:pPr>
        <w:pStyle w:val="Heading4"/>
      </w:pPr>
      <w:bookmarkStart w:id="447" w:name="_Toc174396441"/>
      <w:r>
        <w:t>8.22.3</w:t>
      </w:r>
      <w:r>
        <w:tab/>
        <w:t>BS RF requirements for LP-WUS/WUR</w:t>
      </w:r>
      <w:bookmarkEnd w:id="447"/>
    </w:p>
    <w:p w14:paraId="7AA6A90D" w14:textId="79F92CE0" w:rsidR="00722B52" w:rsidRDefault="00722B52" w:rsidP="00722B52">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665C63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E47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BB" w14:textId="0CD4D9E7" w:rsidR="00722B52" w:rsidRDefault="00722B52" w:rsidP="00722B52">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45D955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E433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D1E2" w14:textId="652FDAEA" w:rsidR="00722B52" w:rsidRDefault="00722B52" w:rsidP="00722B52">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C38C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E5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F6AB" w14:textId="522D4A8E" w:rsidR="00722B52" w:rsidRDefault="00722B52" w:rsidP="00722B52">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7BF3E6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55110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E426" w14:textId="073E4332" w:rsidR="00722B52" w:rsidRDefault="00722B52" w:rsidP="00722B52">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5A49784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9F04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B575" w14:textId="21BEF9F4" w:rsidR="00722B52" w:rsidRDefault="00722B52" w:rsidP="00722B52">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0D285A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5DCFCA" w14:textId="77777777" w:rsidR="00722B52" w:rsidRDefault="00722B52" w:rsidP="00722B52">
      <w:pPr>
        <w:rPr>
          <w:rFonts w:ascii="Arial" w:hAnsi="Arial" w:cs="Arial"/>
          <w:b/>
        </w:rPr>
      </w:pPr>
      <w:r>
        <w:rPr>
          <w:rFonts w:ascii="Arial" w:hAnsi="Arial" w:cs="Arial"/>
          <w:b/>
        </w:rPr>
        <w:t xml:space="preserve">Abstract: </w:t>
      </w:r>
    </w:p>
    <w:p w14:paraId="511B809D" w14:textId="77777777" w:rsidR="00722B52" w:rsidRDefault="00722B52" w:rsidP="00722B52">
      <w:r>
        <w:t>This contribution provides proposals to progress the issues that were FFS in the agreed WF.</w:t>
      </w:r>
    </w:p>
    <w:p w14:paraId="7C428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526" w14:textId="3CFEC651" w:rsidR="00722B52" w:rsidRDefault="00722B52" w:rsidP="00722B52">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1F05F5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175FD" w14:textId="77777777" w:rsidR="00722B52" w:rsidRDefault="00722B52" w:rsidP="00722B52">
      <w:pPr>
        <w:rPr>
          <w:rFonts w:ascii="Arial" w:hAnsi="Arial" w:cs="Arial"/>
          <w:b/>
        </w:rPr>
      </w:pPr>
      <w:r>
        <w:rPr>
          <w:rFonts w:ascii="Arial" w:hAnsi="Arial" w:cs="Arial"/>
          <w:b/>
        </w:rPr>
        <w:t xml:space="preserve">Abstract: </w:t>
      </w:r>
    </w:p>
    <w:p w14:paraId="131CFBD6" w14:textId="77777777" w:rsidR="00722B52" w:rsidRDefault="00722B52" w:rsidP="00722B52">
      <w:r>
        <w:t>In this paper, we provide our BS RF requirement impact.</w:t>
      </w:r>
    </w:p>
    <w:p w14:paraId="63C261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8D37" w14:textId="77777777" w:rsidR="00722B52" w:rsidRDefault="00722B52" w:rsidP="00722B52">
      <w:pPr>
        <w:pStyle w:val="Heading4"/>
      </w:pPr>
      <w:bookmarkStart w:id="448" w:name="_Toc174396442"/>
      <w:r>
        <w:t>8.22.4</w:t>
      </w:r>
      <w:r>
        <w:tab/>
        <w:t>RRM core requirements for LP-WUS/WUR</w:t>
      </w:r>
      <w:bookmarkEnd w:id="448"/>
    </w:p>
    <w:p w14:paraId="53308EAB" w14:textId="77777777" w:rsidR="00722B52" w:rsidRDefault="00722B52" w:rsidP="00722B52">
      <w:pPr>
        <w:pStyle w:val="Heading5"/>
      </w:pPr>
      <w:bookmarkStart w:id="449" w:name="_Toc174396443"/>
      <w:r>
        <w:t>8.22.4.1</w:t>
      </w:r>
      <w:r>
        <w:tab/>
        <w:t>Simulation assumptions and results</w:t>
      </w:r>
      <w:bookmarkEnd w:id="449"/>
    </w:p>
    <w:p w14:paraId="5E130B55" w14:textId="0E66CB87" w:rsidR="00722B52" w:rsidRDefault="00722B52" w:rsidP="00722B52">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19D2F3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D4B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3689" w14:textId="677FE286" w:rsidR="00722B52" w:rsidRDefault="00722B52" w:rsidP="00722B52">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538D7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74E69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4CE3" w14:textId="7C285889" w:rsidR="00722B52" w:rsidRDefault="00722B52" w:rsidP="00722B52">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E4F3A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896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6568" w14:textId="231F411F" w:rsidR="00722B52" w:rsidRDefault="00722B52" w:rsidP="00722B52">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69683B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CB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446E" w14:textId="15A328BC" w:rsidR="00722B52" w:rsidRDefault="00722B52" w:rsidP="00722B52">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272DA3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6E2D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313" w14:textId="1C339938" w:rsidR="00722B52" w:rsidRDefault="00722B52" w:rsidP="00722B52">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3965EFF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E6934" w14:textId="77777777" w:rsidR="00722B52" w:rsidRDefault="00722B52" w:rsidP="00722B52">
      <w:pPr>
        <w:rPr>
          <w:rFonts w:ascii="Arial" w:hAnsi="Arial" w:cs="Arial"/>
          <w:b/>
        </w:rPr>
      </w:pPr>
      <w:r>
        <w:rPr>
          <w:rFonts w:ascii="Arial" w:hAnsi="Arial" w:cs="Arial"/>
          <w:b/>
        </w:rPr>
        <w:t xml:space="preserve">Abstract: </w:t>
      </w:r>
    </w:p>
    <w:p w14:paraId="6490858B" w14:textId="77777777" w:rsidR="00722B52" w:rsidRDefault="00722B52" w:rsidP="00722B52">
      <w:r>
        <w:t>This contribution discusses the LP-WUS RRM simulation assumption</w:t>
      </w:r>
    </w:p>
    <w:p w14:paraId="4F62F6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0E7E" w14:textId="682302F6" w:rsidR="00722B52" w:rsidRDefault="00722B52" w:rsidP="00722B52">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0E648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8CFC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1892" w14:textId="45192C68" w:rsidR="00722B52" w:rsidRDefault="00722B52" w:rsidP="00722B52">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456A97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00DED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643F" w14:textId="4930BE56" w:rsidR="00722B52" w:rsidRDefault="00722B52" w:rsidP="00722B52">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36671F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FFAC0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4360" w14:textId="77777777" w:rsidR="00722B52" w:rsidRDefault="00722B52" w:rsidP="00722B52">
      <w:pPr>
        <w:pStyle w:val="Heading5"/>
      </w:pPr>
      <w:bookmarkStart w:id="450" w:name="_Toc174396444"/>
      <w:r>
        <w:t>8.22.4.2</w:t>
      </w:r>
      <w:r>
        <w:tab/>
        <w:t>RRM core requirements</w:t>
      </w:r>
      <w:bookmarkEnd w:id="450"/>
    </w:p>
    <w:p w14:paraId="78D80742" w14:textId="70246CA1" w:rsidR="00722B52" w:rsidRDefault="00722B52" w:rsidP="00722B52">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19C46F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CB6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19468" w14:textId="39114717" w:rsidR="00722B52" w:rsidRDefault="00722B52" w:rsidP="00722B52">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3349F1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87C02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B39" w14:textId="4A23E873" w:rsidR="00722B52" w:rsidRDefault="00722B52" w:rsidP="00722B52">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26807F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7922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BFD" w14:textId="6F565553" w:rsidR="00722B52" w:rsidRDefault="00722B52" w:rsidP="00722B52">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2E33C5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49E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F46E" w14:textId="3038C75D" w:rsidR="00722B52" w:rsidRDefault="00722B52" w:rsidP="00722B52">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207EBF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F07F33"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A024B" w14:textId="04620CA8" w:rsidR="00000000" w:rsidRDefault="00722B52" w:rsidP="00722B52">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E97E9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B0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9021" w14:textId="6D24F256" w:rsidR="00722B52" w:rsidRDefault="00722B52" w:rsidP="00722B52">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7CCA4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93F6751" w14:textId="77777777" w:rsidR="00722B52" w:rsidRDefault="00722B52" w:rsidP="00722B52">
      <w:pPr>
        <w:rPr>
          <w:rFonts w:ascii="Arial" w:hAnsi="Arial" w:cs="Arial"/>
          <w:b/>
        </w:rPr>
      </w:pPr>
      <w:r>
        <w:rPr>
          <w:rFonts w:ascii="Arial" w:hAnsi="Arial" w:cs="Arial"/>
          <w:b/>
        </w:rPr>
        <w:t xml:space="preserve">Abstract: </w:t>
      </w:r>
    </w:p>
    <w:p w14:paraId="1FF9B381" w14:textId="77777777" w:rsidR="00722B52" w:rsidRDefault="00722B52" w:rsidP="00722B52">
      <w:r>
        <w:t>Discussion on RRM requirements for LP-WUS/WUR</w:t>
      </w:r>
    </w:p>
    <w:p w14:paraId="2294C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F32B" w14:textId="39CF437B" w:rsidR="00722B52" w:rsidRDefault="00722B52" w:rsidP="00722B52">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39FDF3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6FC3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0AC5" w14:textId="2B2CADC0" w:rsidR="00722B52" w:rsidRDefault="00722B52" w:rsidP="00722B52">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2EB8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C6A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C2EB" w14:textId="08DC0546" w:rsidR="00722B52" w:rsidRDefault="00722B52" w:rsidP="00722B52">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3F5B50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1311D" w14:textId="77777777" w:rsidR="00722B52" w:rsidRDefault="00722B52" w:rsidP="00722B52">
      <w:pPr>
        <w:rPr>
          <w:rFonts w:ascii="Arial" w:hAnsi="Arial" w:cs="Arial"/>
          <w:b/>
        </w:rPr>
      </w:pPr>
      <w:r>
        <w:rPr>
          <w:rFonts w:ascii="Arial" w:hAnsi="Arial" w:cs="Arial"/>
          <w:b/>
        </w:rPr>
        <w:t xml:space="preserve">Abstract: </w:t>
      </w:r>
    </w:p>
    <w:p w14:paraId="41048D00" w14:textId="77777777" w:rsidR="00722B52" w:rsidRDefault="00722B52" w:rsidP="00722B52">
      <w:r>
        <w:t>This contribution discusses the LP-WUS requirement</w:t>
      </w:r>
    </w:p>
    <w:p w14:paraId="5EE1EB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96B5" w14:textId="78FCB348" w:rsidR="00722B52" w:rsidRDefault="00722B52" w:rsidP="00722B52">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942A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53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8C4F" w14:textId="5DD1B093" w:rsidR="00722B52" w:rsidRDefault="00722B52" w:rsidP="00722B52">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6F565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7DFF4"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E3E4" w14:textId="78D01FD2" w:rsidR="00722B52" w:rsidRDefault="00722B52" w:rsidP="00722B52">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3EBA8F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62BE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CCF1" w14:textId="53FF4F58" w:rsidR="00722B52" w:rsidRDefault="00722B52" w:rsidP="00722B52">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2A2B02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217A3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9B2B" w14:textId="03AECEAD" w:rsidR="00722B52" w:rsidRDefault="00722B52" w:rsidP="00722B52">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5FF08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4DE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5EFE" w14:textId="199618E3" w:rsidR="00722B52" w:rsidRDefault="00722B52" w:rsidP="00722B52">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238A3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62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3AF9" w14:textId="77777777" w:rsidR="00722B52" w:rsidRDefault="00722B52" w:rsidP="00722B52">
      <w:pPr>
        <w:pStyle w:val="Heading4"/>
      </w:pPr>
      <w:bookmarkStart w:id="451" w:name="_Toc174396445"/>
      <w:r>
        <w:t>8.22.5</w:t>
      </w:r>
      <w:r>
        <w:tab/>
        <w:t>Moderator summary and conclusions</w:t>
      </w:r>
      <w:bookmarkEnd w:id="451"/>
    </w:p>
    <w:p w14:paraId="3C3FBB8E" w14:textId="15EE3E53" w:rsidR="00722B52" w:rsidRDefault="00722B52" w:rsidP="00722B52">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351FE5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A94EB2" w14:textId="77777777" w:rsidR="00722B52" w:rsidRDefault="00722B52" w:rsidP="00722B52">
      <w:pPr>
        <w:rPr>
          <w:rFonts w:ascii="Arial" w:hAnsi="Arial" w:cs="Arial"/>
          <w:b/>
        </w:rPr>
      </w:pPr>
      <w:r>
        <w:rPr>
          <w:rFonts w:ascii="Arial" w:hAnsi="Arial" w:cs="Arial"/>
          <w:b/>
        </w:rPr>
        <w:t xml:space="preserve">Abstract: </w:t>
      </w:r>
    </w:p>
    <w:p w14:paraId="3C605B04" w14:textId="77777777" w:rsidR="00722B52" w:rsidRDefault="00722B52" w:rsidP="00722B52">
      <w:r>
        <w:t>Topic summary in RRM session</w:t>
      </w:r>
    </w:p>
    <w:p w14:paraId="11937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A920" w14:textId="6AA252D5" w:rsidR="00722B52" w:rsidRDefault="00722B52" w:rsidP="00722B52">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2CE93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6DF457" w14:textId="77777777" w:rsidR="00722B52" w:rsidRDefault="00722B52" w:rsidP="00722B52">
      <w:pPr>
        <w:rPr>
          <w:rFonts w:ascii="Arial" w:hAnsi="Arial" w:cs="Arial"/>
          <w:b/>
        </w:rPr>
      </w:pPr>
      <w:r>
        <w:rPr>
          <w:rFonts w:ascii="Arial" w:hAnsi="Arial" w:cs="Arial"/>
          <w:b/>
        </w:rPr>
        <w:t xml:space="preserve">Abstract: </w:t>
      </w:r>
    </w:p>
    <w:p w14:paraId="5453F639" w14:textId="77777777" w:rsidR="00722B52" w:rsidRDefault="00722B52" w:rsidP="00722B52">
      <w:r>
        <w:t>Summary for AI 8.22, 8.22.1, 8.22.2</w:t>
      </w:r>
    </w:p>
    <w:p w14:paraId="6319DD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BD3" w14:textId="22D06997" w:rsidR="00722B52" w:rsidRDefault="00722B52" w:rsidP="00722B52">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7D222C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93155" w14:textId="77777777" w:rsidR="00722B52" w:rsidRDefault="00722B52" w:rsidP="00722B52">
      <w:pPr>
        <w:rPr>
          <w:rFonts w:ascii="Arial" w:hAnsi="Arial" w:cs="Arial"/>
          <w:b/>
        </w:rPr>
      </w:pPr>
      <w:r>
        <w:rPr>
          <w:rFonts w:ascii="Arial" w:hAnsi="Arial" w:cs="Arial"/>
          <w:b/>
        </w:rPr>
        <w:t xml:space="preserve">Abstract: </w:t>
      </w:r>
    </w:p>
    <w:p w14:paraId="7E21735D" w14:textId="77777777" w:rsidR="00722B52" w:rsidRDefault="00722B52" w:rsidP="00722B52">
      <w:r>
        <w:t>[112] BDaT Session AI 8.22.3</w:t>
      </w:r>
    </w:p>
    <w:p w14:paraId="3A714E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E8D1" w14:textId="77777777" w:rsidR="00722B52" w:rsidRDefault="00722B52" w:rsidP="00722B52">
      <w:pPr>
        <w:pStyle w:val="Heading3"/>
      </w:pPr>
      <w:bookmarkStart w:id="452" w:name="_Toc174396446"/>
      <w:r>
        <w:lastRenderedPageBreak/>
        <w:t>8.23</w:t>
      </w:r>
      <w:r>
        <w:tab/>
        <w:t>NR mobility enhancements Phase 4</w:t>
      </w:r>
      <w:bookmarkEnd w:id="452"/>
    </w:p>
    <w:p w14:paraId="3BD94681" w14:textId="77777777" w:rsidR="00722B52" w:rsidRDefault="00722B52" w:rsidP="00722B52">
      <w:pPr>
        <w:pStyle w:val="Heading4"/>
      </w:pPr>
      <w:bookmarkStart w:id="453" w:name="_Toc174396447"/>
      <w:r>
        <w:t>8.23.1</w:t>
      </w:r>
      <w:r>
        <w:tab/>
        <w:t>General aspects and work plan</w:t>
      </w:r>
      <w:bookmarkEnd w:id="453"/>
    </w:p>
    <w:p w14:paraId="442ECE45" w14:textId="5EAD2325" w:rsidR="00722B52" w:rsidRDefault="00722B52" w:rsidP="00722B52">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2B590D7B"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0A67C0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13E5" w14:textId="77777777" w:rsidR="00722B52" w:rsidRDefault="00722B52" w:rsidP="00722B52">
      <w:pPr>
        <w:pStyle w:val="Heading4"/>
      </w:pPr>
      <w:bookmarkStart w:id="454" w:name="_Toc174396448"/>
      <w:r>
        <w:t>8.23.2</w:t>
      </w:r>
      <w:r>
        <w:tab/>
        <w:t>RRM core requirements</w:t>
      </w:r>
      <w:bookmarkEnd w:id="454"/>
    </w:p>
    <w:p w14:paraId="741B2A57" w14:textId="18C21A6C" w:rsidR="00722B52" w:rsidRDefault="00722B52" w:rsidP="00722B52">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2959AE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E4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80E3" w14:textId="18A6FCE4" w:rsidR="00722B52" w:rsidRDefault="00722B52" w:rsidP="00722B52">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20BF9F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4557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C1AF" w14:textId="1006FD7D" w:rsidR="00722B52" w:rsidRDefault="00722B52" w:rsidP="00722B52">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64883C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8FE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C202" w14:textId="7E8C26E8" w:rsidR="00722B52" w:rsidRDefault="00722B52" w:rsidP="00722B52">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4D3D45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A9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9B58" w14:textId="071C2A97" w:rsidR="00722B52" w:rsidRDefault="00722B52" w:rsidP="00722B52">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075CA7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75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9D5" w14:textId="32E853D7" w:rsidR="00722B52" w:rsidRDefault="00722B52" w:rsidP="00722B52">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11B07E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55D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C8BF" w14:textId="49AC1F1E" w:rsidR="00722B52" w:rsidRDefault="00722B52" w:rsidP="00722B52">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A33D9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1EE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110" w14:textId="723FC637" w:rsidR="00722B52" w:rsidRDefault="00722B52" w:rsidP="00722B52">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3E106AB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7696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1B27" w14:textId="14C4404A" w:rsidR="00722B52" w:rsidRDefault="00722B52" w:rsidP="00722B52">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2F7E01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EFA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D7B" w14:textId="7BF94ECD" w:rsidR="00722B52" w:rsidRDefault="00722B52" w:rsidP="00722B52">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7CE489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F3B1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2FC2" w14:textId="4EC6CA88" w:rsidR="00722B52" w:rsidRDefault="00722B52" w:rsidP="00722B52">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0B456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C89D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A7CF" w14:textId="4C6CACE1" w:rsidR="00722B52" w:rsidRDefault="00722B52" w:rsidP="00722B52">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750483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BF5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7521" w14:textId="18FD1973" w:rsidR="00722B52" w:rsidRDefault="00722B52" w:rsidP="00722B52">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4F3FBD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13EE3" w14:textId="77777777" w:rsidR="00722B52" w:rsidRDefault="00722B52" w:rsidP="00722B52">
      <w:pPr>
        <w:rPr>
          <w:rFonts w:ascii="Arial" w:hAnsi="Arial" w:cs="Arial"/>
          <w:b/>
        </w:rPr>
      </w:pPr>
      <w:r>
        <w:rPr>
          <w:rFonts w:ascii="Arial" w:hAnsi="Arial" w:cs="Arial"/>
          <w:b/>
        </w:rPr>
        <w:t xml:space="preserve">Abstract: </w:t>
      </w:r>
    </w:p>
    <w:p w14:paraId="4F0DBE28" w14:textId="77777777" w:rsidR="00722B52" w:rsidRDefault="00722B52" w:rsidP="00722B52">
      <w:r>
        <w:t>Discussion on Rel-19 mobility RRM requirements</w:t>
      </w:r>
    </w:p>
    <w:p w14:paraId="21DCEA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0665" w14:textId="5E731C37" w:rsidR="00722B52" w:rsidRDefault="00722B52" w:rsidP="00722B52">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6AA15B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9E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5ED2" w14:textId="77777777" w:rsidR="00722B52" w:rsidRDefault="00722B52" w:rsidP="00722B52">
      <w:pPr>
        <w:pStyle w:val="Heading4"/>
      </w:pPr>
      <w:bookmarkStart w:id="455" w:name="_Toc174396449"/>
      <w:r>
        <w:t>8.23.3</w:t>
      </w:r>
      <w:r>
        <w:tab/>
        <w:t>Moderator summary and conclusions</w:t>
      </w:r>
      <w:bookmarkEnd w:id="455"/>
    </w:p>
    <w:p w14:paraId="1CA59172" w14:textId="2846FC41" w:rsidR="00722B52" w:rsidRDefault="00722B52" w:rsidP="00722B52">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15276C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3DEF420" w14:textId="77777777" w:rsidR="00722B52" w:rsidRDefault="00722B52" w:rsidP="00722B52">
      <w:pPr>
        <w:rPr>
          <w:rFonts w:ascii="Arial" w:hAnsi="Arial" w:cs="Arial"/>
          <w:b/>
        </w:rPr>
      </w:pPr>
      <w:r>
        <w:rPr>
          <w:rFonts w:ascii="Arial" w:hAnsi="Arial" w:cs="Arial"/>
          <w:b/>
        </w:rPr>
        <w:t xml:space="preserve">Abstract: </w:t>
      </w:r>
    </w:p>
    <w:p w14:paraId="7FBE45D2" w14:textId="77777777" w:rsidR="00722B52" w:rsidRDefault="00722B52" w:rsidP="00722B52">
      <w:r>
        <w:t>Topic summary in RRM session</w:t>
      </w:r>
    </w:p>
    <w:p w14:paraId="69352C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90C3" w14:textId="77777777" w:rsidR="00722B52" w:rsidRDefault="00722B52" w:rsidP="00722B52">
      <w:pPr>
        <w:pStyle w:val="Heading3"/>
      </w:pPr>
      <w:bookmarkStart w:id="456" w:name="_Toc174396450"/>
      <w:r>
        <w:lastRenderedPageBreak/>
        <w:t>8.24</w:t>
      </w:r>
      <w:r>
        <w:tab/>
        <w:t>XR for NR Phase 3</w:t>
      </w:r>
      <w:bookmarkEnd w:id="456"/>
    </w:p>
    <w:p w14:paraId="531B6926" w14:textId="4D1AB8EF" w:rsidR="00722B52" w:rsidRDefault="00722B52" w:rsidP="00722B52">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66EC0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74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954" w14:textId="72D03EAB" w:rsidR="00722B52" w:rsidRDefault="00722B52" w:rsidP="00722B52">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78741C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B35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9E0A" w14:textId="77777777" w:rsidR="00722B52" w:rsidRDefault="00722B52" w:rsidP="00722B52">
      <w:pPr>
        <w:pStyle w:val="Heading4"/>
      </w:pPr>
      <w:bookmarkStart w:id="457" w:name="_Toc174396451"/>
      <w:r>
        <w:t>8.24.1</w:t>
      </w:r>
      <w:r>
        <w:tab/>
        <w:t>General aspects and work plan</w:t>
      </w:r>
      <w:bookmarkEnd w:id="457"/>
    </w:p>
    <w:p w14:paraId="56B56C17" w14:textId="0C745490" w:rsidR="00722B52" w:rsidRDefault="00722B52" w:rsidP="00722B52">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00890D8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AD07E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8435" w14:textId="061BAE8A" w:rsidR="00722B52" w:rsidRDefault="00722B52" w:rsidP="00722B52">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C95BBD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9F244D2" w14:textId="77777777" w:rsidR="00722B52" w:rsidRDefault="00722B52" w:rsidP="00722B52">
      <w:pPr>
        <w:rPr>
          <w:rFonts w:ascii="Arial" w:hAnsi="Arial" w:cs="Arial"/>
          <w:b/>
        </w:rPr>
      </w:pPr>
      <w:r>
        <w:rPr>
          <w:rFonts w:ascii="Arial" w:hAnsi="Arial" w:cs="Arial"/>
          <w:b/>
        </w:rPr>
        <w:t xml:space="preserve">Abstract: </w:t>
      </w:r>
    </w:p>
    <w:p w14:paraId="47442055" w14:textId="77777777" w:rsidR="00722B52" w:rsidRDefault="00722B52" w:rsidP="00722B52">
      <w:r>
        <w:t>Draft LS response on UE assistance information</w:t>
      </w:r>
    </w:p>
    <w:p w14:paraId="5DBF0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C016" w14:textId="77777777" w:rsidR="00722B52" w:rsidRDefault="00722B52" w:rsidP="00722B52">
      <w:pPr>
        <w:pStyle w:val="Heading4"/>
      </w:pPr>
      <w:bookmarkStart w:id="458" w:name="_Toc174396452"/>
      <w:r>
        <w:t>8.24.2</w:t>
      </w:r>
      <w:r>
        <w:tab/>
        <w:t>RRM core requirements</w:t>
      </w:r>
      <w:bookmarkEnd w:id="458"/>
    </w:p>
    <w:p w14:paraId="76F057F2" w14:textId="120EB833" w:rsidR="00722B52" w:rsidRDefault="00722B52" w:rsidP="00722B52">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675164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4EEBB38" w14:textId="77777777" w:rsidR="00722B52" w:rsidRDefault="00722B52" w:rsidP="00722B52">
      <w:pPr>
        <w:rPr>
          <w:rFonts w:ascii="Arial" w:hAnsi="Arial" w:cs="Arial"/>
          <w:b/>
        </w:rPr>
      </w:pPr>
      <w:r>
        <w:rPr>
          <w:rFonts w:ascii="Arial" w:hAnsi="Arial" w:cs="Arial"/>
          <w:b/>
        </w:rPr>
        <w:t xml:space="preserve">Abstract: </w:t>
      </w:r>
    </w:p>
    <w:p w14:paraId="3707803D" w14:textId="77777777" w:rsidR="00722B52" w:rsidRDefault="00722B52" w:rsidP="00722B52">
      <w:r>
        <w:t xml:space="preserve">In this contribution, we share our preliminary impact analysis on UE assistance information related to measurements occasions for NR XR case and make several recommendations. </w:t>
      </w:r>
    </w:p>
    <w:p w14:paraId="7A74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1307" w14:textId="551BDB74" w:rsidR="00722B52" w:rsidRDefault="00722B52" w:rsidP="00722B52">
      <w:pPr>
        <w:rPr>
          <w:rFonts w:ascii="Arial" w:hAnsi="Arial" w:cs="Arial"/>
          <w:b/>
          <w:sz w:val="24"/>
        </w:rPr>
      </w:pPr>
      <w:r>
        <w:rPr>
          <w:rFonts w:ascii="Arial" w:hAnsi="Arial" w:cs="Arial"/>
          <w:b/>
          <w:color w:val="0000FF"/>
          <w:sz w:val="24"/>
        </w:rPr>
        <w:t>R4-2411684</w:t>
      </w:r>
      <w:r>
        <w:rPr>
          <w:rFonts w:ascii="Arial" w:hAnsi="Arial" w:cs="Arial"/>
          <w:b/>
          <w:color w:val="0000FF"/>
          <w:sz w:val="24"/>
        </w:rPr>
        <w:tab/>
      </w:r>
      <w:r>
        <w:rPr>
          <w:rFonts w:ascii="Arial" w:hAnsi="Arial" w:cs="Arial"/>
          <w:b/>
          <w:sz w:val="24"/>
        </w:rPr>
        <w:t>Discussions on enabling transmission/reception in gaps/restrictions</w:t>
      </w:r>
    </w:p>
    <w:p w14:paraId="4348F6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9A3C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79C8" w14:textId="3F8EFFAE" w:rsidR="00722B52" w:rsidRDefault="00722B52" w:rsidP="00722B52">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3BA29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067E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845B" w14:textId="1862686A" w:rsidR="00722B52" w:rsidRDefault="00722B52" w:rsidP="00722B52">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1B507F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93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8F04" w14:textId="40003C50" w:rsidR="00722B52" w:rsidRDefault="00722B52" w:rsidP="00722B52">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1248A59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7965048" w14:textId="77777777" w:rsidR="00722B52" w:rsidRDefault="00722B52" w:rsidP="00722B52">
      <w:pPr>
        <w:rPr>
          <w:rFonts w:ascii="Arial" w:hAnsi="Arial" w:cs="Arial"/>
          <w:b/>
        </w:rPr>
      </w:pPr>
      <w:r>
        <w:rPr>
          <w:rFonts w:ascii="Arial" w:hAnsi="Arial" w:cs="Arial"/>
          <w:b/>
        </w:rPr>
        <w:t xml:space="preserve">Abstract: </w:t>
      </w:r>
    </w:p>
    <w:p w14:paraId="738BA9BF" w14:textId="77777777" w:rsidR="00722B52" w:rsidRDefault="00722B52" w:rsidP="00722B52">
      <w:r>
        <w:t>MCC: This is a discussion paper on Reply LS on UE assistance information for XR with a draft LS out Reply LS on UE assistance information in the appendix. A formal LS out will be required, but it was changed to LS out as it had a LS in the appendix.</w:t>
      </w:r>
    </w:p>
    <w:p w14:paraId="7C5D12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D8A6" w14:textId="18B802F1" w:rsidR="00722B52" w:rsidRDefault="00722B52" w:rsidP="00722B52">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40F558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8B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B026" w14:textId="7007F4C8" w:rsidR="00722B52" w:rsidRDefault="00722B52" w:rsidP="00722B52">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6B450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6374C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F1EB" w14:textId="34CE8F24" w:rsidR="00722B52" w:rsidRDefault="00722B52" w:rsidP="00722B52">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1D26DD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100C1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A8C79" w14:textId="6398A429" w:rsidR="00722B52" w:rsidRDefault="00722B52" w:rsidP="00722B52">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36514A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D1E67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6236" w14:textId="0B976E14" w:rsidR="00722B52" w:rsidRDefault="00722B52" w:rsidP="00722B52">
      <w:pPr>
        <w:rPr>
          <w:rFonts w:ascii="Arial" w:hAnsi="Arial" w:cs="Arial"/>
          <w:b/>
          <w:sz w:val="24"/>
        </w:rPr>
      </w:pPr>
      <w:r>
        <w:rPr>
          <w:rFonts w:ascii="Arial" w:hAnsi="Arial" w:cs="Arial"/>
          <w:b/>
          <w:color w:val="0000FF"/>
          <w:sz w:val="24"/>
        </w:rPr>
        <w:t>R4-2413314</w:t>
      </w:r>
      <w:r>
        <w:rPr>
          <w:rFonts w:ascii="Arial" w:hAnsi="Arial" w:cs="Arial"/>
          <w:b/>
          <w:color w:val="0000FF"/>
          <w:sz w:val="24"/>
        </w:rPr>
        <w:tab/>
      </w:r>
      <w:r>
        <w:rPr>
          <w:rFonts w:ascii="Arial" w:hAnsi="Arial" w:cs="Arial"/>
          <w:b/>
          <w:sz w:val="24"/>
        </w:rPr>
        <w:t>Discussion on RRM requirements for XR phase 3</w:t>
      </w:r>
    </w:p>
    <w:p w14:paraId="369586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AFA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6052" w14:textId="2140BF87" w:rsidR="00722B52" w:rsidRDefault="00722B52" w:rsidP="00722B52">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648C6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A62E9" w14:textId="77777777" w:rsidR="00722B52" w:rsidRDefault="00722B52" w:rsidP="00722B52">
      <w:pPr>
        <w:rPr>
          <w:rFonts w:ascii="Arial" w:hAnsi="Arial" w:cs="Arial"/>
          <w:b/>
        </w:rPr>
      </w:pPr>
      <w:r>
        <w:rPr>
          <w:rFonts w:ascii="Arial" w:hAnsi="Arial" w:cs="Arial"/>
          <w:b/>
        </w:rPr>
        <w:t xml:space="preserve">Abstract: </w:t>
      </w:r>
    </w:p>
    <w:p w14:paraId="546B9E4E" w14:textId="77777777" w:rsidR="00722B52" w:rsidRDefault="00722B52" w:rsidP="00722B52">
      <w:r>
        <w:lastRenderedPageBreak/>
        <w:t>On RRM core requirements for XR</w:t>
      </w:r>
    </w:p>
    <w:p w14:paraId="40419C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92A" w14:textId="1E6E1C16" w:rsidR="00722B52" w:rsidRDefault="00722B52" w:rsidP="00722B52">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45CB72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E9CC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95" w14:textId="77777777" w:rsidR="00722B52" w:rsidRDefault="00722B52" w:rsidP="00722B52">
      <w:pPr>
        <w:pStyle w:val="Heading4"/>
      </w:pPr>
      <w:bookmarkStart w:id="459" w:name="_Toc174396453"/>
      <w:r>
        <w:t>8.24.3</w:t>
      </w:r>
      <w:r>
        <w:tab/>
        <w:t>Moderator summary and conclusions</w:t>
      </w:r>
      <w:bookmarkEnd w:id="459"/>
    </w:p>
    <w:p w14:paraId="652192A8" w14:textId="3185D726" w:rsidR="00722B52" w:rsidRDefault="00722B52" w:rsidP="00722B52">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4CE322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6B22F" w14:textId="77777777" w:rsidR="00722B52" w:rsidRDefault="00722B52" w:rsidP="00722B52">
      <w:pPr>
        <w:rPr>
          <w:rFonts w:ascii="Arial" w:hAnsi="Arial" w:cs="Arial"/>
          <w:b/>
        </w:rPr>
      </w:pPr>
      <w:r>
        <w:rPr>
          <w:rFonts w:ascii="Arial" w:hAnsi="Arial" w:cs="Arial"/>
          <w:b/>
        </w:rPr>
        <w:t xml:space="preserve">Abstract: </w:t>
      </w:r>
    </w:p>
    <w:p w14:paraId="0D1E1005" w14:textId="77777777" w:rsidR="00722B52" w:rsidRDefault="00722B52" w:rsidP="00722B52">
      <w:r>
        <w:t>Topic summary in RRM session</w:t>
      </w:r>
    </w:p>
    <w:p w14:paraId="7B52B3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C3F1" w14:textId="77777777" w:rsidR="00722B52" w:rsidRDefault="00722B52" w:rsidP="00722B52">
      <w:pPr>
        <w:pStyle w:val="Heading3"/>
      </w:pPr>
      <w:bookmarkStart w:id="460" w:name="_Toc174396454"/>
      <w:r>
        <w:t>8.25</w:t>
      </w:r>
      <w:r>
        <w:tab/>
        <w:t>Non-Terrestrial Networks (NTN) for NR Phase 3</w:t>
      </w:r>
      <w:bookmarkEnd w:id="460"/>
    </w:p>
    <w:p w14:paraId="24EB4BE4" w14:textId="77777777" w:rsidR="00722B52" w:rsidRDefault="00722B52" w:rsidP="00722B52">
      <w:pPr>
        <w:pStyle w:val="Heading4"/>
      </w:pPr>
      <w:bookmarkStart w:id="461" w:name="_Toc174396455"/>
      <w:r>
        <w:t>8.25.1</w:t>
      </w:r>
      <w:r>
        <w:tab/>
        <w:t>General aspects</w:t>
      </w:r>
      <w:bookmarkEnd w:id="461"/>
    </w:p>
    <w:p w14:paraId="491EBE9A" w14:textId="1B4C4730" w:rsidR="00722B52" w:rsidRDefault="00722B52" w:rsidP="00722B52">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6613070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71175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9662A" w14:textId="311274B0" w:rsidR="00722B52" w:rsidRDefault="00722B52" w:rsidP="00722B52">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0A1ABA6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2A89CD" w14:textId="77777777" w:rsidR="00722B52" w:rsidRDefault="00722B52" w:rsidP="00722B52">
      <w:pPr>
        <w:rPr>
          <w:rFonts w:ascii="Arial" w:hAnsi="Arial" w:cs="Arial"/>
          <w:b/>
        </w:rPr>
      </w:pPr>
      <w:r>
        <w:rPr>
          <w:rFonts w:ascii="Arial" w:hAnsi="Arial" w:cs="Arial"/>
          <w:b/>
        </w:rPr>
        <w:t xml:space="preserve">Abstract: </w:t>
      </w:r>
    </w:p>
    <w:p w14:paraId="3D5800F5" w14:textId="77777777" w:rsidR="00722B52" w:rsidRDefault="00722B52" w:rsidP="00722B52">
      <w:r>
        <w:t>In this paper, we discuss the release independent for RedCap feature to support NTN.</w:t>
      </w:r>
    </w:p>
    <w:p w14:paraId="00F656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0D9C" w14:textId="1ACC09A4" w:rsidR="00722B52" w:rsidRDefault="00722B52" w:rsidP="00722B52">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DD3C3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2682C" w14:textId="77777777" w:rsidR="00722B52" w:rsidRDefault="00722B52" w:rsidP="00722B52">
      <w:pPr>
        <w:rPr>
          <w:rFonts w:ascii="Arial" w:hAnsi="Arial" w:cs="Arial"/>
          <w:b/>
        </w:rPr>
      </w:pPr>
      <w:r>
        <w:rPr>
          <w:rFonts w:ascii="Arial" w:hAnsi="Arial" w:cs="Arial"/>
          <w:b/>
        </w:rPr>
        <w:t xml:space="preserve">Abstract: </w:t>
      </w:r>
    </w:p>
    <w:p w14:paraId="2FF48CF5" w14:textId="77777777" w:rsidR="00722B52" w:rsidRDefault="00722B52" w:rsidP="00722B52">
      <w:r>
        <w:t>On the transient time and beam swithing requirements for DL coverage enhancements (NTN beam hopping mechanisms).</w:t>
      </w:r>
    </w:p>
    <w:p w14:paraId="4185D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340E" w14:textId="77777777" w:rsidR="00722B52" w:rsidRDefault="00722B52" w:rsidP="00722B52">
      <w:pPr>
        <w:pStyle w:val="Heading4"/>
      </w:pPr>
      <w:bookmarkStart w:id="462" w:name="_Toc174396456"/>
      <w:r>
        <w:t>8.25.2</w:t>
      </w:r>
      <w:r>
        <w:tab/>
        <w:t>UE RF requirements</w:t>
      </w:r>
      <w:bookmarkEnd w:id="462"/>
    </w:p>
    <w:p w14:paraId="29DBC805" w14:textId="77777777" w:rsidR="00722B52" w:rsidRDefault="00722B52" w:rsidP="00722B52">
      <w:pPr>
        <w:pStyle w:val="Heading5"/>
      </w:pPr>
      <w:bookmarkStart w:id="463" w:name="_Toc174396457"/>
      <w:r>
        <w:t>8.25.2.1</w:t>
      </w:r>
      <w:r>
        <w:tab/>
        <w:t>RedCap UE RF requirements</w:t>
      </w:r>
      <w:bookmarkEnd w:id="463"/>
    </w:p>
    <w:p w14:paraId="6433A63A" w14:textId="4A35D086" w:rsidR="00722B52" w:rsidRDefault="00722B52" w:rsidP="00722B52">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719AF02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5B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331C" w14:textId="7886F5C8" w:rsidR="00722B52" w:rsidRDefault="00722B52" w:rsidP="00722B52">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01A85F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CDE1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DE5A" w14:textId="03D5B1A1" w:rsidR="00722B52" w:rsidRDefault="00722B52" w:rsidP="00722B52">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1FA455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2B4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BBED" w14:textId="73ABD211" w:rsidR="00722B52" w:rsidRDefault="00722B52" w:rsidP="00722B52">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6BDF53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B1400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6BDA" w14:textId="558B3578" w:rsidR="00722B52" w:rsidRDefault="00722B52" w:rsidP="00722B52">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522CDF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B31C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92A8E" w14:textId="70948028" w:rsidR="00722B52" w:rsidRDefault="00722B52" w:rsidP="00722B52">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269445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A0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1E26" w14:textId="717C90B8" w:rsidR="00722B52" w:rsidRDefault="00722B52" w:rsidP="00722B52">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6C439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7B34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7D3CF" w14:textId="1BECA20C" w:rsidR="00722B52" w:rsidRDefault="00722B52" w:rsidP="00722B52">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557A3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978C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7286" w14:textId="657D5029" w:rsidR="00722B52" w:rsidRDefault="00722B52" w:rsidP="00722B52">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F1BB6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4F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A20D" w14:textId="6C5BE898" w:rsidR="00722B52" w:rsidRDefault="00722B52" w:rsidP="00722B52">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53314B9C"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1D7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9517" w14:textId="5D8F15EB" w:rsidR="00722B52" w:rsidRDefault="00722B52" w:rsidP="00722B52">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48706B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C59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29A5" w14:textId="5E2F09C3" w:rsidR="00722B52" w:rsidRDefault="00722B52" w:rsidP="00722B52">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7C265B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3DAA7" w14:textId="77777777" w:rsidR="00722B52" w:rsidRDefault="00722B52" w:rsidP="00722B52">
      <w:pPr>
        <w:rPr>
          <w:rFonts w:ascii="Arial" w:hAnsi="Arial" w:cs="Arial"/>
          <w:b/>
        </w:rPr>
      </w:pPr>
      <w:r>
        <w:rPr>
          <w:rFonts w:ascii="Arial" w:hAnsi="Arial" w:cs="Arial"/>
          <w:b/>
        </w:rPr>
        <w:t xml:space="preserve">Abstract: </w:t>
      </w:r>
    </w:p>
    <w:p w14:paraId="1871CFB7" w14:textId="77777777" w:rsidR="00722B52" w:rsidRDefault="00722B52" w:rsidP="00722B52">
      <w:r>
        <w:t>In this paper, we present our general view on the RedCap UE RF remaining issue.</w:t>
      </w:r>
    </w:p>
    <w:p w14:paraId="2370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7DD1" w14:textId="0B86D515" w:rsidR="00722B52" w:rsidRDefault="00722B52" w:rsidP="00722B52">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506192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67135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8D3D" w14:textId="77777777" w:rsidR="00722B52" w:rsidRDefault="00722B52" w:rsidP="00722B52">
      <w:pPr>
        <w:pStyle w:val="Heading5"/>
      </w:pPr>
      <w:bookmarkStart w:id="464" w:name="_Toc174396458"/>
      <w:r>
        <w:t>8.25.2.2</w:t>
      </w:r>
      <w:r>
        <w:tab/>
        <w:t>Other requirements</w:t>
      </w:r>
      <w:bookmarkEnd w:id="464"/>
    </w:p>
    <w:p w14:paraId="4DE786D1" w14:textId="2B899477" w:rsidR="00722B52" w:rsidRDefault="00722B52" w:rsidP="00722B52">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5D024BA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BADAD" w14:textId="77777777" w:rsidR="00722B52" w:rsidRDefault="00722B52" w:rsidP="00722B52">
      <w:pPr>
        <w:rPr>
          <w:rFonts w:ascii="Arial" w:hAnsi="Arial" w:cs="Arial"/>
          <w:b/>
        </w:rPr>
      </w:pPr>
      <w:r>
        <w:rPr>
          <w:rFonts w:ascii="Arial" w:hAnsi="Arial" w:cs="Arial"/>
          <w:b/>
        </w:rPr>
        <w:t xml:space="preserve">Abstract: </w:t>
      </w:r>
    </w:p>
    <w:p w14:paraId="1BD431C4" w14:textId="77777777" w:rsidR="00722B52" w:rsidRDefault="00722B52" w:rsidP="00722B52">
      <w:r>
        <w:t>In this paper, we present our general overview on NTN UE RF impact other than Redcap.</w:t>
      </w:r>
    </w:p>
    <w:p w14:paraId="666C2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03DBC" w14:textId="7BF971A9" w:rsidR="00722B52" w:rsidRDefault="00722B52" w:rsidP="00722B52">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626A96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5E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E726" w14:textId="77777777" w:rsidR="00722B52" w:rsidRDefault="00722B52" w:rsidP="00722B52">
      <w:pPr>
        <w:pStyle w:val="Heading4"/>
      </w:pPr>
      <w:bookmarkStart w:id="465" w:name="_Toc174396459"/>
      <w:r>
        <w:t>8.25.3</w:t>
      </w:r>
      <w:r>
        <w:tab/>
        <w:t>SAN RF requirements</w:t>
      </w:r>
      <w:bookmarkEnd w:id="465"/>
    </w:p>
    <w:p w14:paraId="76948028" w14:textId="397E56EF" w:rsidR="00722B52" w:rsidRDefault="00722B52" w:rsidP="00722B52">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2A0E5E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670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FF0" w14:textId="7045C57C" w:rsidR="00722B52" w:rsidRDefault="00722B52" w:rsidP="00722B52">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4FF2A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A228EB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68CA" w14:textId="4C7DAE77" w:rsidR="00722B52" w:rsidRDefault="00722B52" w:rsidP="00722B52">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30A6E9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94A8F" w14:textId="77777777" w:rsidR="00722B52" w:rsidRDefault="00722B52" w:rsidP="00722B52">
      <w:pPr>
        <w:rPr>
          <w:rFonts w:ascii="Arial" w:hAnsi="Arial" w:cs="Arial"/>
          <w:b/>
        </w:rPr>
      </w:pPr>
      <w:r>
        <w:rPr>
          <w:rFonts w:ascii="Arial" w:hAnsi="Arial" w:cs="Arial"/>
          <w:b/>
        </w:rPr>
        <w:t xml:space="preserve">Abstract: </w:t>
      </w:r>
    </w:p>
    <w:p w14:paraId="0E56AA19" w14:textId="77777777" w:rsidR="00722B52" w:rsidRDefault="00722B52" w:rsidP="00722B52">
      <w:r>
        <w:t>In this paper, we present our general overview on the SAN RF impact.</w:t>
      </w:r>
    </w:p>
    <w:p w14:paraId="5D72E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D23D" w14:textId="3E82A688" w:rsidR="00722B52" w:rsidRDefault="00722B52" w:rsidP="00722B52">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2D03A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F134146" w14:textId="77777777" w:rsidR="00722B52" w:rsidRDefault="00722B52" w:rsidP="00722B52">
      <w:pPr>
        <w:rPr>
          <w:rFonts w:ascii="Arial" w:hAnsi="Arial" w:cs="Arial"/>
          <w:b/>
        </w:rPr>
      </w:pPr>
      <w:r>
        <w:rPr>
          <w:rFonts w:ascii="Arial" w:hAnsi="Arial" w:cs="Arial"/>
          <w:b/>
        </w:rPr>
        <w:t xml:space="preserve">Abstract: </w:t>
      </w:r>
    </w:p>
    <w:p w14:paraId="6D6D40ED" w14:textId="77777777" w:rsidR="00722B52" w:rsidRDefault="00722B52" w:rsidP="00722B52">
      <w:r>
        <w:t>MCC: This was not made available at tdoc submission deadline.</w:t>
      </w:r>
    </w:p>
    <w:p w14:paraId="242B6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80C7" w14:textId="23E3854C" w:rsidR="00722B52" w:rsidRDefault="00722B52" w:rsidP="00722B52">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744DF0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D1A669" w14:textId="77777777" w:rsidR="00722B52" w:rsidRDefault="00722B52" w:rsidP="00722B52">
      <w:pPr>
        <w:rPr>
          <w:rFonts w:ascii="Arial" w:hAnsi="Arial" w:cs="Arial"/>
          <w:b/>
        </w:rPr>
      </w:pPr>
      <w:r>
        <w:rPr>
          <w:rFonts w:ascii="Arial" w:hAnsi="Arial" w:cs="Arial"/>
          <w:b/>
        </w:rPr>
        <w:t xml:space="preserve">Abstract: </w:t>
      </w:r>
    </w:p>
    <w:p w14:paraId="4752126D" w14:textId="77777777" w:rsidR="00722B52" w:rsidRDefault="00722B52" w:rsidP="00722B52">
      <w:r>
        <w:t>Updated Draft CR reflecting Rel-19 regenerative payload in SAN RF specification.</w:t>
      </w:r>
    </w:p>
    <w:p w14:paraId="19EF0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6345" w14:textId="77777777" w:rsidR="00722B52" w:rsidRDefault="00722B52" w:rsidP="00722B52">
      <w:pPr>
        <w:pStyle w:val="Heading4"/>
      </w:pPr>
      <w:bookmarkStart w:id="466" w:name="_Toc174396460"/>
      <w:r>
        <w:t>8.25.4</w:t>
      </w:r>
      <w:r>
        <w:tab/>
        <w:t>RRM core requirements</w:t>
      </w:r>
      <w:bookmarkEnd w:id="466"/>
    </w:p>
    <w:p w14:paraId="6C281675" w14:textId="18875B59" w:rsidR="00722B52" w:rsidRDefault="00722B52" w:rsidP="00722B52">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5ABF42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10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435B9" w14:textId="5BBFC074" w:rsidR="00722B52" w:rsidRDefault="00722B52" w:rsidP="00722B52">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37694F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D672E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B8D0" w14:textId="5C360E3C" w:rsidR="00722B52" w:rsidRDefault="00722B52" w:rsidP="00722B52">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BDAFA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145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F17" w14:textId="636E8318" w:rsidR="00722B52" w:rsidRDefault="00722B52" w:rsidP="00722B52">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7608298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B14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829E" w14:textId="62A53E47" w:rsidR="00722B52" w:rsidRDefault="00722B52" w:rsidP="00722B52">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747D9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1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B766" w14:textId="05B57B1F" w:rsidR="00722B52" w:rsidRDefault="00722B52" w:rsidP="00722B52">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0A52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88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1C31" w14:textId="6FC37562" w:rsidR="00722B52" w:rsidRDefault="00722B52" w:rsidP="00722B52">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73D633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DCC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C4B" w14:textId="4A9A415D" w:rsidR="00722B52" w:rsidRDefault="00722B52" w:rsidP="00722B52">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352F19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C4D92" w14:textId="77777777" w:rsidR="00722B52" w:rsidRDefault="00722B52" w:rsidP="00722B52">
      <w:pPr>
        <w:rPr>
          <w:rFonts w:ascii="Arial" w:hAnsi="Arial" w:cs="Arial"/>
          <w:b/>
        </w:rPr>
      </w:pPr>
      <w:r>
        <w:rPr>
          <w:rFonts w:ascii="Arial" w:hAnsi="Arial" w:cs="Arial"/>
          <w:b/>
        </w:rPr>
        <w:t xml:space="preserve">Abstract: </w:t>
      </w:r>
    </w:p>
    <w:p w14:paraId="49A42BF1" w14:textId="77777777" w:rsidR="00722B52" w:rsidRDefault="00722B52" w:rsidP="00722B52">
      <w:r>
        <w:t>Discuss NR NTN for Rel-19.</w:t>
      </w:r>
    </w:p>
    <w:p w14:paraId="71E414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2A9C" w14:textId="06A7E012" w:rsidR="00722B52" w:rsidRDefault="00722B52" w:rsidP="00722B52">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5EB835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E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84A4" w14:textId="5E5584BD" w:rsidR="00722B52" w:rsidRDefault="00722B52" w:rsidP="00722B52">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23CA16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9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54927" w14:textId="2F5ED07B" w:rsidR="00722B52" w:rsidRDefault="00722B52" w:rsidP="00722B52">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522A3E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1FD9B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F8BB" w14:textId="57A18380" w:rsidR="00722B52" w:rsidRDefault="00722B52" w:rsidP="00722B52">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052B30C5"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50E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37BE" w14:textId="7A43B530" w:rsidR="00722B52" w:rsidRDefault="00722B52" w:rsidP="00722B52">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01114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B7DEE41" w14:textId="77777777" w:rsidR="00722B52" w:rsidRDefault="00722B52" w:rsidP="00722B52">
      <w:pPr>
        <w:rPr>
          <w:rFonts w:ascii="Arial" w:hAnsi="Arial" w:cs="Arial"/>
          <w:b/>
        </w:rPr>
      </w:pPr>
      <w:r>
        <w:rPr>
          <w:rFonts w:ascii="Arial" w:hAnsi="Arial" w:cs="Arial"/>
          <w:b/>
        </w:rPr>
        <w:t xml:space="preserve">Abstract: </w:t>
      </w:r>
    </w:p>
    <w:p w14:paraId="2FF21EA7" w14:textId="77777777" w:rsidR="00722B52" w:rsidRDefault="00722B52" w:rsidP="00722B52">
      <w:r>
        <w:t>MCC: This was not made available at tdoc submission deadline.</w:t>
      </w:r>
    </w:p>
    <w:p w14:paraId="10C0FE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AA3" w14:textId="77777777" w:rsidR="00722B52" w:rsidRDefault="00722B52" w:rsidP="00722B52">
      <w:pPr>
        <w:pStyle w:val="Heading4"/>
      </w:pPr>
      <w:bookmarkStart w:id="467" w:name="_Toc174396461"/>
      <w:r>
        <w:t>8.25.5</w:t>
      </w:r>
      <w:r>
        <w:tab/>
        <w:t>Moderator summary and conclusions</w:t>
      </w:r>
      <w:bookmarkEnd w:id="467"/>
    </w:p>
    <w:p w14:paraId="78C1C15B" w14:textId="05CB8097" w:rsidR="00722B52" w:rsidRDefault="00722B52" w:rsidP="00722B52">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18BD02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DAE0F6" w14:textId="77777777" w:rsidR="00722B52" w:rsidRDefault="00722B52" w:rsidP="00722B52">
      <w:pPr>
        <w:rPr>
          <w:rFonts w:ascii="Arial" w:hAnsi="Arial" w:cs="Arial"/>
          <w:b/>
        </w:rPr>
      </w:pPr>
      <w:r>
        <w:rPr>
          <w:rFonts w:ascii="Arial" w:hAnsi="Arial" w:cs="Arial"/>
          <w:b/>
        </w:rPr>
        <w:t xml:space="preserve">Abstract: </w:t>
      </w:r>
    </w:p>
    <w:p w14:paraId="36A1A5BE" w14:textId="77777777" w:rsidR="00722B52" w:rsidRDefault="00722B52" w:rsidP="00722B52">
      <w:r>
        <w:t>Topic summary in RRM session</w:t>
      </w:r>
    </w:p>
    <w:p w14:paraId="12F270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6A26" w14:textId="6572C10C" w:rsidR="00722B52" w:rsidRDefault="00722B52" w:rsidP="00722B52">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3AEB9F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163AF54" w14:textId="77777777" w:rsidR="00722B52" w:rsidRDefault="00722B52" w:rsidP="00722B52">
      <w:pPr>
        <w:rPr>
          <w:rFonts w:ascii="Arial" w:hAnsi="Arial" w:cs="Arial"/>
          <w:b/>
        </w:rPr>
      </w:pPr>
      <w:r>
        <w:rPr>
          <w:rFonts w:ascii="Arial" w:hAnsi="Arial" w:cs="Arial"/>
          <w:b/>
        </w:rPr>
        <w:t xml:space="preserve">Abstract: </w:t>
      </w:r>
    </w:p>
    <w:p w14:paraId="76C0B626" w14:textId="77777777" w:rsidR="00722B52" w:rsidRDefault="00722B52" w:rsidP="00722B52">
      <w:r>
        <w:t>[112] BDaT Session AI 8.25.1, 8.25.3</w:t>
      </w:r>
    </w:p>
    <w:p w14:paraId="0A3188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AB92" w14:textId="4EAC94D8" w:rsidR="00722B52" w:rsidRDefault="00722B52" w:rsidP="00722B52">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2F0BE8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142621" w14:textId="77777777" w:rsidR="00722B52" w:rsidRDefault="00722B52" w:rsidP="00722B52">
      <w:pPr>
        <w:rPr>
          <w:rFonts w:ascii="Arial" w:hAnsi="Arial" w:cs="Arial"/>
          <w:b/>
        </w:rPr>
      </w:pPr>
      <w:r>
        <w:rPr>
          <w:rFonts w:ascii="Arial" w:hAnsi="Arial" w:cs="Arial"/>
          <w:b/>
        </w:rPr>
        <w:t xml:space="preserve">Abstract: </w:t>
      </w:r>
    </w:p>
    <w:p w14:paraId="7A146D17" w14:textId="77777777" w:rsidR="00722B52" w:rsidRDefault="00722B52" w:rsidP="00722B52">
      <w:r>
        <w:t>[112] BDaT Session AI 8.25.2, 8.25.2.1, 8.25.2.2</w:t>
      </w:r>
    </w:p>
    <w:p w14:paraId="577F5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F32D" w14:textId="77777777" w:rsidR="00722B52" w:rsidRDefault="00722B52" w:rsidP="00722B52">
      <w:pPr>
        <w:pStyle w:val="Heading3"/>
      </w:pPr>
      <w:bookmarkStart w:id="468" w:name="_Toc174396462"/>
      <w:r>
        <w:t>8.26</w:t>
      </w:r>
      <w:r>
        <w:tab/>
        <w:t>Non-Terrestrial Networks (NTN) for Internet of Things (IoT) Phase 3</w:t>
      </w:r>
      <w:bookmarkEnd w:id="468"/>
    </w:p>
    <w:p w14:paraId="39DE52D7" w14:textId="77777777" w:rsidR="00722B52" w:rsidRDefault="00722B52" w:rsidP="00722B52">
      <w:pPr>
        <w:pStyle w:val="Heading4"/>
      </w:pPr>
      <w:bookmarkStart w:id="469" w:name="_Toc174396463"/>
      <w:r>
        <w:t>8.26.1</w:t>
      </w:r>
      <w:r>
        <w:tab/>
        <w:t>General aspects and work plan</w:t>
      </w:r>
      <w:bookmarkEnd w:id="469"/>
    </w:p>
    <w:p w14:paraId="4DF2F957" w14:textId="6B14C5BF" w:rsidR="00722B52" w:rsidRDefault="00722B52" w:rsidP="00722B52">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2358617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5B457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8FE1" w14:textId="77777777" w:rsidR="00722B52" w:rsidRDefault="00722B52" w:rsidP="00722B52">
      <w:pPr>
        <w:pStyle w:val="Heading4"/>
      </w:pPr>
      <w:bookmarkStart w:id="470" w:name="_Toc174396464"/>
      <w:r>
        <w:lastRenderedPageBreak/>
        <w:t>8.26.2</w:t>
      </w:r>
      <w:r>
        <w:tab/>
        <w:t>RF core requirements</w:t>
      </w:r>
      <w:bookmarkEnd w:id="470"/>
    </w:p>
    <w:p w14:paraId="0A59C581" w14:textId="0B61677D" w:rsidR="00722B52" w:rsidRDefault="00722B52" w:rsidP="00722B52">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490FE2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A3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E310" w14:textId="7EFC65DE" w:rsidR="00722B52" w:rsidRDefault="00722B52" w:rsidP="00722B52">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26F6B6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5CD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1F314" w14:textId="02C6F185" w:rsidR="00722B52" w:rsidRDefault="00722B52" w:rsidP="00722B52">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E7989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37CC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4FF2" w14:textId="77777777" w:rsidR="00722B52" w:rsidRDefault="00722B52" w:rsidP="00722B52">
      <w:pPr>
        <w:pStyle w:val="Heading4"/>
      </w:pPr>
      <w:bookmarkStart w:id="471" w:name="_Toc174396465"/>
      <w:r>
        <w:t>8.26.3</w:t>
      </w:r>
      <w:r>
        <w:tab/>
        <w:t>RRM core requirements</w:t>
      </w:r>
      <w:bookmarkEnd w:id="471"/>
    </w:p>
    <w:p w14:paraId="2A625B0D" w14:textId="0CE9E31C" w:rsidR="00722B52" w:rsidRDefault="00722B52" w:rsidP="00722B52">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43E8EE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A94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7A49" w14:textId="68861118" w:rsidR="00722B52" w:rsidRDefault="00722B52" w:rsidP="00722B52">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505C71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E1B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F7C" w14:textId="6F602BEC" w:rsidR="00722B52" w:rsidRDefault="00722B52" w:rsidP="00722B52">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72831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6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1F06" w14:textId="4E3846F2" w:rsidR="00722B52" w:rsidRDefault="00722B52" w:rsidP="00722B52">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213AC9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689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7F1C" w14:textId="170AF756" w:rsidR="00722B52" w:rsidRDefault="00722B52" w:rsidP="00722B52">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627B3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186EC" w14:textId="77777777" w:rsidR="00722B52" w:rsidRDefault="00722B52" w:rsidP="00722B52">
      <w:pPr>
        <w:rPr>
          <w:rFonts w:ascii="Arial" w:hAnsi="Arial" w:cs="Arial"/>
          <w:b/>
        </w:rPr>
      </w:pPr>
      <w:r>
        <w:rPr>
          <w:rFonts w:ascii="Arial" w:hAnsi="Arial" w:cs="Arial"/>
          <w:b/>
        </w:rPr>
        <w:t xml:space="preserve">Abstract: </w:t>
      </w:r>
    </w:p>
    <w:p w14:paraId="26FDF44B" w14:textId="77777777" w:rsidR="00722B52" w:rsidRDefault="00722B52" w:rsidP="00722B52">
      <w:r>
        <w:t>Discuss IoT NTN for Rel-19.</w:t>
      </w:r>
    </w:p>
    <w:p w14:paraId="4A7F4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CE6A" w14:textId="2F06B2BD" w:rsidR="00722B52" w:rsidRDefault="00722B52" w:rsidP="00722B52">
      <w:pPr>
        <w:rPr>
          <w:rFonts w:ascii="Arial" w:hAnsi="Arial" w:cs="Arial"/>
          <w:b/>
          <w:sz w:val="24"/>
        </w:rPr>
      </w:pPr>
      <w:r>
        <w:rPr>
          <w:rFonts w:ascii="Arial" w:hAnsi="Arial" w:cs="Arial"/>
          <w:b/>
          <w:color w:val="0000FF"/>
          <w:sz w:val="24"/>
        </w:rPr>
        <w:lastRenderedPageBreak/>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4E7E185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0458FB" w14:textId="77777777" w:rsidR="00722B52" w:rsidRDefault="00722B52" w:rsidP="00722B52">
      <w:pPr>
        <w:rPr>
          <w:rFonts w:ascii="Arial" w:hAnsi="Arial" w:cs="Arial"/>
          <w:b/>
        </w:rPr>
      </w:pPr>
      <w:r>
        <w:rPr>
          <w:rFonts w:ascii="Arial" w:hAnsi="Arial" w:cs="Arial"/>
          <w:b/>
        </w:rPr>
        <w:t xml:space="preserve">Abstract: </w:t>
      </w:r>
    </w:p>
    <w:p w14:paraId="11C243B2" w14:textId="77777777" w:rsidR="00722B52" w:rsidRDefault="00722B52" w:rsidP="00722B52">
      <w:r>
        <w:t>Discuss a LS from RAN2. MCC: This is discussion paper on reply LS to RAN2 on UL synchronization for contention based Msg3 transmission without Msg1/Msg2. There is a draft LS reply in the appendix. A formal LS out would be required as draft LS is in the ap</w:t>
      </w:r>
    </w:p>
    <w:p w14:paraId="11CF3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EBC0" w14:textId="3DB13B35" w:rsidR="00722B52" w:rsidRDefault="00722B52" w:rsidP="00722B52">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46CD6B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5E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F9BF" w14:textId="19B652BA" w:rsidR="00722B52" w:rsidRDefault="00722B52" w:rsidP="00722B52">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178A627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3D50702" w14:textId="77777777" w:rsidR="00722B52" w:rsidRDefault="00722B52" w:rsidP="00722B52">
      <w:pPr>
        <w:rPr>
          <w:rFonts w:ascii="Arial" w:hAnsi="Arial" w:cs="Arial"/>
          <w:b/>
        </w:rPr>
      </w:pPr>
      <w:r>
        <w:rPr>
          <w:rFonts w:ascii="Arial" w:hAnsi="Arial" w:cs="Arial"/>
          <w:b/>
        </w:rPr>
        <w:t xml:space="preserve">Abstract: </w:t>
      </w:r>
    </w:p>
    <w:p w14:paraId="59085F3A" w14:textId="77777777" w:rsidR="00722B52" w:rsidRDefault="00722B52" w:rsidP="00722B52">
      <w:r>
        <w:t>MCC: This was changed to LS out since it is a formal LS out.</w:t>
      </w:r>
    </w:p>
    <w:p w14:paraId="75493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27CE" w14:textId="37CB66A3" w:rsidR="00722B52" w:rsidRDefault="00722B52" w:rsidP="00722B52">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06247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5E7F" w14:textId="77777777" w:rsidR="00722B52" w:rsidRDefault="00722B52" w:rsidP="00722B52">
      <w:pPr>
        <w:rPr>
          <w:rFonts w:ascii="Arial" w:hAnsi="Arial" w:cs="Arial"/>
          <w:b/>
        </w:rPr>
      </w:pPr>
      <w:r>
        <w:rPr>
          <w:rFonts w:ascii="Arial" w:hAnsi="Arial" w:cs="Arial"/>
          <w:b/>
        </w:rPr>
        <w:t xml:space="preserve">Abstract: </w:t>
      </w:r>
    </w:p>
    <w:p w14:paraId="09183E3B" w14:textId="77777777" w:rsidR="00722B52" w:rsidRDefault="00722B52" w:rsidP="00722B52">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2D13FB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6D71" w14:textId="4BCEB5E2" w:rsidR="00722B52" w:rsidRDefault="00722B52" w:rsidP="00722B52">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3685A9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04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9607" w14:textId="77777777" w:rsidR="00722B52" w:rsidRDefault="00722B52" w:rsidP="00722B52">
      <w:pPr>
        <w:pStyle w:val="Heading4"/>
      </w:pPr>
      <w:bookmarkStart w:id="472" w:name="_Toc174396466"/>
      <w:r>
        <w:t>8.26.4</w:t>
      </w:r>
      <w:r>
        <w:tab/>
        <w:t>Moderator summary and conclusions</w:t>
      </w:r>
      <w:bookmarkEnd w:id="472"/>
    </w:p>
    <w:p w14:paraId="16B3820D" w14:textId="5A448BB4" w:rsidR="00722B52" w:rsidRDefault="00722B52" w:rsidP="00722B52">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44CE01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210319" w14:textId="77777777" w:rsidR="00722B52" w:rsidRDefault="00722B52" w:rsidP="00722B52">
      <w:pPr>
        <w:rPr>
          <w:rFonts w:ascii="Arial" w:hAnsi="Arial" w:cs="Arial"/>
          <w:b/>
        </w:rPr>
      </w:pPr>
      <w:r>
        <w:rPr>
          <w:rFonts w:ascii="Arial" w:hAnsi="Arial" w:cs="Arial"/>
          <w:b/>
        </w:rPr>
        <w:t xml:space="preserve">Abstract: </w:t>
      </w:r>
    </w:p>
    <w:p w14:paraId="1715377D" w14:textId="77777777" w:rsidR="00722B52" w:rsidRDefault="00722B52" w:rsidP="00722B52">
      <w:r>
        <w:lastRenderedPageBreak/>
        <w:t>Topic summary in RRM session</w:t>
      </w:r>
    </w:p>
    <w:p w14:paraId="6FB99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F086" w14:textId="6653F69D" w:rsidR="00722B52" w:rsidRDefault="00722B52" w:rsidP="00722B52">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7F974D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4EE2A71" w14:textId="77777777" w:rsidR="00722B52" w:rsidRDefault="00722B52" w:rsidP="00722B52">
      <w:pPr>
        <w:rPr>
          <w:rFonts w:ascii="Arial" w:hAnsi="Arial" w:cs="Arial"/>
          <w:b/>
        </w:rPr>
      </w:pPr>
      <w:r>
        <w:rPr>
          <w:rFonts w:ascii="Arial" w:hAnsi="Arial" w:cs="Arial"/>
          <w:b/>
        </w:rPr>
        <w:t xml:space="preserve">Abstract: </w:t>
      </w:r>
    </w:p>
    <w:p w14:paraId="2B1BF9B7" w14:textId="77777777" w:rsidR="00722B52" w:rsidRDefault="00722B52" w:rsidP="00722B52">
      <w:r>
        <w:t>[112] BDaT Session AI 8.26.1, 8.26.2</w:t>
      </w:r>
    </w:p>
    <w:p w14:paraId="6715C9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8A339" w14:textId="77777777" w:rsidR="00722B52" w:rsidRDefault="00722B52" w:rsidP="00722B52">
      <w:pPr>
        <w:pStyle w:val="Heading2"/>
      </w:pPr>
      <w:bookmarkStart w:id="473" w:name="_Toc174396467"/>
      <w:r>
        <w:t>9</w:t>
      </w:r>
      <w:r>
        <w:tab/>
        <w:t>Liaison output to other groups and related issues</w:t>
      </w:r>
      <w:bookmarkEnd w:id="473"/>
    </w:p>
    <w:p w14:paraId="3E866900" w14:textId="77777777" w:rsidR="00E168DF" w:rsidRDefault="00E168DF" w:rsidP="00E168DF">
      <w:r>
        <w:t>The following guidance are provided for maintenance work under AI 4 ~ AI 5:</w:t>
      </w:r>
    </w:p>
    <w:p w14:paraId="4576F34D" w14:textId="77777777" w:rsidR="00E168DF" w:rsidRDefault="00E168DF" w:rsidP="00E168DF">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F60A3B1" w14:textId="77777777" w:rsidR="00E168DF" w:rsidRDefault="00E168DF" w:rsidP="00E168DF">
      <w:pPr>
        <w:pStyle w:val="B1"/>
      </w:pPr>
      <w:r>
        <w:t>‒</w:t>
      </w:r>
      <w:r>
        <w:tab/>
        <w:t>When submitting contributions to AI 4, AI 5.2, AI 5.34, please add (WI_code) in the beginning of titles for both discussion files and CRs to facilitate moderators and session chairs handling.</w:t>
      </w:r>
    </w:p>
    <w:p w14:paraId="3974AB85" w14:textId="77777777" w:rsidR="00E168DF" w:rsidRDefault="00E168DF" w:rsidP="00E168DF">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BE4EEA6" w14:textId="77777777" w:rsidR="00E168DF" w:rsidRDefault="00E168DF" w:rsidP="00E168DF">
      <w:pPr>
        <w:pStyle w:val="B1"/>
      </w:pPr>
      <w:r>
        <w:t>‒</w:t>
      </w:r>
      <w:r>
        <w:tab/>
        <w:t>For all the endorsed draft CRs in this bis meeting, please re-submit them in the next ordinary meeting.</w:t>
      </w:r>
    </w:p>
    <w:p w14:paraId="28A42E46" w14:textId="77777777" w:rsidR="00E168DF" w:rsidRDefault="00E168DF" w:rsidP="00E168DF">
      <w:pPr>
        <w:pStyle w:val="B1"/>
      </w:pPr>
      <w:r>
        <w:t>‒</w:t>
      </w:r>
      <w:r>
        <w:tab/>
        <w:t xml:space="preserve">The contributions corresponding to incoming LS for Rel-15/16/17 are expected to be submitted in AI 9. </w:t>
      </w:r>
    </w:p>
    <w:p w14:paraId="21B6B125" w14:textId="3D8FF059" w:rsidR="00E168DF" w:rsidRDefault="00E168DF" w:rsidP="00E168DF">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31C7BE" w14:textId="77777777" w:rsidR="00E168DF" w:rsidRPr="00E168DF" w:rsidRDefault="00E168DF" w:rsidP="00E168DF"/>
    <w:p w14:paraId="32C771D6" w14:textId="77777777" w:rsidR="00722B52" w:rsidRDefault="00722B52" w:rsidP="00722B52">
      <w:pPr>
        <w:pStyle w:val="Heading3"/>
      </w:pPr>
      <w:bookmarkStart w:id="474" w:name="_Toc174396468"/>
      <w:r>
        <w:t>9.1</w:t>
      </w:r>
      <w:r>
        <w:tab/>
        <w:t>R17 related</w:t>
      </w:r>
      <w:bookmarkEnd w:id="474"/>
    </w:p>
    <w:p w14:paraId="40B5D4EE" w14:textId="11723CC5" w:rsidR="00722B52" w:rsidRDefault="00722B52" w:rsidP="00722B52">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115F416"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2E92E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1317" w14:textId="77777777" w:rsidR="00722B52" w:rsidRDefault="00722B52" w:rsidP="00722B52">
      <w:pPr>
        <w:pStyle w:val="Heading3"/>
      </w:pPr>
      <w:bookmarkStart w:id="475" w:name="_Toc174396469"/>
      <w:r>
        <w:t>9.2</w:t>
      </w:r>
      <w:r>
        <w:tab/>
        <w:t>R15, R16 related</w:t>
      </w:r>
      <w:bookmarkEnd w:id="475"/>
    </w:p>
    <w:p w14:paraId="30EE6900" w14:textId="77777777" w:rsidR="00722B52" w:rsidRDefault="00722B52" w:rsidP="00722B52">
      <w:pPr>
        <w:pStyle w:val="Heading3"/>
      </w:pPr>
      <w:bookmarkStart w:id="476" w:name="_Toc174396470"/>
      <w:r>
        <w:t>9.3</w:t>
      </w:r>
      <w:r>
        <w:tab/>
        <w:t>Moderator summary and conclusions</w:t>
      </w:r>
      <w:bookmarkEnd w:id="476"/>
    </w:p>
    <w:p w14:paraId="0B960023" w14:textId="19DAD146" w:rsidR="00722B52" w:rsidRDefault="00722B52" w:rsidP="00722B52">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40039D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11CB5F" w14:textId="77777777" w:rsidR="00722B52" w:rsidRDefault="00722B52" w:rsidP="00722B52">
      <w:pPr>
        <w:rPr>
          <w:rFonts w:ascii="Arial" w:hAnsi="Arial" w:cs="Arial"/>
          <w:b/>
        </w:rPr>
      </w:pPr>
      <w:r>
        <w:rPr>
          <w:rFonts w:ascii="Arial" w:hAnsi="Arial" w:cs="Arial"/>
          <w:b/>
        </w:rPr>
        <w:t xml:space="preserve">Abstract: </w:t>
      </w:r>
    </w:p>
    <w:p w14:paraId="62299995" w14:textId="77777777" w:rsidR="00722B52" w:rsidRDefault="00722B52" w:rsidP="00722B52">
      <w:r>
        <w:lastRenderedPageBreak/>
        <w:t>Topic summary in RRM session</w:t>
      </w:r>
    </w:p>
    <w:p w14:paraId="0E5D1B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0949" w14:textId="286AAF3D" w:rsidR="00722B52" w:rsidRDefault="00722B52" w:rsidP="00722B52">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59FA66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B856C01" w14:textId="77777777" w:rsidR="00722B52" w:rsidRDefault="00722B52" w:rsidP="00722B52">
      <w:pPr>
        <w:rPr>
          <w:rFonts w:ascii="Arial" w:hAnsi="Arial" w:cs="Arial"/>
          <w:b/>
        </w:rPr>
      </w:pPr>
      <w:r>
        <w:rPr>
          <w:rFonts w:ascii="Arial" w:hAnsi="Arial" w:cs="Arial"/>
          <w:b/>
        </w:rPr>
        <w:t xml:space="preserve">Abstract: </w:t>
      </w:r>
    </w:p>
    <w:p w14:paraId="4EAA18C9" w14:textId="77777777" w:rsidR="00722B52" w:rsidRDefault="00722B52" w:rsidP="00722B52">
      <w:r>
        <w:t>Summary for AI 9.1, 9.2</w:t>
      </w:r>
    </w:p>
    <w:p w14:paraId="1DFC8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B332" w14:textId="77777777" w:rsidR="00722B52" w:rsidRDefault="00722B52" w:rsidP="00722B52">
      <w:pPr>
        <w:pStyle w:val="Heading2"/>
      </w:pPr>
      <w:bookmarkStart w:id="477" w:name="_Toc174396471"/>
      <w:r>
        <w:t>10</w:t>
      </w:r>
      <w:r>
        <w:tab/>
        <w:t>RAN task and other topics</w:t>
      </w:r>
      <w:bookmarkEnd w:id="477"/>
    </w:p>
    <w:p w14:paraId="1E3B232C" w14:textId="77777777" w:rsidR="00722B52" w:rsidRDefault="00722B52" w:rsidP="00722B52">
      <w:pPr>
        <w:pStyle w:val="Heading3"/>
      </w:pPr>
      <w:bookmarkStart w:id="478" w:name="_Toc174396472"/>
      <w:r>
        <w:t>10.1</w:t>
      </w:r>
      <w:r>
        <w:tab/>
        <w:t>Specification quality improvement (RP-240782)</w:t>
      </w:r>
      <w:bookmarkEnd w:id="478"/>
    </w:p>
    <w:p w14:paraId="38F4CB0C" w14:textId="6EC535D0" w:rsidR="006116B2" w:rsidRPr="006116B2" w:rsidRDefault="006116B2" w:rsidP="006116B2">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3E2D39F" w14:textId="513D5264" w:rsidR="00722B52" w:rsidRDefault="00722B52" w:rsidP="00722B52">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F156F8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636DE6" w14:textId="77777777" w:rsidR="00722B52" w:rsidRDefault="00722B52" w:rsidP="00722B52">
      <w:pPr>
        <w:rPr>
          <w:rFonts w:ascii="Arial" w:hAnsi="Arial" w:cs="Arial"/>
          <w:b/>
        </w:rPr>
      </w:pPr>
      <w:r>
        <w:rPr>
          <w:rFonts w:ascii="Arial" w:hAnsi="Arial" w:cs="Arial"/>
          <w:b/>
        </w:rPr>
        <w:t xml:space="preserve">Abstract: </w:t>
      </w:r>
    </w:p>
    <w:p w14:paraId="7BD6369E" w14:textId="77777777" w:rsidR="00722B52" w:rsidRDefault="00722B52" w:rsidP="00722B52">
      <w:r>
        <w:t>Topic summary in RRM session</w:t>
      </w:r>
    </w:p>
    <w:p w14:paraId="58FACC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4AE" w14:textId="1487DD42" w:rsidR="00722B52" w:rsidRDefault="00722B52" w:rsidP="00722B52">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2FD4F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07039C6" w14:textId="77777777" w:rsidR="00722B52" w:rsidRDefault="00722B52" w:rsidP="00722B52">
      <w:pPr>
        <w:rPr>
          <w:rFonts w:ascii="Arial" w:hAnsi="Arial" w:cs="Arial"/>
          <w:b/>
        </w:rPr>
      </w:pPr>
      <w:r>
        <w:rPr>
          <w:rFonts w:ascii="Arial" w:hAnsi="Arial" w:cs="Arial"/>
          <w:b/>
        </w:rPr>
        <w:t xml:space="preserve">Abstract: </w:t>
      </w:r>
    </w:p>
    <w:p w14:paraId="3019C56F" w14:textId="77777777" w:rsidR="00722B52" w:rsidRDefault="00722B52" w:rsidP="00722B52">
      <w:r>
        <w:t>Summary for AI 10.1.1</w:t>
      </w:r>
    </w:p>
    <w:p w14:paraId="262333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C4264" w14:textId="77777777" w:rsidR="00722B52" w:rsidRDefault="00722B52" w:rsidP="00722B52">
      <w:pPr>
        <w:pStyle w:val="Heading4"/>
      </w:pPr>
      <w:bookmarkStart w:id="479" w:name="_Toc174396473"/>
      <w:r>
        <w:t>10.1.1</w:t>
      </w:r>
      <w:r>
        <w:tab/>
        <w:t>UE RF specifications TS 38.101-1/-2/-3</w:t>
      </w:r>
      <w:bookmarkEnd w:id="479"/>
    </w:p>
    <w:p w14:paraId="1D95482D" w14:textId="2F2F994D" w:rsidR="00722B52" w:rsidRDefault="00722B52" w:rsidP="00722B52">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12AF2B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AD83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5DD32" w14:textId="2730D261" w:rsidR="00722B52" w:rsidRDefault="00722B52" w:rsidP="00722B52">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532124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DAE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E601" w14:textId="521F48F3" w:rsidR="00722B52" w:rsidRDefault="00722B52" w:rsidP="00722B52">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2B1090D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85D6F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E1D9" w14:textId="77777777" w:rsidR="00722B52" w:rsidRDefault="00722B52" w:rsidP="00722B52">
      <w:pPr>
        <w:pStyle w:val="Heading5"/>
      </w:pPr>
      <w:bookmarkStart w:id="480" w:name="_Toc174396474"/>
      <w:r>
        <w:t>10.1.1.1</w:t>
      </w:r>
      <w:r>
        <w:tab/>
        <w:t>Technical wording ambiguities and Table modifications</w:t>
      </w:r>
      <w:bookmarkEnd w:id="480"/>
    </w:p>
    <w:p w14:paraId="166D7095" w14:textId="1ACBEAFC" w:rsidR="00722B52" w:rsidRDefault="00722B52" w:rsidP="00722B52">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248E63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B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9626" w14:textId="12D4D0A1" w:rsidR="00722B52" w:rsidRDefault="00722B52" w:rsidP="00722B52">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59631F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B7E76" w14:textId="77777777" w:rsidR="00722B52" w:rsidRDefault="00722B52" w:rsidP="00722B52">
      <w:pPr>
        <w:rPr>
          <w:rFonts w:ascii="Arial" w:hAnsi="Arial" w:cs="Arial"/>
          <w:b/>
        </w:rPr>
      </w:pPr>
      <w:r>
        <w:rPr>
          <w:rFonts w:ascii="Arial" w:hAnsi="Arial" w:cs="Arial"/>
          <w:b/>
        </w:rPr>
        <w:t xml:space="preserve">Abstract: </w:t>
      </w:r>
    </w:p>
    <w:p w14:paraId="1196FEB9" w14:textId="77777777" w:rsidR="00722B52" w:rsidRDefault="00722B52" w:rsidP="00722B52">
      <w:r>
        <w:t>This contribution discusses handling of delta TIBC and RIBC, wording ambiguities, modifiedMPR and NOTEs in a table.</w:t>
      </w:r>
    </w:p>
    <w:p w14:paraId="4EF71F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49D2" w14:textId="3CE18B05" w:rsidR="00722B52" w:rsidRDefault="00722B52" w:rsidP="00722B52">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5EE29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150DF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C10C" w14:textId="7AB2D80C" w:rsidR="00722B52" w:rsidRDefault="00722B52" w:rsidP="00722B52">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C761E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47CC" w14:textId="77777777" w:rsidR="00722B52" w:rsidRDefault="00722B52" w:rsidP="00722B52">
      <w:pPr>
        <w:rPr>
          <w:rFonts w:ascii="Arial" w:hAnsi="Arial" w:cs="Arial"/>
          <w:b/>
        </w:rPr>
      </w:pPr>
      <w:r>
        <w:rPr>
          <w:rFonts w:ascii="Arial" w:hAnsi="Arial" w:cs="Arial"/>
          <w:b/>
        </w:rPr>
        <w:t xml:space="preserve">Abstract: </w:t>
      </w:r>
    </w:p>
    <w:p w14:paraId="3FECDB19" w14:textId="77777777" w:rsidR="00722B52" w:rsidRDefault="00722B52" w:rsidP="00722B52">
      <w:r>
        <w:t>In this contribution we propose that changes to technical wording are minimized.</w:t>
      </w:r>
    </w:p>
    <w:p w14:paraId="235FFF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2447" w14:textId="3F9C6359" w:rsidR="00722B52" w:rsidRDefault="00722B52" w:rsidP="00722B52">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69E5A2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A3BF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7699" w14:textId="2D114E73" w:rsidR="00722B52" w:rsidRDefault="00722B52" w:rsidP="00722B52">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029DCE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B1FF8CD" w14:textId="77777777" w:rsidR="00722B52" w:rsidRDefault="00722B52" w:rsidP="00722B52">
      <w:pPr>
        <w:rPr>
          <w:rFonts w:ascii="Arial" w:hAnsi="Arial" w:cs="Arial"/>
          <w:b/>
        </w:rPr>
      </w:pPr>
      <w:r>
        <w:rPr>
          <w:rFonts w:ascii="Arial" w:hAnsi="Arial" w:cs="Arial"/>
          <w:b/>
        </w:rPr>
        <w:t xml:space="preserve">Abstract: </w:t>
      </w:r>
    </w:p>
    <w:p w14:paraId="2B0DAC3B" w14:textId="77777777" w:rsidR="00722B52" w:rsidRDefault="00722B52" w:rsidP="00722B52">
      <w:r>
        <w:t>This document proposes some simplifications for cross-band isolation MSD.</w:t>
      </w:r>
    </w:p>
    <w:p w14:paraId="72E9C1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FB9D" w14:textId="070C0623" w:rsidR="00722B52" w:rsidRDefault="00722B52" w:rsidP="00722B52">
      <w:pPr>
        <w:rPr>
          <w:rFonts w:ascii="Arial" w:hAnsi="Arial" w:cs="Arial"/>
          <w:b/>
          <w:sz w:val="24"/>
        </w:rPr>
      </w:pPr>
      <w:r>
        <w:rPr>
          <w:rFonts w:ascii="Arial" w:hAnsi="Arial" w:cs="Arial"/>
          <w:b/>
          <w:color w:val="0000FF"/>
          <w:sz w:val="24"/>
        </w:rPr>
        <w:lastRenderedPageBreak/>
        <w:t>R4-2413066</w:t>
      </w:r>
      <w:r>
        <w:rPr>
          <w:rFonts w:ascii="Arial" w:hAnsi="Arial" w:cs="Arial"/>
          <w:b/>
          <w:color w:val="0000FF"/>
          <w:sz w:val="24"/>
        </w:rPr>
        <w:tab/>
      </w:r>
      <w:r>
        <w:rPr>
          <w:rFonts w:ascii="Arial" w:hAnsi="Arial" w:cs="Arial"/>
          <w:b/>
          <w:sz w:val="24"/>
        </w:rPr>
        <w:t>Further MSD simplifications</w:t>
      </w:r>
    </w:p>
    <w:p w14:paraId="7C5021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F961555" w14:textId="77777777" w:rsidR="00722B52" w:rsidRDefault="00722B52" w:rsidP="00722B52">
      <w:pPr>
        <w:rPr>
          <w:rFonts w:ascii="Arial" w:hAnsi="Arial" w:cs="Arial"/>
          <w:b/>
        </w:rPr>
      </w:pPr>
      <w:r>
        <w:rPr>
          <w:rFonts w:ascii="Arial" w:hAnsi="Arial" w:cs="Arial"/>
          <w:b/>
        </w:rPr>
        <w:t xml:space="preserve">Abstract: </w:t>
      </w:r>
    </w:p>
    <w:p w14:paraId="2C366EB8" w14:textId="77777777" w:rsidR="00722B52" w:rsidRDefault="00722B52" w:rsidP="00722B52">
      <w:r>
        <w:t>This paper presents views on simplifying HPUE inter-band MSD requirements.</w:t>
      </w:r>
    </w:p>
    <w:p w14:paraId="7E80E0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29EC" w14:textId="31AF344F" w:rsidR="00722B52" w:rsidRDefault="00722B52" w:rsidP="00722B52">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3DC21CC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F7A0BF4" w14:textId="77777777" w:rsidR="00722B52" w:rsidRDefault="00722B52" w:rsidP="00722B52">
      <w:pPr>
        <w:rPr>
          <w:rFonts w:ascii="Arial" w:hAnsi="Arial" w:cs="Arial"/>
          <w:b/>
        </w:rPr>
      </w:pPr>
      <w:r>
        <w:rPr>
          <w:rFonts w:ascii="Arial" w:hAnsi="Arial" w:cs="Arial"/>
          <w:b/>
        </w:rPr>
        <w:t xml:space="preserve">Abstract: </w:t>
      </w:r>
    </w:p>
    <w:p w14:paraId="0A540EF7" w14:textId="77777777" w:rsidR="00722B52" w:rsidRDefault="00722B52" w:rsidP="00722B52">
      <w:r>
        <w:t>This document proposes additional harmonic measurement toward simplifying MSD requirements due to harmonic interference.</w:t>
      </w:r>
    </w:p>
    <w:p w14:paraId="609682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A7E" w14:textId="4281A69A" w:rsidR="00722B52" w:rsidRDefault="00722B52" w:rsidP="00722B52">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136690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A40C2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7153" w14:textId="77777777" w:rsidR="00722B52" w:rsidRDefault="00722B52" w:rsidP="00722B52">
      <w:pPr>
        <w:pStyle w:val="Heading5"/>
      </w:pPr>
      <w:bookmarkStart w:id="481" w:name="_Toc174396475"/>
      <w:r>
        <w:t>10.1.1.2</w:t>
      </w:r>
      <w:r>
        <w:tab/>
        <w:t>Work practice enhancements</w:t>
      </w:r>
      <w:bookmarkEnd w:id="481"/>
    </w:p>
    <w:p w14:paraId="1782AB64" w14:textId="69F4E6B8" w:rsidR="00722B52" w:rsidRDefault="00722B52" w:rsidP="00722B52">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45F0DF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FB8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87C" w14:textId="6C68BF47" w:rsidR="00722B52" w:rsidRDefault="00722B52" w:rsidP="00722B52">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66038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952B9C" w14:textId="77777777" w:rsidR="00722B52" w:rsidRDefault="00722B52" w:rsidP="00722B52">
      <w:pPr>
        <w:rPr>
          <w:rFonts w:ascii="Arial" w:hAnsi="Arial" w:cs="Arial"/>
          <w:b/>
        </w:rPr>
      </w:pPr>
      <w:r>
        <w:rPr>
          <w:rFonts w:ascii="Arial" w:hAnsi="Arial" w:cs="Arial"/>
          <w:b/>
        </w:rPr>
        <w:t xml:space="preserve">Abstract: </w:t>
      </w:r>
    </w:p>
    <w:p w14:paraId="453BFDE9" w14:textId="77777777" w:rsidR="00722B52" w:rsidRDefault="00722B52" w:rsidP="00722B52">
      <w:r>
        <w:t>This contribution discusses if we should adopt PRD concept in RAN4.</w:t>
      </w:r>
    </w:p>
    <w:p w14:paraId="3461C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F72D" w14:textId="7D500142" w:rsidR="00722B52" w:rsidRDefault="00722B52" w:rsidP="00722B52">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4EEEBDB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37E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25AE" w14:textId="77777777" w:rsidR="00722B52" w:rsidRDefault="00722B52" w:rsidP="00722B52">
      <w:pPr>
        <w:pStyle w:val="Heading5"/>
      </w:pPr>
      <w:bookmarkStart w:id="482" w:name="_Toc174396476"/>
      <w:r>
        <w:lastRenderedPageBreak/>
        <w:t>10.1.1.3</w:t>
      </w:r>
      <w:r>
        <w:tab/>
        <w:t>Larger specification structure enhancementsf</w:t>
      </w:r>
      <w:bookmarkEnd w:id="482"/>
    </w:p>
    <w:p w14:paraId="0D3A42E8" w14:textId="1A74387E" w:rsidR="00722B52" w:rsidRDefault="00722B52" w:rsidP="00722B52">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59639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5D32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2AD7" w14:textId="2A34471C" w:rsidR="00722B52" w:rsidRDefault="00722B52" w:rsidP="00722B52">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768CA74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DC02A" w14:textId="77777777" w:rsidR="00722B52" w:rsidRDefault="00722B52" w:rsidP="00722B52">
      <w:pPr>
        <w:rPr>
          <w:rFonts w:ascii="Arial" w:hAnsi="Arial" w:cs="Arial"/>
          <w:b/>
        </w:rPr>
      </w:pPr>
      <w:r>
        <w:rPr>
          <w:rFonts w:ascii="Arial" w:hAnsi="Arial" w:cs="Arial"/>
          <w:b/>
        </w:rPr>
        <w:t xml:space="preserve">Abstract: </w:t>
      </w:r>
    </w:p>
    <w:p w14:paraId="4BCC8A31" w14:textId="77777777" w:rsidR="00722B52" w:rsidRDefault="00722B52" w:rsidP="00722B52">
      <w:r>
        <w:t>This paper discusses some aspects when we make a decision on which specification structure should be selected.</w:t>
      </w:r>
    </w:p>
    <w:p w14:paraId="781B1F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EDBB" w14:textId="4421FE34" w:rsidR="00722B52" w:rsidRDefault="00722B52" w:rsidP="00722B52">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249057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10F5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C9A5" w14:textId="77777777" w:rsidR="00722B52" w:rsidRDefault="00722B52" w:rsidP="00722B52">
      <w:pPr>
        <w:pStyle w:val="Heading4"/>
      </w:pPr>
      <w:bookmarkStart w:id="483" w:name="_Toc174396477"/>
      <w:r>
        <w:t>10.1.2</w:t>
      </w:r>
      <w:r>
        <w:tab/>
        <w:t>RRM specification TS 38.133</w:t>
      </w:r>
      <w:bookmarkEnd w:id="483"/>
    </w:p>
    <w:p w14:paraId="7BABDF3F" w14:textId="77777777" w:rsidR="00722B52" w:rsidRDefault="00722B52" w:rsidP="00722B52">
      <w:pPr>
        <w:pStyle w:val="Heading5"/>
      </w:pPr>
      <w:bookmarkStart w:id="484" w:name="_Toc174396478"/>
      <w:r>
        <w:t>10.1.2.1</w:t>
      </w:r>
      <w:r>
        <w:tab/>
        <w:t>Specification improvement in R19 timeframe</w:t>
      </w:r>
      <w:bookmarkEnd w:id="484"/>
    </w:p>
    <w:p w14:paraId="1AB29F8F" w14:textId="3B35F6E5" w:rsidR="00722B52" w:rsidRDefault="00722B52" w:rsidP="00722B52">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221ECDB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48DADB4E" w14:textId="77777777" w:rsidR="00722B52" w:rsidRDefault="00722B52" w:rsidP="00722B52">
      <w:pPr>
        <w:rPr>
          <w:rFonts w:ascii="Arial" w:hAnsi="Arial" w:cs="Arial"/>
          <w:b/>
        </w:rPr>
      </w:pPr>
      <w:r>
        <w:rPr>
          <w:rFonts w:ascii="Arial" w:hAnsi="Arial" w:cs="Arial"/>
          <w:b/>
        </w:rPr>
        <w:t xml:space="preserve">Abstract: </w:t>
      </w:r>
    </w:p>
    <w:p w14:paraId="50F2AE5C" w14:textId="77777777" w:rsidR="00722B52" w:rsidRDefault="00722B52" w:rsidP="00722B52">
      <w:r>
        <w:t>At RAN4#111 it was agreed that editorial corrections aiming at improving the specification quality were to be identified and proposed to RAN4#112 according to a work split, as specified in R4-2410715. This DraftCR covers editorial corrections for sections</w:t>
      </w:r>
    </w:p>
    <w:p w14:paraId="292E62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121D" w14:textId="2778CC5F" w:rsidR="00722B52" w:rsidRDefault="00722B52" w:rsidP="00722B52">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A87D2C8"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F9A04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E2A" w14:textId="7DE31AA0" w:rsidR="00000000" w:rsidRDefault="00722B52" w:rsidP="00722B52">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74CB44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30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3AA3" w14:textId="6B3C6938" w:rsidR="00722B52" w:rsidRDefault="00722B52" w:rsidP="00722B52">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21FE105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B563F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93" w14:textId="58653296" w:rsidR="00722B52" w:rsidRDefault="00722B52" w:rsidP="00722B52">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2E085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0536338" w14:textId="77777777" w:rsidR="00722B52" w:rsidRDefault="00722B52" w:rsidP="00722B52">
      <w:pPr>
        <w:rPr>
          <w:rFonts w:ascii="Arial" w:hAnsi="Arial" w:cs="Arial"/>
          <w:b/>
        </w:rPr>
      </w:pPr>
      <w:r>
        <w:rPr>
          <w:rFonts w:ascii="Arial" w:hAnsi="Arial" w:cs="Arial"/>
          <w:b/>
        </w:rPr>
        <w:t xml:space="preserve">Abstract: </w:t>
      </w:r>
    </w:p>
    <w:p w14:paraId="43CF08F1" w14:textId="77777777" w:rsidR="00722B52" w:rsidRDefault="00722B52" w:rsidP="00722B52">
      <w:r>
        <w:t>In this contribution we provide our views and additional proposals to improve the quality of the RRM spec.</w:t>
      </w:r>
    </w:p>
    <w:p w14:paraId="493B8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874" w14:textId="1F094418" w:rsidR="00722B52" w:rsidRDefault="00722B52" w:rsidP="00722B52">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6DA729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C6B5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B362" w14:textId="1EAD0E72" w:rsidR="00722B52" w:rsidRDefault="00722B52" w:rsidP="00722B52">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74E5CA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557AC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27D41" w14:textId="31083ADE" w:rsidR="00722B52" w:rsidRDefault="00722B52" w:rsidP="00722B52">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5940E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ABD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765C" w14:textId="0B82C70C" w:rsidR="00722B52" w:rsidRDefault="00722B52" w:rsidP="00722B52">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027F4DF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B9C95" w14:textId="77777777" w:rsidR="00722B52" w:rsidRDefault="00722B52" w:rsidP="00722B52">
      <w:pPr>
        <w:rPr>
          <w:rFonts w:ascii="Arial" w:hAnsi="Arial" w:cs="Arial"/>
          <w:b/>
        </w:rPr>
      </w:pPr>
      <w:r>
        <w:rPr>
          <w:rFonts w:ascii="Arial" w:hAnsi="Arial" w:cs="Arial"/>
          <w:b/>
        </w:rPr>
        <w:t xml:space="preserve">Abstract: </w:t>
      </w:r>
    </w:p>
    <w:p w14:paraId="4076F815" w14:textId="77777777" w:rsidR="00722B52" w:rsidRDefault="00722B52" w:rsidP="00722B52">
      <w:r>
        <w:t>On RRM specification quality improvement – general aspects</w:t>
      </w:r>
    </w:p>
    <w:p w14:paraId="7917A2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636DB" w14:textId="77777777" w:rsidR="00722B52" w:rsidRDefault="00722B52" w:rsidP="00722B52">
      <w:pPr>
        <w:pStyle w:val="Heading5"/>
      </w:pPr>
      <w:bookmarkStart w:id="485" w:name="_Toc174396479"/>
      <w:r>
        <w:t>10.1.2.2</w:t>
      </w:r>
      <w:r>
        <w:tab/>
        <w:t>CR handling</w:t>
      </w:r>
      <w:bookmarkEnd w:id="485"/>
    </w:p>
    <w:p w14:paraId="23F5DBA9" w14:textId="3EAB67B0" w:rsidR="00722B52" w:rsidRDefault="00722B52" w:rsidP="00722B52">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26BA23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4C3A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8BF0" w14:textId="6385C3C4" w:rsidR="00722B52" w:rsidRDefault="00722B52" w:rsidP="00722B52">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6D0B04B2"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19D67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BBD4" w14:textId="5246B94A" w:rsidR="00722B52" w:rsidRDefault="00722B52" w:rsidP="00722B52">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75A035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A5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A0B8" w14:textId="1A6FA6B8" w:rsidR="00722B52" w:rsidRDefault="00722B52" w:rsidP="00722B52">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6A7E50A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1B6EC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1770" w14:textId="46B598E0" w:rsidR="00722B52" w:rsidRDefault="00722B52" w:rsidP="00722B52">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75B8A3B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2FD35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3F5A" w14:textId="51A199E3" w:rsidR="00722B52" w:rsidRDefault="00722B52" w:rsidP="00722B52">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7B9F2D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497DF" w14:textId="77777777" w:rsidR="00722B52" w:rsidRDefault="00722B52" w:rsidP="00722B52">
      <w:pPr>
        <w:rPr>
          <w:rFonts w:ascii="Arial" w:hAnsi="Arial" w:cs="Arial"/>
          <w:b/>
        </w:rPr>
      </w:pPr>
      <w:r>
        <w:rPr>
          <w:rFonts w:ascii="Arial" w:hAnsi="Arial" w:cs="Arial"/>
          <w:b/>
        </w:rPr>
        <w:t xml:space="preserve">Abstract: </w:t>
      </w:r>
    </w:p>
    <w:p w14:paraId="591FBBAC" w14:textId="77777777" w:rsidR="00722B52" w:rsidRDefault="00722B52" w:rsidP="00722B52">
      <w:r>
        <w:t>On RRM specification quality improvement – CR handling</w:t>
      </w:r>
    </w:p>
    <w:p w14:paraId="57F6E3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F0F3" w14:textId="6AC6BDFE" w:rsidR="00722B52" w:rsidRDefault="00722B52" w:rsidP="00722B52">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3AAA1AD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D3D1F12" w14:textId="77777777" w:rsidR="00722B52" w:rsidRDefault="00722B52" w:rsidP="00722B52">
      <w:pPr>
        <w:rPr>
          <w:rFonts w:ascii="Arial" w:hAnsi="Arial" w:cs="Arial"/>
          <w:b/>
        </w:rPr>
      </w:pPr>
      <w:r>
        <w:rPr>
          <w:rFonts w:ascii="Arial" w:hAnsi="Arial" w:cs="Arial"/>
          <w:b/>
        </w:rPr>
        <w:t xml:space="preserve">Abstract: </w:t>
      </w:r>
    </w:p>
    <w:p w14:paraId="251BC5E5" w14:textId="77777777" w:rsidR="00722B52" w:rsidRDefault="00722B52" w:rsidP="00722B52">
      <w:r>
        <w:t>Draft CR 38133 RRM specification improvement for clauses 10  to A_3</w:t>
      </w:r>
    </w:p>
    <w:p w14:paraId="2E66A2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8902" w14:textId="1ABCAFE5" w:rsidR="00722B52" w:rsidRDefault="00722B52" w:rsidP="00722B52">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76794B3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861F8E8" w14:textId="77777777" w:rsidR="00722B52" w:rsidRDefault="00722B52" w:rsidP="00722B52">
      <w:pPr>
        <w:rPr>
          <w:rFonts w:ascii="Arial" w:hAnsi="Arial" w:cs="Arial"/>
          <w:b/>
        </w:rPr>
      </w:pPr>
      <w:r>
        <w:rPr>
          <w:rFonts w:ascii="Arial" w:hAnsi="Arial" w:cs="Arial"/>
          <w:b/>
        </w:rPr>
        <w:t xml:space="preserve">Abstract: </w:t>
      </w:r>
    </w:p>
    <w:p w14:paraId="086EF325" w14:textId="77777777" w:rsidR="00722B52" w:rsidRDefault="00722B52" w:rsidP="00722B52">
      <w:r>
        <w:t>Draft CR 38133 RRM specification improvement for clause A_6</w:t>
      </w:r>
    </w:p>
    <w:p w14:paraId="11E57E0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F769" w14:textId="77777777" w:rsidR="00722B52" w:rsidRDefault="00722B52" w:rsidP="00722B52">
      <w:pPr>
        <w:pStyle w:val="Heading3"/>
      </w:pPr>
      <w:bookmarkStart w:id="486" w:name="_Toc174396480"/>
      <w:r>
        <w:t>10.2</w:t>
      </w:r>
      <w:r>
        <w:tab/>
        <w:t>Solution to enable HPUE maximum transmit power in downlink CA with single UL transmission (RP-241625)</w:t>
      </w:r>
      <w:bookmarkEnd w:id="486"/>
    </w:p>
    <w:p w14:paraId="06C63D4A" w14:textId="32715A20" w:rsidR="006116B2" w:rsidRPr="006116B2" w:rsidRDefault="006116B2" w:rsidP="006116B2">
      <w:r w:rsidRPr="006116B2">
        <w:t>The tdocs under this agenda won’t be treated in the first round and the way forward after offline discussions can be treated in the 2nd round</w:t>
      </w:r>
    </w:p>
    <w:p w14:paraId="567DFB00" w14:textId="1C5A7FC0" w:rsidR="00722B52" w:rsidRDefault="00722B52" w:rsidP="00722B52">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2754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BE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6295" w14:textId="2741575B" w:rsidR="00722B52" w:rsidRDefault="00722B52" w:rsidP="00722B52">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63CF9B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0116BDDD" w14:textId="77777777" w:rsidR="00722B52" w:rsidRDefault="00722B52" w:rsidP="00722B52">
      <w:pPr>
        <w:rPr>
          <w:rFonts w:ascii="Arial" w:hAnsi="Arial" w:cs="Arial"/>
          <w:b/>
        </w:rPr>
      </w:pPr>
      <w:r>
        <w:rPr>
          <w:rFonts w:ascii="Arial" w:hAnsi="Arial" w:cs="Arial"/>
          <w:b/>
        </w:rPr>
        <w:t xml:space="preserve">Abstract: </w:t>
      </w:r>
    </w:p>
    <w:p w14:paraId="7123E665" w14:textId="77777777" w:rsidR="00722B52" w:rsidRDefault="00722B52" w:rsidP="00722B52">
      <w:r>
        <w:t>Solution to enable HPUE maximum transmission power for downlink CA with single uplink transmission.</w:t>
      </w:r>
    </w:p>
    <w:p w14:paraId="3783D7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B3BF" w14:textId="3DD01B07" w:rsidR="00722B52" w:rsidRDefault="00722B52" w:rsidP="00722B52">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BB684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C18F9C4" w14:textId="77777777" w:rsidR="00722B52" w:rsidRDefault="00722B52" w:rsidP="00722B52">
      <w:pPr>
        <w:rPr>
          <w:rFonts w:ascii="Arial" w:hAnsi="Arial" w:cs="Arial"/>
          <w:b/>
        </w:rPr>
      </w:pPr>
      <w:r>
        <w:rPr>
          <w:rFonts w:ascii="Arial" w:hAnsi="Arial" w:cs="Arial"/>
          <w:b/>
        </w:rPr>
        <w:t xml:space="preserve">Abstract: </w:t>
      </w:r>
    </w:p>
    <w:p w14:paraId="14572D27" w14:textId="77777777" w:rsidR="00722B52" w:rsidRDefault="00722B52" w:rsidP="00722B52">
      <w:r>
        <w:t>Solution to enable HPUE maximum transmission power for downlink CA with single uplink transmission.</w:t>
      </w:r>
    </w:p>
    <w:p w14:paraId="4738F8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35DB" w14:textId="5A96EC50" w:rsidR="00722B52" w:rsidRDefault="00722B52" w:rsidP="00722B52">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2C6FC42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8CD4A39" w14:textId="77777777" w:rsidR="00722B52" w:rsidRDefault="00722B52" w:rsidP="00722B52">
      <w:pPr>
        <w:rPr>
          <w:rFonts w:ascii="Arial" w:hAnsi="Arial" w:cs="Arial"/>
          <w:b/>
        </w:rPr>
      </w:pPr>
      <w:r>
        <w:rPr>
          <w:rFonts w:ascii="Arial" w:hAnsi="Arial" w:cs="Arial"/>
          <w:b/>
        </w:rPr>
        <w:t xml:space="preserve">Abstract: </w:t>
      </w:r>
    </w:p>
    <w:p w14:paraId="2F2E27E9" w14:textId="77777777" w:rsidR="00722B52" w:rsidRDefault="00722B52" w:rsidP="00722B52">
      <w:r>
        <w:t>Involved texts in subclause 6.2A.1.3 is not the same as in Rel-15, hence it is Cat-F</w:t>
      </w:r>
    </w:p>
    <w:p w14:paraId="2DB0C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B10FB" w14:textId="5E6F855B" w:rsidR="00722B52" w:rsidRDefault="00722B52" w:rsidP="00722B52">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0A9E6A5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lastRenderedPageBreak/>
        <w:br/>
      </w:r>
      <w:r>
        <w:rPr>
          <w:i/>
        </w:rPr>
        <w:tab/>
      </w:r>
      <w:r>
        <w:rPr>
          <w:i/>
        </w:rPr>
        <w:tab/>
      </w:r>
      <w:r>
        <w:rPr>
          <w:i/>
        </w:rPr>
        <w:tab/>
      </w:r>
      <w:r>
        <w:rPr>
          <w:i/>
        </w:rPr>
        <w:tab/>
      </w:r>
      <w:r>
        <w:rPr>
          <w:i/>
        </w:rPr>
        <w:tab/>
        <w:t>Source: CATT</w:t>
      </w:r>
    </w:p>
    <w:p w14:paraId="26CFF228" w14:textId="77777777" w:rsidR="00722B52" w:rsidRDefault="00722B52" w:rsidP="00722B52">
      <w:pPr>
        <w:rPr>
          <w:rFonts w:ascii="Arial" w:hAnsi="Arial" w:cs="Arial"/>
          <w:b/>
        </w:rPr>
      </w:pPr>
      <w:r>
        <w:rPr>
          <w:rFonts w:ascii="Arial" w:hAnsi="Arial" w:cs="Arial"/>
          <w:b/>
        </w:rPr>
        <w:t xml:space="preserve">Abstract: </w:t>
      </w:r>
    </w:p>
    <w:p w14:paraId="457A7BA8" w14:textId="77777777" w:rsidR="00722B52" w:rsidRDefault="00722B52" w:rsidP="00722B52">
      <w:r>
        <w:t>MCC: This was not made available at tdoc submission deadline. This is a Rel-16 draftCR.</w:t>
      </w:r>
    </w:p>
    <w:p w14:paraId="3E4C76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0F04" w14:textId="0647E6A3" w:rsidR="00722B52" w:rsidRDefault="00722B52" w:rsidP="00722B52">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7FC823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6A3058BA" w14:textId="77777777" w:rsidR="00722B52" w:rsidRDefault="00722B52" w:rsidP="00722B52">
      <w:pPr>
        <w:rPr>
          <w:rFonts w:ascii="Arial" w:hAnsi="Arial" w:cs="Arial"/>
          <w:b/>
        </w:rPr>
      </w:pPr>
      <w:r>
        <w:rPr>
          <w:rFonts w:ascii="Arial" w:hAnsi="Arial" w:cs="Arial"/>
          <w:b/>
        </w:rPr>
        <w:t xml:space="preserve">Abstract: </w:t>
      </w:r>
    </w:p>
    <w:p w14:paraId="41474CE8" w14:textId="77777777" w:rsidR="00722B52" w:rsidRDefault="00722B52" w:rsidP="00722B52">
      <w:r>
        <w:t>Involved texts in subclause 6.2A.1.3 is not the same as in Rel-16, hence it is Cat-F</w:t>
      </w:r>
    </w:p>
    <w:p w14:paraId="37E52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7D05C" w14:textId="2A4699B1" w:rsidR="00722B52" w:rsidRDefault="00722B52" w:rsidP="00722B52">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00FE472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A30852A" w14:textId="77777777" w:rsidR="00722B52" w:rsidRDefault="00722B52" w:rsidP="00722B52">
      <w:pPr>
        <w:rPr>
          <w:rFonts w:ascii="Arial" w:hAnsi="Arial" w:cs="Arial"/>
          <w:b/>
        </w:rPr>
      </w:pPr>
      <w:r>
        <w:rPr>
          <w:rFonts w:ascii="Arial" w:hAnsi="Arial" w:cs="Arial"/>
          <w:b/>
        </w:rPr>
        <w:t xml:space="preserve">Abstract: </w:t>
      </w:r>
    </w:p>
    <w:p w14:paraId="7103E5D8" w14:textId="77777777" w:rsidR="00722B52" w:rsidRDefault="00722B52" w:rsidP="00722B52">
      <w:r>
        <w:t>Involved texts in subclause 6.2A.1.3 is not the same as in Rel-16, hence it is Cat-F</w:t>
      </w:r>
    </w:p>
    <w:p w14:paraId="329D6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E6D3" w14:textId="268BFF2E" w:rsidR="00722B52" w:rsidRDefault="00722B52" w:rsidP="00722B52">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414B28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BFB45F" w14:textId="77777777" w:rsidR="00722B52" w:rsidRDefault="00722B52" w:rsidP="00722B52">
      <w:pPr>
        <w:rPr>
          <w:rFonts w:ascii="Arial" w:hAnsi="Arial" w:cs="Arial"/>
          <w:b/>
        </w:rPr>
      </w:pPr>
      <w:r>
        <w:rPr>
          <w:rFonts w:ascii="Arial" w:hAnsi="Arial" w:cs="Arial"/>
          <w:b/>
        </w:rPr>
        <w:t xml:space="preserve">Abstract: </w:t>
      </w:r>
    </w:p>
    <w:p w14:paraId="36D2631A" w14:textId="77777777" w:rsidR="00722B52" w:rsidRDefault="00722B52" w:rsidP="00722B52">
      <w:r>
        <w:t>MCC: This was not made available at tdoc submission deadline.</w:t>
      </w:r>
    </w:p>
    <w:p w14:paraId="2459F9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666" w14:textId="7117B39F" w:rsidR="00722B52" w:rsidRDefault="00722B52" w:rsidP="00722B52">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1184DC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4775F474" w14:textId="77777777" w:rsidR="00722B52" w:rsidRDefault="00722B52" w:rsidP="00722B52">
      <w:pPr>
        <w:rPr>
          <w:rFonts w:ascii="Arial" w:hAnsi="Arial" w:cs="Arial"/>
          <w:b/>
        </w:rPr>
      </w:pPr>
      <w:r>
        <w:rPr>
          <w:rFonts w:ascii="Arial" w:hAnsi="Arial" w:cs="Arial"/>
          <w:b/>
        </w:rPr>
        <w:t xml:space="preserve">Abstract: </w:t>
      </w:r>
    </w:p>
    <w:p w14:paraId="2CFCF56A" w14:textId="77777777" w:rsidR="00722B52" w:rsidRDefault="00722B52" w:rsidP="00722B52">
      <w:r>
        <w:t>MCC: This was not made available at tdoc submission deadline.</w:t>
      </w:r>
    </w:p>
    <w:p w14:paraId="3474D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E00D" w14:textId="6425432F" w:rsidR="00722B52" w:rsidRDefault="00722B52" w:rsidP="00722B52">
      <w:pPr>
        <w:rPr>
          <w:rFonts w:ascii="Arial" w:hAnsi="Arial" w:cs="Arial"/>
          <w:b/>
          <w:sz w:val="24"/>
        </w:rPr>
      </w:pPr>
      <w:r>
        <w:rPr>
          <w:rFonts w:ascii="Arial" w:hAnsi="Arial" w:cs="Arial"/>
          <w:b/>
          <w:color w:val="0000FF"/>
          <w:sz w:val="24"/>
        </w:rPr>
        <w:lastRenderedPageBreak/>
        <w:t>R4-2411173</w:t>
      </w:r>
      <w:r>
        <w:rPr>
          <w:rFonts w:ascii="Arial" w:hAnsi="Arial" w:cs="Arial"/>
          <w:b/>
          <w:color w:val="0000FF"/>
          <w:sz w:val="24"/>
        </w:rPr>
        <w:tab/>
      </w:r>
      <w:r>
        <w:rPr>
          <w:rFonts w:ascii="Arial" w:hAnsi="Arial" w:cs="Arial"/>
          <w:b/>
          <w:sz w:val="24"/>
        </w:rPr>
        <w:t>Views on RAN task for CA power class support</w:t>
      </w:r>
    </w:p>
    <w:p w14:paraId="16C615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00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1E2E5" w14:textId="3A41F147" w:rsidR="00722B52" w:rsidRDefault="00722B52" w:rsidP="00722B52">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08A54F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934D9" w14:textId="77777777" w:rsidR="00722B52" w:rsidRDefault="00722B52" w:rsidP="00722B52">
      <w:pPr>
        <w:rPr>
          <w:rFonts w:ascii="Arial" w:hAnsi="Arial" w:cs="Arial"/>
          <w:b/>
        </w:rPr>
      </w:pPr>
      <w:r>
        <w:rPr>
          <w:rFonts w:ascii="Arial" w:hAnsi="Arial" w:cs="Arial"/>
          <w:b/>
        </w:rPr>
        <w:t xml:space="preserve">Abstract: </w:t>
      </w:r>
    </w:p>
    <w:p w14:paraId="7FF64CAA" w14:textId="77777777" w:rsidR="00722B52" w:rsidRDefault="00722B52" w:rsidP="00722B52">
      <w:r>
        <w:t>In this contribution we propose to enable HPUE maximum transmit power for DL-only CA without new or redefined capabilties.</w:t>
      </w:r>
    </w:p>
    <w:p w14:paraId="39759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7832" w14:textId="27BF0D4A" w:rsidR="00722B52" w:rsidRDefault="00722B52" w:rsidP="00722B52">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10FE0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br/>
      </w:r>
      <w:r>
        <w:rPr>
          <w:i/>
        </w:rPr>
        <w:tab/>
      </w:r>
      <w:r>
        <w:rPr>
          <w:i/>
        </w:rPr>
        <w:tab/>
      </w:r>
      <w:r>
        <w:rPr>
          <w:i/>
        </w:rPr>
        <w:tab/>
      </w:r>
      <w:r>
        <w:rPr>
          <w:i/>
        </w:rPr>
        <w:tab/>
      </w:r>
      <w:r>
        <w:rPr>
          <w:i/>
        </w:rPr>
        <w:tab/>
        <w:t>Source: Ericsson</w:t>
      </w:r>
    </w:p>
    <w:p w14:paraId="554367D9" w14:textId="77777777" w:rsidR="00722B52" w:rsidRDefault="00722B52" w:rsidP="00722B52">
      <w:pPr>
        <w:rPr>
          <w:rFonts w:ascii="Arial" w:hAnsi="Arial" w:cs="Arial"/>
          <w:b/>
        </w:rPr>
      </w:pPr>
      <w:r>
        <w:rPr>
          <w:rFonts w:ascii="Arial" w:hAnsi="Arial" w:cs="Arial"/>
          <w:b/>
        </w:rPr>
        <w:t xml:space="preserve">Abstract: </w:t>
      </w:r>
    </w:p>
    <w:p w14:paraId="45CE8EAC" w14:textId="77777777" w:rsidR="00722B52" w:rsidRDefault="00722B52" w:rsidP="00722B52">
      <w:r>
        <w:t>CR to enable HPUE maximum output power for DL-only CA</w:t>
      </w:r>
    </w:p>
    <w:p w14:paraId="13F06B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7FEA" w14:textId="0B429329" w:rsidR="00722B52" w:rsidRDefault="00722B52" w:rsidP="00722B52">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732605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63401F07" w14:textId="77777777" w:rsidR="00722B52" w:rsidRDefault="00722B52" w:rsidP="00722B52">
      <w:pPr>
        <w:rPr>
          <w:rFonts w:ascii="Arial" w:hAnsi="Arial" w:cs="Arial"/>
          <w:b/>
        </w:rPr>
      </w:pPr>
      <w:r>
        <w:rPr>
          <w:rFonts w:ascii="Arial" w:hAnsi="Arial" w:cs="Arial"/>
          <w:b/>
        </w:rPr>
        <w:t xml:space="preserve">Abstract: </w:t>
      </w:r>
    </w:p>
    <w:p w14:paraId="6741E6D8" w14:textId="77777777" w:rsidR="00722B52" w:rsidRDefault="00722B52" w:rsidP="00722B52">
      <w:r>
        <w:t>CR to enable HPUE maximum output power for DL-only CA. MCC: This is CAT A CR.</w:t>
      </w:r>
    </w:p>
    <w:p w14:paraId="26CE18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79FA" w14:textId="60229BEE" w:rsidR="00722B52" w:rsidRDefault="00722B52" w:rsidP="00722B52">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3D4F8E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C8C8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C686" w14:textId="4A1996E2" w:rsidR="00722B52" w:rsidRDefault="00722B52" w:rsidP="00722B52">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06025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36D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92AE" w14:textId="1DCA5615" w:rsidR="00722B52" w:rsidRDefault="00722B52" w:rsidP="00722B52">
      <w:pPr>
        <w:rPr>
          <w:rFonts w:ascii="Arial" w:hAnsi="Arial" w:cs="Arial"/>
          <w:b/>
          <w:sz w:val="24"/>
        </w:rPr>
      </w:pPr>
      <w:r>
        <w:rPr>
          <w:rFonts w:ascii="Arial" w:hAnsi="Arial" w:cs="Arial"/>
          <w:b/>
          <w:color w:val="0000FF"/>
          <w:sz w:val="24"/>
        </w:rPr>
        <w:lastRenderedPageBreak/>
        <w:t>R4-2412354</w:t>
      </w:r>
      <w:r>
        <w:rPr>
          <w:rFonts w:ascii="Arial" w:hAnsi="Arial" w:cs="Arial"/>
          <w:b/>
          <w:color w:val="0000FF"/>
          <w:sz w:val="24"/>
        </w:rPr>
        <w:tab/>
      </w:r>
      <w:r>
        <w:rPr>
          <w:rFonts w:ascii="Arial" w:hAnsi="Arial" w:cs="Arial"/>
          <w:b/>
          <w:sz w:val="24"/>
        </w:rPr>
        <w:t>RAN task R17 power class applicability related</w:t>
      </w:r>
    </w:p>
    <w:p w14:paraId="0B0A9A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744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FF77" w14:textId="5BAE7486" w:rsidR="00722B52" w:rsidRDefault="00722B52" w:rsidP="00722B52">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4F2157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D1C5E" w14:textId="77777777" w:rsidR="00722B52" w:rsidRDefault="00722B52" w:rsidP="00722B52">
      <w:pPr>
        <w:rPr>
          <w:rFonts w:ascii="Arial" w:hAnsi="Arial" w:cs="Arial"/>
          <w:b/>
        </w:rPr>
      </w:pPr>
      <w:r>
        <w:rPr>
          <w:rFonts w:ascii="Arial" w:hAnsi="Arial" w:cs="Arial"/>
          <w:b/>
        </w:rPr>
        <w:t xml:space="preserve">Abstract: </w:t>
      </w:r>
    </w:p>
    <w:p w14:paraId="60216C85" w14:textId="77777777" w:rsidR="00722B52" w:rsidRDefault="00722B52" w:rsidP="00722B52">
      <w:r>
        <w:t>MCC: This was not made available at tdoc submission deadline.</w:t>
      </w:r>
    </w:p>
    <w:p w14:paraId="23097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1D80" w14:textId="250436F1" w:rsidR="00722B52" w:rsidRDefault="00722B52" w:rsidP="00722B52">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123BD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0494CD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075AB" w14:textId="6F695454" w:rsidR="00722B52" w:rsidRDefault="00722B52" w:rsidP="00722B52">
      <w:pPr>
        <w:rPr>
          <w:rFonts w:ascii="Arial" w:hAnsi="Arial" w:cs="Arial"/>
          <w:b/>
          <w:sz w:val="24"/>
        </w:rPr>
      </w:pPr>
      <w:r>
        <w:rPr>
          <w:rFonts w:ascii="Arial" w:hAnsi="Arial" w:cs="Arial"/>
          <w:b/>
          <w:color w:val="0000FF"/>
          <w:sz w:val="24"/>
        </w:rPr>
        <w:t>R4-2413139</w:t>
      </w:r>
      <w:r>
        <w:rPr>
          <w:rFonts w:ascii="Arial" w:hAnsi="Arial" w:cs="Arial"/>
          <w:b/>
          <w:color w:val="0000FF"/>
          <w:sz w:val="24"/>
        </w:rPr>
        <w:tab/>
      </w:r>
      <w:r>
        <w:rPr>
          <w:rFonts w:ascii="Arial" w:hAnsi="Arial" w:cs="Arial"/>
          <w:b/>
          <w:sz w:val="24"/>
        </w:rPr>
        <w:t>(Power_Limit_CA_DC-Core) CR to TS 38.101-1: DL CA HPUE</w:t>
      </w:r>
    </w:p>
    <w:p w14:paraId="1F950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1E5AC76C" w14:textId="77777777" w:rsidR="00722B52" w:rsidRDefault="00722B52" w:rsidP="00722B52">
      <w:pPr>
        <w:rPr>
          <w:rFonts w:ascii="Arial" w:hAnsi="Arial" w:cs="Arial"/>
          <w:b/>
        </w:rPr>
      </w:pPr>
      <w:r>
        <w:rPr>
          <w:rFonts w:ascii="Arial" w:hAnsi="Arial" w:cs="Arial"/>
          <w:b/>
        </w:rPr>
        <w:t xml:space="preserve">Abstract: </w:t>
      </w:r>
    </w:p>
    <w:p w14:paraId="136E9941" w14:textId="77777777" w:rsidR="00722B52" w:rsidRDefault="00722B52" w:rsidP="00722B52">
      <w:r>
        <w:t>MCC: This is CAT A CR.</w:t>
      </w:r>
    </w:p>
    <w:p w14:paraId="1C02FB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87BD" w14:textId="0D4B7318" w:rsidR="00722B52" w:rsidRDefault="00722B52" w:rsidP="00722B52">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1D8D20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95B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60A8" w14:textId="77777777" w:rsidR="00722B52" w:rsidRDefault="00722B52" w:rsidP="00722B52">
      <w:pPr>
        <w:pStyle w:val="Heading2"/>
      </w:pPr>
      <w:bookmarkStart w:id="487" w:name="_Toc174396481"/>
      <w:r>
        <w:t>11</w:t>
      </w:r>
      <w:r>
        <w:tab/>
        <w:t>New or revised WID/SID</w:t>
      </w:r>
      <w:bookmarkEnd w:id="487"/>
    </w:p>
    <w:p w14:paraId="4CB4139A" w14:textId="2F6DD670" w:rsidR="00722B52" w:rsidRDefault="00722B52" w:rsidP="00722B52">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3F2AB6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7C4E142" w14:textId="77777777" w:rsidR="00722B52" w:rsidRDefault="00722B52" w:rsidP="00722B52">
      <w:pPr>
        <w:rPr>
          <w:rFonts w:ascii="Arial" w:hAnsi="Arial" w:cs="Arial"/>
          <w:b/>
        </w:rPr>
      </w:pPr>
      <w:r>
        <w:rPr>
          <w:rFonts w:ascii="Arial" w:hAnsi="Arial" w:cs="Arial"/>
          <w:b/>
        </w:rPr>
        <w:t xml:space="preserve">Abstract: </w:t>
      </w:r>
    </w:p>
    <w:p w14:paraId="72240DC1" w14:textId="77777777" w:rsidR="00722B52" w:rsidRDefault="00722B52" w:rsidP="00722B52">
      <w:r>
        <w:t>MCC: This is motivation paper for new or revised WID/SID. This paper summarize the drawbacks of the Rel-18 lower MSD capability signaling and propose a more effective and efficient MSD/SIR measurement and reporting scheme based on real carrier configurati</w:t>
      </w:r>
    </w:p>
    <w:p w14:paraId="755F99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5035" w14:textId="1D0697B7" w:rsidR="00722B52" w:rsidRDefault="00722B52" w:rsidP="00722B52">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3AF15A85"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88AC16" w14:textId="77777777" w:rsidR="00722B52" w:rsidRDefault="00722B52" w:rsidP="00722B52">
      <w:pPr>
        <w:rPr>
          <w:rFonts w:ascii="Arial" w:hAnsi="Arial" w:cs="Arial"/>
          <w:b/>
        </w:rPr>
      </w:pPr>
      <w:r>
        <w:rPr>
          <w:rFonts w:ascii="Arial" w:hAnsi="Arial" w:cs="Arial"/>
          <w:b/>
        </w:rPr>
        <w:t xml:space="preserve">Abstract: </w:t>
      </w:r>
    </w:p>
    <w:p w14:paraId="3897FD74" w14:textId="77777777" w:rsidR="00722B52" w:rsidRDefault="00722B52" w:rsidP="00722B52">
      <w:r>
        <w:t>MCC: This is motivation paper for new or revised WID/SID. This paper discusses how the feature UL Tx switching provides the benefits of coverage improvement, UL throughput enhancement, and latency reduction. Considering that the same feature can very well</w:t>
      </w:r>
    </w:p>
    <w:p w14:paraId="665E0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CBAD" w14:textId="6EB0CBBF" w:rsidR="00722B52" w:rsidRDefault="00722B52" w:rsidP="00722B52">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0D3F657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15DC1DCE" w14:textId="77777777" w:rsidR="00722B52" w:rsidRDefault="00722B52" w:rsidP="00722B52">
      <w:pPr>
        <w:rPr>
          <w:rFonts w:ascii="Arial" w:hAnsi="Arial" w:cs="Arial"/>
          <w:b/>
        </w:rPr>
      </w:pPr>
      <w:r>
        <w:rPr>
          <w:rFonts w:ascii="Arial" w:hAnsi="Arial" w:cs="Arial"/>
          <w:b/>
        </w:rPr>
        <w:t xml:space="preserve">Abstract: </w:t>
      </w:r>
    </w:p>
    <w:p w14:paraId="6087D7FC" w14:textId="77777777" w:rsidR="00722B52" w:rsidRDefault="00722B52" w:rsidP="00722B52">
      <w:r>
        <w:t xml:space="preserve">MCC: This is motivation paper for new or revised WID/SID. This paper discusses LB+LB CA based on switching in Rel-19 During the RAN #104 meeting an operator request for low band + low band (LB+LB) carrier aggregation based on switching. This contribution </w:t>
      </w:r>
    </w:p>
    <w:p w14:paraId="273506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7970" w14:textId="3D013D46" w:rsidR="00722B52" w:rsidRDefault="00722B52" w:rsidP="00722B52">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C1EAE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761C95A" w14:textId="77777777" w:rsidR="00722B52" w:rsidRDefault="00722B52" w:rsidP="00722B52">
      <w:pPr>
        <w:rPr>
          <w:rFonts w:ascii="Arial" w:hAnsi="Arial" w:cs="Arial"/>
          <w:b/>
        </w:rPr>
      </w:pPr>
      <w:r>
        <w:rPr>
          <w:rFonts w:ascii="Arial" w:hAnsi="Arial" w:cs="Arial"/>
          <w:b/>
        </w:rPr>
        <w:t xml:space="preserve">Abstract: </w:t>
      </w:r>
    </w:p>
    <w:p w14:paraId="451FD9D7" w14:textId="77777777" w:rsidR="00722B52" w:rsidRDefault="00722B52" w:rsidP="00722B52">
      <w:r>
        <w:t>MCC: This is motivation paper for new or revised WID/SID. This paper discusses the support of irregular channels with the next larger channel bandwidth in Rel-19. In response to that limitation RAN4 contemplated so-called "next larger channel" solution, w</w:t>
      </w:r>
    </w:p>
    <w:p w14:paraId="16DEA2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38D5" w14:textId="6EC4F688" w:rsidR="00722B52" w:rsidRDefault="00722B52" w:rsidP="00722B52">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3CE3A3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31A9D8E" w14:textId="77777777" w:rsidR="00722B52" w:rsidRDefault="00722B52" w:rsidP="00722B52">
      <w:pPr>
        <w:rPr>
          <w:rFonts w:ascii="Arial" w:hAnsi="Arial" w:cs="Arial"/>
          <w:b/>
        </w:rPr>
      </w:pPr>
      <w:r>
        <w:rPr>
          <w:rFonts w:ascii="Arial" w:hAnsi="Arial" w:cs="Arial"/>
          <w:b/>
        </w:rPr>
        <w:t xml:space="preserve">Abstract: </w:t>
      </w:r>
    </w:p>
    <w:p w14:paraId="4CBC515C" w14:textId="77777777" w:rsidR="00722B52" w:rsidRDefault="00722B52" w:rsidP="00722B52">
      <w:r>
        <w:t xml:space="preserve">MCC: This is motivation paper for new or revised WID/SID. This paper present further details of the FCC R&amp;O and outline next action points for 3GPP to analyze designated spectrum blocks and how they can be used in the final band plan. </w:t>
      </w:r>
    </w:p>
    <w:p w14:paraId="5FFFE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2B36C" w14:textId="4994D463" w:rsidR="00722B52" w:rsidRDefault="00722B52" w:rsidP="00722B52">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18333D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76AD8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C0D1" w14:textId="434A7B5E" w:rsidR="00722B52" w:rsidRDefault="00722B52" w:rsidP="00722B52">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C408C84"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26FB91AC" w14:textId="77777777" w:rsidR="00722B52" w:rsidRDefault="00722B52" w:rsidP="00722B52">
      <w:pPr>
        <w:rPr>
          <w:rFonts w:ascii="Arial" w:hAnsi="Arial" w:cs="Arial"/>
          <w:b/>
        </w:rPr>
      </w:pPr>
      <w:r>
        <w:rPr>
          <w:rFonts w:ascii="Arial" w:hAnsi="Arial" w:cs="Arial"/>
          <w:b/>
        </w:rPr>
        <w:lastRenderedPageBreak/>
        <w:t xml:space="preserve">Abstract: </w:t>
      </w:r>
    </w:p>
    <w:p w14:paraId="53D97D53" w14:textId="77777777" w:rsidR="00722B52" w:rsidRDefault="00722B52" w:rsidP="00722B52">
      <w:r>
        <w:t xml:space="preserve">This contribution proposes additional frequency bands for HAPS operation based on the results of the ITU's World Radio Communication Conference 2023(WRC-23.) As with the addition of the 2 GHz band as an operating band for HAPS, we will establish a WI and </w:t>
      </w:r>
    </w:p>
    <w:p w14:paraId="27C1CB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ECB5" w14:textId="1B791C6A" w:rsidR="00722B52" w:rsidRDefault="00722B52" w:rsidP="00722B52">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444A6F28"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680435" w14:textId="77777777" w:rsidR="00722B52" w:rsidRDefault="00722B52" w:rsidP="00722B52">
      <w:pPr>
        <w:rPr>
          <w:rFonts w:ascii="Arial" w:hAnsi="Arial" w:cs="Arial"/>
          <w:b/>
        </w:rPr>
      </w:pPr>
      <w:r>
        <w:rPr>
          <w:rFonts w:ascii="Arial" w:hAnsi="Arial" w:cs="Arial"/>
          <w:b/>
        </w:rPr>
        <w:t xml:space="preserve">Abstract: </w:t>
      </w:r>
    </w:p>
    <w:p w14:paraId="2940885D" w14:textId="77777777" w:rsidR="00722B52" w:rsidRDefault="00722B52" w:rsidP="00722B52">
      <w:r>
        <w:t>MCC: draft WID on mmWave spurious emission. This WID highlight that in order to facilitate the mmWave industry maturity, this WI is proposed to specify relevant requirements that meet the latest UE emission demand from regulation.</w:t>
      </w:r>
    </w:p>
    <w:p w14:paraId="34274B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98F" w14:textId="69D56EA6" w:rsidR="00722B52" w:rsidRDefault="00722B52" w:rsidP="00722B52">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41EB53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55FF1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F4C31" w14:textId="013B4CFF" w:rsidR="00722B52" w:rsidRDefault="00722B52" w:rsidP="00722B52">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B0780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91813C" w14:textId="77777777" w:rsidR="00722B52" w:rsidRDefault="00722B52" w:rsidP="00722B52">
      <w:pPr>
        <w:rPr>
          <w:rFonts w:ascii="Arial" w:hAnsi="Arial" w:cs="Arial"/>
          <w:b/>
        </w:rPr>
      </w:pPr>
      <w:r>
        <w:rPr>
          <w:rFonts w:ascii="Arial" w:hAnsi="Arial" w:cs="Arial"/>
          <w:b/>
        </w:rPr>
        <w:t xml:space="preserve">Abstract: </w:t>
      </w:r>
    </w:p>
    <w:p w14:paraId="7ADB28A8" w14:textId="77777777" w:rsidR="00722B52" w:rsidRDefault="00722B52" w:rsidP="00722B52">
      <w:r>
        <w:t>MCC: This is motivation paper for new or revised WID/SID. This paper discusses why FR2 PC acceleration will promote the spread of FR2 market in China as well as lead to the expansion of the FR2 industry development around the world, given that the propose</w:t>
      </w:r>
    </w:p>
    <w:p w14:paraId="77C5F6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D834" w14:textId="25D7D62F" w:rsidR="00722B52" w:rsidRDefault="00722B52" w:rsidP="00722B52">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6C4F2E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1F9C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89F0" w14:textId="49368D30" w:rsidR="00722B52" w:rsidRDefault="00722B52" w:rsidP="00722B52">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4AF8A0E9"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5FF5430D" w14:textId="77777777" w:rsidR="00722B52" w:rsidRDefault="00722B52" w:rsidP="00722B52">
      <w:pPr>
        <w:rPr>
          <w:rFonts w:ascii="Arial" w:hAnsi="Arial" w:cs="Arial"/>
          <w:b/>
        </w:rPr>
      </w:pPr>
      <w:r>
        <w:rPr>
          <w:rFonts w:ascii="Arial" w:hAnsi="Arial" w:cs="Arial"/>
          <w:b/>
        </w:rPr>
        <w:t xml:space="preserve">Abstract: </w:t>
      </w:r>
    </w:p>
    <w:p w14:paraId="0AB8E722" w14:textId="77777777" w:rsidR="00722B52" w:rsidRDefault="00722B52" w:rsidP="00722B52">
      <w:r>
        <w:t>MCC: This was not submitted by tdoc submission deadline.</w:t>
      </w:r>
    </w:p>
    <w:p w14:paraId="1B0EC5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445D" w14:textId="34812D31" w:rsidR="00722B52" w:rsidRDefault="00722B52" w:rsidP="00722B52">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9EF4881"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62565DE6" w14:textId="77777777" w:rsidR="00722B52" w:rsidRDefault="00722B52" w:rsidP="00722B52">
      <w:pPr>
        <w:rPr>
          <w:rFonts w:ascii="Arial" w:hAnsi="Arial" w:cs="Arial"/>
          <w:b/>
        </w:rPr>
      </w:pPr>
      <w:r>
        <w:rPr>
          <w:rFonts w:ascii="Arial" w:hAnsi="Arial" w:cs="Arial"/>
          <w:b/>
        </w:rPr>
        <w:t xml:space="preserve">Abstract: </w:t>
      </w:r>
    </w:p>
    <w:p w14:paraId="2822A197" w14:textId="77777777" w:rsidR="00722B52" w:rsidRDefault="00722B52" w:rsidP="00722B52">
      <w:r>
        <w:lastRenderedPageBreak/>
        <w:t>MCC: This is a draft SID on VSAT test methods. This SID states that the next phase of the work is to consider performance requirements and then testability. Current test methods defined for TN FR2 UE and BS may not be suitable for testing VSAT for two rea</w:t>
      </w:r>
    </w:p>
    <w:p w14:paraId="368C92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1318" w14:textId="6340173D" w:rsidR="00722B52" w:rsidRDefault="00722B52" w:rsidP="00722B52">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51309A39"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045A97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B15" w14:textId="77777777" w:rsidR="00722B52" w:rsidRDefault="00722B52" w:rsidP="00722B52">
      <w:pPr>
        <w:pStyle w:val="Heading2"/>
      </w:pPr>
      <w:bookmarkStart w:id="488" w:name="_Toc174396482"/>
      <w:r>
        <w:t>12</w:t>
      </w:r>
      <w:r>
        <w:tab/>
        <w:t>Any other business</w:t>
      </w:r>
      <w:bookmarkEnd w:id="488"/>
    </w:p>
    <w:p w14:paraId="2A9E7A82" w14:textId="77777777" w:rsidR="00722B52" w:rsidRDefault="00722B52" w:rsidP="00722B52">
      <w:pPr>
        <w:pStyle w:val="Heading2"/>
      </w:pPr>
      <w:bookmarkStart w:id="489" w:name="_Toc174396483"/>
      <w:r>
        <w:t>13</w:t>
      </w:r>
      <w:r>
        <w:tab/>
        <w:t>Close of the meeting</w:t>
      </w:r>
      <w:bookmarkEnd w:id="489"/>
    </w:p>
    <w:p w14:paraId="1CFFA731" w14:textId="3EF1C897" w:rsidR="00722B52" w:rsidRDefault="00722B52" w:rsidP="00722B52">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31BDA937"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EDB4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C5E09" w14:textId="77777777" w:rsidR="00722B52" w:rsidRDefault="00722B52" w:rsidP="00722B52">
      <w:pPr>
        <w:pStyle w:val="FP"/>
      </w:pPr>
    </w:p>
    <w:p w14:paraId="4EE52381" w14:textId="7E6A4AC2" w:rsidR="001B454D" w:rsidRDefault="001B454D" w:rsidP="00722B52">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63A44893" w14:textId="77777777" w:rsidR="001B454D" w:rsidRDefault="001B454D" w:rsidP="00722B52">
      <w:pPr>
        <w:pStyle w:val="FP"/>
      </w:pPr>
    </w:p>
    <w:p w14:paraId="28CA53AC" w14:textId="77777777" w:rsidR="00722B52" w:rsidRDefault="00722B52" w:rsidP="00722B52">
      <w:pPr>
        <w:pStyle w:val="FP"/>
      </w:pPr>
      <w:r>
        <w:t>Report prepared by: MCC</w:t>
      </w:r>
    </w:p>
    <w:p w14:paraId="5E576756" w14:textId="20B05C1C" w:rsidR="00722B52" w:rsidRPr="00722B52" w:rsidRDefault="00722B52" w:rsidP="00722B52">
      <w:pPr>
        <w:pStyle w:val="FP"/>
      </w:pPr>
    </w:p>
    <w:sectPr w:rsidR="00722B52" w:rsidRPr="00722B52" w:rsidSect="00722B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5B62F" w14:textId="77777777" w:rsidR="00AE3F73" w:rsidRDefault="00AE3F73">
      <w:pPr>
        <w:spacing w:after="0"/>
      </w:pPr>
      <w:r>
        <w:separator/>
      </w:r>
    </w:p>
  </w:endnote>
  <w:endnote w:type="continuationSeparator" w:id="0">
    <w:p w14:paraId="1B9ECF52" w14:textId="77777777" w:rsidR="00AE3F73" w:rsidRDefault="00AE3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C4B1E"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6AC119" w14:textId="77777777" w:rsidR="0026190E" w:rsidRDefault="0026190E"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6CC8"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68341B" w14:textId="77777777" w:rsidR="0026190E" w:rsidRDefault="0026190E"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0E42" w14:textId="77777777"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9C29D2" w14:textId="77777777" w:rsidR="00722B52" w:rsidRDefault="00722B52" w:rsidP="00722B52">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5CD72" w14:textId="62370043"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A2C2DA" w14:textId="77777777" w:rsidR="00722B52" w:rsidRDefault="00722B52" w:rsidP="00722B5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BBA5" w14:textId="77777777" w:rsidR="00722B52" w:rsidRDefault="00722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119BD" w14:textId="77777777" w:rsidR="00AE3F73" w:rsidRDefault="00AE3F73">
      <w:pPr>
        <w:spacing w:after="0"/>
      </w:pPr>
      <w:r>
        <w:separator/>
      </w:r>
    </w:p>
  </w:footnote>
  <w:footnote w:type="continuationSeparator" w:id="0">
    <w:p w14:paraId="1ACFE6CD" w14:textId="77777777" w:rsidR="00AE3F73" w:rsidRDefault="00AE3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C0D7" w14:textId="77777777" w:rsidR="0026190E" w:rsidRDefault="002619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7DC31"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EBB46" w14:textId="77777777" w:rsidR="00722B52" w:rsidRDefault="00722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52B6" w14:textId="77777777" w:rsidR="00722B52" w:rsidRDefault="0072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52"/>
    <w:rsid w:val="000065B5"/>
    <w:rsid w:val="00043E6B"/>
    <w:rsid w:val="0005332F"/>
    <w:rsid w:val="000553B4"/>
    <w:rsid w:val="00106472"/>
    <w:rsid w:val="001B454D"/>
    <w:rsid w:val="0026190E"/>
    <w:rsid w:val="00284699"/>
    <w:rsid w:val="005E3EB5"/>
    <w:rsid w:val="005F3637"/>
    <w:rsid w:val="005F4191"/>
    <w:rsid w:val="006116B2"/>
    <w:rsid w:val="00645CC2"/>
    <w:rsid w:val="006A1934"/>
    <w:rsid w:val="00722B52"/>
    <w:rsid w:val="00A62963"/>
    <w:rsid w:val="00AB1C7F"/>
    <w:rsid w:val="00AE3F73"/>
    <w:rsid w:val="00AF1268"/>
    <w:rsid w:val="00C4008A"/>
    <w:rsid w:val="00D962A3"/>
    <w:rsid w:val="00DD3A14"/>
    <w:rsid w:val="00DF2771"/>
    <w:rsid w:val="00E168DF"/>
    <w:rsid w:val="00E76A5F"/>
    <w:rsid w:val="00F91274"/>
    <w:rsid w:val="00FC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91C5"/>
  <w15:chartTrackingRefBased/>
  <w15:docId w15:val="{ECA6909C-3595-4DC8-A4BC-682D404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722B52"/>
  </w:style>
  <w:style w:type="numbering" w:customStyle="1" w:styleId="NoList1">
    <w:name w:val="No List1"/>
    <w:next w:val="NoList"/>
    <w:uiPriority w:val="99"/>
    <w:semiHidden/>
    <w:unhideWhenUsed/>
    <w:rsid w:val="0026190E"/>
  </w:style>
  <w:style w:type="numbering" w:customStyle="1" w:styleId="NoList11">
    <w:name w:val="No List11"/>
    <w:next w:val="NoList"/>
    <w:uiPriority w:val="99"/>
    <w:semiHidden/>
    <w:unhideWhenUsed/>
    <w:rsid w:val="0026190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6190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26190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26190E"/>
    <w:rPr>
      <w:rFonts w:ascii="Arial" w:hAnsi="Arial"/>
      <w:sz w:val="36"/>
    </w:rPr>
  </w:style>
  <w:style w:type="character" w:customStyle="1" w:styleId="Heading2Char">
    <w:name w:val="Heading 2 Char"/>
    <w:basedOn w:val="DefaultParagraphFont"/>
    <w:link w:val="Heading2"/>
    <w:rsid w:val="0026190E"/>
    <w:rPr>
      <w:rFonts w:ascii="Arial" w:hAnsi="Arial"/>
      <w:sz w:val="32"/>
    </w:rPr>
  </w:style>
  <w:style w:type="character" w:customStyle="1" w:styleId="Heading3Char">
    <w:name w:val="Heading 3 Char"/>
    <w:basedOn w:val="DefaultParagraphFont"/>
    <w:link w:val="Heading3"/>
    <w:rsid w:val="0026190E"/>
    <w:rPr>
      <w:rFonts w:ascii="Arial" w:hAnsi="Arial"/>
      <w:sz w:val="28"/>
    </w:rPr>
  </w:style>
  <w:style w:type="character" w:customStyle="1" w:styleId="Heading4Char">
    <w:name w:val="Heading 4 Char"/>
    <w:basedOn w:val="DefaultParagraphFont"/>
    <w:link w:val="Heading4"/>
    <w:rsid w:val="0026190E"/>
    <w:rPr>
      <w:rFonts w:ascii="Arial" w:hAnsi="Arial"/>
      <w:sz w:val="24"/>
    </w:rPr>
  </w:style>
  <w:style w:type="character" w:customStyle="1" w:styleId="Heading5Char">
    <w:name w:val="Heading 5 Char"/>
    <w:basedOn w:val="DefaultParagraphFont"/>
    <w:link w:val="Heading5"/>
    <w:rsid w:val="0026190E"/>
    <w:rPr>
      <w:rFonts w:ascii="Arial" w:hAnsi="Arial"/>
      <w:sz w:val="22"/>
    </w:rPr>
  </w:style>
  <w:style w:type="character" w:customStyle="1" w:styleId="Heading6Char">
    <w:name w:val="Heading 6 Char"/>
    <w:basedOn w:val="DefaultParagraphFont"/>
    <w:link w:val="Heading6"/>
    <w:rsid w:val="0026190E"/>
    <w:rPr>
      <w:rFonts w:ascii="Arial" w:hAnsi="Arial"/>
    </w:rPr>
  </w:style>
  <w:style w:type="character" w:customStyle="1" w:styleId="Heading7Char">
    <w:name w:val="Heading 7 Char"/>
    <w:basedOn w:val="DefaultParagraphFont"/>
    <w:link w:val="Heading7"/>
    <w:rsid w:val="0026190E"/>
    <w:rPr>
      <w:rFonts w:ascii="Arial" w:hAnsi="Arial"/>
    </w:rPr>
  </w:style>
  <w:style w:type="character" w:customStyle="1" w:styleId="Heading8Char">
    <w:name w:val="Heading 8 Char"/>
    <w:basedOn w:val="DefaultParagraphFont"/>
    <w:link w:val="Heading8"/>
    <w:rsid w:val="0026190E"/>
    <w:rPr>
      <w:rFonts w:ascii="Arial" w:hAnsi="Arial"/>
      <w:sz w:val="36"/>
    </w:rPr>
  </w:style>
  <w:style w:type="character" w:customStyle="1" w:styleId="Heading9Char">
    <w:name w:val="Heading 9 Char"/>
    <w:basedOn w:val="DefaultParagraphFont"/>
    <w:link w:val="Heading9"/>
    <w:rsid w:val="0026190E"/>
    <w:rPr>
      <w:rFonts w:ascii="Arial" w:hAnsi="Arial"/>
      <w:sz w:val="36"/>
    </w:rPr>
  </w:style>
  <w:style w:type="paragraph" w:customStyle="1" w:styleId="msonormal0">
    <w:name w:val="msonormal"/>
    <w:basedOn w:val="Normal"/>
    <w:rsid w:val="0026190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26190E"/>
    <w:rPr>
      <w:rFonts w:ascii="Times New Roman" w:hAnsi="Times New Roman"/>
      <w:sz w:val="16"/>
    </w:rPr>
  </w:style>
  <w:style w:type="character" w:customStyle="1" w:styleId="HeaderChar">
    <w:name w:val="Header Char"/>
    <w:basedOn w:val="DefaultParagraphFont"/>
    <w:link w:val="Header"/>
    <w:semiHidden/>
    <w:rsid w:val="0026190E"/>
    <w:rPr>
      <w:rFonts w:ascii="Arial" w:hAnsi="Arial"/>
      <w:b/>
      <w:noProof/>
      <w:sz w:val="18"/>
    </w:rPr>
  </w:style>
  <w:style w:type="character" w:customStyle="1" w:styleId="FooterChar">
    <w:name w:val="Footer Char"/>
    <w:basedOn w:val="DefaultParagraphFont"/>
    <w:link w:val="Footer"/>
    <w:semiHidden/>
    <w:rsid w:val="0026190E"/>
    <w:rPr>
      <w:rFonts w:ascii="Arial" w:hAnsi="Arial"/>
      <w:b/>
      <w:i/>
      <w:noProof/>
      <w:sz w:val="18"/>
    </w:rPr>
  </w:style>
  <w:style w:type="table" w:styleId="TableGrid">
    <w:name w:val="Table Grid"/>
    <w:aliases w:val="TableGrid,SGS Table Basic 1"/>
    <w:basedOn w:val="TableNormal"/>
    <w:uiPriority w:val="39"/>
    <w:qFormat/>
    <w:rsid w:val="0026190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190E"/>
  </w:style>
  <w:style w:type="character" w:customStyle="1" w:styleId="CommentTextChar">
    <w:name w:val="Comment Text Char"/>
    <w:basedOn w:val="DefaultParagraphFont"/>
    <w:link w:val="CommentText"/>
    <w:uiPriority w:val="99"/>
    <w:semiHidden/>
    <w:rsid w:val="0026190E"/>
    <w:rPr>
      <w:rFonts w:ascii="Times New Roman" w:hAnsi="Times New Roman"/>
    </w:rPr>
  </w:style>
  <w:style w:type="character" w:styleId="CommentReference">
    <w:name w:val="annotation reference"/>
    <w:uiPriority w:val="99"/>
    <w:unhideWhenUsed/>
    <w:qFormat/>
    <w:rsid w:val="0026190E"/>
    <w:rPr>
      <w:sz w:val="16"/>
    </w:rPr>
  </w:style>
  <w:style w:type="table" w:styleId="TableTheme">
    <w:name w:val="Table Theme"/>
    <w:basedOn w:val="TableNormal"/>
    <w:semiHidden/>
    <w:unhideWhenUsed/>
    <w:rsid w:val="0026190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6190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F57-45DF-BB30-18688D74D73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F57-45DF-BB30-18688D74D73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F57-45DF-BB30-18688D74D73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F57-45DF-BB30-18688D74D73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3F57-45DF-BB30-18688D74D73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3F57-45DF-BB30-18688D74D73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63</TotalTime>
  <Pages>420</Pages>
  <Words>101847</Words>
  <Characters>580532</Characters>
  <Application>Microsoft Office Word</Application>
  <DocSecurity>0</DocSecurity>
  <Lines>4837</Lines>
  <Paragraphs>1362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24</cp:revision>
  <cp:lastPrinted>1601-01-01T00:00:00Z</cp:lastPrinted>
  <dcterms:created xsi:type="dcterms:W3CDTF">2024-08-12T21:07:00Z</dcterms:created>
  <dcterms:modified xsi:type="dcterms:W3CDTF">2024-08-12T22:17:00Z</dcterms:modified>
</cp:coreProperties>
</file>