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D4E5" w14:textId="7FF1315D" w:rsidR="00CE5C40" w:rsidRPr="002B516C" w:rsidRDefault="00CE5C40" w:rsidP="00CE5C40">
      <w:pPr>
        <w:tabs>
          <w:tab w:val="right" w:pos="9639"/>
        </w:tabs>
        <w:rPr>
          <w:rFonts w:ascii="Arial" w:hAnsi="Arial" w:cs="Arial"/>
          <w:b/>
        </w:rPr>
      </w:pPr>
      <w:bookmarkStart w:id="0" w:name="_Hlk115189178"/>
      <w:bookmarkEnd w:id="0"/>
      <w:r w:rsidRPr="00307A14">
        <w:rPr>
          <w:rFonts w:ascii="Arial" w:eastAsia="MS Mincho" w:hAnsi="Arial" w:cs="Arial"/>
          <w:b/>
        </w:rPr>
        <w:t>3GPP TSG-RAN WG4 Meeting #</w:t>
      </w:r>
      <w:r w:rsidRPr="000A5C6D">
        <w:rPr>
          <w:rFonts w:ascii="Arial" w:eastAsia="MS Mincho" w:hAnsi="Arial" w:cs="Arial"/>
          <w:b/>
        </w:rPr>
        <w:t xml:space="preserve">112        </w:t>
      </w:r>
      <w:r w:rsidRPr="000A5C6D">
        <w:rPr>
          <w:rFonts w:ascii="Arial" w:hAnsi="Arial" w:cs="Arial"/>
          <w:b/>
        </w:rPr>
        <w:t xml:space="preserve">         </w:t>
      </w:r>
      <w:r w:rsidRPr="000A5C6D">
        <w:rPr>
          <w:rFonts w:ascii="Arial" w:eastAsia="MS Mincho" w:hAnsi="Arial" w:cs="Arial" w:hint="eastAsia"/>
          <w:b/>
        </w:rPr>
        <w:t xml:space="preserve">                                  </w:t>
      </w:r>
      <w:r w:rsidRPr="000A5C6D">
        <w:rPr>
          <w:rFonts w:ascii="Arial" w:eastAsia="MS Mincho" w:hAnsi="Arial" w:cs="Arial"/>
          <w:b/>
        </w:rPr>
        <w:t xml:space="preserve">   </w:t>
      </w:r>
      <w:r w:rsidRPr="000A5C6D">
        <w:rPr>
          <w:rFonts w:ascii="Arial" w:eastAsia="MS Mincho" w:hAnsi="Arial" w:cs="Arial" w:hint="eastAsia"/>
          <w:b/>
        </w:rPr>
        <w:t xml:space="preserve">       </w:t>
      </w:r>
      <w:r w:rsidRPr="000A5C6D">
        <w:rPr>
          <w:rFonts w:ascii="Arial" w:eastAsia="MS Mincho" w:hAnsi="Arial" w:cs="Arial"/>
          <w:b/>
        </w:rPr>
        <w:t xml:space="preserve"> </w:t>
      </w:r>
      <w:r w:rsidRPr="000A5C6D">
        <w:rPr>
          <w:rFonts w:asciiTheme="minorEastAsia" w:hAnsiTheme="minorEastAsia" w:cs="Arial" w:hint="eastAsia"/>
          <w:b/>
        </w:rPr>
        <w:t xml:space="preserve">  </w:t>
      </w:r>
      <w:r w:rsidRPr="000A5C6D">
        <w:rPr>
          <w:rFonts w:ascii="Arial" w:eastAsia="MS Mincho" w:hAnsi="Arial" w:cs="Arial"/>
          <w:b/>
        </w:rPr>
        <w:t>R4-24</w:t>
      </w:r>
      <w:r w:rsidR="000A5C6D" w:rsidRPr="000A5C6D">
        <w:rPr>
          <w:rFonts w:ascii="Arial" w:eastAsia="MS Mincho" w:hAnsi="Arial" w:cs="Arial"/>
          <w:b/>
        </w:rPr>
        <w:t>11635</w:t>
      </w:r>
    </w:p>
    <w:p w14:paraId="29B216D5" w14:textId="77777777" w:rsidR="00CE5C40" w:rsidRDefault="00CE5C40" w:rsidP="00CE5C40">
      <w:pPr>
        <w:spacing w:after="120"/>
        <w:ind w:left="1985" w:hanging="1985"/>
        <w:rPr>
          <w:rFonts w:ascii="Arial" w:hAnsi="Arial" w:cs="Arial"/>
          <w:b/>
        </w:rPr>
      </w:pPr>
      <w:r>
        <w:rPr>
          <w:rFonts w:ascii="Arial" w:hAnsi="Arial" w:cs="Arial"/>
          <w:b/>
        </w:rPr>
        <w:t>Maastricht, Netherlands, 19</w:t>
      </w:r>
      <w:r w:rsidRPr="00A46683">
        <w:rPr>
          <w:rFonts w:ascii="Arial" w:hAnsi="Arial" w:cs="Arial"/>
          <w:b/>
          <w:vertAlign w:val="superscript"/>
        </w:rPr>
        <w:t>th</w:t>
      </w:r>
      <w:r>
        <w:rPr>
          <w:rFonts w:ascii="Arial" w:hAnsi="Arial" w:cs="Arial"/>
          <w:b/>
        </w:rPr>
        <w:t xml:space="preserve"> – 23</w:t>
      </w:r>
      <w:r>
        <w:rPr>
          <w:rFonts w:ascii="Arial" w:hAnsi="Arial" w:cs="Arial"/>
          <w:b/>
          <w:vertAlign w:val="superscript"/>
        </w:rPr>
        <w:t>rd</w:t>
      </w:r>
      <w:r w:rsidRPr="00A46683">
        <w:rPr>
          <w:rFonts w:ascii="Arial" w:hAnsi="Arial" w:cs="Arial"/>
          <w:b/>
        </w:rPr>
        <w:t xml:space="preserve"> </w:t>
      </w:r>
      <w:r>
        <w:rPr>
          <w:rFonts w:ascii="Arial" w:hAnsi="Arial" w:cs="Arial"/>
          <w:b/>
        </w:rPr>
        <w:t>August</w:t>
      </w:r>
      <w:r w:rsidRPr="002E37DC">
        <w:rPr>
          <w:rFonts w:ascii="Arial" w:hAnsi="Arial" w:cs="Arial"/>
          <w:b/>
        </w:rPr>
        <w:t>, 202</w:t>
      </w:r>
      <w:r>
        <w:rPr>
          <w:rFonts w:ascii="Arial" w:hAnsi="Arial" w:cs="Arial"/>
          <w:b/>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C2D1642"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CE5C40" w:rsidRPr="00CE5C40">
        <w:rPr>
          <w:rFonts w:ascii="Arial" w:eastAsia="MS Mincho" w:hAnsi="Arial" w:cs="Arial"/>
          <w:bCs/>
          <w:color w:val="000000"/>
        </w:rPr>
        <w:t>Further</w:t>
      </w:r>
      <w:r w:rsidR="00CE5C40">
        <w:rPr>
          <w:rFonts w:ascii="Arial" w:eastAsia="MS Mincho" w:hAnsi="Arial" w:cs="Arial"/>
          <w:b/>
          <w:color w:val="000000"/>
        </w:rPr>
        <w:t xml:space="preserve"> </w:t>
      </w:r>
      <w:r w:rsidR="00CE5C40">
        <w:rPr>
          <w:rFonts w:ascii="Arial" w:eastAsia="MS Mincho" w:hAnsi="Arial" w:cs="Arial"/>
          <w:bCs/>
          <w:color w:val="000000"/>
        </w:rPr>
        <w:t>d</w:t>
      </w:r>
      <w:r w:rsidR="0028513F" w:rsidRPr="0028513F">
        <w:rPr>
          <w:rFonts w:ascii="Arial" w:eastAsia="MS Mincho" w:hAnsi="Arial" w:cs="Arial"/>
          <w:bCs/>
          <w:color w:val="000000"/>
        </w:rPr>
        <w:t xml:space="preserve">iscussion on </w:t>
      </w:r>
      <w:r w:rsidR="0028513F" w:rsidRPr="0028513F">
        <w:rPr>
          <w:rFonts w:ascii="Arial" w:hAnsi="Arial" w:cs="Arial"/>
          <w:bCs/>
          <w:color w:val="000000"/>
        </w:rPr>
        <w:t>testability</w:t>
      </w:r>
      <w:r w:rsidR="0028513F" w:rsidRPr="0028513F">
        <w:rPr>
          <w:rFonts w:ascii="Arial" w:hAnsi="Arial" w:cs="Arial"/>
          <w:color w:val="000000"/>
        </w:rPr>
        <w:t xml:space="preserve"> and interoperability issues for beam management</w:t>
      </w:r>
      <w:bookmarkEnd w:id="1"/>
    </w:p>
    <w:p w14:paraId="08CE26BB" w14:textId="609DD55F" w:rsidR="00915D73" w:rsidRPr="00D755E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E5C40">
        <w:rPr>
          <w:rFonts w:ascii="Arial" w:hAnsi="Arial" w:cs="Arial"/>
          <w:color w:val="000000"/>
        </w:rPr>
        <w:t>8</w:t>
      </w:r>
      <w:r w:rsidR="00E50AE3">
        <w:rPr>
          <w:rFonts w:ascii="Arial" w:hAnsi="Arial" w:cs="Arial" w:hint="eastAsia"/>
          <w:color w:val="000000"/>
        </w:rPr>
        <w:t>.</w:t>
      </w:r>
      <w:r w:rsidR="00CE5C40">
        <w:rPr>
          <w:rFonts w:ascii="Arial" w:hAnsi="Arial" w:cs="Arial"/>
          <w:color w:val="000000"/>
        </w:rPr>
        <w:t>17</w:t>
      </w:r>
      <w:r w:rsidR="00C7381D">
        <w:rPr>
          <w:rFonts w:ascii="Arial" w:hAnsi="Arial" w:cs="Arial"/>
          <w:color w:val="000000"/>
        </w:rPr>
        <w:t>.</w:t>
      </w:r>
      <w:r w:rsidR="0028513F">
        <w:rPr>
          <w:rFonts w:ascii="Arial" w:hAnsi="Arial" w:cs="Arial"/>
          <w:color w:val="000000"/>
        </w:rPr>
        <w:t>2</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1C481831" w:rsidR="00FF2056" w:rsidRDefault="00422F9E" w:rsidP="00B42A45">
      <w:pPr>
        <w:spacing w:before="120" w:after="120"/>
        <w:jc w:val="both"/>
      </w:pPr>
      <w:r>
        <w:t xml:space="preserve">Based on </w:t>
      </w:r>
      <w:r w:rsidR="00011009">
        <w:t xml:space="preserve">the study outcome of </w:t>
      </w:r>
      <w:r w:rsidR="00BA6086" w:rsidRPr="004E62C0">
        <w:t>Rel-1</w:t>
      </w:r>
      <w:r>
        <w:t>8</w:t>
      </w:r>
      <w:r w:rsidR="00BA6086" w:rsidRPr="004E62C0">
        <w:t xml:space="preserve"> </w:t>
      </w:r>
      <w:r w:rsidR="00011009">
        <w:t>SI</w:t>
      </w:r>
      <w:r w:rsidR="00B033A9">
        <w:t xml:space="preserve"> </w:t>
      </w:r>
      <w:r w:rsidR="00BA6086" w:rsidRPr="004E62C0">
        <w:t xml:space="preserve">on </w:t>
      </w:r>
      <w:r w:rsidR="00B033A9">
        <w:t xml:space="preserve">the </w:t>
      </w:r>
      <w:r w:rsidR="00B033A9" w:rsidRPr="00B033A9">
        <w:t>Artificial Intelligence (AI)/Machine Learning (ML) for NR Air Interface</w:t>
      </w:r>
      <w:r w:rsidR="00011009">
        <w:t xml:space="preserve"> [1]</w:t>
      </w:r>
      <w:r>
        <w:t xml:space="preserve">, </w:t>
      </w:r>
      <w:r w:rsidR="00011009">
        <w:t>the</w:t>
      </w:r>
      <w:r w:rsidR="00C755D0">
        <w:t xml:space="preserve"> corresponding normative</w:t>
      </w:r>
      <w:r w:rsidR="00011009">
        <w:t xml:space="preserve"> work item is approved to introduce the specification</w:t>
      </w:r>
      <w:r w:rsidR="006D2779">
        <w:t xml:space="preserve"> support for the aspects of AI/ML general framework</w:t>
      </w:r>
      <w:r w:rsidR="00D326A2">
        <w:t xml:space="preserve"> and</w:t>
      </w:r>
      <w:r w:rsidR="006D2779">
        <w:t xml:space="preserve"> </w:t>
      </w:r>
      <w:r w:rsidR="00C755D0">
        <w:t>two</w:t>
      </w:r>
      <w:r w:rsidR="004D586A">
        <w:t xml:space="preserve"> confirmed</w:t>
      </w:r>
      <w:r w:rsidR="00C755D0">
        <w:t xml:space="preserve"> use cases (i.e., beam management and positioning accuracy enhancements) </w:t>
      </w:r>
      <w:r w:rsidR="00D326A2">
        <w:t>[2]</w:t>
      </w:r>
      <w:r w:rsidR="00BA6086" w:rsidRPr="004E62C0">
        <w:t xml:space="preserve">. </w:t>
      </w:r>
    </w:p>
    <w:p w14:paraId="668AD53F" w14:textId="13992163" w:rsidR="00BA6086" w:rsidRDefault="00D326A2" w:rsidP="00B42A45">
      <w:pPr>
        <w:spacing w:before="120" w:after="120"/>
        <w:jc w:val="both"/>
      </w:pPr>
      <w:r>
        <w:t>Particularly for the use case of beam management</w:t>
      </w:r>
      <w:r w:rsidR="00C755D0">
        <w:t xml:space="preserve">, </w:t>
      </w:r>
      <w:r>
        <w:t>it is required to provide specification support for</w:t>
      </w:r>
      <w:r w:rsidR="00BA6086" w:rsidRPr="004E62C0">
        <w:t xml:space="preserve"> </w:t>
      </w:r>
      <w:r>
        <w:t xml:space="preserve">DL TX beam prediction for both UE-sided and NW-sided model, and correspondingly necessary RAN4 core requirements </w:t>
      </w:r>
      <w:r w:rsidR="00166AB6">
        <w:t>for this use case</w:t>
      </w:r>
      <w:r>
        <w:t xml:space="preserve"> and LCM procedure including performance monitoring [2], </w:t>
      </w:r>
      <w:r w:rsidR="00472E9E">
        <w:t>as follows:</w:t>
      </w:r>
    </w:p>
    <w:tbl>
      <w:tblPr>
        <w:tblStyle w:val="TableGrid"/>
        <w:tblW w:w="0" w:type="auto"/>
        <w:tblLook w:val="04A0" w:firstRow="1" w:lastRow="0" w:firstColumn="1" w:lastColumn="0" w:noHBand="0" w:noVBand="1"/>
      </w:tblPr>
      <w:tblGrid>
        <w:gridCol w:w="9631"/>
      </w:tblGrid>
      <w:tr w:rsidR="00FF2056" w:rsidRPr="00047159" w14:paraId="6D217C78" w14:textId="77777777" w:rsidTr="00653290">
        <w:trPr>
          <w:trHeight w:val="3845"/>
        </w:trPr>
        <w:tc>
          <w:tcPr>
            <w:tcW w:w="9631" w:type="dxa"/>
          </w:tcPr>
          <w:p w14:paraId="2274DDB3" w14:textId="77777777" w:rsidR="00D326A2" w:rsidRPr="0082251E" w:rsidRDefault="00D326A2" w:rsidP="0066178A">
            <w:pPr>
              <w:numPr>
                <w:ilvl w:val="0"/>
                <w:numId w:val="2"/>
              </w:numPr>
              <w:spacing w:after="0"/>
              <w:rPr>
                <w:bCs/>
                <w:sz w:val="20"/>
                <w:szCs w:val="20"/>
              </w:rPr>
            </w:pPr>
            <w:r w:rsidRPr="0082251E">
              <w:rPr>
                <w:bCs/>
                <w:sz w:val="20"/>
                <w:szCs w:val="20"/>
              </w:rPr>
              <w:t>Beam management - DL Tx beam prediction for both UE-sided model and NW-sided model, encompassing [RAN1/RAN2]:</w:t>
            </w:r>
          </w:p>
          <w:p w14:paraId="7869DB90" w14:textId="77777777" w:rsidR="00D326A2" w:rsidRPr="0082251E" w:rsidRDefault="00D326A2" w:rsidP="0066178A">
            <w:pPr>
              <w:numPr>
                <w:ilvl w:val="1"/>
                <w:numId w:val="2"/>
              </w:numPr>
              <w:spacing w:after="0"/>
              <w:rPr>
                <w:bCs/>
                <w:sz w:val="20"/>
                <w:szCs w:val="20"/>
              </w:rPr>
            </w:pPr>
            <w:r w:rsidRPr="0082251E">
              <w:rPr>
                <w:bCs/>
                <w:sz w:val="20"/>
                <w:szCs w:val="20"/>
              </w:rPr>
              <w:t>Spatial-domain DL Tx beam prediction for Set A of beams based on measurement results of Set B of beams (“BM-Case1”)</w:t>
            </w:r>
          </w:p>
          <w:p w14:paraId="101924B8" w14:textId="77777777" w:rsidR="00D326A2" w:rsidRPr="0082251E" w:rsidRDefault="00D326A2" w:rsidP="0066178A">
            <w:pPr>
              <w:numPr>
                <w:ilvl w:val="1"/>
                <w:numId w:val="2"/>
              </w:numPr>
              <w:spacing w:after="0"/>
              <w:rPr>
                <w:bCs/>
                <w:sz w:val="20"/>
                <w:szCs w:val="20"/>
              </w:rPr>
            </w:pPr>
            <w:r w:rsidRPr="0082251E">
              <w:rPr>
                <w:bCs/>
                <w:sz w:val="20"/>
                <w:szCs w:val="20"/>
              </w:rPr>
              <w:t>Temporal DL Tx beam prediction for Set A of beams based on the historic measurement results of Set B of beams (“BM-Case2”)</w:t>
            </w:r>
          </w:p>
          <w:p w14:paraId="2FA24EA2" w14:textId="77777777" w:rsidR="00D326A2" w:rsidRPr="0082251E" w:rsidRDefault="00D326A2" w:rsidP="0066178A">
            <w:pPr>
              <w:numPr>
                <w:ilvl w:val="1"/>
                <w:numId w:val="2"/>
              </w:numPr>
              <w:spacing w:after="0"/>
              <w:rPr>
                <w:bCs/>
                <w:sz w:val="20"/>
                <w:szCs w:val="20"/>
              </w:rPr>
            </w:pPr>
            <w:r w:rsidRPr="0082251E">
              <w:rPr>
                <w:bCs/>
                <w:sz w:val="20"/>
                <w:szCs w:val="20"/>
              </w:rPr>
              <w:t>Specify necessary signalling/mechanism(s) to facilitate LCM operations specific to the Beam Management use cases, if any</w:t>
            </w:r>
          </w:p>
          <w:p w14:paraId="00AF61A4" w14:textId="77777777" w:rsidR="00D326A2" w:rsidRPr="0082251E" w:rsidRDefault="00D326A2" w:rsidP="0066178A">
            <w:pPr>
              <w:numPr>
                <w:ilvl w:val="1"/>
                <w:numId w:val="2"/>
              </w:numPr>
              <w:spacing w:after="0"/>
              <w:rPr>
                <w:bCs/>
                <w:sz w:val="20"/>
                <w:szCs w:val="20"/>
              </w:rPr>
            </w:pPr>
            <w:r w:rsidRPr="0082251E">
              <w:rPr>
                <w:bCs/>
                <w:sz w:val="20"/>
                <w:szCs w:val="20"/>
              </w:rPr>
              <w:t xml:space="preserve">Enabling method(s) to ensure consistency between training and inference regarding NW-side additional conditions (if identified) for inference at UE </w:t>
            </w:r>
          </w:p>
          <w:p w14:paraId="2ED67334" w14:textId="77777777" w:rsidR="00FF2056" w:rsidRPr="0082251E" w:rsidRDefault="00D326A2" w:rsidP="00D326A2">
            <w:pPr>
              <w:spacing w:after="0"/>
              <w:ind w:left="360" w:firstLine="720"/>
              <w:rPr>
                <w:bCs/>
                <w:sz w:val="20"/>
                <w:szCs w:val="20"/>
              </w:rPr>
            </w:pPr>
            <w:r w:rsidRPr="0082251E">
              <w:rPr>
                <w:bCs/>
                <w:sz w:val="20"/>
                <w:szCs w:val="20"/>
              </w:rPr>
              <w:t>NOTE: Strive for common framework design to support both BM-Case1 and BM-Case2</w:t>
            </w:r>
          </w:p>
          <w:p w14:paraId="680B64D2" w14:textId="77777777" w:rsidR="00166AB6" w:rsidRPr="0082251E" w:rsidRDefault="00166AB6" w:rsidP="00D326A2">
            <w:pPr>
              <w:spacing w:after="0"/>
              <w:ind w:left="360" w:firstLine="720"/>
              <w:rPr>
                <w:bCs/>
                <w:sz w:val="20"/>
                <w:szCs w:val="20"/>
              </w:rPr>
            </w:pPr>
          </w:p>
          <w:p w14:paraId="1827BE42" w14:textId="77777777" w:rsidR="00166AB6" w:rsidRPr="0082251E" w:rsidRDefault="00166AB6" w:rsidP="0066178A">
            <w:pPr>
              <w:numPr>
                <w:ilvl w:val="0"/>
                <w:numId w:val="2"/>
              </w:numPr>
              <w:spacing w:after="0"/>
              <w:rPr>
                <w:bCs/>
                <w:sz w:val="20"/>
                <w:szCs w:val="20"/>
              </w:rPr>
            </w:pPr>
            <w:r w:rsidRPr="0082251E">
              <w:rPr>
                <w:rFonts w:eastAsia="Batang"/>
                <w:sz w:val="20"/>
                <w:szCs w:val="20"/>
                <w:lang w:eastAsia="x-none"/>
              </w:rPr>
              <w:t xml:space="preserve">Core requirements for </w:t>
            </w:r>
            <w:r w:rsidRPr="0082251E">
              <w:rPr>
                <w:bCs/>
                <w:sz w:val="20"/>
                <w:szCs w:val="20"/>
              </w:rPr>
              <w:t xml:space="preserve">the above two use cases for AI/ML </w:t>
            </w:r>
            <w:r w:rsidRPr="0082251E">
              <w:rPr>
                <w:rFonts w:eastAsia="Batang"/>
                <w:sz w:val="20"/>
                <w:szCs w:val="20"/>
                <w:lang w:eastAsia="x-none"/>
              </w:rPr>
              <w:t>LCM procedures and UE features [RAN4]:</w:t>
            </w:r>
          </w:p>
          <w:p w14:paraId="47BAA804" w14:textId="77777777" w:rsidR="00166AB6" w:rsidRPr="0082251E" w:rsidRDefault="00166AB6" w:rsidP="0066178A">
            <w:pPr>
              <w:numPr>
                <w:ilvl w:val="1"/>
                <w:numId w:val="2"/>
              </w:numPr>
              <w:spacing w:after="0"/>
              <w:rPr>
                <w:bCs/>
                <w:sz w:val="20"/>
                <w:szCs w:val="20"/>
              </w:rPr>
            </w:pPr>
            <w:r w:rsidRPr="0082251E">
              <w:rPr>
                <w:bCs/>
                <w:sz w:val="20"/>
                <w:szCs w:val="20"/>
              </w:rPr>
              <w:t>Specify necessary RAN4 core requirements for the above two use cases.</w:t>
            </w:r>
          </w:p>
          <w:p w14:paraId="07268DFB" w14:textId="49BFF2CD" w:rsidR="00166AB6" w:rsidRPr="0082251E" w:rsidRDefault="00166AB6" w:rsidP="0066178A">
            <w:pPr>
              <w:numPr>
                <w:ilvl w:val="1"/>
                <w:numId w:val="2"/>
              </w:numPr>
              <w:spacing w:after="0"/>
              <w:rPr>
                <w:bCs/>
                <w:sz w:val="20"/>
                <w:szCs w:val="20"/>
              </w:rPr>
            </w:pPr>
            <w:r w:rsidRPr="0082251E">
              <w:rPr>
                <w:rFonts w:eastAsia="Batang"/>
                <w:sz w:val="20"/>
                <w:szCs w:val="20"/>
                <w:lang w:eastAsia="x-none"/>
              </w:rPr>
              <w:t>Specify necessary RAN4 core requirements for LCM procedures including performance monitoring.</w:t>
            </w:r>
          </w:p>
        </w:tc>
      </w:tr>
    </w:tbl>
    <w:p w14:paraId="0DE87F4D" w14:textId="1E6E3970" w:rsidR="00440CB5" w:rsidRDefault="00440CB5" w:rsidP="00B42A45">
      <w:pPr>
        <w:spacing w:before="120" w:after="120"/>
        <w:jc w:val="both"/>
      </w:pPr>
      <w:r>
        <w:t>In RAN4#110, there were discussions on core requirements for AI beam management</w:t>
      </w:r>
      <w:r w:rsidR="00472E9E">
        <w:t xml:space="preserve"> including, measurement accuracy for beam measurement reporting, metrics/KPIs and other testability issues for AI-BM requirements and tests, while there is no agreement achieved yet [4].</w:t>
      </w:r>
      <w:r w:rsidR="00E25778">
        <w:t xml:space="preserve"> In RAN4#110bis, </w:t>
      </w:r>
      <w:r w:rsidR="005B3CBC">
        <w:t>for the m</w:t>
      </w:r>
      <w:r w:rsidR="005B3CBC" w:rsidRPr="005B3CBC">
        <w:t>etrics/KPIs for Beam Management requirements/tests</w:t>
      </w:r>
      <w:r w:rsidR="005B3CBC">
        <w:t xml:space="preserve">, the following agreement is achieved: </w:t>
      </w:r>
    </w:p>
    <w:tbl>
      <w:tblPr>
        <w:tblStyle w:val="TableGrid"/>
        <w:tblW w:w="0" w:type="auto"/>
        <w:tblLook w:val="04A0" w:firstRow="1" w:lastRow="0" w:firstColumn="1" w:lastColumn="0" w:noHBand="0" w:noVBand="1"/>
      </w:tblPr>
      <w:tblGrid>
        <w:gridCol w:w="9631"/>
      </w:tblGrid>
      <w:tr w:rsidR="005B3CBC" w:rsidRPr="005B3CBC" w14:paraId="415A8EEF" w14:textId="77777777" w:rsidTr="005B3CBC">
        <w:tc>
          <w:tcPr>
            <w:tcW w:w="9631" w:type="dxa"/>
          </w:tcPr>
          <w:p w14:paraId="13DDD5D0" w14:textId="77777777" w:rsidR="005B3CBC" w:rsidRPr="005B3CBC" w:rsidRDefault="005B3CBC" w:rsidP="005B3CBC">
            <w:pPr>
              <w:rPr>
                <w:b/>
                <w:sz w:val="20"/>
                <w:szCs w:val="20"/>
                <w:u w:val="single"/>
                <w:lang w:eastAsia="ko-KR"/>
              </w:rPr>
            </w:pPr>
            <w:r w:rsidRPr="005B3CBC">
              <w:rPr>
                <w:b/>
                <w:sz w:val="20"/>
                <w:szCs w:val="20"/>
                <w:u w:val="single"/>
                <w:lang w:eastAsia="ko-KR"/>
              </w:rPr>
              <w:t>Issue 2-1: Metrics/KPIs for Beam Management requirements/tests</w:t>
            </w:r>
          </w:p>
          <w:p w14:paraId="4060455C" w14:textId="77777777" w:rsidR="005B3CBC" w:rsidRPr="005B3CBC" w:rsidRDefault="005B3CBC" w:rsidP="005B3CBC">
            <w:pPr>
              <w:rPr>
                <w:rFonts w:eastAsia="Yu Mincho"/>
                <w:sz w:val="20"/>
                <w:szCs w:val="20"/>
                <w:lang w:eastAsia="ja-JP"/>
              </w:rPr>
            </w:pPr>
            <w:r w:rsidRPr="005B3CBC">
              <w:rPr>
                <w:rFonts w:eastAsia="Yu Mincho"/>
                <w:sz w:val="20"/>
                <w:szCs w:val="20"/>
                <w:lang w:eastAsia="ja-JP"/>
              </w:rPr>
              <w:t>Agreement:</w:t>
            </w:r>
          </w:p>
          <w:p w14:paraId="4851A81F" w14:textId="77777777" w:rsidR="005B3CBC" w:rsidRPr="005B3CBC" w:rsidRDefault="005B3CBC" w:rsidP="005B3CBC">
            <w:pPr>
              <w:rPr>
                <w:rFonts w:eastAsia="Yu Mincho"/>
                <w:i/>
                <w:sz w:val="20"/>
                <w:szCs w:val="20"/>
                <w:lang w:eastAsia="ja-JP"/>
              </w:rPr>
            </w:pPr>
            <w:r w:rsidRPr="005B3CBC">
              <w:rPr>
                <w:rFonts w:eastAsia="Yu Mincho"/>
                <w:i/>
                <w:sz w:val="20"/>
                <w:szCs w:val="20"/>
                <w:lang w:eastAsia="ja-JP"/>
              </w:rPr>
              <w:t xml:space="preserve">Companies are invited to provide inputs/proposals to </w:t>
            </w:r>
            <w:r w:rsidRPr="005B3CBC">
              <w:rPr>
                <w:i/>
                <w:sz w:val="20"/>
                <w:szCs w:val="20"/>
              </w:rPr>
              <w:t xml:space="preserve">refine the definition of RSRP accuracy </w:t>
            </w:r>
          </w:p>
          <w:p w14:paraId="48ECD956" w14:textId="4AAA0491" w:rsidR="005B3CBC" w:rsidRPr="005B3CBC" w:rsidRDefault="005B3CBC" w:rsidP="005B3CBC">
            <w:pPr>
              <w:rPr>
                <w:i/>
                <w:sz w:val="20"/>
                <w:szCs w:val="20"/>
              </w:rPr>
            </w:pPr>
            <w:r w:rsidRPr="005B3CBC">
              <w:rPr>
                <w:rFonts w:eastAsia="Yu Mincho"/>
                <w:i/>
                <w:sz w:val="20"/>
                <w:szCs w:val="20"/>
                <w:lang w:eastAsia="ja-JP"/>
              </w:rPr>
              <w:t>H</w:t>
            </w:r>
            <w:r w:rsidRPr="005B3CBC">
              <w:rPr>
                <w:i/>
                <w:sz w:val="20"/>
                <w:szCs w:val="20"/>
              </w:rPr>
              <w:t>old on the discussions for concrete test metrics until RAN1 had conclusions on the schemes.</w:t>
            </w:r>
          </w:p>
        </w:tc>
      </w:tr>
    </w:tbl>
    <w:p w14:paraId="5931C35F" w14:textId="3CCA1687" w:rsidR="00C13C24" w:rsidRDefault="00C13C24" w:rsidP="00C13C24">
      <w:pPr>
        <w:spacing w:before="120" w:after="120"/>
        <w:jc w:val="both"/>
      </w:pPr>
      <w:r>
        <w:t xml:space="preserve">In RAN4#111, </w:t>
      </w:r>
      <w:r w:rsidR="00A54120">
        <w:t>for</w:t>
      </w:r>
      <w:r w:rsidRPr="005B3CBC">
        <w:t xml:space="preserve"> </w:t>
      </w:r>
      <w:r w:rsidR="00A54120">
        <w:t>reported measurements and ground truth</w:t>
      </w:r>
      <w:r w:rsidR="00B721CA">
        <w:t>, test setup and d</w:t>
      </w:r>
      <w:r w:rsidR="00B721CA" w:rsidRPr="00B721CA">
        <w:t>atasets for training/testing</w:t>
      </w:r>
      <w:r>
        <w:t>, the following agreement</w:t>
      </w:r>
      <w:r w:rsidR="00B721CA">
        <w:t>s</w:t>
      </w:r>
      <w:r>
        <w:t xml:space="preserve"> </w:t>
      </w:r>
      <w:r w:rsidR="00B721CA">
        <w:t>are</w:t>
      </w:r>
      <w:r>
        <w:t xml:space="preserve"> achieved: </w:t>
      </w:r>
    </w:p>
    <w:tbl>
      <w:tblPr>
        <w:tblStyle w:val="TableGrid"/>
        <w:tblW w:w="0" w:type="auto"/>
        <w:tblLook w:val="04A0" w:firstRow="1" w:lastRow="0" w:firstColumn="1" w:lastColumn="0" w:noHBand="0" w:noVBand="1"/>
      </w:tblPr>
      <w:tblGrid>
        <w:gridCol w:w="9631"/>
      </w:tblGrid>
      <w:tr w:rsidR="00A54120" w:rsidRPr="00A54120" w14:paraId="6621CFC5" w14:textId="77777777" w:rsidTr="00A13961">
        <w:tc>
          <w:tcPr>
            <w:tcW w:w="9631" w:type="dxa"/>
          </w:tcPr>
          <w:p w14:paraId="21FE79CC" w14:textId="77777777" w:rsidR="00A54120" w:rsidRPr="00A54120" w:rsidRDefault="00A54120" w:rsidP="00A54120">
            <w:pPr>
              <w:rPr>
                <w:rFonts w:eastAsia="Yu Mincho"/>
                <w:b/>
                <w:sz w:val="20"/>
                <w:szCs w:val="20"/>
                <w:u w:val="single"/>
                <w:lang w:eastAsia="ja-JP"/>
              </w:rPr>
            </w:pPr>
            <w:r w:rsidRPr="00A54120">
              <w:rPr>
                <w:b/>
                <w:sz w:val="20"/>
                <w:szCs w:val="20"/>
                <w:u w:val="single"/>
                <w:lang w:eastAsia="ko-KR"/>
              </w:rPr>
              <w:t xml:space="preserve">Issue 2-3: </w:t>
            </w:r>
            <w:r w:rsidRPr="00A54120">
              <w:rPr>
                <w:rFonts w:eastAsia="Yu Mincho" w:hint="eastAsia"/>
                <w:b/>
                <w:sz w:val="20"/>
                <w:szCs w:val="20"/>
                <w:u w:val="single"/>
                <w:lang w:eastAsia="ja-JP"/>
              </w:rPr>
              <w:t>R</w:t>
            </w:r>
            <w:r w:rsidRPr="00A54120">
              <w:rPr>
                <w:rFonts w:eastAsia="Yu Mincho"/>
                <w:b/>
                <w:sz w:val="20"/>
                <w:szCs w:val="20"/>
                <w:u w:val="single"/>
                <w:lang w:eastAsia="ja-JP"/>
              </w:rPr>
              <w:t>e</w:t>
            </w:r>
            <w:r w:rsidRPr="00A54120">
              <w:rPr>
                <w:rFonts w:eastAsia="Yu Mincho" w:hint="eastAsia"/>
                <w:b/>
                <w:sz w:val="20"/>
                <w:szCs w:val="20"/>
                <w:u w:val="single"/>
                <w:lang w:eastAsia="ja-JP"/>
              </w:rPr>
              <w:t>ported measurements and ground truth</w:t>
            </w:r>
          </w:p>
          <w:p w14:paraId="3A933F02" w14:textId="77777777" w:rsidR="00A54120" w:rsidRPr="00A54120" w:rsidRDefault="00A54120" w:rsidP="00A54120">
            <w:pPr>
              <w:spacing w:after="120"/>
              <w:rPr>
                <w:rFonts w:eastAsia="Yu Mincho"/>
                <w:sz w:val="20"/>
                <w:szCs w:val="20"/>
                <w:lang w:eastAsia="ja-JP"/>
              </w:rPr>
            </w:pPr>
            <w:r w:rsidRPr="00A54120">
              <w:rPr>
                <w:rFonts w:eastAsia="Yu Mincho" w:hint="eastAsia"/>
                <w:sz w:val="20"/>
                <w:szCs w:val="20"/>
                <w:lang w:eastAsia="ja-JP"/>
              </w:rPr>
              <w:lastRenderedPageBreak/>
              <w:t>A</w:t>
            </w:r>
            <w:r w:rsidRPr="00A54120">
              <w:rPr>
                <w:rFonts w:eastAsia="Yu Mincho"/>
                <w:sz w:val="20"/>
                <w:szCs w:val="20"/>
                <w:lang w:eastAsia="ja-JP"/>
              </w:rPr>
              <w:t>greement:</w:t>
            </w:r>
          </w:p>
          <w:p w14:paraId="3DE50209" w14:textId="77777777" w:rsidR="00A54120" w:rsidRPr="00A54120" w:rsidRDefault="00A54120" w:rsidP="00A54120">
            <w:pPr>
              <w:pStyle w:val="ListParagraph"/>
              <w:numPr>
                <w:ilvl w:val="0"/>
                <w:numId w:val="25"/>
              </w:numPr>
              <w:ind w:firstLineChars="0"/>
              <w:rPr>
                <w:rFonts w:eastAsia="Yu Mincho"/>
                <w:lang w:eastAsia="ja-JP"/>
              </w:rPr>
            </w:pPr>
            <w:r w:rsidRPr="00A54120">
              <w:rPr>
                <w:rFonts w:eastAsia="Yu Mincho"/>
                <w:lang w:eastAsia="ja-JP"/>
              </w:rPr>
              <w:t>The ground truth for the predicted RSRP is the ideal measurement of RSRP on the predicted Tx beam</w:t>
            </w:r>
          </w:p>
          <w:p w14:paraId="158BEE63" w14:textId="77777777" w:rsidR="00A54120" w:rsidRPr="00A54120" w:rsidRDefault="00A54120" w:rsidP="00A54120">
            <w:pPr>
              <w:pStyle w:val="ListParagraph"/>
              <w:numPr>
                <w:ilvl w:val="1"/>
                <w:numId w:val="25"/>
              </w:numPr>
              <w:spacing w:after="120"/>
              <w:ind w:firstLineChars="0"/>
              <w:rPr>
                <w:rFonts w:eastAsia="Yu Mincho"/>
                <w:lang w:eastAsia="ja-JP"/>
              </w:rPr>
            </w:pPr>
            <w:r w:rsidRPr="00A54120">
              <w:rPr>
                <w:rFonts w:eastAsia="Yu Mincho" w:hint="eastAsia"/>
                <w:lang w:eastAsia="ja-JP"/>
              </w:rPr>
              <w:t>I</w:t>
            </w:r>
            <w:r w:rsidRPr="00A54120">
              <w:rPr>
                <w:rFonts w:eastAsia="Yu Mincho"/>
                <w:lang w:eastAsia="ja-JP"/>
              </w:rPr>
              <w:t>n RAN4, the ground truth is the approximate as the reported RSRP measurement under the certain SNR on the predicted Tx beam</w:t>
            </w:r>
          </w:p>
          <w:p w14:paraId="3444FAA5" w14:textId="77777777" w:rsidR="00A54120" w:rsidRPr="00A54120" w:rsidRDefault="00A54120" w:rsidP="00A54120">
            <w:pPr>
              <w:pStyle w:val="ListParagraph"/>
              <w:numPr>
                <w:ilvl w:val="2"/>
                <w:numId w:val="25"/>
              </w:numPr>
              <w:spacing w:after="120"/>
              <w:ind w:firstLineChars="0"/>
              <w:rPr>
                <w:rFonts w:eastAsia="Yu Mincho"/>
                <w:lang w:eastAsia="ja-JP"/>
              </w:rPr>
            </w:pPr>
            <w:r w:rsidRPr="00A54120">
              <w:rPr>
                <w:rFonts w:eastAsia="Yu Mincho"/>
                <w:lang w:eastAsia="ja-JP"/>
              </w:rPr>
              <w:t>FFS on SNR level to ensure that SNR is high enough for sufficient accuracy of reported RSRP</w:t>
            </w:r>
          </w:p>
          <w:p w14:paraId="55506C00" w14:textId="77777777" w:rsidR="00A54120" w:rsidRPr="00A54120" w:rsidRDefault="00A54120" w:rsidP="00A54120">
            <w:pPr>
              <w:pStyle w:val="ListParagraph"/>
              <w:numPr>
                <w:ilvl w:val="2"/>
                <w:numId w:val="25"/>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impact of multiple-AoA test setup</w:t>
            </w:r>
          </w:p>
          <w:p w14:paraId="094C1099" w14:textId="77777777" w:rsidR="00A54120" w:rsidRPr="00A54120" w:rsidRDefault="00A54120" w:rsidP="00A54120">
            <w:pPr>
              <w:pStyle w:val="ListParagraph"/>
              <w:numPr>
                <w:ilvl w:val="2"/>
                <w:numId w:val="25"/>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the channel condition</w:t>
            </w:r>
          </w:p>
          <w:p w14:paraId="462573D4" w14:textId="77777777" w:rsidR="00A54120" w:rsidRPr="00A54120" w:rsidRDefault="00A54120" w:rsidP="00A54120">
            <w:pPr>
              <w:pStyle w:val="ListParagraph"/>
              <w:numPr>
                <w:ilvl w:val="2"/>
                <w:numId w:val="25"/>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whether the ground truth will be changing or not</w:t>
            </w:r>
          </w:p>
          <w:p w14:paraId="06269F70" w14:textId="77777777" w:rsidR="00A54120" w:rsidRDefault="00A54120" w:rsidP="00A54120">
            <w:pPr>
              <w:pStyle w:val="ListParagraph"/>
              <w:numPr>
                <w:ilvl w:val="1"/>
                <w:numId w:val="25"/>
              </w:numPr>
              <w:spacing w:after="120"/>
              <w:ind w:firstLineChars="0"/>
              <w:rPr>
                <w:rFonts w:eastAsia="Yu Mincho"/>
                <w:lang w:eastAsia="ja-JP"/>
              </w:rPr>
            </w:pPr>
            <w:r w:rsidRPr="00A54120">
              <w:rPr>
                <w:rFonts w:eastAsia="Yu Mincho" w:hint="eastAsia"/>
                <w:lang w:eastAsia="ja-JP"/>
              </w:rPr>
              <w:t>O</w:t>
            </w:r>
            <w:r w:rsidRPr="00A54120">
              <w:rPr>
                <w:rFonts w:eastAsia="Yu Mincho"/>
                <w:lang w:eastAsia="ja-JP"/>
              </w:rPr>
              <w:t>ther solutions are not precluded</w:t>
            </w:r>
          </w:p>
          <w:p w14:paraId="04262141" w14:textId="77777777" w:rsidR="00540CB5" w:rsidRPr="00540CB5" w:rsidRDefault="00540CB5" w:rsidP="00540CB5">
            <w:pPr>
              <w:rPr>
                <w:b/>
                <w:sz w:val="20"/>
                <w:szCs w:val="20"/>
                <w:u w:val="single"/>
                <w:lang w:eastAsia="ko-KR"/>
              </w:rPr>
            </w:pPr>
            <w:r w:rsidRPr="00540CB5">
              <w:rPr>
                <w:b/>
                <w:sz w:val="20"/>
                <w:szCs w:val="20"/>
                <w:u w:val="single"/>
                <w:lang w:eastAsia="ko-KR"/>
              </w:rPr>
              <w:t xml:space="preserve">Issue 2-5: </w:t>
            </w:r>
            <w:r w:rsidRPr="00540CB5">
              <w:rPr>
                <w:rFonts w:hint="eastAsia"/>
                <w:b/>
                <w:sz w:val="20"/>
                <w:szCs w:val="20"/>
                <w:u w:val="single"/>
                <w:lang w:eastAsia="ko-KR"/>
              </w:rPr>
              <w:t>Test setup needs</w:t>
            </w:r>
          </w:p>
          <w:p w14:paraId="45D65C2E" w14:textId="77777777" w:rsidR="00540CB5" w:rsidRPr="00540CB5" w:rsidRDefault="00540CB5" w:rsidP="00540CB5">
            <w:pPr>
              <w:spacing w:after="120"/>
              <w:rPr>
                <w:rFonts w:eastAsia="Yu Mincho"/>
                <w:sz w:val="20"/>
                <w:szCs w:val="20"/>
                <w:lang w:eastAsia="ja-JP"/>
              </w:rPr>
            </w:pPr>
            <w:r w:rsidRPr="00540CB5">
              <w:rPr>
                <w:rFonts w:eastAsia="Yu Mincho" w:hint="eastAsia"/>
                <w:sz w:val="20"/>
                <w:szCs w:val="20"/>
                <w:lang w:eastAsia="ja-JP"/>
              </w:rPr>
              <w:t>Agreement:</w:t>
            </w:r>
          </w:p>
          <w:p w14:paraId="4B9B38F0" w14:textId="77777777" w:rsidR="00540CB5" w:rsidRPr="00540CB5" w:rsidRDefault="00540CB5" w:rsidP="00540CB5">
            <w:pPr>
              <w:pStyle w:val="ListParagraph"/>
              <w:numPr>
                <w:ilvl w:val="0"/>
                <w:numId w:val="25"/>
              </w:numPr>
              <w:ind w:firstLineChars="0"/>
              <w:rPr>
                <w:rFonts w:eastAsia="Yu Mincho"/>
                <w:lang w:eastAsia="ja-JP"/>
              </w:rPr>
            </w:pPr>
            <w:r w:rsidRPr="00540CB5">
              <w:rPr>
                <w:rFonts w:eastAsia="Yu Mincho" w:hint="eastAsia"/>
                <w:lang w:eastAsia="ja-JP"/>
              </w:rPr>
              <w:t>maximum number of set B Tx beams that test system should be able to emulate: [8-16]</w:t>
            </w:r>
          </w:p>
          <w:p w14:paraId="1CE41C11" w14:textId="77777777" w:rsidR="00540CB5" w:rsidRPr="00540CB5" w:rsidRDefault="00540CB5" w:rsidP="00540CB5">
            <w:pPr>
              <w:pStyle w:val="ListParagraph"/>
              <w:numPr>
                <w:ilvl w:val="0"/>
                <w:numId w:val="25"/>
              </w:numPr>
              <w:ind w:firstLineChars="0"/>
              <w:rPr>
                <w:rFonts w:eastAsia="Yu Mincho"/>
                <w:lang w:eastAsia="ja-JP"/>
              </w:rPr>
            </w:pPr>
            <w:r w:rsidRPr="00540CB5">
              <w:rPr>
                <w:rFonts w:eastAsia="Yu Mincho" w:hint="eastAsia"/>
                <w:lang w:eastAsia="ja-JP"/>
              </w:rPr>
              <w:t xml:space="preserve">maximum number of set A Tx beams that test system should be able to emulate:  [64-128] </w:t>
            </w:r>
          </w:p>
          <w:p w14:paraId="76157996" w14:textId="77777777" w:rsidR="00540CB5" w:rsidRPr="00540CB5" w:rsidRDefault="00540CB5" w:rsidP="00540CB5">
            <w:pPr>
              <w:pStyle w:val="ListParagraph"/>
              <w:numPr>
                <w:ilvl w:val="0"/>
                <w:numId w:val="25"/>
              </w:numPr>
              <w:ind w:firstLineChars="0"/>
              <w:rPr>
                <w:rFonts w:eastAsia="Yu Mincho"/>
                <w:lang w:eastAsia="ja-JP"/>
              </w:rPr>
            </w:pPr>
            <w:r w:rsidRPr="00540CB5">
              <w:rPr>
                <w:rFonts w:eastAsia="Yu Mincho" w:hint="eastAsia"/>
                <w:lang w:eastAsia="ja-JP"/>
              </w:rPr>
              <w:t>FFS on AoAs</w:t>
            </w:r>
          </w:p>
          <w:p w14:paraId="30E65F49" w14:textId="77777777" w:rsidR="00540CB5" w:rsidRPr="00540CB5" w:rsidRDefault="00540CB5" w:rsidP="00540CB5">
            <w:pPr>
              <w:pStyle w:val="ListParagraph"/>
              <w:numPr>
                <w:ilvl w:val="0"/>
                <w:numId w:val="25"/>
              </w:numPr>
              <w:ind w:firstLineChars="0"/>
              <w:rPr>
                <w:rFonts w:eastAsia="Yu Mincho"/>
                <w:lang w:eastAsia="ja-JP"/>
              </w:rPr>
            </w:pPr>
            <w:r w:rsidRPr="00540CB5">
              <w:rPr>
                <w:rFonts w:eastAsia="Yu Mincho" w:hint="eastAsia"/>
                <w:lang w:eastAsia="ja-JP"/>
              </w:rPr>
              <w:t>UE rotation during the test: FFS</w:t>
            </w:r>
          </w:p>
          <w:p w14:paraId="10E24DA9" w14:textId="77777777" w:rsidR="00540CB5" w:rsidRPr="00540CB5" w:rsidRDefault="00540CB5" w:rsidP="00540CB5">
            <w:pPr>
              <w:pStyle w:val="ListParagraph"/>
              <w:numPr>
                <w:ilvl w:val="0"/>
                <w:numId w:val="25"/>
              </w:numPr>
              <w:ind w:firstLineChars="0"/>
              <w:rPr>
                <w:rFonts w:eastAsia="Yu Mincho"/>
                <w:lang w:eastAsia="ja-JP"/>
              </w:rPr>
            </w:pPr>
            <w:r w:rsidRPr="00540CB5">
              <w:rPr>
                <w:rFonts w:eastAsia="Yu Mincho" w:hint="eastAsia"/>
                <w:lang w:eastAsia="ja-JP"/>
              </w:rPr>
              <w:t>UE rotation/</w:t>
            </w:r>
            <w:r w:rsidRPr="00540CB5">
              <w:rPr>
                <w:rFonts w:eastAsia="Yu Mincho"/>
                <w:lang w:eastAsia="ja-JP"/>
              </w:rPr>
              <w:t>repositioning</w:t>
            </w:r>
            <w:r w:rsidRPr="00540CB5">
              <w:rPr>
                <w:rFonts w:eastAsia="Yu Mincho" w:hint="eastAsia"/>
                <w:lang w:eastAsia="ja-JP"/>
              </w:rPr>
              <w:t xml:space="preserve"> between different tests: Yes</w:t>
            </w:r>
          </w:p>
          <w:p w14:paraId="54CA1393" w14:textId="77777777" w:rsidR="00540CB5" w:rsidRPr="00540CB5" w:rsidRDefault="00540CB5" w:rsidP="00540CB5">
            <w:pPr>
              <w:rPr>
                <w:b/>
                <w:sz w:val="20"/>
                <w:szCs w:val="20"/>
                <w:u w:val="single"/>
                <w:lang w:eastAsia="ko-KR"/>
              </w:rPr>
            </w:pPr>
            <w:r w:rsidRPr="00540CB5">
              <w:rPr>
                <w:b/>
                <w:sz w:val="20"/>
                <w:szCs w:val="20"/>
                <w:u w:val="single"/>
                <w:lang w:eastAsia="ko-KR"/>
              </w:rPr>
              <w:t>Issue 2-6:</w:t>
            </w:r>
            <w:r w:rsidRPr="00540CB5">
              <w:rPr>
                <w:b/>
                <w:sz w:val="20"/>
                <w:szCs w:val="20"/>
                <w:u w:val="single"/>
                <w:lang w:eastAsia="ko-KR"/>
              </w:rPr>
              <w:tab/>
              <w:t>Datasets for training/testing</w:t>
            </w:r>
          </w:p>
          <w:p w14:paraId="675DDDAB" w14:textId="77777777" w:rsidR="00540CB5" w:rsidRPr="00540CB5" w:rsidRDefault="00540CB5" w:rsidP="00540CB5">
            <w:pPr>
              <w:spacing w:after="120"/>
              <w:rPr>
                <w:rFonts w:eastAsia="Yu Mincho"/>
                <w:sz w:val="20"/>
                <w:szCs w:val="20"/>
                <w:lang w:eastAsia="ja-JP"/>
              </w:rPr>
            </w:pPr>
            <w:r w:rsidRPr="00540CB5">
              <w:rPr>
                <w:rFonts w:eastAsia="Yu Mincho" w:hint="eastAsia"/>
                <w:sz w:val="20"/>
                <w:szCs w:val="20"/>
                <w:lang w:eastAsia="ja-JP"/>
              </w:rPr>
              <w:t>Agreement:</w:t>
            </w:r>
          </w:p>
          <w:p w14:paraId="170DDF36" w14:textId="77777777" w:rsidR="00540CB5" w:rsidRPr="00540CB5" w:rsidRDefault="00540CB5" w:rsidP="00540CB5">
            <w:pPr>
              <w:pStyle w:val="ListParagraph"/>
              <w:numPr>
                <w:ilvl w:val="0"/>
                <w:numId w:val="25"/>
              </w:numPr>
              <w:ind w:firstLineChars="0"/>
              <w:rPr>
                <w:rFonts w:eastAsia="Yu Mincho"/>
                <w:lang w:eastAsia="ja-JP"/>
              </w:rPr>
            </w:pPr>
            <w:r w:rsidRPr="00540CB5">
              <w:rPr>
                <w:rFonts w:eastAsia="Yu Mincho" w:hint="eastAsia"/>
                <w:lang w:eastAsia="ja-JP"/>
              </w:rPr>
              <w:t>Vendors may take into account the test environment/conditions defined by RAN4 when t</w:t>
            </w:r>
            <w:r w:rsidRPr="00540CB5">
              <w:rPr>
                <w:rFonts w:eastAsia="Yu Mincho"/>
                <w:lang w:eastAsia="ja-JP"/>
              </w:rPr>
              <w:t xml:space="preserve">raining </w:t>
            </w:r>
            <w:r w:rsidRPr="00540CB5">
              <w:rPr>
                <w:rFonts w:eastAsia="Yu Mincho" w:hint="eastAsia"/>
                <w:lang w:eastAsia="ja-JP"/>
              </w:rPr>
              <w:t xml:space="preserve">the UE </w:t>
            </w:r>
          </w:p>
          <w:p w14:paraId="0A38D849" w14:textId="77777777" w:rsidR="00540CB5" w:rsidRPr="00540CB5" w:rsidRDefault="00540CB5" w:rsidP="00540CB5">
            <w:pPr>
              <w:pStyle w:val="ListParagraph"/>
              <w:numPr>
                <w:ilvl w:val="1"/>
                <w:numId w:val="25"/>
              </w:numPr>
              <w:ind w:firstLineChars="0"/>
              <w:rPr>
                <w:rFonts w:eastAsia="Yu Mincho"/>
                <w:lang w:eastAsia="ja-JP"/>
              </w:rPr>
            </w:pPr>
            <w:r w:rsidRPr="00540CB5">
              <w:rPr>
                <w:rFonts w:eastAsia="Yu Mincho" w:hint="eastAsia"/>
                <w:lang w:eastAsia="ja-JP"/>
              </w:rPr>
              <w:t>sufficient test environment/conditions should be defined to enable vendors to create the data needed for training</w:t>
            </w:r>
          </w:p>
          <w:p w14:paraId="41CE2ECD" w14:textId="77777777" w:rsidR="00540CB5" w:rsidRPr="00540CB5" w:rsidRDefault="00540CB5" w:rsidP="00540CB5">
            <w:pPr>
              <w:pStyle w:val="ListParagraph"/>
              <w:numPr>
                <w:ilvl w:val="0"/>
                <w:numId w:val="25"/>
              </w:numPr>
              <w:ind w:firstLineChars="0"/>
              <w:rPr>
                <w:rFonts w:eastAsia="Yu Mincho"/>
                <w:lang w:eastAsia="ja-JP"/>
              </w:rPr>
            </w:pPr>
            <w:r w:rsidRPr="00540CB5">
              <w:rPr>
                <w:rFonts w:eastAsia="Yu Mincho" w:hint="eastAsia"/>
                <w:lang w:eastAsia="ja-JP"/>
              </w:rPr>
              <w:t xml:space="preserve">FFS on proposals to augment </w:t>
            </w:r>
            <w:r w:rsidRPr="00540CB5">
              <w:rPr>
                <w:rFonts w:eastAsia="Yu Mincho"/>
                <w:lang w:eastAsia="ja-JP"/>
              </w:rPr>
              <w:t>training</w:t>
            </w:r>
            <w:r w:rsidRPr="00540CB5">
              <w:rPr>
                <w:rFonts w:eastAsia="Yu Mincho" w:hint="eastAsia"/>
                <w:lang w:eastAsia="ja-JP"/>
              </w:rPr>
              <w:t xml:space="preserve"> data to avoid overfitting of UE models to the test environment</w:t>
            </w:r>
          </w:p>
          <w:p w14:paraId="108F57A3" w14:textId="0AAA1B2F" w:rsidR="00540CB5" w:rsidRPr="00540CB5" w:rsidRDefault="00540CB5" w:rsidP="00540CB5">
            <w:pPr>
              <w:pStyle w:val="ListParagraph"/>
              <w:numPr>
                <w:ilvl w:val="0"/>
                <w:numId w:val="25"/>
              </w:numPr>
              <w:ind w:firstLineChars="0"/>
              <w:rPr>
                <w:rFonts w:eastAsia="Yu Mincho"/>
                <w:lang w:eastAsia="ja-JP"/>
              </w:rPr>
            </w:pPr>
            <w:r w:rsidRPr="00540CB5">
              <w:rPr>
                <w:rFonts w:eastAsia="Yu Mincho" w:hint="eastAsia"/>
                <w:lang w:eastAsia="ja-JP"/>
              </w:rPr>
              <w:t>RAN4 to strive to make the test conditions similar to field deployment conditions</w:t>
            </w:r>
          </w:p>
        </w:tc>
      </w:tr>
    </w:tbl>
    <w:p w14:paraId="1791D9EF" w14:textId="611586B9" w:rsidR="00A54120" w:rsidRPr="00540CB5" w:rsidRDefault="00AD1DBD" w:rsidP="00B42A45">
      <w:pPr>
        <w:spacing w:before="120" w:after="120"/>
        <w:jc w:val="both"/>
        <w:rPr>
          <w:lang w:val="en-AU"/>
        </w:rPr>
      </w:pPr>
      <w:r>
        <w:lastRenderedPageBreak/>
        <w:t>Based on the outcome of the study objectives captured in TR 38.843 [1]</w:t>
      </w:r>
      <w:r w:rsidR="00472E9E">
        <w:t xml:space="preserve"> and other RAN1 progress</w:t>
      </w:r>
      <w:r>
        <w:t>, we would like t</w:t>
      </w:r>
      <w:r w:rsidR="00FF2056">
        <w:t xml:space="preserve">o </w:t>
      </w:r>
      <w:r w:rsidR="00166AB6">
        <w:t>discuss</w:t>
      </w:r>
      <w:r w:rsidR="00166AB6" w:rsidRPr="00166AB6">
        <w:t xml:space="preserve"> </w:t>
      </w:r>
      <w:r w:rsidR="00FB276C">
        <w:t>on core requirement and testability issues</w:t>
      </w:r>
      <w:r w:rsidR="00166AB6" w:rsidRPr="00166AB6">
        <w:t xml:space="preserve"> for beam management</w:t>
      </w:r>
      <w:r>
        <w:t xml:space="preserve"> in this contribution</w:t>
      </w:r>
      <w:r w:rsidR="00FB276C">
        <w:t xml:space="preserve">. </w:t>
      </w:r>
    </w:p>
    <w:p w14:paraId="02C041DA" w14:textId="72CF3C79" w:rsidR="00AF0F2D" w:rsidRDefault="00AF0F2D" w:rsidP="00AF0F2D">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General handling for AI-BM core requirement</w:t>
      </w:r>
    </w:p>
    <w:p w14:paraId="488DCB62" w14:textId="76FD78ED" w:rsidR="00AF0F2D" w:rsidRDefault="00AF0F2D" w:rsidP="00B42A45">
      <w:pPr>
        <w:spacing w:before="120" w:after="120"/>
        <w:jc w:val="both"/>
      </w:pPr>
      <w:r>
        <w:t xml:space="preserve">After several meeting’s discussion, </w:t>
      </w:r>
      <w:r w:rsidR="005C7974">
        <w:rPr>
          <w:lang w:val="en-AU"/>
        </w:rPr>
        <w:t>some</w:t>
      </w:r>
      <w:r w:rsidR="00540CB5">
        <w:t xml:space="preserve"> </w:t>
      </w:r>
      <w:r>
        <w:t>progress</w:t>
      </w:r>
      <w:r w:rsidR="005C7974">
        <w:t>es</w:t>
      </w:r>
      <w:r>
        <w:t xml:space="preserve"> </w:t>
      </w:r>
      <w:r w:rsidR="00540CB5">
        <w:t>has been achieved on AI-beam management, but most of the progress</w:t>
      </w:r>
      <w:r w:rsidR="005C7974">
        <w:t>es</w:t>
      </w:r>
      <w:r w:rsidR="00540CB5">
        <w:t xml:space="preserve"> </w:t>
      </w:r>
      <w:r w:rsidR="005C7974">
        <w:t>are</w:t>
      </w:r>
      <w:r w:rsidR="00540CB5">
        <w:t xml:space="preserve"> related to the ground truth of predicted RSRP and the </w:t>
      </w:r>
      <w:r w:rsidR="009720DB">
        <w:t xml:space="preserve">testing </w:t>
      </w:r>
      <w:r w:rsidR="00540CB5">
        <w:t>environment for the beam prediction</w:t>
      </w:r>
      <w:r w:rsidR="009720DB">
        <w:t xml:space="preserve"> performance. </w:t>
      </w:r>
    </w:p>
    <w:p w14:paraId="7A9A1F20" w14:textId="371F3CEB" w:rsidR="008C1532" w:rsidRDefault="009720DB" w:rsidP="00B42A45">
      <w:pPr>
        <w:spacing w:before="120" w:after="120"/>
        <w:jc w:val="both"/>
      </w:pPr>
      <w:r>
        <w:t xml:space="preserve">Our understanding is </w:t>
      </w:r>
      <w:r w:rsidR="008C1532">
        <w:t>we need to discuss the general scope for the expected RAN4 impact for AI-BM. Based on our contribution</w:t>
      </w:r>
      <w:r w:rsidR="00F12C3E">
        <w:t xml:space="preserve"> [9], we suggest to use </w:t>
      </w:r>
      <w:r w:rsidR="005C7974">
        <w:t>a similar</w:t>
      </w:r>
      <w:r w:rsidR="00F12C3E">
        <w:t xml:space="preserve"> table to firstly </w:t>
      </w:r>
      <w:r w:rsidR="00FB292F">
        <w:t xml:space="preserve">settle down the expected RAN4 requirement impact for AI-BM, especially by </w:t>
      </w:r>
      <w:r w:rsidR="005C7974">
        <w:t>concluding that some features will not have RAN4 impact</w:t>
      </w:r>
      <w:r w:rsidR="00FB292F">
        <w:t xml:space="preserve">. </w:t>
      </w:r>
      <w:r w:rsidR="00F12C3E">
        <w:t xml:space="preserve"> </w:t>
      </w:r>
    </w:p>
    <w:p w14:paraId="409FA6F9" w14:textId="0430F9DE" w:rsidR="00FB292F" w:rsidRDefault="00FB292F" w:rsidP="00932DD9">
      <w:pPr>
        <w:spacing w:before="120" w:after="120"/>
        <w:jc w:val="both"/>
        <w:rPr>
          <w:b/>
          <w:bCs/>
        </w:rPr>
      </w:pPr>
      <w:r w:rsidRPr="00FB292F">
        <w:rPr>
          <w:b/>
          <w:bCs/>
        </w:rPr>
        <w:t xml:space="preserve">Proposal 1: RAN4 shall firstly </w:t>
      </w:r>
      <w:r w:rsidR="0008175C">
        <w:rPr>
          <w:b/>
          <w:bCs/>
        </w:rPr>
        <w:t>agree</w:t>
      </w:r>
      <w:r>
        <w:rPr>
          <w:b/>
          <w:bCs/>
        </w:rPr>
        <w:t xml:space="preserve"> </w:t>
      </w:r>
      <w:r w:rsidR="0008175C">
        <w:rPr>
          <w:b/>
          <w:bCs/>
        </w:rPr>
        <w:t xml:space="preserve">on </w:t>
      </w:r>
      <w:r>
        <w:rPr>
          <w:b/>
          <w:bCs/>
        </w:rPr>
        <w:t xml:space="preserve">the </w:t>
      </w:r>
      <w:r w:rsidR="0008175C" w:rsidRPr="0008175C">
        <w:rPr>
          <w:b/>
          <w:bCs/>
        </w:rPr>
        <w:t>expected RAN4 requirement impact</w:t>
      </w:r>
      <w:r w:rsidR="00825EEA">
        <w:rPr>
          <w:b/>
          <w:bCs/>
        </w:rPr>
        <w:t>s</w:t>
      </w:r>
      <w:r w:rsidR="0008175C" w:rsidRPr="0008175C">
        <w:rPr>
          <w:b/>
          <w:bCs/>
        </w:rPr>
        <w:t xml:space="preserve"> for AI-BM</w:t>
      </w:r>
      <w:r w:rsidR="0008175C">
        <w:rPr>
          <w:b/>
          <w:bCs/>
        </w:rPr>
        <w:t xml:space="preserve">, </w:t>
      </w:r>
      <w:r w:rsidR="00CB3CED">
        <w:rPr>
          <w:b/>
          <w:bCs/>
        </w:rPr>
        <w:t>by separating the discussion</w:t>
      </w:r>
      <w:r w:rsidR="00932DD9">
        <w:rPr>
          <w:b/>
          <w:bCs/>
        </w:rPr>
        <w:t xml:space="preserve"> by (1) NW and UE-sided model; (2) different sub-features introduced in RAN1/2, including</w:t>
      </w:r>
      <w:r w:rsidR="0008175C">
        <w:rPr>
          <w:b/>
          <w:bCs/>
        </w:rPr>
        <w:t>:</w:t>
      </w:r>
      <w:r w:rsidR="00932DD9">
        <w:rPr>
          <w:b/>
          <w:bCs/>
        </w:rPr>
        <w:t xml:space="preserve"> </w:t>
      </w:r>
      <w:r w:rsidR="00932DD9" w:rsidRPr="00932DD9">
        <w:rPr>
          <w:b/>
          <w:bCs/>
        </w:rPr>
        <w:t>Data collection</w:t>
      </w:r>
      <w:r w:rsidR="00932DD9">
        <w:rPr>
          <w:b/>
          <w:bCs/>
        </w:rPr>
        <w:t xml:space="preserve">, </w:t>
      </w:r>
      <w:r w:rsidR="00932DD9" w:rsidRPr="00932DD9">
        <w:rPr>
          <w:b/>
          <w:bCs/>
        </w:rPr>
        <w:t>Inference</w:t>
      </w:r>
      <w:r w:rsidR="00932DD9">
        <w:rPr>
          <w:b/>
          <w:bCs/>
        </w:rPr>
        <w:t xml:space="preserve">, </w:t>
      </w:r>
      <w:r w:rsidR="00932DD9" w:rsidRPr="00932DD9">
        <w:rPr>
          <w:b/>
          <w:bCs/>
        </w:rPr>
        <w:t>Perf. monitoring</w:t>
      </w:r>
      <w:r w:rsidR="00932DD9">
        <w:rPr>
          <w:b/>
          <w:bCs/>
        </w:rPr>
        <w:t xml:space="preserve">, </w:t>
      </w:r>
      <w:r w:rsidR="00932DD9" w:rsidRPr="00932DD9">
        <w:rPr>
          <w:b/>
          <w:bCs/>
        </w:rPr>
        <w:t>LCM</w:t>
      </w:r>
      <w:r w:rsidR="0008175C">
        <w:rPr>
          <w:b/>
          <w:bCs/>
        </w:rPr>
        <w:t xml:space="preserve"> </w:t>
      </w:r>
      <w:r w:rsidR="00932DD9">
        <w:rPr>
          <w:b/>
          <w:bCs/>
        </w:rPr>
        <w:t xml:space="preserve">and additional assistance information (for UE-sided model only). </w:t>
      </w:r>
    </w:p>
    <w:p w14:paraId="54D561F5" w14:textId="1471F337" w:rsidR="00FB292F" w:rsidRPr="00FB292F" w:rsidRDefault="00FB292F" w:rsidP="00B42A45">
      <w:pPr>
        <w:spacing w:before="120" w:after="120"/>
        <w:jc w:val="both"/>
        <w:rPr>
          <w:b/>
          <w:bCs/>
        </w:rPr>
      </w:pPr>
      <w:r>
        <w:rPr>
          <w:b/>
          <w:bCs/>
        </w:rPr>
        <w:lastRenderedPageBreak/>
        <w:t>Proposal 2: The following table can be used as the template for collecting views from companies</w:t>
      </w:r>
      <w:r w:rsidR="0008175C">
        <w:rPr>
          <w:b/>
          <w:bCs/>
        </w:rPr>
        <w:t xml:space="preserve">. </w:t>
      </w:r>
    </w:p>
    <w:tbl>
      <w:tblPr>
        <w:tblStyle w:val="TableGrid"/>
        <w:tblpPr w:leftFromText="180" w:rightFromText="180" w:vertAnchor="text" w:tblpXSpec="center" w:tblpY="1"/>
        <w:tblOverlap w:val="never"/>
        <w:tblW w:w="6799" w:type="dxa"/>
        <w:tblLook w:val="04A0" w:firstRow="1" w:lastRow="0" w:firstColumn="1" w:lastColumn="0" w:noHBand="0" w:noVBand="1"/>
      </w:tblPr>
      <w:tblGrid>
        <w:gridCol w:w="988"/>
        <w:gridCol w:w="2976"/>
        <w:gridCol w:w="2835"/>
      </w:tblGrid>
      <w:tr w:rsidR="00FB292F" w:rsidRPr="00A02AD2" w14:paraId="17C6BAFF" w14:textId="77777777" w:rsidTr="00685682">
        <w:trPr>
          <w:trHeight w:val="20"/>
        </w:trPr>
        <w:tc>
          <w:tcPr>
            <w:tcW w:w="988" w:type="dxa"/>
            <w:shd w:val="clear" w:color="auto" w:fill="auto"/>
          </w:tcPr>
          <w:p w14:paraId="761E2835" w14:textId="3E75BFED" w:rsidR="00FB292F" w:rsidRPr="00A02AD2" w:rsidRDefault="00FB292F" w:rsidP="00CB3CED">
            <w:pPr>
              <w:spacing w:after="0"/>
              <w:rPr>
                <w:sz w:val="20"/>
                <w:szCs w:val="20"/>
              </w:rPr>
            </w:pPr>
          </w:p>
        </w:tc>
        <w:tc>
          <w:tcPr>
            <w:tcW w:w="2976" w:type="dxa"/>
            <w:shd w:val="clear" w:color="auto" w:fill="auto"/>
          </w:tcPr>
          <w:p w14:paraId="7DF973C2" w14:textId="34A0313F" w:rsidR="00FB292F" w:rsidRPr="00A02AD2" w:rsidRDefault="00CB3CED" w:rsidP="00CB3CED">
            <w:pPr>
              <w:spacing w:after="0"/>
              <w:rPr>
                <w:sz w:val="20"/>
                <w:szCs w:val="20"/>
              </w:rPr>
            </w:pPr>
            <w:r>
              <w:rPr>
                <w:sz w:val="20"/>
                <w:szCs w:val="20"/>
              </w:rPr>
              <w:t xml:space="preserve">New </w:t>
            </w:r>
            <w:r w:rsidR="00932DD9">
              <w:rPr>
                <w:sz w:val="20"/>
                <w:szCs w:val="20"/>
              </w:rPr>
              <w:t>Sub-</w:t>
            </w:r>
            <w:r>
              <w:rPr>
                <w:sz w:val="20"/>
                <w:szCs w:val="20"/>
              </w:rPr>
              <w:t>Feature introduced in RAN1/2</w:t>
            </w:r>
          </w:p>
        </w:tc>
        <w:tc>
          <w:tcPr>
            <w:tcW w:w="2835" w:type="dxa"/>
            <w:shd w:val="clear" w:color="auto" w:fill="auto"/>
          </w:tcPr>
          <w:p w14:paraId="65DAD914" w14:textId="38582184" w:rsidR="00FB292F" w:rsidRPr="00A02AD2" w:rsidRDefault="00CB3CED" w:rsidP="00CB3CED">
            <w:pPr>
              <w:spacing w:after="0"/>
              <w:rPr>
                <w:sz w:val="20"/>
                <w:szCs w:val="20"/>
              </w:rPr>
            </w:pPr>
            <w:r>
              <w:rPr>
                <w:sz w:val="20"/>
                <w:szCs w:val="20"/>
              </w:rPr>
              <w:t>Whether</w:t>
            </w:r>
            <w:r w:rsidR="00825EEA">
              <w:rPr>
                <w:sz w:val="20"/>
                <w:szCs w:val="20"/>
              </w:rPr>
              <w:t>/How</w:t>
            </w:r>
            <w:r>
              <w:t xml:space="preserve"> </w:t>
            </w:r>
            <w:r w:rsidRPr="00CB3CED">
              <w:rPr>
                <w:sz w:val="20"/>
                <w:szCs w:val="20"/>
              </w:rPr>
              <w:t>RAN4 requirement impact</w:t>
            </w:r>
            <w:r>
              <w:rPr>
                <w:sz w:val="20"/>
                <w:szCs w:val="20"/>
              </w:rPr>
              <w:t xml:space="preserve"> is expected?</w:t>
            </w:r>
            <w:r w:rsidR="00685682">
              <w:rPr>
                <w:sz w:val="20"/>
                <w:szCs w:val="20"/>
              </w:rPr>
              <w:br/>
              <w:t xml:space="preserve">(e.g., clause </w:t>
            </w:r>
            <w:r w:rsidR="00BC6F99">
              <w:rPr>
                <w:sz w:val="20"/>
                <w:szCs w:val="20"/>
              </w:rPr>
              <w:t># in TS 38.133</w:t>
            </w:r>
            <w:r w:rsidR="00685682">
              <w:rPr>
                <w:sz w:val="20"/>
                <w:szCs w:val="20"/>
              </w:rPr>
              <w:t xml:space="preserve"> impacted/new requirement needed/no impact)</w:t>
            </w:r>
          </w:p>
        </w:tc>
      </w:tr>
      <w:tr w:rsidR="00685682" w:rsidRPr="00A02AD2" w14:paraId="6433B0A7" w14:textId="77777777" w:rsidTr="00685682">
        <w:trPr>
          <w:trHeight w:val="230"/>
        </w:trPr>
        <w:tc>
          <w:tcPr>
            <w:tcW w:w="988" w:type="dxa"/>
            <w:vMerge w:val="restart"/>
            <w:shd w:val="clear" w:color="auto" w:fill="auto"/>
          </w:tcPr>
          <w:p w14:paraId="15A81EEA" w14:textId="1BB9DE46" w:rsidR="00CB3CED" w:rsidRPr="00A02AD2" w:rsidRDefault="00CB3CED" w:rsidP="00CB3CED">
            <w:pPr>
              <w:spacing w:after="0"/>
              <w:rPr>
                <w:sz w:val="20"/>
                <w:szCs w:val="20"/>
              </w:rPr>
            </w:pPr>
            <w:r w:rsidRPr="00A02AD2">
              <w:rPr>
                <w:sz w:val="20"/>
                <w:szCs w:val="20"/>
              </w:rPr>
              <w:t>NW-sided model</w:t>
            </w:r>
          </w:p>
        </w:tc>
        <w:tc>
          <w:tcPr>
            <w:tcW w:w="2976" w:type="dxa"/>
            <w:shd w:val="clear" w:color="auto" w:fill="auto"/>
          </w:tcPr>
          <w:p w14:paraId="6DB6C59B" w14:textId="2B1C4A32" w:rsidR="00CB3CED" w:rsidRPr="00A02AD2" w:rsidRDefault="00CB3CED" w:rsidP="00CB3CED">
            <w:pPr>
              <w:spacing w:after="0"/>
              <w:rPr>
                <w:sz w:val="20"/>
                <w:szCs w:val="20"/>
              </w:rPr>
            </w:pPr>
            <w:r w:rsidRPr="00A02AD2">
              <w:rPr>
                <w:sz w:val="20"/>
                <w:szCs w:val="20"/>
              </w:rPr>
              <w:t>Data collection</w:t>
            </w:r>
          </w:p>
        </w:tc>
        <w:tc>
          <w:tcPr>
            <w:tcW w:w="2835" w:type="dxa"/>
            <w:shd w:val="clear" w:color="auto" w:fill="auto"/>
          </w:tcPr>
          <w:p w14:paraId="17C7B9E8" w14:textId="3E43110B" w:rsidR="00CB3CED" w:rsidRPr="00A02AD2" w:rsidRDefault="00CB3CED" w:rsidP="00CB3CED">
            <w:pPr>
              <w:spacing w:after="0"/>
              <w:rPr>
                <w:sz w:val="20"/>
                <w:szCs w:val="20"/>
              </w:rPr>
            </w:pPr>
          </w:p>
        </w:tc>
      </w:tr>
      <w:tr w:rsidR="00CB3CED" w:rsidRPr="00A02AD2" w14:paraId="3AF22645" w14:textId="77777777" w:rsidTr="00685682">
        <w:trPr>
          <w:trHeight w:val="20"/>
        </w:trPr>
        <w:tc>
          <w:tcPr>
            <w:tcW w:w="988" w:type="dxa"/>
            <w:vMerge/>
            <w:shd w:val="clear" w:color="auto" w:fill="auto"/>
          </w:tcPr>
          <w:p w14:paraId="2E0CD96D" w14:textId="77777777" w:rsidR="00CB3CED" w:rsidRPr="00A02AD2" w:rsidRDefault="00CB3CED" w:rsidP="00CB3CED">
            <w:pPr>
              <w:spacing w:after="0"/>
              <w:rPr>
                <w:sz w:val="20"/>
                <w:szCs w:val="20"/>
              </w:rPr>
            </w:pPr>
          </w:p>
        </w:tc>
        <w:tc>
          <w:tcPr>
            <w:tcW w:w="2976" w:type="dxa"/>
            <w:shd w:val="clear" w:color="auto" w:fill="auto"/>
          </w:tcPr>
          <w:p w14:paraId="3DFDED82" w14:textId="77777777" w:rsidR="00CB3CED" w:rsidRPr="00A02AD2" w:rsidRDefault="00CB3CED" w:rsidP="00CB3CED">
            <w:pPr>
              <w:spacing w:after="0"/>
              <w:rPr>
                <w:sz w:val="20"/>
                <w:szCs w:val="20"/>
              </w:rPr>
            </w:pPr>
            <w:r w:rsidRPr="00A02AD2">
              <w:rPr>
                <w:sz w:val="20"/>
                <w:szCs w:val="20"/>
              </w:rPr>
              <w:t>Inference</w:t>
            </w:r>
          </w:p>
        </w:tc>
        <w:tc>
          <w:tcPr>
            <w:tcW w:w="2835" w:type="dxa"/>
            <w:shd w:val="clear" w:color="auto" w:fill="auto"/>
          </w:tcPr>
          <w:p w14:paraId="518D75EF" w14:textId="28FCF398" w:rsidR="00CB3CED" w:rsidRPr="00A02AD2" w:rsidRDefault="00CB3CED" w:rsidP="00CB3CED">
            <w:pPr>
              <w:spacing w:after="0"/>
              <w:rPr>
                <w:sz w:val="20"/>
                <w:szCs w:val="20"/>
              </w:rPr>
            </w:pPr>
          </w:p>
        </w:tc>
      </w:tr>
      <w:tr w:rsidR="00CB3CED" w:rsidRPr="00A02AD2" w14:paraId="0CA1A7CB" w14:textId="77777777" w:rsidTr="00685682">
        <w:trPr>
          <w:trHeight w:val="20"/>
        </w:trPr>
        <w:tc>
          <w:tcPr>
            <w:tcW w:w="988" w:type="dxa"/>
            <w:vMerge/>
            <w:shd w:val="clear" w:color="auto" w:fill="auto"/>
          </w:tcPr>
          <w:p w14:paraId="76B2F3BD" w14:textId="77777777" w:rsidR="00CB3CED" w:rsidRPr="00A02AD2" w:rsidRDefault="00CB3CED" w:rsidP="00CB3CED">
            <w:pPr>
              <w:spacing w:after="0"/>
              <w:rPr>
                <w:sz w:val="20"/>
                <w:szCs w:val="20"/>
              </w:rPr>
            </w:pPr>
          </w:p>
        </w:tc>
        <w:tc>
          <w:tcPr>
            <w:tcW w:w="2976" w:type="dxa"/>
            <w:shd w:val="clear" w:color="auto" w:fill="auto"/>
          </w:tcPr>
          <w:p w14:paraId="4A3D8F39" w14:textId="77777777" w:rsidR="00CB3CED" w:rsidRPr="00A02AD2" w:rsidRDefault="00CB3CED" w:rsidP="00CB3CED">
            <w:pPr>
              <w:spacing w:after="0"/>
              <w:rPr>
                <w:sz w:val="20"/>
                <w:szCs w:val="20"/>
              </w:rPr>
            </w:pPr>
            <w:r w:rsidRPr="00A02AD2">
              <w:rPr>
                <w:sz w:val="20"/>
                <w:szCs w:val="20"/>
              </w:rPr>
              <w:t>Perf. monitoring</w:t>
            </w:r>
          </w:p>
        </w:tc>
        <w:tc>
          <w:tcPr>
            <w:tcW w:w="2835" w:type="dxa"/>
            <w:shd w:val="clear" w:color="auto" w:fill="auto"/>
          </w:tcPr>
          <w:p w14:paraId="36AC5766" w14:textId="0B19C84B" w:rsidR="00CB3CED" w:rsidRPr="00A02AD2" w:rsidRDefault="00CB3CED" w:rsidP="00CB3CED">
            <w:pPr>
              <w:spacing w:after="0"/>
              <w:rPr>
                <w:sz w:val="20"/>
                <w:szCs w:val="20"/>
              </w:rPr>
            </w:pPr>
          </w:p>
        </w:tc>
      </w:tr>
      <w:tr w:rsidR="00CB3CED" w:rsidRPr="00A02AD2" w14:paraId="078F4BCE" w14:textId="77777777" w:rsidTr="00685682">
        <w:trPr>
          <w:trHeight w:val="20"/>
        </w:trPr>
        <w:tc>
          <w:tcPr>
            <w:tcW w:w="988" w:type="dxa"/>
            <w:vMerge/>
            <w:shd w:val="clear" w:color="auto" w:fill="auto"/>
          </w:tcPr>
          <w:p w14:paraId="30AED204" w14:textId="77777777" w:rsidR="00CB3CED" w:rsidRPr="00A02AD2" w:rsidRDefault="00CB3CED" w:rsidP="00CB3CED">
            <w:pPr>
              <w:spacing w:after="0"/>
              <w:rPr>
                <w:sz w:val="20"/>
                <w:szCs w:val="20"/>
              </w:rPr>
            </w:pPr>
          </w:p>
        </w:tc>
        <w:tc>
          <w:tcPr>
            <w:tcW w:w="2976" w:type="dxa"/>
            <w:shd w:val="clear" w:color="auto" w:fill="auto"/>
          </w:tcPr>
          <w:p w14:paraId="3DBBB0EE" w14:textId="77777777" w:rsidR="00CB3CED" w:rsidRPr="00A02AD2" w:rsidRDefault="00CB3CED" w:rsidP="00CB3CED">
            <w:pPr>
              <w:spacing w:after="0"/>
              <w:rPr>
                <w:sz w:val="20"/>
                <w:szCs w:val="20"/>
              </w:rPr>
            </w:pPr>
            <w:r w:rsidRPr="00A02AD2">
              <w:rPr>
                <w:sz w:val="20"/>
                <w:szCs w:val="20"/>
              </w:rPr>
              <w:t>LCM</w:t>
            </w:r>
          </w:p>
        </w:tc>
        <w:tc>
          <w:tcPr>
            <w:tcW w:w="2835" w:type="dxa"/>
            <w:shd w:val="clear" w:color="auto" w:fill="auto"/>
          </w:tcPr>
          <w:p w14:paraId="647F6D41" w14:textId="77258FF4" w:rsidR="00CB3CED" w:rsidRPr="00A02AD2" w:rsidRDefault="00CB3CED" w:rsidP="00CB3CED">
            <w:pPr>
              <w:spacing w:after="0"/>
              <w:rPr>
                <w:sz w:val="20"/>
                <w:szCs w:val="20"/>
              </w:rPr>
            </w:pPr>
          </w:p>
        </w:tc>
      </w:tr>
      <w:tr w:rsidR="00CB3CED" w:rsidRPr="00A02AD2" w14:paraId="048C9B17" w14:textId="77777777" w:rsidTr="00685682">
        <w:trPr>
          <w:trHeight w:val="20"/>
        </w:trPr>
        <w:tc>
          <w:tcPr>
            <w:tcW w:w="988" w:type="dxa"/>
            <w:vMerge w:val="restart"/>
            <w:shd w:val="clear" w:color="auto" w:fill="auto"/>
          </w:tcPr>
          <w:p w14:paraId="1F5BD49C" w14:textId="77777777" w:rsidR="00CB3CED" w:rsidRPr="00A02AD2" w:rsidRDefault="00CB3CED" w:rsidP="00CB3CED">
            <w:pPr>
              <w:spacing w:after="0"/>
              <w:rPr>
                <w:sz w:val="20"/>
                <w:szCs w:val="20"/>
              </w:rPr>
            </w:pPr>
            <w:r w:rsidRPr="00A02AD2">
              <w:rPr>
                <w:sz w:val="20"/>
                <w:szCs w:val="20"/>
              </w:rPr>
              <w:t>UE-</w:t>
            </w:r>
            <w:r>
              <w:rPr>
                <w:sz w:val="20"/>
                <w:szCs w:val="20"/>
              </w:rPr>
              <w:br/>
            </w:r>
            <w:r w:rsidRPr="00A02AD2">
              <w:rPr>
                <w:sz w:val="20"/>
                <w:szCs w:val="20"/>
              </w:rPr>
              <w:t>sided model</w:t>
            </w:r>
          </w:p>
        </w:tc>
        <w:tc>
          <w:tcPr>
            <w:tcW w:w="2976" w:type="dxa"/>
            <w:shd w:val="clear" w:color="auto" w:fill="auto"/>
          </w:tcPr>
          <w:p w14:paraId="20F8360C" w14:textId="77777777" w:rsidR="00CB3CED" w:rsidRPr="00A02AD2" w:rsidRDefault="00CB3CED" w:rsidP="00CB3CED">
            <w:pPr>
              <w:spacing w:after="0"/>
              <w:rPr>
                <w:sz w:val="20"/>
                <w:szCs w:val="20"/>
              </w:rPr>
            </w:pPr>
            <w:r w:rsidRPr="00A02AD2">
              <w:rPr>
                <w:sz w:val="20"/>
                <w:szCs w:val="20"/>
              </w:rPr>
              <w:t>Data collection</w:t>
            </w:r>
          </w:p>
        </w:tc>
        <w:tc>
          <w:tcPr>
            <w:tcW w:w="2835" w:type="dxa"/>
            <w:shd w:val="clear" w:color="auto" w:fill="auto"/>
          </w:tcPr>
          <w:p w14:paraId="6D3E27E0" w14:textId="77107202" w:rsidR="00CB3CED" w:rsidRPr="00A02AD2" w:rsidRDefault="00CB3CED" w:rsidP="00CB3CED">
            <w:pPr>
              <w:spacing w:after="0"/>
              <w:rPr>
                <w:sz w:val="20"/>
                <w:szCs w:val="20"/>
              </w:rPr>
            </w:pPr>
          </w:p>
        </w:tc>
      </w:tr>
      <w:tr w:rsidR="00CB3CED" w:rsidRPr="00A02AD2" w14:paraId="20C1C196" w14:textId="77777777" w:rsidTr="00685682">
        <w:trPr>
          <w:trHeight w:val="20"/>
        </w:trPr>
        <w:tc>
          <w:tcPr>
            <w:tcW w:w="988" w:type="dxa"/>
            <w:vMerge/>
            <w:shd w:val="clear" w:color="auto" w:fill="auto"/>
          </w:tcPr>
          <w:p w14:paraId="21266540" w14:textId="77777777" w:rsidR="00CB3CED" w:rsidRPr="00A02AD2" w:rsidRDefault="00CB3CED" w:rsidP="00CB3CED">
            <w:pPr>
              <w:spacing w:after="0"/>
              <w:rPr>
                <w:sz w:val="20"/>
                <w:szCs w:val="20"/>
              </w:rPr>
            </w:pPr>
          </w:p>
        </w:tc>
        <w:tc>
          <w:tcPr>
            <w:tcW w:w="2976" w:type="dxa"/>
            <w:shd w:val="clear" w:color="auto" w:fill="auto"/>
          </w:tcPr>
          <w:p w14:paraId="5906FBF3" w14:textId="77777777" w:rsidR="00CB3CED" w:rsidRPr="00A02AD2" w:rsidRDefault="00CB3CED" w:rsidP="00CB3CED">
            <w:pPr>
              <w:spacing w:after="0"/>
              <w:rPr>
                <w:sz w:val="20"/>
                <w:szCs w:val="20"/>
              </w:rPr>
            </w:pPr>
            <w:r w:rsidRPr="00A02AD2">
              <w:rPr>
                <w:sz w:val="20"/>
                <w:szCs w:val="20"/>
              </w:rPr>
              <w:t>Additional assistance information</w:t>
            </w:r>
          </w:p>
        </w:tc>
        <w:tc>
          <w:tcPr>
            <w:tcW w:w="2835" w:type="dxa"/>
            <w:shd w:val="clear" w:color="auto" w:fill="auto"/>
          </w:tcPr>
          <w:p w14:paraId="7BFC7FDA" w14:textId="4CF2A5FF" w:rsidR="00CB3CED" w:rsidRPr="00A02AD2" w:rsidRDefault="00CB3CED" w:rsidP="00CB3CED">
            <w:pPr>
              <w:spacing w:after="0"/>
              <w:rPr>
                <w:sz w:val="20"/>
                <w:szCs w:val="20"/>
              </w:rPr>
            </w:pPr>
          </w:p>
        </w:tc>
      </w:tr>
      <w:tr w:rsidR="00CB3CED" w:rsidRPr="00A02AD2" w14:paraId="7AE8FDF2" w14:textId="77777777" w:rsidTr="00685682">
        <w:trPr>
          <w:trHeight w:val="20"/>
        </w:trPr>
        <w:tc>
          <w:tcPr>
            <w:tcW w:w="988" w:type="dxa"/>
            <w:vMerge/>
            <w:shd w:val="clear" w:color="auto" w:fill="auto"/>
          </w:tcPr>
          <w:p w14:paraId="442C66D7" w14:textId="77777777" w:rsidR="00CB3CED" w:rsidRPr="00A02AD2" w:rsidRDefault="00CB3CED" w:rsidP="00CB3CED">
            <w:pPr>
              <w:spacing w:after="0"/>
              <w:rPr>
                <w:sz w:val="20"/>
                <w:szCs w:val="20"/>
              </w:rPr>
            </w:pPr>
          </w:p>
        </w:tc>
        <w:tc>
          <w:tcPr>
            <w:tcW w:w="2976" w:type="dxa"/>
            <w:shd w:val="clear" w:color="auto" w:fill="auto"/>
          </w:tcPr>
          <w:p w14:paraId="76722DA7" w14:textId="77777777" w:rsidR="00CB3CED" w:rsidRPr="00A02AD2" w:rsidRDefault="00CB3CED" w:rsidP="00CB3CED">
            <w:pPr>
              <w:spacing w:after="0"/>
              <w:rPr>
                <w:sz w:val="20"/>
                <w:szCs w:val="20"/>
              </w:rPr>
            </w:pPr>
            <w:r w:rsidRPr="00A02AD2">
              <w:rPr>
                <w:sz w:val="20"/>
                <w:szCs w:val="20"/>
              </w:rPr>
              <w:t>Inference</w:t>
            </w:r>
          </w:p>
        </w:tc>
        <w:tc>
          <w:tcPr>
            <w:tcW w:w="2835" w:type="dxa"/>
            <w:shd w:val="clear" w:color="auto" w:fill="auto"/>
          </w:tcPr>
          <w:p w14:paraId="154E60EC" w14:textId="13D6F770" w:rsidR="00CB3CED" w:rsidRPr="00A02AD2" w:rsidRDefault="00CB3CED" w:rsidP="00CB3CED">
            <w:pPr>
              <w:spacing w:after="0"/>
              <w:rPr>
                <w:sz w:val="20"/>
                <w:szCs w:val="20"/>
              </w:rPr>
            </w:pPr>
          </w:p>
        </w:tc>
      </w:tr>
      <w:tr w:rsidR="00CB3CED" w:rsidRPr="00A02AD2" w14:paraId="6A1CFA83" w14:textId="77777777" w:rsidTr="00685682">
        <w:trPr>
          <w:trHeight w:val="20"/>
        </w:trPr>
        <w:tc>
          <w:tcPr>
            <w:tcW w:w="988" w:type="dxa"/>
            <w:vMerge/>
            <w:shd w:val="clear" w:color="auto" w:fill="auto"/>
          </w:tcPr>
          <w:p w14:paraId="5763204D" w14:textId="77777777" w:rsidR="00CB3CED" w:rsidRPr="00A02AD2" w:rsidRDefault="00CB3CED" w:rsidP="00CB3CED">
            <w:pPr>
              <w:spacing w:after="0"/>
              <w:rPr>
                <w:sz w:val="20"/>
                <w:szCs w:val="20"/>
              </w:rPr>
            </w:pPr>
          </w:p>
        </w:tc>
        <w:tc>
          <w:tcPr>
            <w:tcW w:w="2976" w:type="dxa"/>
            <w:shd w:val="clear" w:color="auto" w:fill="auto"/>
          </w:tcPr>
          <w:p w14:paraId="10DB1FB0" w14:textId="77777777" w:rsidR="00CB3CED" w:rsidRPr="00A02AD2" w:rsidRDefault="00CB3CED" w:rsidP="00CB3CED">
            <w:pPr>
              <w:spacing w:after="0"/>
              <w:rPr>
                <w:sz w:val="20"/>
                <w:szCs w:val="20"/>
              </w:rPr>
            </w:pPr>
            <w:r w:rsidRPr="00A02AD2">
              <w:rPr>
                <w:sz w:val="20"/>
                <w:szCs w:val="20"/>
              </w:rPr>
              <w:t>Perf. monitoring</w:t>
            </w:r>
          </w:p>
        </w:tc>
        <w:tc>
          <w:tcPr>
            <w:tcW w:w="2835" w:type="dxa"/>
            <w:shd w:val="clear" w:color="auto" w:fill="auto"/>
          </w:tcPr>
          <w:p w14:paraId="415B6420" w14:textId="38DF4853" w:rsidR="00CB3CED" w:rsidRPr="00A02AD2" w:rsidRDefault="00CB3CED" w:rsidP="00CB3CED">
            <w:pPr>
              <w:spacing w:after="0"/>
              <w:rPr>
                <w:sz w:val="20"/>
                <w:szCs w:val="20"/>
              </w:rPr>
            </w:pPr>
          </w:p>
        </w:tc>
      </w:tr>
      <w:tr w:rsidR="00CB3CED" w:rsidRPr="004E768B" w14:paraId="598980E3" w14:textId="77777777" w:rsidTr="00685682">
        <w:trPr>
          <w:trHeight w:val="20"/>
        </w:trPr>
        <w:tc>
          <w:tcPr>
            <w:tcW w:w="988" w:type="dxa"/>
            <w:vMerge/>
            <w:shd w:val="clear" w:color="auto" w:fill="auto"/>
          </w:tcPr>
          <w:p w14:paraId="74C35A17" w14:textId="77777777" w:rsidR="00CB3CED" w:rsidRPr="00A02AD2" w:rsidRDefault="00CB3CED" w:rsidP="00CB3CED">
            <w:pPr>
              <w:spacing w:after="0"/>
              <w:rPr>
                <w:sz w:val="20"/>
                <w:szCs w:val="20"/>
              </w:rPr>
            </w:pPr>
          </w:p>
        </w:tc>
        <w:tc>
          <w:tcPr>
            <w:tcW w:w="2976" w:type="dxa"/>
            <w:shd w:val="clear" w:color="auto" w:fill="auto"/>
          </w:tcPr>
          <w:p w14:paraId="056410C8" w14:textId="77777777" w:rsidR="00CB3CED" w:rsidRPr="00A02AD2" w:rsidRDefault="00CB3CED" w:rsidP="00CB3CED">
            <w:pPr>
              <w:spacing w:after="0"/>
              <w:rPr>
                <w:sz w:val="20"/>
                <w:szCs w:val="20"/>
              </w:rPr>
            </w:pPr>
            <w:r w:rsidRPr="00A02AD2">
              <w:rPr>
                <w:sz w:val="20"/>
                <w:szCs w:val="20"/>
              </w:rPr>
              <w:t>LCM</w:t>
            </w:r>
          </w:p>
        </w:tc>
        <w:tc>
          <w:tcPr>
            <w:tcW w:w="2835" w:type="dxa"/>
            <w:shd w:val="clear" w:color="auto" w:fill="auto"/>
          </w:tcPr>
          <w:p w14:paraId="6AE475D6" w14:textId="68E65A50" w:rsidR="00CB3CED" w:rsidRPr="004E768B" w:rsidRDefault="00CB3CED" w:rsidP="00CB3CED">
            <w:pPr>
              <w:spacing w:after="0"/>
              <w:rPr>
                <w:sz w:val="20"/>
                <w:szCs w:val="20"/>
              </w:rPr>
            </w:pPr>
          </w:p>
        </w:tc>
      </w:tr>
    </w:tbl>
    <w:p w14:paraId="48706964" w14:textId="3817CFD9" w:rsidR="00AF0F2D" w:rsidRDefault="00AF0F2D" w:rsidP="00B42A45">
      <w:pPr>
        <w:spacing w:before="120" w:after="120"/>
        <w:jc w:val="both"/>
      </w:pPr>
    </w:p>
    <w:p w14:paraId="048D99C4" w14:textId="4750B730" w:rsidR="00FB292F" w:rsidRDefault="00FB292F" w:rsidP="00B42A45">
      <w:pPr>
        <w:spacing w:before="120" w:after="120"/>
        <w:jc w:val="both"/>
      </w:pPr>
    </w:p>
    <w:p w14:paraId="7E90951C" w14:textId="0BB549DD" w:rsidR="00FB292F" w:rsidRDefault="00FB292F" w:rsidP="00B42A45">
      <w:pPr>
        <w:spacing w:before="120" w:after="120"/>
        <w:jc w:val="both"/>
      </w:pPr>
    </w:p>
    <w:p w14:paraId="44DF4BF9" w14:textId="214B6646" w:rsidR="00FB292F" w:rsidRDefault="00FB292F" w:rsidP="00B42A45">
      <w:pPr>
        <w:spacing w:before="120" w:after="120"/>
        <w:jc w:val="both"/>
      </w:pPr>
    </w:p>
    <w:p w14:paraId="649F3D8E" w14:textId="4C095E48" w:rsidR="002A1F52" w:rsidRDefault="002A1F52" w:rsidP="00B42A45">
      <w:pPr>
        <w:spacing w:before="120" w:after="120"/>
        <w:jc w:val="both"/>
      </w:pPr>
    </w:p>
    <w:p w14:paraId="1E72C700" w14:textId="77777777" w:rsidR="002A1F52" w:rsidRDefault="002A1F52" w:rsidP="00B42A45">
      <w:pPr>
        <w:spacing w:before="120" w:after="120"/>
        <w:jc w:val="both"/>
      </w:pPr>
    </w:p>
    <w:p w14:paraId="4F1F12B9" w14:textId="1B0D87E3" w:rsidR="00FB292F" w:rsidRDefault="00FB292F" w:rsidP="00B42A45">
      <w:pPr>
        <w:spacing w:before="120" w:after="120"/>
        <w:jc w:val="both"/>
      </w:pPr>
    </w:p>
    <w:p w14:paraId="62E3FE73" w14:textId="73A69950" w:rsidR="00F02FE1" w:rsidRDefault="00187AA1" w:rsidP="0045160A">
      <w:pPr>
        <w:pStyle w:val="Heading1"/>
        <w:tabs>
          <w:tab w:val="num" w:pos="522"/>
        </w:tabs>
        <w:ind w:left="522" w:hanging="522"/>
        <w:rPr>
          <w:lang w:val="en-US" w:eastAsia="zh-CN"/>
        </w:rPr>
      </w:pPr>
      <w:r>
        <w:rPr>
          <w:lang w:val="en-US" w:eastAsia="zh-CN"/>
        </w:rPr>
        <w:t>3.</w:t>
      </w:r>
      <w:r w:rsidR="00F02FE1" w:rsidRPr="00A54C75">
        <w:rPr>
          <w:lang w:val="en-US" w:eastAsia="zh-CN"/>
        </w:rPr>
        <w:t xml:space="preserve"> </w:t>
      </w:r>
      <w:r w:rsidR="00247D5C">
        <w:rPr>
          <w:lang w:val="en-US" w:eastAsia="zh-CN"/>
        </w:rPr>
        <w:t xml:space="preserve">RAN4 </w:t>
      </w:r>
      <w:r w:rsidR="00F01E2A">
        <w:rPr>
          <w:lang w:val="en-US" w:eastAsia="zh-CN"/>
        </w:rPr>
        <w:t xml:space="preserve">Core </w:t>
      </w:r>
      <w:r w:rsidR="00247D5C">
        <w:rPr>
          <w:lang w:val="en-US" w:eastAsia="zh-CN"/>
        </w:rPr>
        <w:t xml:space="preserve">Requirement </w:t>
      </w:r>
      <w:r w:rsidR="0045160A">
        <w:rPr>
          <w:lang w:val="en-US" w:eastAsia="zh-CN"/>
        </w:rPr>
        <w:t>Impact for</w:t>
      </w:r>
      <w:r w:rsidR="00247D5C">
        <w:rPr>
          <w:lang w:val="en-US" w:eastAsia="zh-CN"/>
        </w:rPr>
        <w:t xml:space="preserve"> NW-Sided Model</w:t>
      </w:r>
    </w:p>
    <w:p w14:paraId="58394E01" w14:textId="202E71EF" w:rsidR="00B55444" w:rsidRDefault="009D265B" w:rsidP="00E67217">
      <w:pPr>
        <w:spacing w:after="180"/>
        <w:jc w:val="both"/>
      </w:pPr>
      <w:r w:rsidRPr="009D265B">
        <w:t xml:space="preserve">For </w:t>
      </w:r>
      <w:r>
        <w:t xml:space="preserve">NW-sided model for AI-BM, </w:t>
      </w:r>
      <w:r w:rsidR="00B55444">
        <w:t>we provide our analysis on RAN4 core requirement impact for NW-sided model</w:t>
      </w:r>
      <w:r w:rsidR="000E61E0">
        <w:t>, for the procedure of data collection, inference, performance monitoring and LCM</w:t>
      </w:r>
      <w:r w:rsidR="00B55444">
        <w:t xml:space="preserve">. </w:t>
      </w:r>
    </w:p>
    <w:p w14:paraId="309D5683" w14:textId="1DBDFDF8" w:rsidR="004E768B" w:rsidRPr="00E04206" w:rsidRDefault="00187AA1" w:rsidP="00BA3006">
      <w:pPr>
        <w:pStyle w:val="Heading2"/>
        <w:rPr>
          <w:lang w:val="en-US" w:eastAsia="zh-CN"/>
        </w:rPr>
      </w:pPr>
      <w:r>
        <w:rPr>
          <w:lang w:val="en-US" w:eastAsia="zh-CN"/>
        </w:rPr>
        <w:t>3</w:t>
      </w:r>
      <w:r w:rsidR="004E768B" w:rsidRPr="00E04206">
        <w:rPr>
          <w:lang w:val="en-US" w:eastAsia="zh-CN"/>
        </w:rPr>
        <w:t>.</w:t>
      </w:r>
      <w:r w:rsidR="00E04206">
        <w:rPr>
          <w:lang w:val="en-US" w:eastAsia="zh-CN"/>
        </w:rPr>
        <w:t>1</w:t>
      </w:r>
      <w:r w:rsidR="004E768B" w:rsidRPr="00E04206">
        <w:rPr>
          <w:lang w:val="en-US" w:eastAsia="zh-CN"/>
        </w:rPr>
        <w:t xml:space="preserve"> Data collection for NW-sided model</w:t>
      </w:r>
      <w:r w:rsidR="006D3694">
        <w:rPr>
          <w:lang w:val="en-US" w:eastAsia="zh-CN"/>
        </w:rPr>
        <w:t xml:space="preserve"> (for </w:t>
      </w:r>
      <w:r w:rsidR="008B4D15">
        <w:rPr>
          <w:lang w:val="en-US" w:eastAsia="zh-CN"/>
        </w:rPr>
        <w:t xml:space="preserve">training and </w:t>
      </w:r>
      <w:r w:rsidR="006D3694">
        <w:rPr>
          <w:lang w:val="en-US" w:eastAsia="zh-CN"/>
        </w:rPr>
        <w:t>inference)</w:t>
      </w:r>
    </w:p>
    <w:p w14:paraId="13DCF3D7" w14:textId="1BA5708F" w:rsidR="008F0B56" w:rsidRPr="00657589" w:rsidRDefault="00B64054" w:rsidP="00BA3006">
      <w:pPr>
        <w:spacing w:after="180"/>
        <w:jc w:val="both"/>
      </w:pPr>
      <w:r w:rsidRPr="00B64054">
        <w:rPr>
          <w:color w:val="000000" w:themeColor="text1"/>
        </w:rPr>
        <w:t xml:space="preserve">In RAN1#116bis, </w:t>
      </w:r>
      <w:r>
        <w:rPr>
          <w:color w:val="000000" w:themeColor="text1"/>
        </w:rPr>
        <w:t>RAN1 agree to using existing CSI framework for configuration of Set A and B as starting point</w:t>
      </w:r>
      <w:r w:rsidR="00657589">
        <w:rPr>
          <w:color w:val="000000" w:themeColor="text1"/>
        </w:rPr>
        <w:t xml:space="preserve">. </w:t>
      </w:r>
      <w:r w:rsidRPr="00F74493">
        <w:t>From L1-RSRP reporting</w:t>
      </w:r>
      <w:r w:rsidR="00657589">
        <w:t xml:space="preserve"> content</w:t>
      </w:r>
      <w:r w:rsidRPr="00F74493">
        <w:t xml:space="preserve"> perspective, a</w:t>
      </w:r>
      <w:r w:rsidR="00C332C9" w:rsidRPr="00F74493">
        <w:t xml:space="preserve">s provided in TR 38.843 [1], regarding data collection for NW-side AI/ML model, </w:t>
      </w:r>
      <w:r w:rsidR="00612F5E" w:rsidRPr="00F74493">
        <w:t>options for</w:t>
      </w:r>
      <w:r w:rsidR="00C332C9" w:rsidRPr="00F74493">
        <w:t xml:space="preserve"> the contents of collected data</w:t>
      </w:r>
      <w:r w:rsidR="00612F5E" w:rsidRPr="00F74493">
        <w:t xml:space="preserve"> are </w:t>
      </w:r>
      <w:r w:rsidR="00346368" w:rsidRPr="00F74493">
        <w:t>provided</w:t>
      </w:r>
      <w:r w:rsidR="009532E1">
        <w:t xml:space="preserve"> by considering the different reported contents and larger number of beams.</w:t>
      </w:r>
    </w:p>
    <w:p w14:paraId="2FA84F0F" w14:textId="61AB9C5A" w:rsidR="005708A9" w:rsidRPr="00AA2271" w:rsidRDefault="00E67217" w:rsidP="00BA3006">
      <w:pPr>
        <w:spacing w:after="180"/>
        <w:jc w:val="both"/>
      </w:pPr>
      <w:r w:rsidRPr="00AA2271">
        <w:rPr>
          <w:color w:val="000000" w:themeColor="text1"/>
        </w:rPr>
        <w:t xml:space="preserve">Particularly for model inference, </w:t>
      </w:r>
      <w:r w:rsidR="00AA2271" w:rsidRPr="00AA2271">
        <w:rPr>
          <w:color w:val="000000" w:themeColor="text1"/>
        </w:rPr>
        <w:t>f</w:t>
      </w:r>
      <w:r w:rsidR="005708A9" w:rsidRPr="00AA2271">
        <w:t>or data collection for NW-sided model</w:t>
      </w:r>
      <w:r w:rsidR="0052185A" w:rsidRPr="00AA2271">
        <w:t xml:space="preserve"> </w:t>
      </w:r>
      <w:r w:rsidR="005708A9" w:rsidRPr="00AA2271">
        <w:t xml:space="preserve">inference, the enhancement on UE beam reporting (i.e., </w:t>
      </w:r>
      <w:r w:rsidR="0052185A" w:rsidRPr="00AA2271">
        <w:t xml:space="preserve">the report of </w:t>
      </w:r>
      <w:r w:rsidR="005708A9" w:rsidRPr="00AA2271">
        <w:t>more than 4 beam</w:t>
      </w:r>
      <w:r w:rsidR="0052185A" w:rsidRPr="00AA2271">
        <w:t xml:space="preserve"> related information</w:t>
      </w:r>
      <w:r w:rsidR="005708A9" w:rsidRPr="00AA2271">
        <w:t xml:space="preserve">) in L1 signaling </w:t>
      </w:r>
      <w:r w:rsidR="0052185A" w:rsidRPr="00AA2271">
        <w:t>could</w:t>
      </w:r>
      <w:r w:rsidR="005708A9" w:rsidRPr="00AA2271">
        <w:t xml:space="preserve"> be introduced for Rel-19 AI-BM.</w:t>
      </w:r>
      <w:r w:rsidR="00AA2271">
        <w:t xml:space="preserve"> </w:t>
      </w:r>
    </w:p>
    <w:p w14:paraId="25418E33" w14:textId="5D42B57B" w:rsidR="008F0B56" w:rsidRPr="00F74493" w:rsidRDefault="007F7570" w:rsidP="00BA3006">
      <w:pPr>
        <w:spacing w:after="180"/>
        <w:jc w:val="both"/>
      </w:pPr>
      <w:r w:rsidRPr="00F74493">
        <w:t xml:space="preserve">On the other hand, for data collection for NW-side AI/ML model of BM-Case1 and BM-Case2, </w:t>
      </w:r>
      <w:r w:rsidR="00AA2271">
        <w:t>the</w:t>
      </w:r>
      <w:r w:rsidR="00047159" w:rsidRPr="00F74493">
        <w:t xml:space="preserve"> </w:t>
      </w:r>
      <w:r w:rsidR="00AA2271">
        <w:t xml:space="preserve">potential </w:t>
      </w:r>
      <w:r w:rsidR="00047159" w:rsidRPr="00F74493">
        <w:t>approaches for overhead reduction are provided in TR 38.843 [1]</w:t>
      </w:r>
      <w:r w:rsidR="00AA2271">
        <w:t xml:space="preserve">, while </w:t>
      </w:r>
      <w:r w:rsidR="006655D7">
        <w:t xml:space="preserve">the following agreement in RAN1#117 could be considered as the way for overhead reduction: since the beam indexes are given accordingly to the configured measurement report, only the differential RSRP are needed. </w:t>
      </w:r>
      <w:r w:rsidR="00047159" w:rsidRPr="00F74493">
        <w:t xml:space="preserve"> </w:t>
      </w:r>
    </w:p>
    <w:tbl>
      <w:tblPr>
        <w:tblStyle w:val="TableGrid"/>
        <w:tblW w:w="0" w:type="auto"/>
        <w:tblLook w:val="04A0" w:firstRow="1" w:lastRow="0" w:firstColumn="1" w:lastColumn="0" w:noHBand="0" w:noVBand="1"/>
      </w:tblPr>
      <w:tblGrid>
        <w:gridCol w:w="9631"/>
      </w:tblGrid>
      <w:tr w:rsidR="00F74493" w:rsidRPr="00F74493" w14:paraId="4A59CAE5" w14:textId="77777777" w:rsidTr="00047159">
        <w:tc>
          <w:tcPr>
            <w:tcW w:w="9631" w:type="dxa"/>
          </w:tcPr>
          <w:p w14:paraId="0588144B" w14:textId="77777777" w:rsidR="006655D7" w:rsidRPr="005F673C" w:rsidRDefault="006655D7" w:rsidP="00BA3006">
            <w:pPr>
              <w:spacing w:after="0"/>
              <w:rPr>
                <w:rFonts w:eastAsia="等线"/>
                <w:b/>
                <w:bCs/>
                <w:sz w:val="20"/>
                <w:szCs w:val="20"/>
                <w:highlight w:val="green"/>
              </w:rPr>
            </w:pPr>
            <w:r w:rsidRPr="005F673C">
              <w:rPr>
                <w:rFonts w:eastAsia="等线"/>
                <w:b/>
                <w:bCs/>
                <w:sz w:val="20"/>
                <w:szCs w:val="20"/>
                <w:highlight w:val="green"/>
              </w:rPr>
              <w:t>Agreement</w:t>
            </w:r>
          </w:p>
          <w:p w14:paraId="507F3924" w14:textId="77777777" w:rsidR="006655D7" w:rsidRPr="005F673C" w:rsidRDefault="006655D7" w:rsidP="00BA3006">
            <w:pPr>
              <w:spacing w:after="0"/>
              <w:rPr>
                <w:sz w:val="20"/>
                <w:szCs w:val="20"/>
              </w:rPr>
            </w:pPr>
            <w:r w:rsidRPr="005F673C">
              <w:rPr>
                <w:sz w:val="20"/>
                <w:szCs w:val="20"/>
              </w:rPr>
              <w:t>For NW-sided model, for inference report, at least for BM-Case 1</w:t>
            </w:r>
            <w:r w:rsidRPr="005F673C">
              <w:rPr>
                <w:rFonts w:eastAsia="等线"/>
                <w:sz w:val="20"/>
                <w:szCs w:val="20"/>
              </w:rPr>
              <w:t>,</w:t>
            </w:r>
            <w:r w:rsidRPr="005F673C">
              <w:rPr>
                <w:sz w:val="20"/>
                <w:szCs w:val="20"/>
              </w:rPr>
              <w:t xml:space="preserve"> the content in a beam report in L1 signaling, support </w:t>
            </w:r>
          </w:p>
          <w:p w14:paraId="3BC00740" w14:textId="77777777" w:rsidR="006655D7" w:rsidRPr="005F673C" w:rsidRDefault="006655D7" w:rsidP="00BA3006">
            <w:pPr>
              <w:pStyle w:val="ListParagraph"/>
              <w:numPr>
                <w:ilvl w:val="0"/>
                <w:numId w:val="28"/>
              </w:numPr>
              <w:overflowPunct/>
              <w:autoSpaceDE/>
              <w:autoSpaceDN/>
              <w:adjustRightInd/>
              <w:spacing w:after="0"/>
              <w:ind w:firstLineChars="0"/>
              <w:textAlignment w:val="auto"/>
            </w:pPr>
            <w:r w:rsidRPr="005F673C">
              <w:t>L1-RSRPs and corresponding beam information of Top</w:t>
            </w:r>
            <w:r w:rsidRPr="005F673C">
              <w:rPr>
                <w:rFonts w:eastAsia="等线"/>
                <w:lang w:eastAsia="zh-CN"/>
              </w:rPr>
              <w:t xml:space="preserve"> M</w:t>
            </w:r>
            <w:r w:rsidRPr="005F673C">
              <w:t xml:space="preserve"> beam(s)</w:t>
            </w:r>
            <w:r w:rsidRPr="005F673C">
              <w:rPr>
                <w:rFonts w:eastAsia="等线"/>
                <w:lang w:eastAsia="zh-CN"/>
              </w:rPr>
              <w:t xml:space="preserve"> </w:t>
            </w:r>
            <w:r w:rsidRPr="005F673C">
              <w:t>with largest M measured value(s) of L1-RSRP(s)</w:t>
            </w:r>
            <w:r w:rsidRPr="005F673C">
              <w:rPr>
                <w:rFonts w:eastAsia="等线"/>
                <w:lang w:eastAsia="zh-CN"/>
              </w:rPr>
              <w:t xml:space="preserve"> of a measurement resource set</w:t>
            </w:r>
            <w:r w:rsidRPr="005F673C">
              <w:t xml:space="preserve">, where M is configured by gNB </w:t>
            </w:r>
          </w:p>
          <w:p w14:paraId="50E2EEAD" w14:textId="77777777" w:rsidR="006655D7" w:rsidRPr="005F673C" w:rsidRDefault="006655D7" w:rsidP="00BA3006">
            <w:pPr>
              <w:pStyle w:val="ListParagraph"/>
              <w:numPr>
                <w:ilvl w:val="0"/>
                <w:numId w:val="29"/>
              </w:numPr>
              <w:overflowPunct/>
              <w:autoSpaceDE/>
              <w:autoSpaceDN/>
              <w:adjustRightInd/>
              <w:spacing w:after="0"/>
              <w:ind w:firstLineChars="0"/>
              <w:textAlignment w:val="auto"/>
            </w:pPr>
            <w:r w:rsidRPr="005F673C">
              <w:rPr>
                <w:rFonts w:eastAsia="等线"/>
                <w:lang w:eastAsia="zh-CN"/>
              </w:rPr>
              <w:t xml:space="preserve">If </w:t>
            </w:r>
            <w:r w:rsidRPr="005F673C">
              <w:t>M = the size of the measurement resource set,</w:t>
            </w:r>
            <w:r w:rsidRPr="005F673C">
              <w:rPr>
                <w:rFonts w:eastAsia="等线"/>
                <w:lang w:eastAsia="zh-CN"/>
              </w:rPr>
              <w:t xml:space="preserve"> the content is </w:t>
            </w:r>
            <w:r w:rsidRPr="005F673C">
              <w:t xml:space="preserve">all L1-RSRPs and one beam index (i.e., CRI/SSBRI) for the largest measured value of L1-RSRP of a measurement resource set </w:t>
            </w:r>
          </w:p>
          <w:p w14:paraId="2CEB472E" w14:textId="77777777" w:rsidR="006655D7" w:rsidRPr="005F673C" w:rsidRDefault="006655D7" w:rsidP="00BA3006">
            <w:pPr>
              <w:pStyle w:val="ListParagraph"/>
              <w:numPr>
                <w:ilvl w:val="0"/>
                <w:numId w:val="28"/>
              </w:numPr>
              <w:overflowPunct/>
              <w:autoSpaceDE/>
              <w:autoSpaceDN/>
              <w:adjustRightInd/>
              <w:spacing w:after="0"/>
              <w:ind w:firstLineChars="0"/>
              <w:textAlignment w:val="auto"/>
            </w:pPr>
            <w:r w:rsidRPr="005F673C">
              <w:rPr>
                <w:rFonts w:eastAsia="等线"/>
                <w:lang w:eastAsia="zh-CN"/>
              </w:rPr>
              <w:t xml:space="preserve">FFS: </w:t>
            </w:r>
            <w:r w:rsidRPr="005F673C">
              <w:t xml:space="preserve">L1-RSRPs and corresponding beam information of </w:t>
            </w:r>
            <w:r w:rsidRPr="005F673C">
              <w:rPr>
                <w:rFonts w:eastAsia="等线"/>
                <w:lang w:eastAsia="zh-CN"/>
              </w:rPr>
              <w:t>u</w:t>
            </w:r>
            <w:r w:rsidRPr="005F673C">
              <w:t>p to M beams within X dB gap to the largest measured value of L1-RSRP, X and M are configured by gNB</w:t>
            </w:r>
            <w:r w:rsidRPr="005F673C">
              <w:rPr>
                <w:rFonts w:eastAsia="等线"/>
                <w:lang w:eastAsia="zh-CN"/>
              </w:rPr>
              <w:t>, and whether/</w:t>
            </w:r>
            <w:r w:rsidRPr="005F673C">
              <w:t xml:space="preserve">how to report number of reported beams </w:t>
            </w:r>
          </w:p>
          <w:p w14:paraId="59166B81" w14:textId="77777777" w:rsidR="006655D7" w:rsidRPr="005F673C" w:rsidRDefault="006655D7" w:rsidP="00BA3006">
            <w:pPr>
              <w:pStyle w:val="ListParagraph"/>
              <w:numPr>
                <w:ilvl w:val="0"/>
                <w:numId w:val="29"/>
              </w:numPr>
              <w:overflowPunct/>
              <w:autoSpaceDE/>
              <w:autoSpaceDN/>
              <w:adjustRightInd/>
              <w:spacing w:after="0"/>
              <w:ind w:left="820" w:firstLineChars="0"/>
              <w:textAlignment w:val="auto"/>
            </w:pPr>
            <w:r w:rsidRPr="005F673C">
              <w:t>FFS on the maximum value of M (where M can be larger than 4) based on UE capability (M may or may not be different for different reporting contents)</w:t>
            </w:r>
          </w:p>
          <w:p w14:paraId="4C270BC1" w14:textId="77777777" w:rsidR="006655D7" w:rsidRPr="005F673C" w:rsidRDefault="006655D7" w:rsidP="00BA3006">
            <w:pPr>
              <w:pStyle w:val="ListParagraph"/>
              <w:numPr>
                <w:ilvl w:val="0"/>
                <w:numId w:val="29"/>
              </w:numPr>
              <w:overflowPunct/>
              <w:autoSpaceDE/>
              <w:autoSpaceDN/>
              <w:adjustRightInd/>
              <w:spacing w:after="0"/>
              <w:ind w:left="820" w:firstLineChars="0"/>
              <w:textAlignment w:val="auto"/>
            </w:pPr>
            <w:r w:rsidRPr="005F673C">
              <w:t>FFS on beam information</w:t>
            </w:r>
          </w:p>
          <w:p w14:paraId="2893D4DC" w14:textId="7BB17A9C" w:rsidR="00047159" w:rsidRPr="00F74493" w:rsidRDefault="006655D7" w:rsidP="00BA3006">
            <w:pPr>
              <w:pStyle w:val="ListParagraph"/>
              <w:numPr>
                <w:ilvl w:val="0"/>
                <w:numId w:val="29"/>
              </w:numPr>
              <w:overflowPunct/>
              <w:autoSpaceDE/>
              <w:autoSpaceDN/>
              <w:adjustRightInd/>
              <w:spacing w:after="0"/>
              <w:ind w:left="820" w:firstLineChars="0"/>
              <w:textAlignment w:val="auto"/>
              <w:rPr>
                <w:lang w:eastAsia="zh-CN"/>
              </w:rPr>
            </w:pPr>
            <w:r w:rsidRPr="005F673C">
              <w:rPr>
                <w:lang w:eastAsia="zh-CN"/>
              </w:rPr>
              <w:t>Note:</w:t>
            </w:r>
            <w:r w:rsidRPr="005F673C">
              <w:t xml:space="preserve"> </w:t>
            </w:r>
            <w:r w:rsidRPr="005F673C">
              <w:rPr>
                <w:lang w:eastAsia="zh-CN"/>
              </w:rPr>
              <w:t xml:space="preserve">Purpose, such as above “For NW-sided model, </w:t>
            </w:r>
            <w:r w:rsidRPr="005F673C">
              <w:t>for inference report, at least for BM-Case 1</w:t>
            </w:r>
            <w:r w:rsidRPr="005F673C">
              <w:rPr>
                <w:lang w:eastAsia="zh-CN"/>
              </w:rPr>
              <w:t>”, will not be specified in RAN 1 specifications</w:t>
            </w:r>
          </w:p>
        </w:tc>
      </w:tr>
    </w:tbl>
    <w:p w14:paraId="5346EE62" w14:textId="06227FEE" w:rsidR="00047159" w:rsidRPr="00F74493" w:rsidRDefault="006655D7" w:rsidP="00BA3006">
      <w:pPr>
        <w:spacing w:after="180"/>
        <w:jc w:val="both"/>
      </w:pPr>
      <w:r>
        <w:lastRenderedPageBreak/>
        <w:t xml:space="preserve">Furthermore, we see </w:t>
      </w:r>
      <w:r w:rsidRPr="006655D7">
        <w:t>the possibilities of more works for overhead reduction</w:t>
      </w:r>
      <w:r w:rsidR="00047159" w:rsidRPr="00F74493">
        <w:t xml:space="preserve">, which </w:t>
      </w:r>
      <w:r w:rsidR="00E37E3E" w:rsidRPr="00F74493">
        <w:t xml:space="preserve">could be specified in the normative work. </w:t>
      </w:r>
    </w:p>
    <w:p w14:paraId="276C430F" w14:textId="4017ABE3" w:rsidR="00B73C80" w:rsidRPr="00B221ED" w:rsidRDefault="00B73C80" w:rsidP="00BA3006">
      <w:pPr>
        <w:spacing w:after="180"/>
        <w:jc w:val="both"/>
        <w:rPr>
          <w:color w:val="000000" w:themeColor="text1"/>
        </w:rPr>
      </w:pPr>
      <w:r w:rsidRPr="00F74493">
        <w:t xml:space="preserve">From signaling perspective, </w:t>
      </w:r>
      <w:r w:rsidR="00586FBD" w:rsidRPr="00F74493">
        <w:t xml:space="preserve">both L1 signaling and higher-layer signaling to report the collected data </w:t>
      </w:r>
      <w:r w:rsidR="00586FBD" w:rsidRPr="00B221ED">
        <w:rPr>
          <w:color w:val="000000" w:themeColor="text1"/>
        </w:rPr>
        <w:t>are considered in TR 38.843</w:t>
      </w:r>
      <w:r w:rsidR="0075125B" w:rsidRPr="00B221ED">
        <w:rPr>
          <w:color w:val="000000" w:themeColor="text1"/>
        </w:rPr>
        <w:t xml:space="preserve">. </w:t>
      </w:r>
    </w:p>
    <w:tbl>
      <w:tblPr>
        <w:tblStyle w:val="TableGrid"/>
        <w:tblW w:w="0" w:type="auto"/>
        <w:tblLook w:val="04A0" w:firstRow="1" w:lastRow="0" w:firstColumn="1" w:lastColumn="0" w:noHBand="0" w:noVBand="1"/>
      </w:tblPr>
      <w:tblGrid>
        <w:gridCol w:w="9631"/>
      </w:tblGrid>
      <w:tr w:rsidR="00B221ED" w:rsidRPr="00B221ED" w14:paraId="00E0D414" w14:textId="77777777" w:rsidTr="00586FBD">
        <w:tc>
          <w:tcPr>
            <w:tcW w:w="9631" w:type="dxa"/>
          </w:tcPr>
          <w:p w14:paraId="6B2B8CEB" w14:textId="77777777" w:rsidR="00586FBD" w:rsidRPr="00B221ED" w:rsidRDefault="00586FBD" w:rsidP="00BA3006">
            <w:pPr>
              <w:spacing w:after="60"/>
              <w:rPr>
                <w:color w:val="000000" w:themeColor="text1"/>
                <w:sz w:val="20"/>
                <w:szCs w:val="20"/>
              </w:rPr>
            </w:pPr>
            <w:r w:rsidRPr="00B221ED">
              <w:rPr>
                <w:color w:val="000000" w:themeColor="text1"/>
                <w:sz w:val="20"/>
                <w:szCs w:val="20"/>
              </w:rPr>
              <w:t xml:space="preserve">Regarding data collection for NW-side AI/ML model of BM-Case1 and BM-Case2, the following reporting signalling for beam-specific aspects maybe applicable: </w:t>
            </w:r>
          </w:p>
          <w:p w14:paraId="00CA1108" w14:textId="77777777" w:rsidR="00586FBD" w:rsidRPr="00B221ED" w:rsidRDefault="00586FBD" w:rsidP="00BA3006">
            <w:pPr>
              <w:pStyle w:val="B1"/>
              <w:spacing w:after="60"/>
              <w:rPr>
                <w:color w:val="000000" w:themeColor="text1"/>
              </w:rPr>
            </w:pPr>
            <w:r w:rsidRPr="00B221ED">
              <w:rPr>
                <w:bCs/>
                <w:iCs/>
                <w:color w:val="000000" w:themeColor="text1"/>
                <w:lang w:eastAsia="zh-CN"/>
              </w:rPr>
              <w:t>-</w:t>
            </w:r>
            <w:r w:rsidRPr="00B221ED">
              <w:rPr>
                <w:bCs/>
                <w:iCs/>
                <w:color w:val="000000" w:themeColor="text1"/>
                <w:lang w:eastAsia="zh-CN"/>
              </w:rPr>
              <w:tab/>
              <w:t xml:space="preserve">L1 signalling to </w:t>
            </w:r>
            <w:r w:rsidRPr="00B221ED">
              <w:rPr>
                <w:color w:val="000000" w:themeColor="text1"/>
              </w:rPr>
              <w:t xml:space="preserve">report the collected data </w:t>
            </w:r>
          </w:p>
          <w:p w14:paraId="62FC048B" w14:textId="77777777" w:rsidR="00586FBD" w:rsidRPr="00B221ED" w:rsidRDefault="00586FBD" w:rsidP="00BA3006">
            <w:pPr>
              <w:pStyle w:val="B1"/>
              <w:spacing w:after="60"/>
              <w:rPr>
                <w:color w:val="000000" w:themeColor="text1"/>
              </w:rPr>
            </w:pPr>
            <w:r w:rsidRPr="00B221ED">
              <w:rPr>
                <w:color w:val="000000" w:themeColor="text1"/>
              </w:rPr>
              <w:t>-</w:t>
            </w:r>
            <w:r w:rsidRPr="00B221ED">
              <w:rPr>
                <w:color w:val="000000" w:themeColor="text1"/>
              </w:rPr>
              <w:tab/>
              <w:t xml:space="preserve">Higher-layer signalling to report the collected data </w:t>
            </w:r>
          </w:p>
          <w:p w14:paraId="794741E1" w14:textId="77777777" w:rsidR="00586FBD" w:rsidRPr="00B221ED" w:rsidRDefault="00586FBD" w:rsidP="00BA3006">
            <w:pPr>
              <w:pStyle w:val="B2"/>
              <w:spacing w:after="60"/>
              <w:rPr>
                <w:color w:val="000000" w:themeColor="text1"/>
              </w:rPr>
            </w:pPr>
            <w:r w:rsidRPr="00B221ED">
              <w:rPr>
                <w:color w:val="000000" w:themeColor="text1"/>
              </w:rPr>
              <w:t>-</w:t>
            </w:r>
            <w:r w:rsidRPr="00B221ED">
              <w:rPr>
                <w:color w:val="000000" w:themeColor="text1"/>
              </w:rPr>
              <w:tab/>
              <w:t>At least not applicable to AI/ML model inference</w:t>
            </w:r>
          </w:p>
          <w:p w14:paraId="3DB743EF" w14:textId="77777777" w:rsidR="00586FBD" w:rsidRPr="00B221ED" w:rsidRDefault="00586FBD" w:rsidP="00BA3006">
            <w:pPr>
              <w:pStyle w:val="B1"/>
              <w:spacing w:after="60"/>
              <w:rPr>
                <w:color w:val="000000" w:themeColor="text1"/>
              </w:rPr>
            </w:pPr>
            <w:r w:rsidRPr="00B221ED">
              <w:rPr>
                <w:color w:val="000000" w:themeColor="text1"/>
              </w:rPr>
              <w:t>-</w:t>
            </w:r>
            <w:r w:rsidRPr="00B221ED">
              <w:rPr>
                <w:color w:val="000000" w:themeColor="text1"/>
              </w:rPr>
              <w:tab/>
              <w:t>Note1: higher layer signalling design is up to RAN2</w:t>
            </w:r>
          </w:p>
          <w:p w14:paraId="3AB5F095" w14:textId="77777777" w:rsidR="00586FBD" w:rsidRPr="00B221ED" w:rsidRDefault="00586FBD" w:rsidP="00BA3006">
            <w:pPr>
              <w:pStyle w:val="B1"/>
              <w:spacing w:after="60"/>
              <w:rPr>
                <w:color w:val="000000" w:themeColor="text1"/>
              </w:rPr>
            </w:pPr>
            <w:r w:rsidRPr="00B221ED">
              <w:rPr>
                <w:color w:val="000000" w:themeColor="text1"/>
              </w:rPr>
              <w:t>-</w:t>
            </w:r>
            <w:r w:rsidRPr="00B221ED">
              <w:rPr>
                <w:color w:val="000000" w:themeColor="text1"/>
              </w:rPr>
              <w:tab/>
              <w:t>Note2: Whether each signalling applicable to each LCM purpose is a separate discussion</w:t>
            </w:r>
          </w:p>
          <w:p w14:paraId="3AC70A3F" w14:textId="5C9A203A" w:rsidR="00586FBD" w:rsidRPr="00B221ED" w:rsidRDefault="00586FBD" w:rsidP="00BA3006">
            <w:pPr>
              <w:pStyle w:val="B1"/>
              <w:spacing w:after="60"/>
              <w:rPr>
                <w:bCs/>
                <w:iCs/>
                <w:color w:val="000000" w:themeColor="text1"/>
                <w:lang w:eastAsia="zh-CN"/>
              </w:rPr>
            </w:pPr>
            <w:r w:rsidRPr="00B221ED">
              <w:rPr>
                <w:color w:val="000000" w:themeColor="text1"/>
              </w:rPr>
              <w:t>-</w:t>
            </w:r>
            <w:r w:rsidRPr="00B221ED">
              <w:rPr>
                <w:color w:val="000000" w:themeColor="text1"/>
              </w:rPr>
              <w:tab/>
              <w:t>Note3: The legacy signalling principle</w:t>
            </w:r>
            <w:r w:rsidRPr="00B221ED">
              <w:rPr>
                <w:bCs/>
                <w:iCs/>
                <w:color w:val="000000" w:themeColor="text1"/>
                <w:lang w:eastAsia="zh-CN"/>
              </w:rPr>
              <w:t xml:space="preserve"> (e.g. RSRP reporting for L1) can be re-used</w:t>
            </w:r>
          </w:p>
        </w:tc>
      </w:tr>
    </w:tbl>
    <w:p w14:paraId="629068B3" w14:textId="522BDA60" w:rsidR="00B221ED" w:rsidRDefault="00B221ED" w:rsidP="00BA3006">
      <w:pPr>
        <w:spacing w:before="120" w:after="180"/>
        <w:jc w:val="both"/>
        <w:rPr>
          <w:color w:val="000000" w:themeColor="text1"/>
        </w:rPr>
      </w:pPr>
      <w:r w:rsidRPr="00B221ED">
        <w:rPr>
          <w:rFonts w:hint="eastAsia"/>
          <w:color w:val="000000" w:themeColor="text1"/>
        </w:rPr>
        <w:t>And</w:t>
      </w:r>
      <w:r>
        <w:rPr>
          <w:color w:val="000000" w:themeColor="text1"/>
        </w:rPr>
        <w:t xml:space="preserve"> from RAN2#125bis, RAN2 </w:t>
      </w:r>
      <w:r w:rsidRPr="00B221ED">
        <w:rPr>
          <w:color w:val="000000" w:themeColor="text1"/>
        </w:rPr>
        <w:t>assumes the L1 measurement framework shall be used for configuring the input data of the NW</w:t>
      </w:r>
      <w:r w:rsidR="008B4D15">
        <w:rPr>
          <w:color w:val="000000" w:themeColor="text1"/>
        </w:rPr>
        <w:t>-</w:t>
      </w:r>
      <w:r w:rsidRPr="00B221ED">
        <w:rPr>
          <w:color w:val="000000" w:themeColor="text1"/>
        </w:rPr>
        <w:t>side AI/ML model inference</w:t>
      </w:r>
      <w:r>
        <w:rPr>
          <w:color w:val="000000" w:themeColor="text1"/>
        </w:rPr>
        <w:t xml:space="preserve">, </w:t>
      </w:r>
      <w:r w:rsidR="008B4D15">
        <w:rPr>
          <w:color w:val="000000" w:themeColor="text1"/>
        </w:rPr>
        <w:t>and RRC-based measurement and reporting for NW-sided training</w:t>
      </w:r>
      <w:r w:rsidR="00D34A4B">
        <w:rPr>
          <w:color w:val="000000" w:themeColor="text1"/>
        </w:rPr>
        <w:t>:</w:t>
      </w:r>
      <w:r>
        <w:rPr>
          <w:color w:val="000000" w:themeColor="text1"/>
        </w:rPr>
        <w:t xml:space="preserve"> </w:t>
      </w:r>
    </w:p>
    <w:p w14:paraId="13D21281" w14:textId="63DD9E8F" w:rsidR="00B221ED" w:rsidRPr="00B221ED" w:rsidRDefault="00B221ED" w:rsidP="00BA3006">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B221ED">
        <w:rPr>
          <w:b/>
          <w:bCs/>
          <w:sz w:val="20"/>
          <w:szCs w:val="20"/>
        </w:rPr>
        <w:t>Agreements</w:t>
      </w:r>
      <w:r w:rsidR="00A37B3A">
        <w:rPr>
          <w:b/>
          <w:bCs/>
          <w:sz w:val="20"/>
          <w:szCs w:val="20"/>
        </w:rPr>
        <w:t xml:space="preserve"> from RAN2#125bis</w:t>
      </w:r>
      <w:r w:rsidRPr="00B221ED">
        <w:rPr>
          <w:b/>
          <w:bCs/>
          <w:sz w:val="20"/>
          <w:szCs w:val="20"/>
        </w:rPr>
        <w:t>:</w:t>
      </w:r>
    </w:p>
    <w:p w14:paraId="7D1C8BF7" w14:textId="77777777" w:rsidR="00B221ED" w:rsidRPr="00B221ED" w:rsidRDefault="00B221ED" w:rsidP="00BA3006">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noProof/>
          <w:sz w:val="20"/>
          <w:szCs w:val="20"/>
        </w:rPr>
      </w:pPr>
      <w:r w:rsidRPr="00B221ED">
        <w:rPr>
          <w:noProof/>
          <w:sz w:val="20"/>
          <w:szCs w:val="20"/>
        </w:rPr>
        <w:t>RAN2 to consider an RRC configuration to configure radio measurements and the related reporting to enable data collection for NW-side training</w:t>
      </w:r>
    </w:p>
    <w:p w14:paraId="4B329045" w14:textId="77777777" w:rsidR="00B221ED" w:rsidRPr="00B221ED" w:rsidRDefault="00B221ED" w:rsidP="00BA3006">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B221ED">
        <w:rPr>
          <w:noProof/>
          <w:sz w:val="20"/>
          <w:szCs w:val="20"/>
        </w:rPr>
        <w:t>For AI/ML based beam management, RAN2 assumes the L1 measurement framework shall be used for configuring the input data of the NW side AI/ML model inference.  FFS if further enhancements are needed</w:t>
      </w:r>
    </w:p>
    <w:p w14:paraId="5F3C771E" w14:textId="7974FEA0" w:rsidR="00D34A4B" w:rsidRPr="00D34A4B" w:rsidRDefault="00D34A4B" w:rsidP="00BA3006">
      <w:pPr>
        <w:spacing w:before="120" w:after="180"/>
        <w:jc w:val="both"/>
        <w:rPr>
          <w:color w:val="000000" w:themeColor="text1"/>
        </w:rPr>
      </w:pPr>
      <w:r w:rsidRPr="00D34A4B">
        <w:rPr>
          <w:color w:val="000000" w:themeColor="text1"/>
        </w:rPr>
        <w:t xml:space="preserve">And for </w:t>
      </w:r>
      <w:r>
        <w:rPr>
          <w:color w:val="000000" w:themeColor="text1"/>
        </w:rPr>
        <w:t>NW-sided data collection for training, RAN2 is still considering how to enhance MDT for data collection framework:</w:t>
      </w:r>
    </w:p>
    <w:p w14:paraId="46A426A8" w14:textId="77777777" w:rsidR="00D34A4B" w:rsidRPr="00D34A4B" w:rsidRDefault="00D34A4B" w:rsidP="00BA3006">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D34A4B">
        <w:rPr>
          <w:b/>
          <w:bCs/>
          <w:sz w:val="20"/>
          <w:szCs w:val="20"/>
        </w:rPr>
        <w:t>Agreements</w:t>
      </w:r>
    </w:p>
    <w:p w14:paraId="226BC643" w14:textId="77777777" w:rsidR="00D34A4B" w:rsidRPr="00D34A4B" w:rsidRDefault="00D34A4B" w:rsidP="00BA3006">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D34A4B">
        <w:rPr>
          <w:sz w:val="20"/>
          <w:szCs w:val="20"/>
        </w:rPr>
        <w:t>1</w:t>
      </w:r>
      <w:r w:rsidRPr="00D34A4B">
        <w:rPr>
          <w:sz w:val="20"/>
          <w:szCs w:val="20"/>
        </w:rPr>
        <w:tab/>
        <w:t>For the NW-side data collection related to beam management use cases, RAN2 to consider gNB-centric and OAM-centric approaches</w:t>
      </w:r>
      <w:r w:rsidRPr="00D34A4B">
        <w:rPr>
          <w:sz w:val="20"/>
          <w:szCs w:val="20"/>
        </w:rPr>
        <w:tab/>
      </w:r>
    </w:p>
    <w:p w14:paraId="1BA1B9E8" w14:textId="77777777" w:rsidR="00D34A4B" w:rsidRPr="00D34A4B" w:rsidRDefault="00D34A4B" w:rsidP="00BA3006">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D34A4B">
        <w:rPr>
          <w:sz w:val="20"/>
          <w:szCs w:val="20"/>
        </w:rPr>
        <w:t>2</w:t>
      </w:r>
      <w:r w:rsidRPr="00D34A4B">
        <w:rPr>
          <w:sz w:val="20"/>
          <w:szCs w:val="20"/>
        </w:rPr>
        <w:tab/>
        <w:t>We aim that the same measurement framework is applied to both gNB-centric data collection and OAM-centric data collection for NW-side data collection.</w:t>
      </w:r>
    </w:p>
    <w:p w14:paraId="2665AA49" w14:textId="77777777" w:rsidR="00D34A4B" w:rsidRPr="00D34A4B" w:rsidRDefault="00D34A4B" w:rsidP="00BA3006">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D34A4B">
        <w:rPr>
          <w:sz w:val="20"/>
          <w:szCs w:val="20"/>
        </w:rPr>
        <w:t>3</w:t>
      </w:r>
      <w:r w:rsidRPr="00D34A4B">
        <w:rPr>
          <w:sz w:val="20"/>
          <w:szCs w:val="20"/>
        </w:rPr>
        <w:tab/>
        <w:t>RAN2 supports enhancements to MDT for data collection framework for training.  FSS Whether to enhance logged or immediate MDT</w:t>
      </w:r>
    </w:p>
    <w:p w14:paraId="2542846B" w14:textId="77777777" w:rsidR="00D34A4B" w:rsidRDefault="00D34A4B" w:rsidP="00BA3006">
      <w:pPr>
        <w:rPr>
          <w:i/>
          <w:noProof/>
          <w:sz w:val="18"/>
        </w:rPr>
      </w:pPr>
    </w:p>
    <w:p w14:paraId="0418142E" w14:textId="1D558332" w:rsidR="00981141" w:rsidRPr="00203019" w:rsidRDefault="00203019" w:rsidP="00BA3006">
      <w:pPr>
        <w:spacing w:after="180"/>
        <w:jc w:val="both"/>
        <w:rPr>
          <w:color w:val="000000" w:themeColor="text1"/>
        </w:rPr>
      </w:pPr>
      <w:r w:rsidRPr="00203019">
        <w:rPr>
          <w:color w:val="000000" w:themeColor="text1"/>
        </w:rPr>
        <w:t>We can observe that</w:t>
      </w:r>
      <w:r w:rsidR="00981141" w:rsidRPr="00203019">
        <w:rPr>
          <w:color w:val="000000" w:themeColor="text1"/>
        </w:rPr>
        <w:t xml:space="preserve"> </w:t>
      </w:r>
      <w:r w:rsidRPr="00203019">
        <w:rPr>
          <w:color w:val="000000" w:themeColor="text1"/>
        </w:rPr>
        <w:t>f</w:t>
      </w:r>
      <w:r w:rsidR="00981141" w:rsidRPr="00203019">
        <w:rPr>
          <w:color w:val="000000" w:themeColor="text1"/>
        </w:rPr>
        <w:t xml:space="preserve">or data collection for NW-side AI/ML model </w:t>
      </w:r>
      <w:r w:rsidR="00E21905" w:rsidRPr="00203019">
        <w:t>(for BM-Case1 &amp; 2)</w:t>
      </w:r>
      <w:r w:rsidR="00981141" w:rsidRPr="00203019">
        <w:rPr>
          <w:color w:val="000000" w:themeColor="text1"/>
        </w:rPr>
        <w:t xml:space="preserve">, L1 </w:t>
      </w:r>
      <w:r w:rsidR="00B221ED" w:rsidRPr="00203019">
        <w:rPr>
          <w:color w:val="000000" w:themeColor="text1"/>
        </w:rPr>
        <w:t xml:space="preserve">measurement framework will be used for model inference, </w:t>
      </w:r>
      <w:r w:rsidR="008B4D15" w:rsidRPr="00203019">
        <w:rPr>
          <w:color w:val="000000" w:themeColor="text1"/>
        </w:rPr>
        <w:t xml:space="preserve">and </w:t>
      </w:r>
      <w:r w:rsidR="00D34A4B" w:rsidRPr="00203019">
        <w:rPr>
          <w:color w:val="000000" w:themeColor="text1"/>
        </w:rPr>
        <w:t>MDT</w:t>
      </w:r>
      <w:r w:rsidR="008B4D15" w:rsidRPr="00203019">
        <w:rPr>
          <w:color w:val="000000" w:themeColor="text1"/>
        </w:rPr>
        <w:t>-based measurement/reporting will be used for</w:t>
      </w:r>
      <w:r w:rsidR="00B221ED" w:rsidRPr="00203019">
        <w:rPr>
          <w:color w:val="000000" w:themeColor="text1"/>
        </w:rPr>
        <w:t xml:space="preserve"> </w:t>
      </w:r>
      <w:r w:rsidR="008B4D15" w:rsidRPr="00203019">
        <w:rPr>
          <w:color w:val="000000" w:themeColor="text1"/>
        </w:rPr>
        <w:t>training</w:t>
      </w:r>
      <w:r w:rsidR="00981141" w:rsidRPr="00203019">
        <w:rPr>
          <w:color w:val="000000" w:themeColor="text1"/>
        </w:rPr>
        <w:t xml:space="preserve">. </w:t>
      </w:r>
    </w:p>
    <w:p w14:paraId="6A87B1CB" w14:textId="1376E21D" w:rsidR="00047159" w:rsidRPr="00B221ED" w:rsidRDefault="00981141" w:rsidP="00BA3006">
      <w:pPr>
        <w:spacing w:after="180"/>
        <w:jc w:val="both"/>
        <w:rPr>
          <w:color w:val="000000" w:themeColor="text1"/>
        </w:rPr>
      </w:pPr>
      <w:r w:rsidRPr="00B221ED">
        <w:rPr>
          <w:color w:val="000000" w:themeColor="text1"/>
        </w:rPr>
        <w:t>Based on</w:t>
      </w:r>
      <w:r w:rsidR="00E37E3E" w:rsidRPr="00B221ED">
        <w:rPr>
          <w:color w:val="000000" w:themeColor="text1"/>
        </w:rPr>
        <w:t xml:space="preserve"> the above</w:t>
      </w:r>
      <w:r w:rsidRPr="00B221ED">
        <w:rPr>
          <w:color w:val="000000" w:themeColor="text1"/>
        </w:rPr>
        <w:t xml:space="preserve"> </w:t>
      </w:r>
      <w:r w:rsidR="00203019">
        <w:rPr>
          <w:color w:val="000000" w:themeColor="text1"/>
        </w:rPr>
        <w:t>analysis</w:t>
      </w:r>
      <w:r w:rsidR="00E37E3E" w:rsidRPr="00B221ED">
        <w:rPr>
          <w:color w:val="000000" w:themeColor="text1"/>
        </w:rPr>
        <w:t xml:space="preserve">, </w:t>
      </w:r>
      <w:r w:rsidR="00B73C80" w:rsidRPr="00B221ED">
        <w:rPr>
          <w:color w:val="000000" w:themeColor="text1"/>
        </w:rPr>
        <w:t xml:space="preserve">RAN4 shall introduce the necessary core requirement </w:t>
      </w:r>
      <w:r w:rsidRPr="00B221ED">
        <w:rPr>
          <w:color w:val="000000" w:themeColor="text1"/>
        </w:rPr>
        <w:t xml:space="preserve">on </w:t>
      </w:r>
      <w:r w:rsidR="00B73C80" w:rsidRPr="00B221ED">
        <w:rPr>
          <w:color w:val="000000" w:themeColor="text1"/>
        </w:rPr>
        <w:t>support</w:t>
      </w:r>
      <w:r w:rsidRPr="00B221ED">
        <w:rPr>
          <w:color w:val="000000" w:themeColor="text1"/>
        </w:rPr>
        <w:t>ing the</w:t>
      </w:r>
      <w:r w:rsidR="00E641C0" w:rsidRPr="00B221ED">
        <w:rPr>
          <w:color w:val="000000" w:themeColor="text1"/>
        </w:rPr>
        <w:t xml:space="preserve"> </w:t>
      </w:r>
      <w:r w:rsidRPr="00B221ED">
        <w:rPr>
          <w:color w:val="000000" w:themeColor="text1"/>
        </w:rPr>
        <w:t xml:space="preserve">data collection for NW-sided model. </w:t>
      </w:r>
    </w:p>
    <w:p w14:paraId="1B62C6E7" w14:textId="3DC9B1BC" w:rsidR="006B6345" w:rsidRPr="005708A9" w:rsidRDefault="00981141" w:rsidP="00BA3006">
      <w:pPr>
        <w:spacing w:after="60"/>
        <w:jc w:val="both"/>
        <w:rPr>
          <w:b/>
          <w:bCs/>
        </w:rPr>
      </w:pPr>
      <w:r w:rsidRPr="005708A9">
        <w:rPr>
          <w:b/>
          <w:bCs/>
        </w:rPr>
        <w:t xml:space="preserve">Proposal </w:t>
      </w:r>
      <w:r w:rsidR="005C7974">
        <w:rPr>
          <w:b/>
          <w:bCs/>
        </w:rPr>
        <w:t>3</w:t>
      </w:r>
      <w:r w:rsidRPr="005708A9">
        <w:rPr>
          <w:b/>
          <w:bCs/>
        </w:rPr>
        <w:t xml:space="preserve">: RAN4 shall introduce the necessary </w:t>
      </w:r>
      <w:r w:rsidR="00203019">
        <w:rPr>
          <w:b/>
          <w:bCs/>
        </w:rPr>
        <w:t>L1-RSRP reporting</w:t>
      </w:r>
      <w:r w:rsidRPr="005708A9">
        <w:rPr>
          <w:b/>
          <w:bCs/>
        </w:rPr>
        <w:t xml:space="preserve"> requirement </w:t>
      </w:r>
      <w:r w:rsidR="006B6345" w:rsidRPr="005708A9">
        <w:rPr>
          <w:b/>
          <w:bCs/>
        </w:rPr>
        <w:t xml:space="preserve">on </w:t>
      </w:r>
      <w:r w:rsidRPr="005708A9">
        <w:rPr>
          <w:b/>
          <w:bCs/>
        </w:rPr>
        <w:t>support</w:t>
      </w:r>
      <w:r w:rsidR="006B6345" w:rsidRPr="005708A9">
        <w:rPr>
          <w:b/>
          <w:bCs/>
        </w:rPr>
        <w:t>ing</w:t>
      </w:r>
      <w:r w:rsidRPr="005708A9">
        <w:rPr>
          <w:b/>
          <w:bCs/>
        </w:rPr>
        <w:t xml:space="preserve"> data collection for NW-side AI/ML model </w:t>
      </w:r>
      <w:r w:rsidR="00E21905">
        <w:rPr>
          <w:b/>
          <w:bCs/>
        </w:rPr>
        <w:t xml:space="preserve">inference/training (for </w:t>
      </w:r>
      <w:r w:rsidR="000A5C6D">
        <w:rPr>
          <w:b/>
          <w:bCs/>
        </w:rPr>
        <w:t xml:space="preserve">both </w:t>
      </w:r>
      <w:r w:rsidRPr="005708A9">
        <w:rPr>
          <w:b/>
          <w:bCs/>
        </w:rPr>
        <w:t xml:space="preserve">BM-Case1 </w:t>
      </w:r>
      <w:r w:rsidR="00E21905">
        <w:rPr>
          <w:b/>
          <w:bCs/>
        </w:rPr>
        <w:t xml:space="preserve">&amp; </w:t>
      </w:r>
      <w:r w:rsidRPr="005708A9">
        <w:rPr>
          <w:b/>
          <w:bCs/>
        </w:rPr>
        <w:t>2</w:t>
      </w:r>
      <w:r w:rsidR="00E21905">
        <w:rPr>
          <w:b/>
          <w:bCs/>
        </w:rPr>
        <w:t>)</w:t>
      </w:r>
      <w:r w:rsidRPr="005708A9">
        <w:rPr>
          <w:b/>
          <w:bCs/>
        </w:rPr>
        <w:t xml:space="preserve">, </w:t>
      </w:r>
      <w:r w:rsidR="006B6345" w:rsidRPr="005708A9">
        <w:rPr>
          <w:b/>
          <w:bCs/>
        </w:rPr>
        <w:t>by</w:t>
      </w:r>
      <w:r w:rsidR="00E21905">
        <w:rPr>
          <w:b/>
          <w:bCs/>
        </w:rPr>
        <w:t xml:space="preserve"> considering</w:t>
      </w:r>
      <w:r w:rsidR="006B6345" w:rsidRPr="005708A9">
        <w:rPr>
          <w:b/>
          <w:bCs/>
        </w:rPr>
        <w:t xml:space="preserve">: </w:t>
      </w:r>
    </w:p>
    <w:p w14:paraId="1A98B9EB" w14:textId="3256053D" w:rsidR="00315C22" w:rsidRPr="00E21905" w:rsidRDefault="00E21905" w:rsidP="00BA3006">
      <w:pPr>
        <w:pStyle w:val="ListParagraph"/>
        <w:numPr>
          <w:ilvl w:val="0"/>
          <w:numId w:val="4"/>
        </w:numPr>
        <w:spacing w:after="60"/>
        <w:ind w:left="714" w:firstLineChars="0" w:hanging="357"/>
        <w:jc w:val="both"/>
        <w:rPr>
          <w:b/>
          <w:bCs/>
          <w:sz w:val="22"/>
          <w:szCs w:val="22"/>
        </w:rPr>
      </w:pPr>
      <w:r w:rsidRPr="00E21905">
        <w:rPr>
          <w:b/>
          <w:bCs/>
          <w:sz w:val="22"/>
          <w:szCs w:val="22"/>
          <w:lang w:val="en-US"/>
        </w:rPr>
        <w:t>L1 measurement</w:t>
      </w:r>
      <w:r>
        <w:rPr>
          <w:b/>
          <w:bCs/>
          <w:sz w:val="22"/>
          <w:szCs w:val="22"/>
          <w:lang w:val="en-US"/>
        </w:rPr>
        <w:t>/reporting for inference</w:t>
      </w:r>
      <w:r w:rsidRPr="00E21905">
        <w:rPr>
          <w:b/>
          <w:bCs/>
          <w:sz w:val="22"/>
          <w:szCs w:val="22"/>
        </w:rPr>
        <w:t>:</w:t>
      </w:r>
      <w:r w:rsidR="00315C22" w:rsidRPr="00E21905">
        <w:rPr>
          <w:b/>
          <w:bCs/>
          <w:sz w:val="22"/>
          <w:szCs w:val="22"/>
        </w:rPr>
        <w:t xml:space="preserve"> </w:t>
      </w:r>
      <w:r w:rsidR="005708A9" w:rsidRPr="00E21905">
        <w:rPr>
          <w:b/>
          <w:bCs/>
          <w:sz w:val="22"/>
          <w:szCs w:val="22"/>
        </w:rPr>
        <w:t>e.g., beam reporting for more than 4 beam in L1 signaling</w:t>
      </w:r>
      <w:r w:rsidRPr="00E21905">
        <w:rPr>
          <w:b/>
          <w:bCs/>
          <w:sz w:val="22"/>
          <w:szCs w:val="22"/>
        </w:rPr>
        <w:t>,</w:t>
      </w:r>
      <w:r w:rsidR="00203019">
        <w:rPr>
          <w:b/>
          <w:bCs/>
          <w:sz w:val="22"/>
          <w:szCs w:val="22"/>
        </w:rPr>
        <w:t xml:space="preserve"> and other new reporting format</w:t>
      </w:r>
      <w:r w:rsidR="00687249">
        <w:rPr>
          <w:b/>
          <w:bCs/>
          <w:sz w:val="22"/>
          <w:szCs w:val="22"/>
        </w:rPr>
        <w:t xml:space="preserve"> (including potential granularity step)</w:t>
      </w:r>
      <w:r w:rsidR="00960DC2" w:rsidRPr="00E21905">
        <w:rPr>
          <w:b/>
          <w:bCs/>
          <w:sz w:val="22"/>
          <w:szCs w:val="22"/>
        </w:rPr>
        <w:t>;</w:t>
      </w:r>
    </w:p>
    <w:p w14:paraId="4E9789DB" w14:textId="6EC997CC" w:rsidR="003858E0" w:rsidRPr="005708A9" w:rsidRDefault="00182506" w:rsidP="00BA3006">
      <w:pPr>
        <w:pStyle w:val="ListParagraph"/>
        <w:numPr>
          <w:ilvl w:val="0"/>
          <w:numId w:val="4"/>
        </w:numPr>
        <w:spacing w:after="60"/>
        <w:ind w:left="714" w:firstLineChars="0" w:hanging="357"/>
        <w:jc w:val="both"/>
        <w:rPr>
          <w:b/>
          <w:bCs/>
          <w:sz w:val="22"/>
          <w:szCs w:val="22"/>
        </w:rPr>
      </w:pPr>
      <w:r>
        <w:rPr>
          <w:b/>
          <w:bCs/>
          <w:sz w:val="22"/>
          <w:szCs w:val="22"/>
        </w:rPr>
        <w:t xml:space="preserve">Potential enhancement on </w:t>
      </w:r>
      <w:r w:rsidR="00D34A4B">
        <w:rPr>
          <w:b/>
          <w:bCs/>
          <w:sz w:val="22"/>
          <w:szCs w:val="22"/>
        </w:rPr>
        <w:t>MDT</w:t>
      </w:r>
      <w:r>
        <w:rPr>
          <w:b/>
          <w:bCs/>
          <w:sz w:val="22"/>
          <w:szCs w:val="22"/>
        </w:rPr>
        <w:t>-based measurement/reporting</w:t>
      </w:r>
      <w:r w:rsidR="00E21905">
        <w:rPr>
          <w:b/>
          <w:bCs/>
          <w:sz w:val="22"/>
          <w:szCs w:val="22"/>
        </w:rPr>
        <w:t xml:space="preserve"> for training</w:t>
      </w:r>
      <w:r w:rsidR="00960DC2" w:rsidRPr="005708A9">
        <w:rPr>
          <w:b/>
          <w:bCs/>
          <w:sz w:val="22"/>
          <w:szCs w:val="22"/>
        </w:rPr>
        <w:t>.</w:t>
      </w:r>
    </w:p>
    <w:p w14:paraId="29F7E001" w14:textId="791EA38A" w:rsidR="00136136" w:rsidRPr="00E21905" w:rsidRDefault="00136136" w:rsidP="00BA3006">
      <w:pPr>
        <w:spacing w:after="180"/>
        <w:jc w:val="both"/>
        <w:rPr>
          <w:lang w:val="en-GB"/>
        </w:rPr>
      </w:pPr>
    </w:p>
    <w:p w14:paraId="2774EA48" w14:textId="55E439A4" w:rsidR="0021445E" w:rsidRPr="00203019" w:rsidRDefault="0021445E" w:rsidP="00BA3006">
      <w:pPr>
        <w:spacing w:after="180"/>
        <w:jc w:val="both"/>
      </w:pPr>
      <w:r w:rsidRPr="00203019">
        <w:t>Another issue related is whether or not measurement accuracy need</w:t>
      </w:r>
      <w:r w:rsidR="00C541ED" w:rsidRPr="00203019">
        <w:t>s</w:t>
      </w:r>
      <w:r w:rsidRPr="00203019">
        <w:t xml:space="preserve"> to be improved </w:t>
      </w:r>
      <w:r w:rsidR="00C541ED" w:rsidRPr="00203019">
        <w:t xml:space="preserve">to enable better AI/ML performance. In RAN4#110, the following </w:t>
      </w:r>
      <w:r w:rsidR="004759A2" w:rsidRPr="00203019">
        <w:t xml:space="preserve">options were given: </w:t>
      </w:r>
    </w:p>
    <w:tbl>
      <w:tblPr>
        <w:tblStyle w:val="TableGrid"/>
        <w:tblW w:w="0" w:type="auto"/>
        <w:tblLook w:val="04A0" w:firstRow="1" w:lastRow="0" w:firstColumn="1" w:lastColumn="0" w:noHBand="0" w:noVBand="1"/>
      </w:tblPr>
      <w:tblGrid>
        <w:gridCol w:w="9631"/>
      </w:tblGrid>
      <w:tr w:rsidR="00203019" w:rsidRPr="00203019" w14:paraId="3FD45651" w14:textId="77777777" w:rsidTr="004759A2">
        <w:tc>
          <w:tcPr>
            <w:tcW w:w="9631" w:type="dxa"/>
          </w:tcPr>
          <w:p w14:paraId="50002F47" w14:textId="77777777" w:rsidR="004759A2" w:rsidRPr="00203019" w:rsidRDefault="004759A2" w:rsidP="00BA3006">
            <w:pPr>
              <w:rPr>
                <w:b/>
                <w:sz w:val="20"/>
                <w:szCs w:val="20"/>
                <w:u w:val="single"/>
                <w:lang w:eastAsia="ko-KR"/>
              </w:rPr>
            </w:pPr>
            <w:r w:rsidRPr="00203019">
              <w:rPr>
                <w:b/>
                <w:sz w:val="20"/>
                <w:szCs w:val="20"/>
                <w:u w:val="single"/>
                <w:lang w:eastAsia="ko-KR"/>
              </w:rPr>
              <w:t xml:space="preserve">Issue 2-2: Measurement accuracy </w:t>
            </w:r>
          </w:p>
          <w:p w14:paraId="32228611" w14:textId="77777777" w:rsidR="004759A2" w:rsidRPr="00203019" w:rsidRDefault="004759A2" w:rsidP="00BA3006">
            <w:pPr>
              <w:pStyle w:val="ListParagraph"/>
              <w:numPr>
                <w:ilvl w:val="0"/>
                <w:numId w:val="1"/>
              </w:numPr>
              <w:overflowPunct/>
              <w:autoSpaceDE/>
              <w:autoSpaceDN/>
              <w:adjustRightInd/>
              <w:spacing w:after="120"/>
              <w:ind w:left="720" w:firstLineChars="0"/>
              <w:textAlignment w:val="auto"/>
              <w:rPr>
                <w:rFonts w:eastAsia="宋体"/>
                <w:lang w:eastAsia="zh-CN"/>
              </w:rPr>
            </w:pPr>
            <w:r w:rsidRPr="00203019">
              <w:rPr>
                <w:rFonts w:eastAsia="宋体"/>
                <w:lang w:eastAsia="zh-CN"/>
              </w:rPr>
              <w:lastRenderedPageBreak/>
              <w:t>Proposals</w:t>
            </w:r>
          </w:p>
          <w:p w14:paraId="717E1AC1" w14:textId="2F05CA74" w:rsidR="004759A2" w:rsidRPr="00203019" w:rsidRDefault="004759A2" w:rsidP="00BA3006">
            <w:pPr>
              <w:pStyle w:val="ListParagraph"/>
              <w:numPr>
                <w:ilvl w:val="1"/>
                <w:numId w:val="1"/>
              </w:numPr>
              <w:overflowPunct/>
              <w:autoSpaceDE/>
              <w:autoSpaceDN/>
              <w:adjustRightInd/>
              <w:spacing w:after="120"/>
              <w:ind w:left="1440" w:firstLineChars="0"/>
              <w:textAlignment w:val="auto"/>
              <w:rPr>
                <w:rFonts w:eastAsia="宋体"/>
                <w:lang w:eastAsia="zh-CN"/>
              </w:rPr>
            </w:pPr>
            <w:r w:rsidRPr="00203019">
              <w:rPr>
                <w:rFonts w:eastAsia="宋体"/>
                <w:lang w:eastAsia="zh-CN"/>
              </w:rPr>
              <w:t>Option 1: RAN4 should consider tighter accuracy requirements for existing measurements (e.g. RSRP) if they are used/reported for AI/ML</w:t>
            </w:r>
            <w:r w:rsidR="009F41FF" w:rsidRPr="00203019">
              <w:rPr>
                <w:rFonts w:eastAsia="宋体"/>
                <w:lang w:eastAsia="zh-CN"/>
              </w:rPr>
              <w:t xml:space="preserve"> </w:t>
            </w:r>
            <w:r w:rsidRPr="00203019">
              <w:rPr>
                <w:rFonts w:eastAsia="宋体"/>
                <w:lang w:eastAsia="zh-CN"/>
              </w:rPr>
              <w:t>(e.g. training, inference, etc)</w:t>
            </w:r>
          </w:p>
          <w:p w14:paraId="0DD5637D" w14:textId="77777777" w:rsidR="004759A2" w:rsidRPr="00203019" w:rsidRDefault="004759A2" w:rsidP="00BA3006">
            <w:pPr>
              <w:pStyle w:val="ListParagraph"/>
              <w:numPr>
                <w:ilvl w:val="1"/>
                <w:numId w:val="1"/>
              </w:numPr>
              <w:overflowPunct/>
              <w:autoSpaceDE/>
              <w:autoSpaceDN/>
              <w:adjustRightInd/>
              <w:spacing w:after="120"/>
              <w:ind w:left="1440" w:firstLineChars="0"/>
              <w:textAlignment w:val="auto"/>
              <w:rPr>
                <w:rFonts w:eastAsia="宋体"/>
                <w:lang w:eastAsia="zh-CN"/>
              </w:rPr>
            </w:pPr>
            <w:r w:rsidRPr="00203019">
              <w:rPr>
                <w:rFonts w:eastAsia="宋体"/>
                <w:lang w:eastAsia="zh-CN"/>
              </w:rPr>
              <w:t>Option 2: RAN4 should study the impact of measurement accuracy on performance before discussing any possible tightening</w:t>
            </w:r>
          </w:p>
          <w:p w14:paraId="4E56722C" w14:textId="77777777" w:rsidR="004759A2" w:rsidRPr="00203019" w:rsidRDefault="004759A2" w:rsidP="00BA3006">
            <w:pPr>
              <w:pStyle w:val="ListParagraph"/>
              <w:numPr>
                <w:ilvl w:val="1"/>
                <w:numId w:val="1"/>
              </w:numPr>
              <w:overflowPunct/>
              <w:autoSpaceDE/>
              <w:autoSpaceDN/>
              <w:adjustRightInd/>
              <w:spacing w:after="120"/>
              <w:ind w:left="1440" w:firstLineChars="0"/>
              <w:textAlignment w:val="auto"/>
              <w:rPr>
                <w:rFonts w:eastAsia="宋体"/>
                <w:lang w:eastAsia="zh-CN"/>
              </w:rPr>
            </w:pPr>
            <w:r w:rsidRPr="00203019">
              <w:rPr>
                <w:rFonts w:eastAsia="Yu Mincho"/>
                <w:lang w:eastAsia="ja-JP"/>
              </w:rPr>
              <w:t>Option 3: Accuracy requirements cannot be tightened</w:t>
            </w:r>
          </w:p>
          <w:p w14:paraId="5D3E7326" w14:textId="099CDA7D" w:rsidR="004759A2" w:rsidRPr="00203019" w:rsidRDefault="004759A2" w:rsidP="00BA3006">
            <w:pPr>
              <w:pStyle w:val="ListParagraph"/>
              <w:numPr>
                <w:ilvl w:val="1"/>
                <w:numId w:val="1"/>
              </w:numPr>
              <w:overflowPunct/>
              <w:autoSpaceDE/>
              <w:autoSpaceDN/>
              <w:adjustRightInd/>
              <w:spacing w:after="120"/>
              <w:ind w:left="1440" w:firstLineChars="0"/>
              <w:textAlignment w:val="auto"/>
              <w:rPr>
                <w:rFonts w:eastAsia="宋体"/>
                <w:lang w:eastAsia="zh-CN"/>
              </w:rPr>
            </w:pPr>
            <w:r w:rsidRPr="00203019">
              <w:rPr>
                <w:rFonts w:eastAsia="Yu Mincho"/>
                <w:lang w:eastAsia="ja-JP"/>
              </w:rPr>
              <w:t>Option 4: Others</w:t>
            </w:r>
          </w:p>
        </w:tc>
      </w:tr>
    </w:tbl>
    <w:p w14:paraId="0A549FAA" w14:textId="77777777" w:rsidR="004759A2" w:rsidRPr="00203019" w:rsidRDefault="004759A2" w:rsidP="00BA3006">
      <w:pPr>
        <w:spacing w:after="180"/>
        <w:jc w:val="both"/>
        <w:rPr>
          <w:rFonts w:eastAsiaTheme="minorEastAsia"/>
          <w:color w:val="4472C4" w:themeColor="accent1"/>
          <w:lang w:val="en-AU"/>
        </w:rPr>
      </w:pPr>
    </w:p>
    <w:p w14:paraId="2F842EEE" w14:textId="4C41932E" w:rsidR="004759A2" w:rsidRPr="00687249" w:rsidRDefault="004759A2" w:rsidP="00BA3006">
      <w:pPr>
        <w:spacing w:after="180"/>
        <w:jc w:val="both"/>
        <w:rPr>
          <w:lang w:val="en-AU"/>
        </w:rPr>
      </w:pPr>
      <w:r w:rsidRPr="00687249">
        <w:rPr>
          <w:lang w:val="en-AU"/>
        </w:rPr>
        <w:t>From system design perspective</w:t>
      </w:r>
      <w:r w:rsidR="0083572B" w:rsidRPr="00687249">
        <w:rPr>
          <w:lang w:val="en-AU"/>
        </w:rPr>
        <w:t xml:space="preserve"> for L1 beam reporting</w:t>
      </w:r>
      <w:r w:rsidR="00CD26F1" w:rsidRPr="00687249">
        <w:rPr>
          <w:lang w:val="en-AU"/>
        </w:rPr>
        <w:t xml:space="preserve"> accuracy</w:t>
      </w:r>
      <w:r w:rsidR="0083572B" w:rsidRPr="00687249">
        <w:rPr>
          <w:lang w:val="en-AU"/>
        </w:rPr>
        <w:t xml:space="preserve"> </w:t>
      </w:r>
      <w:r w:rsidR="00CD26F1" w:rsidRPr="00687249">
        <w:rPr>
          <w:lang w:val="en-AU"/>
        </w:rPr>
        <w:t>for NW-sided model</w:t>
      </w:r>
      <w:r w:rsidRPr="00687249">
        <w:rPr>
          <w:lang w:val="en-AU"/>
        </w:rPr>
        <w:t xml:space="preserve">, the </w:t>
      </w:r>
      <w:r w:rsidR="009F41FF" w:rsidRPr="00687249">
        <w:rPr>
          <w:rFonts w:hint="eastAsia"/>
          <w:lang w:val="en-AU"/>
        </w:rPr>
        <w:t>tra</w:t>
      </w:r>
      <w:r w:rsidR="009F41FF" w:rsidRPr="00687249">
        <w:rPr>
          <w:lang w:val="en-AU"/>
        </w:rPr>
        <w:t xml:space="preserve">deoff </w:t>
      </w:r>
      <w:r w:rsidRPr="00687249">
        <w:rPr>
          <w:lang w:val="en-AU"/>
        </w:rPr>
        <w:t xml:space="preserve">between higher </w:t>
      </w:r>
      <w:r w:rsidR="009F41FF" w:rsidRPr="00687249">
        <w:rPr>
          <w:lang w:val="en-AU"/>
        </w:rPr>
        <w:t xml:space="preserve">achievable system </w:t>
      </w:r>
      <w:r w:rsidRPr="00687249">
        <w:rPr>
          <w:lang w:val="en-AU"/>
        </w:rPr>
        <w:t>performance (</w:t>
      </w:r>
      <w:r w:rsidR="00E80191" w:rsidRPr="00687249">
        <w:rPr>
          <w:lang w:val="en-AU"/>
        </w:rPr>
        <w:t>i.e., the necessity of</w:t>
      </w:r>
      <w:r w:rsidRPr="00687249">
        <w:rPr>
          <w:lang w:val="en-AU"/>
        </w:rPr>
        <w:t xml:space="preserve"> introducing higher measurement accuracy</w:t>
      </w:r>
      <w:r w:rsidR="00E80191" w:rsidRPr="00687249">
        <w:rPr>
          <w:lang w:val="en-AU"/>
        </w:rPr>
        <w:t xml:space="preserve"> requirement</w:t>
      </w:r>
      <w:r w:rsidRPr="00687249">
        <w:rPr>
          <w:lang w:val="en-AU"/>
        </w:rPr>
        <w:t xml:space="preserve">) and implementation feasibility shall be </w:t>
      </w:r>
      <w:r w:rsidR="009F41FF" w:rsidRPr="00687249">
        <w:rPr>
          <w:lang w:val="en-AU"/>
        </w:rPr>
        <w:t>balanced</w:t>
      </w:r>
      <w:r w:rsidRPr="00687249">
        <w:rPr>
          <w:lang w:val="en-AU"/>
        </w:rPr>
        <w:t xml:space="preserve">, while RAN1 may </w:t>
      </w:r>
      <w:r w:rsidR="009F41FF" w:rsidRPr="00687249">
        <w:rPr>
          <w:lang w:val="en-AU"/>
        </w:rPr>
        <w:t xml:space="preserve">focus on the former aspect and the latter part </w:t>
      </w:r>
      <w:r w:rsidR="0083572B" w:rsidRPr="00687249">
        <w:rPr>
          <w:lang w:val="en-AU"/>
        </w:rPr>
        <w:t xml:space="preserve">shall be within RAN4 scope/expertise. </w:t>
      </w:r>
    </w:p>
    <w:p w14:paraId="39916CC1" w14:textId="533D1D8E" w:rsidR="00CD26F1" w:rsidRPr="00687249" w:rsidRDefault="00A44ADF" w:rsidP="00BA3006">
      <w:pPr>
        <w:spacing w:after="180"/>
        <w:jc w:val="both"/>
        <w:rPr>
          <w:lang w:val="en-AU"/>
        </w:rPr>
      </w:pPr>
      <w:r w:rsidRPr="00687249">
        <w:rPr>
          <w:lang w:val="en-AU"/>
        </w:rPr>
        <w:t>In existing</w:t>
      </w:r>
      <w:r w:rsidR="00CD26F1" w:rsidRPr="00687249">
        <w:rPr>
          <w:lang w:val="en-AU"/>
        </w:rPr>
        <w:t xml:space="preserve"> RAN4 </w:t>
      </w:r>
      <w:r w:rsidRPr="00687249">
        <w:rPr>
          <w:lang w:val="en-AU"/>
        </w:rPr>
        <w:t>specification</w:t>
      </w:r>
      <w:r w:rsidR="00CD26F1" w:rsidRPr="00687249">
        <w:rPr>
          <w:lang w:val="en-AU"/>
        </w:rPr>
        <w:t xml:space="preserve">, </w:t>
      </w:r>
      <w:r w:rsidRPr="00687249">
        <w:rPr>
          <w:lang w:val="en-AU"/>
        </w:rPr>
        <w:t xml:space="preserve">FR2 RSRP measurement </w:t>
      </w:r>
      <w:r w:rsidRPr="00687249">
        <w:rPr>
          <w:rFonts w:hint="eastAsia"/>
          <w:lang w:val="en-AU"/>
        </w:rPr>
        <w:t>ab</w:t>
      </w:r>
      <w:r w:rsidRPr="00687249">
        <w:rPr>
          <w:lang w:val="en-AU"/>
        </w:rPr>
        <w:t>solute/relative accurac</w:t>
      </w:r>
      <w:r w:rsidR="000D234B" w:rsidRPr="00687249">
        <w:rPr>
          <w:lang w:val="en-AU"/>
        </w:rPr>
        <w:t xml:space="preserve">y requirements </w:t>
      </w:r>
      <w:r w:rsidR="00752C4D" w:rsidRPr="00687249">
        <w:rPr>
          <w:lang w:val="en-AU"/>
        </w:rPr>
        <w:t>differ</w:t>
      </w:r>
      <w:r w:rsidRPr="00687249">
        <w:rPr>
          <w:lang w:val="en-AU"/>
        </w:rPr>
        <w:t xml:space="preserve"> under normal/extreme</w:t>
      </w:r>
      <w:r w:rsidR="00752C4D" w:rsidRPr="00687249">
        <w:rPr>
          <w:lang w:val="en-AU"/>
        </w:rPr>
        <w:t xml:space="preserve"> condition</w:t>
      </w:r>
      <w:r w:rsidR="000D234B" w:rsidRPr="00687249">
        <w:rPr>
          <w:lang w:val="en-AU"/>
        </w:rPr>
        <w:t>s</w:t>
      </w:r>
      <w:r w:rsidR="00752C4D" w:rsidRPr="00687249">
        <w:rPr>
          <w:lang w:val="en-AU"/>
        </w:rPr>
        <w:t xml:space="preserve">, </w:t>
      </w:r>
      <w:r w:rsidR="000D234B" w:rsidRPr="00687249">
        <w:rPr>
          <w:lang w:val="en-AU"/>
        </w:rPr>
        <w:t xml:space="preserve">and under </w:t>
      </w:r>
      <w:r w:rsidR="005E281A" w:rsidRPr="00687249">
        <w:rPr>
          <w:lang w:val="en-AU"/>
        </w:rPr>
        <w:t xml:space="preserve">different input level conditions: e.g., </w:t>
      </w:r>
      <w:r w:rsidR="005E281A" w:rsidRPr="00687249">
        <w:rPr>
          <w:lang w:val="en-AU"/>
        </w:rPr>
        <w:sym w:font="Symbol" w:char="F0B1"/>
      </w:r>
      <w:r w:rsidR="005E281A" w:rsidRPr="00687249">
        <w:rPr>
          <w:lang w:val="en-AU"/>
        </w:rPr>
        <w:t xml:space="preserve">6dB is assumed for SS-RSRP intra-frequency accuracy requirement for normal condition without Noc. Additionally, the </w:t>
      </w:r>
      <w:r w:rsidR="008455B1" w:rsidRPr="00687249">
        <w:rPr>
          <w:lang w:val="en-AU"/>
        </w:rPr>
        <w:t>absolute accuracy test requirement is further relaxed by adding G</w:t>
      </w:r>
      <w:r w:rsidR="008455B1" w:rsidRPr="00687249">
        <w:rPr>
          <w:vertAlign w:val="subscript"/>
          <w:lang w:val="en-AU"/>
        </w:rPr>
        <w:t>min</w:t>
      </w:r>
      <w:r w:rsidR="008455B1" w:rsidRPr="00687249">
        <w:rPr>
          <w:lang w:val="en-AU"/>
        </w:rPr>
        <w:t xml:space="preserve"> and G</w:t>
      </w:r>
      <w:r w:rsidR="008455B1" w:rsidRPr="00687249">
        <w:rPr>
          <w:vertAlign w:val="subscript"/>
          <w:lang w:val="en-AU"/>
        </w:rPr>
        <w:t>max</w:t>
      </w:r>
      <w:r w:rsidR="008455B1" w:rsidRPr="00687249">
        <w:rPr>
          <w:lang w:val="en-AU"/>
        </w:rPr>
        <w:t xml:space="preserve"> (i.e,. the minimum and maximum UE gain values from Table B.2.1.5.1-1 in TS38.133),</w:t>
      </w:r>
      <w:r w:rsidR="00106D37" w:rsidRPr="00687249">
        <w:rPr>
          <w:lang w:val="en-AU"/>
        </w:rPr>
        <w:t xml:space="preserve"> which is G</w:t>
      </w:r>
      <w:r w:rsidR="00106D37" w:rsidRPr="00687249">
        <w:rPr>
          <w:vertAlign w:val="subscript"/>
          <w:lang w:val="en-AU"/>
        </w:rPr>
        <w:t>min</w:t>
      </w:r>
      <w:r w:rsidR="00106D37" w:rsidRPr="00687249">
        <w:rPr>
          <w:lang w:val="en-AU"/>
        </w:rPr>
        <w:t xml:space="preserve"> = -10dB and G</w:t>
      </w:r>
      <w:r w:rsidR="00106D37" w:rsidRPr="00687249">
        <w:rPr>
          <w:vertAlign w:val="subscript"/>
          <w:lang w:val="en-AU"/>
        </w:rPr>
        <w:t>max</w:t>
      </w:r>
      <w:r w:rsidR="00106D37" w:rsidRPr="00687249">
        <w:rPr>
          <w:lang w:val="en-AU"/>
        </w:rPr>
        <w:t xml:space="preserve"> = +20dB for FR2 PC3 UE. </w:t>
      </w:r>
      <w:r w:rsidR="00E80191" w:rsidRPr="00687249">
        <w:rPr>
          <w:lang w:val="en-AU"/>
        </w:rPr>
        <w:t xml:space="preserve">Therefore, the following proposal is given: </w:t>
      </w:r>
    </w:p>
    <w:p w14:paraId="6DEDDD53" w14:textId="54453734" w:rsidR="00E80191" w:rsidRPr="00687249" w:rsidRDefault="00E80191" w:rsidP="00BA3006">
      <w:pPr>
        <w:spacing w:after="60"/>
        <w:jc w:val="both"/>
        <w:rPr>
          <w:b/>
          <w:bCs/>
        </w:rPr>
      </w:pPr>
      <w:r w:rsidRPr="00687249">
        <w:rPr>
          <w:b/>
          <w:bCs/>
        </w:rPr>
        <w:t xml:space="preserve">Proposal </w:t>
      </w:r>
      <w:r w:rsidR="005C7974">
        <w:rPr>
          <w:b/>
          <w:bCs/>
        </w:rPr>
        <w:t>4</w:t>
      </w:r>
      <w:r w:rsidRPr="00687249">
        <w:rPr>
          <w:b/>
          <w:bCs/>
        </w:rPr>
        <w:t xml:space="preserve">: For tightening measurement accuracy requirement for AI-BM NW-sided model: </w:t>
      </w:r>
    </w:p>
    <w:p w14:paraId="5950A533" w14:textId="4DD3BF96" w:rsidR="00E80191" w:rsidRPr="00687249" w:rsidRDefault="00E80191" w:rsidP="00BA3006">
      <w:pPr>
        <w:pStyle w:val="ListParagraph"/>
        <w:numPr>
          <w:ilvl w:val="0"/>
          <w:numId w:val="11"/>
        </w:numPr>
        <w:spacing w:after="60"/>
        <w:ind w:firstLineChars="0"/>
        <w:jc w:val="both"/>
        <w:rPr>
          <w:b/>
          <w:bCs/>
          <w:sz w:val="22"/>
          <w:szCs w:val="22"/>
        </w:rPr>
      </w:pPr>
      <w:r w:rsidRPr="00687249">
        <w:rPr>
          <w:b/>
          <w:bCs/>
          <w:sz w:val="22"/>
          <w:szCs w:val="22"/>
        </w:rPr>
        <w:t xml:space="preserve">RAN4 shall only focus on the feasibility part of </w:t>
      </w:r>
      <w:r w:rsidR="00961F0A" w:rsidRPr="00687249">
        <w:rPr>
          <w:b/>
          <w:bCs/>
          <w:sz w:val="22"/>
          <w:szCs w:val="22"/>
        </w:rPr>
        <w:t xml:space="preserve">tightened </w:t>
      </w:r>
      <w:r w:rsidRPr="00687249">
        <w:rPr>
          <w:b/>
          <w:bCs/>
          <w:sz w:val="22"/>
          <w:szCs w:val="22"/>
        </w:rPr>
        <w:t>measurement accuracy;</w:t>
      </w:r>
    </w:p>
    <w:p w14:paraId="6AA3BA28" w14:textId="2A37E354" w:rsidR="00E80191" w:rsidRPr="00687249" w:rsidRDefault="00687249" w:rsidP="00BA3006">
      <w:pPr>
        <w:pStyle w:val="ListParagraph"/>
        <w:numPr>
          <w:ilvl w:val="0"/>
          <w:numId w:val="11"/>
        </w:numPr>
        <w:spacing w:after="60"/>
        <w:ind w:firstLineChars="0"/>
        <w:jc w:val="both"/>
        <w:rPr>
          <w:b/>
          <w:bCs/>
          <w:sz w:val="22"/>
          <w:szCs w:val="22"/>
        </w:rPr>
      </w:pPr>
      <w:r>
        <w:rPr>
          <w:b/>
          <w:bCs/>
          <w:sz w:val="22"/>
          <w:szCs w:val="22"/>
        </w:rPr>
        <w:t>Without any particular request, RAN4 shall reuse the accuracy requirement from Rel-15 L1-RSRP for both absolute and relative RSRP reporting</w:t>
      </w:r>
      <w:r w:rsidR="00961F0A" w:rsidRPr="00687249">
        <w:rPr>
          <w:b/>
          <w:bCs/>
          <w:sz w:val="22"/>
          <w:szCs w:val="22"/>
        </w:rPr>
        <w:t xml:space="preserve">. </w:t>
      </w:r>
    </w:p>
    <w:p w14:paraId="68C085D0" w14:textId="77777777" w:rsidR="00E21905" w:rsidRPr="000F533B" w:rsidRDefault="00E21905" w:rsidP="00BA3006">
      <w:pPr>
        <w:pStyle w:val="ListParagraph"/>
        <w:spacing w:after="60"/>
        <w:ind w:left="714" w:firstLineChars="0" w:firstLine="0"/>
        <w:jc w:val="both"/>
        <w:rPr>
          <w:b/>
          <w:bCs/>
          <w:color w:val="4472C4" w:themeColor="accent1"/>
          <w:sz w:val="22"/>
          <w:szCs w:val="22"/>
        </w:rPr>
      </w:pPr>
    </w:p>
    <w:p w14:paraId="7DE5A8FF" w14:textId="44CEB787" w:rsidR="009B2AF5" w:rsidRPr="0045160A" w:rsidRDefault="00187AA1" w:rsidP="00BA3006">
      <w:pPr>
        <w:pStyle w:val="Heading2"/>
        <w:rPr>
          <w:lang w:val="en-US" w:eastAsia="zh-CN"/>
        </w:rPr>
      </w:pPr>
      <w:r>
        <w:rPr>
          <w:lang w:val="en-US" w:eastAsia="zh-CN"/>
        </w:rPr>
        <w:t>3</w:t>
      </w:r>
      <w:r w:rsidR="009B2AF5" w:rsidRPr="00BB6504">
        <w:rPr>
          <w:lang w:val="en-US" w:eastAsia="zh-CN"/>
        </w:rPr>
        <w:t>.</w:t>
      </w:r>
      <w:r w:rsidR="0045160A">
        <w:rPr>
          <w:lang w:val="en-US" w:eastAsia="zh-CN"/>
        </w:rPr>
        <w:t>2</w:t>
      </w:r>
      <w:r w:rsidR="009B2AF5" w:rsidRPr="00BB6504">
        <w:rPr>
          <w:lang w:val="en-US" w:eastAsia="zh-CN"/>
        </w:rPr>
        <w:t xml:space="preserve"> Inference for NW-sided model</w:t>
      </w:r>
    </w:p>
    <w:p w14:paraId="5CF25A6A" w14:textId="77DF9B5A" w:rsidR="009E205A" w:rsidRPr="00BB6504" w:rsidRDefault="002A1426" w:rsidP="00BA3006">
      <w:pPr>
        <w:spacing w:after="180"/>
        <w:jc w:val="both"/>
      </w:pPr>
      <w:r w:rsidRPr="00BB6504">
        <w:t xml:space="preserve">For the model inference for BM-Case1 and BM-Case2 with a NW-side AI/ML model, </w:t>
      </w:r>
      <w:r w:rsidR="009E205A" w:rsidRPr="00BB6504">
        <w:t>the following potential specification impacts from physical layer aspects are given in TR 38.843 [1]:</w:t>
      </w:r>
    </w:p>
    <w:tbl>
      <w:tblPr>
        <w:tblStyle w:val="TableGrid"/>
        <w:tblW w:w="0" w:type="auto"/>
        <w:tblLook w:val="04A0" w:firstRow="1" w:lastRow="0" w:firstColumn="1" w:lastColumn="0" w:noHBand="0" w:noVBand="1"/>
      </w:tblPr>
      <w:tblGrid>
        <w:gridCol w:w="9631"/>
      </w:tblGrid>
      <w:tr w:rsidR="00BB6504" w:rsidRPr="00BB6504" w14:paraId="78E1D427" w14:textId="77777777" w:rsidTr="009E205A">
        <w:tc>
          <w:tcPr>
            <w:tcW w:w="9631" w:type="dxa"/>
          </w:tcPr>
          <w:p w14:paraId="43975FE4" w14:textId="77777777" w:rsidR="009E205A" w:rsidRPr="00BB6504" w:rsidRDefault="009E205A" w:rsidP="00BA3006">
            <w:pPr>
              <w:spacing w:after="60"/>
              <w:rPr>
                <w:sz w:val="20"/>
                <w:szCs w:val="20"/>
              </w:rPr>
            </w:pPr>
            <w:r w:rsidRPr="00BB6504">
              <w:rPr>
                <w:sz w:val="20"/>
                <w:szCs w:val="20"/>
              </w:rPr>
              <w:t xml:space="preserve">For BM-Case1 and BM-Case2 with a NW-side AI/ML model: </w:t>
            </w:r>
          </w:p>
          <w:p w14:paraId="21468486" w14:textId="77777777" w:rsidR="009E205A" w:rsidRPr="00BB6504" w:rsidRDefault="009E205A" w:rsidP="00BA3006">
            <w:pPr>
              <w:pStyle w:val="B1"/>
              <w:spacing w:after="60"/>
              <w:rPr>
                <w:lang w:eastAsia="zh-CN"/>
              </w:rPr>
            </w:pPr>
            <w:r w:rsidRPr="00BB6504">
              <w:rPr>
                <w:lang w:eastAsia="zh-CN"/>
              </w:rPr>
              <w:t>-</w:t>
            </w:r>
            <w:r w:rsidRPr="00BB6504">
              <w:rPr>
                <w:lang w:eastAsia="zh-CN"/>
              </w:rPr>
              <w:tab/>
              <w:t>L1 beam reporting enhancement for AI/ML model inference:</w:t>
            </w:r>
          </w:p>
          <w:p w14:paraId="2956C23A" w14:textId="77777777" w:rsidR="009E205A" w:rsidRPr="00BB6504" w:rsidRDefault="009E205A" w:rsidP="00BA3006">
            <w:pPr>
              <w:pStyle w:val="B2"/>
              <w:spacing w:after="60"/>
              <w:rPr>
                <w:lang w:eastAsia="zh-CN"/>
              </w:rPr>
            </w:pPr>
            <w:r w:rsidRPr="00BB6504">
              <w:rPr>
                <w:lang w:val="en-US" w:eastAsia="zh-CN"/>
              </w:rPr>
              <w:t>-</w:t>
            </w:r>
            <w:r w:rsidRPr="00BB6504">
              <w:rPr>
                <w:lang w:val="en-US" w:eastAsia="zh-CN"/>
              </w:rPr>
              <w:tab/>
              <w:t>UE to report the measurement results of more than 4 beams in one reporting instance</w:t>
            </w:r>
          </w:p>
          <w:p w14:paraId="0065F1BB" w14:textId="77777777" w:rsidR="009E205A" w:rsidRPr="00BB6504" w:rsidRDefault="009E205A" w:rsidP="00BA3006">
            <w:pPr>
              <w:pStyle w:val="B2"/>
              <w:spacing w:after="60"/>
              <w:rPr>
                <w:lang w:eastAsia="zh-CN"/>
              </w:rPr>
            </w:pPr>
            <w:r w:rsidRPr="00BB6504">
              <w:rPr>
                <w:lang w:val="en-US" w:eastAsia="zh-CN"/>
              </w:rPr>
              <w:t>-</w:t>
            </w:r>
            <w:r w:rsidRPr="00BB6504">
              <w:rPr>
                <w:lang w:val="en-US" w:eastAsia="zh-CN"/>
              </w:rPr>
              <w:tab/>
              <w:t>Other L1 reporting enhancements can be considered</w:t>
            </w:r>
          </w:p>
          <w:p w14:paraId="75541FAB" w14:textId="77777777" w:rsidR="009E205A" w:rsidRPr="00BB6504" w:rsidRDefault="009E205A" w:rsidP="00BA3006">
            <w:pPr>
              <w:spacing w:after="60"/>
              <w:rPr>
                <w:sz w:val="20"/>
                <w:szCs w:val="20"/>
              </w:rPr>
            </w:pPr>
            <w:r w:rsidRPr="00BB6504">
              <w:rPr>
                <w:sz w:val="20"/>
                <w:szCs w:val="20"/>
              </w:rPr>
              <w:t>For BM-Case 2:</w:t>
            </w:r>
          </w:p>
          <w:p w14:paraId="4CEE9BF5" w14:textId="1AA6204A" w:rsidR="009E205A" w:rsidRPr="00BB6504" w:rsidRDefault="009E205A" w:rsidP="00BA3006">
            <w:pPr>
              <w:pStyle w:val="B1"/>
              <w:spacing w:after="60"/>
              <w:rPr>
                <w:lang w:eastAsia="zh-CN"/>
              </w:rPr>
            </w:pPr>
            <w:r w:rsidRPr="00BB6504">
              <w:rPr>
                <w:lang w:eastAsia="zh-CN"/>
              </w:rPr>
              <w:t>-</w:t>
            </w:r>
            <w:r w:rsidRPr="00BB6504">
              <w:rPr>
                <w:lang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p w14:paraId="7B30C5D2" w14:textId="365476BA" w:rsidR="00EB3998" w:rsidRDefault="009E205A" w:rsidP="00BA3006">
      <w:pPr>
        <w:spacing w:before="120" w:after="180"/>
        <w:jc w:val="both"/>
      </w:pPr>
      <w:r w:rsidRPr="00BB6504">
        <w:t xml:space="preserve">Accordingly, </w:t>
      </w:r>
      <w:r w:rsidR="0091380A" w:rsidRPr="00BB6504">
        <w:t xml:space="preserve">we </w:t>
      </w:r>
      <w:r w:rsidR="00EC627A" w:rsidRPr="00BB6504">
        <w:t>see no RAN4 impact expected</w:t>
      </w:r>
      <w:r w:rsidRPr="00BB6504">
        <w:t xml:space="preserve"> for model inference (except the relevant data collection as provided in Section </w:t>
      </w:r>
      <w:r w:rsidR="00E04206" w:rsidRPr="00BB6504">
        <w:t>2</w:t>
      </w:r>
      <w:r w:rsidRPr="00BB6504">
        <w:t>.</w:t>
      </w:r>
      <w:r w:rsidR="00E04206" w:rsidRPr="00BB6504">
        <w:t>1</w:t>
      </w:r>
      <w:r w:rsidRPr="00BB6504">
        <w:t>.</w:t>
      </w:r>
      <w:r w:rsidR="000F533B">
        <w:t>2</w:t>
      </w:r>
      <w:r w:rsidRPr="00BB6504">
        <w:t>)</w:t>
      </w:r>
      <w:r w:rsidR="00EC627A" w:rsidRPr="00BB6504">
        <w:t xml:space="preserve">, because the model inference is implemented in gNB, in which the AI/ML inference results are </w:t>
      </w:r>
      <w:r w:rsidR="00EB3998" w:rsidRPr="00BB6504">
        <w:rPr>
          <w:lang w:val="en-AU"/>
        </w:rPr>
        <w:t xml:space="preserve">also </w:t>
      </w:r>
      <w:r w:rsidR="00EC627A" w:rsidRPr="00BB6504">
        <w:t xml:space="preserve">used by gNB to conduct beam management. </w:t>
      </w:r>
    </w:p>
    <w:p w14:paraId="615B8B1F" w14:textId="595D40A0" w:rsidR="00A37B3A" w:rsidRDefault="00A37B3A" w:rsidP="00BA3006">
      <w:pPr>
        <w:spacing w:before="120" w:after="180"/>
        <w:jc w:val="both"/>
      </w:pPr>
      <w:r>
        <w:t>From the below RAN2 agreement, it can be observed that there is no new signaling introduced for gNB-sided model inference</w:t>
      </w:r>
      <w:r w:rsidR="00EA1477">
        <w:t xml:space="preserve"> (depending on further RAN1 input). </w:t>
      </w:r>
    </w:p>
    <w:p w14:paraId="0FA3B1E9" w14:textId="77777777" w:rsidR="00A37B3A" w:rsidRPr="00B221ED" w:rsidRDefault="00A37B3A" w:rsidP="00BA3006">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B221ED">
        <w:rPr>
          <w:b/>
          <w:bCs/>
          <w:sz w:val="20"/>
          <w:szCs w:val="20"/>
        </w:rPr>
        <w:t>Agreements</w:t>
      </w:r>
      <w:r>
        <w:rPr>
          <w:b/>
          <w:bCs/>
          <w:sz w:val="20"/>
          <w:szCs w:val="20"/>
        </w:rPr>
        <w:t xml:space="preserve"> from RAN2#125bis</w:t>
      </w:r>
      <w:r w:rsidRPr="00B221ED">
        <w:rPr>
          <w:b/>
          <w:bCs/>
          <w:sz w:val="20"/>
          <w:szCs w:val="20"/>
        </w:rPr>
        <w:t>:</w:t>
      </w:r>
    </w:p>
    <w:p w14:paraId="617A3509" w14:textId="77777777" w:rsidR="00A37B3A" w:rsidRPr="00B221ED" w:rsidRDefault="00A37B3A" w:rsidP="00BA3006">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B221ED">
        <w:rPr>
          <w:sz w:val="20"/>
          <w:szCs w:val="20"/>
        </w:rPr>
        <w:t xml:space="preserve">There is no specification impact associated to gNB-side model inference, depending on further RAN1 input.    </w:t>
      </w:r>
    </w:p>
    <w:p w14:paraId="3059080B" w14:textId="77777777" w:rsidR="00EA1477" w:rsidRDefault="00EA1477" w:rsidP="00BA3006">
      <w:pPr>
        <w:spacing w:after="180"/>
        <w:jc w:val="both"/>
      </w:pPr>
    </w:p>
    <w:p w14:paraId="52C7ACA9" w14:textId="69850D38" w:rsidR="009E205A" w:rsidRPr="00BB6504" w:rsidRDefault="009E205A" w:rsidP="00BA3006">
      <w:pPr>
        <w:spacing w:after="180"/>
        <w:jc w:val="both"/>
      </w:pPr>
      <w:r w:rsidRPr="00BB6504">
        <w:lastRenderedPageBreak/>
        <w:t xml:space="preserve">It should be noted that </w:t>
      </w:r>
      <w:r w:rsidR="00A73C45" w:rsidRPr="00BB6504">
        <w:t xml:space="preserve">the potential enhancement of “measurements of multiple past time instances in one reporting instance” shall also be categorized as data collection for inference, </w:t>
      </w:r>
      <w:r w:rsidR="00D24EBE" w:rsidRPr="00BB6504">
        <w:t>and even if this mechanism is introduced in Rel-19, it</w:t>
      </w:r>
      <w:r w:rsidR="00A73C45" w:rsidRPr="00BB6504">
        <w:t xml:space="preserve"> </w:t>
      </w:r>
      <w:r w:rsidR="00EB3998" w:rsidRPr="00BB6504">
        <w:t>should</w:t>
      </w:r>
      <w:r w:rsidR="00A73C45" w:rsidRPr="00BB6504">
        <w:t xml:space="preserve"> also not introduce any</w:t>
      </w:r>
      <w:r w:rsidR="00D24EBE" w:rsidRPr="00BB6504">
        <w:t xml:space="preserve"> new</w:t>
      </w:r>
      <w:r w:rsidR="00A73C45" w:rsidRPr="00BB6504">
        <w:t xml:space="preserve"> RAN4 </w:t>
      </w:r>
      <w:r w:rsidR="00D24EBE" w:rsidRPr="00BB6504">
        <w:t>requirement for model inference</w:t>
      </w:r>
      <w:r w:rsidR="00A73C45" w:rsidRPr="00BB6504">
        <w:t xml:space="preserve">. </w:t>
      </w:r>
    </w:p>
    <w:p w14:paraId="0C9F09DF" w14:textId="4F555635" w:rsidR="00EC627A" w:rsidRPr="00BB6504" w:rsidRDefault="00EC627A" w:rsidP="00BA3006">
      <w:pPr>
        <w:spacing w:after="180"/>
        <w:jc w:val="both"/>
        <w:rPr>
          <w:b/>
          <w:bCs/>
        </w:rPr>
      </w:pPr>
      <w:r w:rsidRPr="00BB6504">
        <w:rPr>
          <w:b/>
          <w:bCs/>
        </w:rPr>
        <w:t xml:space="preserve">Proposal </w:t>
      </w:r>
      <w:r w:rsidR="005C7974">
        <w:rPr>
          <w:b/>
          <w:bCs/>
        </w:rPr>
        <w:t>5</w:t>
      </w:r>
      <w:r w:rsidRPr="00BB6504">
        <w:rPr>
          <w:b/>
          <w:bCs/>
        </w:rPr>
        <w:t xml:space="preserve">: </w:t>
      </w:r>
      <w:r w:rsidR="000F533B">
        <w:rPr>
          <w:b/>
          <w:bCs/>
        </w:rPr>
        <w:t xml:space="preserve">No </w:t>
      </w:r>
      <w:r w:rsidRPr="00BB6504">
        <w:rPr>
          <w:b/>
          <w:bCs/>
        </w:rPr>
        <w:t xml:space="preserve">RAN4 impact is expected </w:t>
      </w:r>
      <w:r w:rsidR="009E205A" w:rsidRPr="00BB6504">
        <w:rPr>
          <w:b/>
          <w:bCs/>
        </w:rPr>
        <w:t xml:space="preserve">for </w:t>
      </w:r>
      <w:r w:rsidR="00E21905">
        <w:rPr>
          <w:b/>
          <w:bCs/>
        </w:rPr>
        <w:t xml:space="preserve">NW-side AI/ML </w:t>
      </w:r>
      <w:r w:rsidR="009E205A" w:rsidRPr="00BB6504">
        <w:rPr>
          <w:b/>
          <w:bCs/>
        </w:rPr>
        <w:t xml:space="preserve">model inference for BM-Case1 </w:t>
      </w:r>
      <w:r w:rsidR="00E21905">
        <w:rPr>
          <w:b/>
          <w:bCs/>
        </w:rPr>
        <w:t>&amp;</w:t>
      </w:r>
      <w:r w:rsidR="009E205A" w:rsidRPr="00BB6504">
        <w:rPr>
          <w:b/>
          <w:bCs/>
        </w:rPr>
        <w:t xml:space="preserve"> 2</w:t>
      </w:r>
      <w:r w:rsidR="000F533B">
        <w:rPr>
          <w:b/>
          <w:bCs/>
        </w:rPr>
        <w:t>, except data collection for model inference.</w:t>
      </w:r>
      <w:r w:rsidR="009E205A" w:rsidRPr="00BB6504">
        <w:rPr>
          <w:b/>
          <w:bCs/>
        </w:rPr>
        <w:t xml:space="preserve"> </w:t>
      </w:r>
    </w:p>
    <w:p w14:paraId="740FF722" w14:textId="0DA76ADA" w:rsidR="009B2AF5" w:rsidRPr="00A37B3A" w:rsidRDefault="00187AA1" w:rsidP="00BA3006">
      <w:pPr>
        <w:pStyle w:val="Heading2"/>
        <w:rPr>
          <w:lang w:val="en-US" w:eastAsia="zh-CN"/>
        </w:rPr>
      </w:pPr>
      <w:r>
        <w:rPr>
          <w:lang w:val="en-US" w:eastAsia="zh-CN"/>
        </w:rPr>
        <w:t>3</w:t>
      </w:r>
      <w:r w:rsidR="009B2AF5" w:rsidRPr="00A37B3A">
        <w:rPr>
          <w:lang w:val="en-US" w:eastAsia="zh-CN"/>
        </w:rPr>
        <w:t>.</w:t>
      </w:r>
      <w:r w:rsidR="0045160A">
        <w:rPr>
          <w:lang w:val="en-US" w:eastAsia="zh-CN"/>
        </w:rPr>
        <w:t>3</w:t>
      </w:r>
      <w:r w:rsidR="009B2AF5" w:rsidRPr="00A37B3A">
        <w:rPr>
          <w:lang w:val="en-US" w:eastAsia="zh-CN"/>
        </w:rPr>
        <w:t xml:space="preserve"> Performance monitoring for NW-sided model</w:t>
      </w:r>
      <w:r w:rsidR="00BD0235" w:rsidRPr="00A37B3A">
        <w:rPr>
          <w:lang w:val="en-US" w:eastAsia="zh-CN"/>
        </w:rPr>
        <w:t xml:space="preserve"> </w:t>
      </w:r>
    </w:p>
    <w:p w14:paraId="39C1E04F" w14:textId="31685242" w:rsidR="00612F5E" w:rsidRDefault="00A73C45" w:rsidP="00BA3006">
      <w:pPr>
        <w:spacing w:after="180"/>
        <w:jc w:val="both"/>
      </w:pPr>
      <w:r w:rsidRPr="00A37B3A">
        <w:t xml:space="preserve">Similar to </w:t>
      </w:r>
      <w:r w:rsidR="00424B86" w:rsidRPr="00A37B3A">
        <w:t>model inference with a NW-side AI/ML model, the performance monitoring shall also be gNB implementation-based</w:t>
      </w:r>
      <w:r w:rsidR="00522637" w:rsidRPr="00A37B3A">
        <w:t xml:space="preserve">, i.e., the monitoring can be configured by the NW based on the adopted performance metric. </w:t>
      </w:r>
      <w:r w:rsidR="00A37B3A" w:rsidRPr="00A37B3A">
        <w:t xml:space="preserve">Till now, there is no clear conclusion that </w:t>
      </w:r>
      <w:r w:rsidR="00EA1477">
        <w:t xml:space="preserve">there will be RAN2 specification impact for </w:t>
      </w:r>
      <w:r w:rsidR="00EA1477" w:rsidRPr="00EA1477">
        <w:t>gNB-side model monitoring</w:t>
      </w:r>
      <w:r w:rsidR="000D6487">
        <w:t>, i.e., the following agreement from RAN2#126:</w:t>
      </w:r>
    </w:p>
    <w:p w14:paraId="1F38E8B1" w14:textId="1D9E0BA8" w:rsidR="000D6487" w:rsidRPr="001E76AE" w:rsidRDefault="000D6487" w:rsidP="00BA3006">
      <w:pPr>
        <w:pStyle w:val="Doc-text2"/>
        <w:pBdr>
          <w:top w:val="single" w:sz="4" w:space="1" w:color="auto"/>
          <w:left w:val="single" w:sz="4" w:space="4" w:color="auto"/>
          <w:bottom w:val="single" w:sz="4" w:space="1" w:color="auto"/>
          <w:right w:val="single" w:sz="4" w:space="4" w:color="auto"/>
        </w:pBdr>
        <w:rPr>
          <w:b/>
          <w:bCs/>
          <w:sz w:val="22"/>
          <w:szCs w:val="22"/>
          <w:lang w:val="en-AU"/>
        </w:rPr>
      </w:pPr>
      <w:r w:rsidRPr="001E76AE">
        <w:rPr>
          <w:b/>
          <w:bCs/>
          <w:sz w:val="22"/>
          <w:szCs w:val="22"/>
        </w:rPr>
        <w:t>Agreements for NW-sided model for Beam Management</w:t>
      </w:r>
      <w:r w:rsidR="001E76AE">
        <w:rPr>
          <w:b/>
          <w:bCs/>
          <w:sz w:val="22"/>
          <w:szCs w:val="22"/>
        </w:rPr>
        <w:t xml:space="preserve"> </w:t>
      </w:r>
      <w:r w:rsidR="001E76AE" w:rsidRPr="001E76AE">
        <w:rPr>
          <w:b/>
          <w:bCs/>
          <w:sz w:val="22"/>
          <w:szCs w:val="22"/>
        </w:rPr>
        <w:t>in RAN2#126:</w:t>
      </w:r>
    </w:p>
    <w:p w14:paraId="65438200" w14:textId="77777777" w:rsidR="000D6487" w:rsidRPr="001E76AE" w:rsidRDefault="000D6487" w:rsidP="00BA3006">
      <w:pPr>
        <w:pStyle w:val="Doc-text2"/>
        <w:pBdr>
          <w:top w:val="single" w:sz="4" w:space="1" w:color="auto"/>
          <w:left w:val="single" w:sz="4" w:space="4" w:color="auto"/>
          <w:bottom w:val="single" w:sz="4" w:space="1" w:color="auto"/>
          <w:right w:val="single" w:sz="4" w:space="4" w:color="auto"/>
        </w:pBdr>
        <w:rPr>
          <w:sz w:val="22"/>
          <w:szCs w:val="22"/>
        </w:rPr>
      </w:pPr>
      <w:r w:rsidRPr="001E76AE">
        <w:rPr>
          <w:sz w:val="22"/>
          <w:szCs w:val="22"/>
        </w:rPr>
        <w:t>1</w:t>
      </w:r>
      <w:r w:rsidRPr="001E76AE">
        <w:rPr>
          <w:sz w:val="22"/>
          <w:szCs w:val="22"/>
        </w:rPr>
        <w:tab/>
        <w:t>For the network-side model, required network side additional condition is left up to the network implementation</w:t>
      </w:r>
    </w:p>
    <w:p w14:paraId="69DF2093" w14:textId="77777777" w:rsidR="000D6487" w:rsidRPr="001E76AE" w:rsidRDefault="000D6487" w:rsidP="00BA3006">
      <w:pPr>
        <w:pStyle w:val="Doc-text2"/>
        <w:pBdr>
          <w:top w:val="single" w:sz="4" w:space="1" w:color="auto"/>
          <w:left w:val="single" w:sz="4" w:space="4" w:color="auto"/>
          <w:bottom w:val="single" w:sz="4" w:space="1" w:color="auto"/>
          <w:right w:val="single" w:sz="4" w:space="4" w:color="auto"/>
        </w:pBdr>
        <w:rPr>
          <w:sz w:val="22"/>
          <w:szCs w:val="22"/>
        </w:rPr>
      </w:pPr>
      <w:r w:rsidRPr="001E76AE">
        <w:rPr>
          <w:sz w:val="22"/>
          <w:szCs w:val="22"/>
        </w:rPr>
        <w:t>2</w:t>
      </w:r>
      <w:r w:rsidRPr="001E76AE">
        <w:rPr>
          <w:sz w:val="22"/>
          <w:szCs w:val="22"/>
        </w:rPr>
        <w:tab/>
        <w:t xml:space="preserve">RAN2 will wait for RAN1 for any required UE side additional conditions.  </w:t>
      </w:r>
    </w:p>
    <w:p w14:paraId="2FF19ACB" w14:textId="77777777" w:rsidR="000D6487" w:rsidRPr="001E76AE" w:rsidRDefault="000D6487" w:rsidP="00BA3006">
      <w:pPr>
        <w:pStyle w:val="Doc-text2"/>
        <w:pBdr>
          <w:top w:val="single" w:sz="4" w:space="1" w:color="auto"/>
          <w:left w:val="single" w:sz="4" w:space="4" w:color="auto"/>
          <w:bottom w:val="single" w:sz="4" w:space="1" w:color="auto"/>
          <w:right w:val="single" w:sz="4" w:space="4" w:color="auto"/>
        </w:pBdr>
        <w:rPr>
          <w:sz w:val="22"/>
          <w:szCs w:val="22"/>
        </w:rPr>
      </w:pPr>
      <w:r w:rsidRPr="001E76AE">
        <w:rPr>
          <w:sz w:val="22"/>
          <w:szCs w:val="22"/>
        </w:rPr>
        <w:t>3</w:t>
      </w:r>
      <w:r w:rsidRPr="001E76AE">
        <w:rPr>
          <w:sz w:val="22"/>
          <w:szCs w:val="22"/>
        </w:rPr>
        <w:tab/>
        <w:t>For network-sided model for BM use case, RAN2 confirms that UE inputs for inference at network-sided model will rely on L1 signaling, RAN2 will not further spend time on this aspect.</w:t>
      </w:r>
    </w:p>
    <w:p w14:paraId="62CC2D18" w14:textId="77777777" w:rsidR="000D6487" w:rsidRPr="001E76AE" w:rsidRDefault="000D6487" w:rsidP="00BA3006">
      <w:pPr>
        <w:pStyle w:val="Doc-text2"/>
        <w:pBdr>
          <w:top w:val="single" w:sz="4" w:space="1" w:color="auto"/>
          <w:left w:val="single" w:sz="4" w:space="4" w:color="auto"/>
          <w:bottom w:val="single" w:sz="4" w:space="1" w:color="auto"/>
          <w:right w:val="single" w:sz="4" w:space="4" w:color="auto"/>
        </w:pBdr>
        <w:rPr>
          <w:sz w:val="22"/>
          <w:szCs w:val="22"/>
        </w:rPr>
      </w:pPr>
      <w:r w:rsidRPr="001E76AE">
        <w:rPr>
          <w:sz w:val="22"/>
          <w:szCs w:val="22"/>
        </w:rPr>
        <w:t>4</w:t>
      </w:r>
      <w:r w:rsidRPr="001E76AE">
        <w:rPr>
          <w:sz w:val="22"/>
          <w:szCs w:val="22"/>
        </w:rPr>
        <w:tab/>
        <w:t>The gNB is responsible for monitoring its own performance.  RAN2 will work on RAN2 specifications enhancements associated to gNB-side model monitoring, only based on RAN1 inputs, if any</w:t>
      </w:r>
    </w:p>
    <w:p w14:paraId="1F967ADA" w14:textId="77777777" w:rsidR="00A37B3A" w:rsidRDefault="00A37B3A" w:rsidP="00BA3006">
      <w:pPr>
        <w:pStyle w:val="Doc-text2"/>
        <w:ind w:left="1259" w:firstLine="0"/>
      </w:pPr>
    </w:p>
    <w:p w14:paraId="2131073E" w14:textId="7E2D1925" w:rsidR="00424B86" w:rsidRDefault="00424B86" w:rsidP="00BA3006">
      <w:pPr>
        <w:spacing w:after="180"/>
        <w:jc w:val="both"/>
        <w:rPr>
          <w:b/>
          <w:bCs/>
        </w:rPr>
      </w:pPr>
      <w:r w:rsidRPr="00A37B3A">
        <w:rPr>
          <w:b/>
          <w:bCs/>
        </w:rPr>
        <w:t xml:space="preserve">Proposal </w:t>
      </w:r>
      <w:r w:rsidR="005C7974">
        <w:rPr>
          <w:b/>
          <w:bCs/>
        </w:rPr>
        <w:t>6</w:t>
      </w:r>
      <w:r w:rsidRPr="00A37B3A">
        <w:rPr>
          <w:b/>
          <w:bCs/>
        </w:rPr>
        <w:t xml:space="preserve">: </w:t>
      </w:r>
      <w:r w:rsidR="00EA1477">
        <w:rPr>
          <w:b/>
          <w:bCs/>
        </w:rPr>
        <w:t>FFS</w:t>
      </w:r>
      <w:r w:rsidRPr="00A37B3A">
        <w:rPr>
          <w:b/>
          <w:bCs/>
        </w:rPr>
        <w:t xml:space="preserve"> RAN4 impact </w:t>
      </w:r>
      <w:r w:rsidR="00711701">
        <w:rPr>
          <w:b/>
          <w:bCs/>
        </w:rPr>
        <w:t>from</w:t>
      </w:r>
      <w:r w:rsidRPr="00A37B3A">
        <w:rPr>
          <w:b/>
          <w:bCs/>
        </w:rPr>
        <w:t xml:space="preserve"> </w:t>
      </w:r>
      <w:r w:rsidR="00711701">
        <w:rPr>
          <w:b/>
          <w:bCs/>
        </w:rPr>
        <w:t xml:space="preserve">NW-side AI/ML </w:t>
      </w:r>
      <w:r w:rsidR="00711701" w:rsidRPr="00BB6504">
        <w:rPr>
          <w:b/>
          <w:bCs/>
        </w:rPr>
        <w:t xml:space="preserve">model </w:t>
      </w:r>
      <w:r w:rsidRPr="00A37B3A">
        <w:rPr>
          <w:b/>
          <w:bCs/>
        </w:rPr>
        <w:t xml:space="preserve">performance monitoring for BM-Case1 </w:t>
      </w:r>
      <w:r w:rsidR="00711701">
        <w:rPr>
          <w:b/>
          <w:bCs/>
        </w:rPr>
        <w:t xml:space="preserve">&amp; </w:t>
      </w:r>
      <w:r w:rsidRPr="00A37B3A">
        <w:rPr>
          <w:b/>
          <w:bCs/>
        </w:rPr>
        <w:t xml:space="preserve">2 </w:t>
      </w:r>
      <w:r w:rsidR="00EA1477">
        <w:rPr>
          <w:b/>
          <w:bCs/>
        </w:rPr>
        <w:t>(depending on RAN1/2 input)</w:t>
      </w:r>
      <w:r w:rsidRPr="00A37B3A">
        <w:rPr>
          <w:b/>
          <w:bCs/>
        </w:rPr>
        <w:t xml:space="preserve">. </w:t>
      </w:r>
    </w:p>
    <w:p w14:paraId="25AC514B" w14:textId="77777777" w:rsidR="00711701" w:rsidRPr="00A37B3A" w:rsidRDefault="00711701" w:rsidP="00BA3006">
      <w:pPr>
        <w:spacing w:after="180"/>
        <w:jc w:val="both"/>
        <w:rPr>
          <w:b/>
          <w:bCs/>
        </w:rPr>
      </w:pPr>
    </w:p>
    <w:p w14:paraId="402551A3" w14:textId="1EF39087" w:rsidR="009B2AF5" w:rsidRPr="000F533B" w:rsidRDefault="00187AA1" w:rsidP="00BA3006">
      <w:pPr>
        <w:pStyle w:val="Heading2"/>
        <w:rPr>
          <w:lang w:val="en-US" w:eastAsia="zh-CN"/>
        </w:rPr>
      </w:pPr>
      <w:r>
        <w:rPr>
          <w:lang w:val="en-US" w:eastAsia="zh-CN"/>
        </w:rPr>
        <w:t>3</w:t>
      </w:r>
      <w:r w:rsidR="009B2AF5" w:rsidRPr="000F533B">
        <w:rPr>
          <w:lang w:val="en-US" w:eastAsia="zh-CN"/>
        </w:rPr>
        <w:t>.</w:t>
      </w:r>
      <w:r w:rsidR="0045160A">
        <w:rPr>
          <w:lang w:val="en-US" w:eastAsia="zh-CN"/>
        </w:rPr>
        <w:t>4</w:t>
      </w:r>
      <w:r w:rsidR="009B2AF5" w:rsidRPr="000F533B">
        <w:rPr>
          <w:lang w:val="en-US" w:eastAsia="zh-CN"/>
        </w:rPr>
        <w:t xml:space="preserve"> LCM for NW-sided model</w:t>
      </w:r>
    </w:p>
    <w:p w14:paraId="2A7648EA" w14:textId="2F413758" w:rsidR="00F56528" w:rsidRPr="000D6487" w:rsidRDefault="00706F19" w:rsidP="00F56528">
      <w:pPr>
        <w:spacing w:after="180"/>
        <w:jc w:val="both"/>
        <w:rPr>
          <w:b/>
          <w:bCs/>
          <w:color w:val="000000" w:themeColor="text1"/>
        </w:rPr>
      </w:pPr>
      <w:r>
        <w:t>In WID [2], i</w:t>
      </w:r>
      <w:r w:rsidR="00197F9C" w:rsidRPr="000F533B">
        <w:t>t is expected that RAN2 will introduce the necessary LCM related aspects</w:t>
      </w:r>
      <w:r w:rsidR="008E39B6" w:rsidRPr="000F533B">
        <w:t xml:space="preserve">, </w:t>
      </w:r>
      <w:r w:rsidR="00EA1477" w:rsidRPr="00EA1477">
        <w:t>enabling functionality and model (if justified) selection, activation, deactivation, switching, fallback</w:t>
      </w:r>
      <w:r w:rsidR="00F56528">
        <w:t xml:space="preserve">. However, as given in RAN2#125bis, it has confirmed the roles of UE in the NW-sided LCM procedures: </w:t>
      </w:r>
      <w:r w:rsidR="000D6487">
        <w:t xml:space="preserve">i.e., </w:t>
      </w:r>
      <w:r w:rsidR="000D6487">
        <w:rPr>
          <w:b/>
          <w:bCs/>
          <w:color w:val="000000" w:themeColor="text1"/>
        </w:rPr>
        <w:t>For NW-sided model for AI-BM, UE will neither be informed about any LCM decision, nor be involved in any LCM decision making, except being configured for providing the required measurement/data</w:t>
      </w:r>
      <w:r w:rsidR="000D6487" w:rsidRPr="00133EE5">
        <w:rPr>
          <w:b/>
          <w:bCs/>
          <w:color w:val="000000" w:themeColor="text1"/>
        </w:rPr>
        <w:t>.</w:t>
      </w:r>
    </w:p>
    <w:p w14:paraId="16D7FA59" w14:textId="77777777" w:rsidR="00F56528" w:rsidRPr="00FF70B1" w:rsidRDefault="00F56528" w:rsidP="00F56528">
      <w:pPr>
        <w:pStyle w:val="Doc-text2"/>
        <w:pBdr>
          <w:top w:val="single" w:sz="4" w:space="1" w:color="auto"/>
          <w:left w:val="single" w:sz="4" w:space="4" w:color="auto"/>
          <w:bottom w:val="single" w:sz="4" w:space="1" w:color="auto"/>
          <w:right w:val="single" w:sz="4" w:space="3" w:color="auto"/>
        </w:pBdr>
        <w:tabs>
          <w:tab w:val="clear" w:pos="1622"/>
          <w:tab w:val="left" w:pos="993"/>
        </w:tabs>
        <w:ind w:left="993" w:hanging="284"/>
        <w:rPr>
          <w:b/>
          <w:bCs/>
          <w:sz w:val="20"/>
          <w:szCs w:val="20"/>
        </w:rPr>
      </w:pPr>
      <w:r w:rsidRPr="00FF70B1">
        <w:rPr>
          <w:b/>
          <w:bCs/>
          <w:sz w:val="20"/>
          <w:szCs w:val="20"/>
        </w:rPr>
        <w:t xml:space="preserve">Agreements from </w:t>
      </w:r>
      <w:r>
        <w:rPr>
          <w:b/>
          <w:bCs/>
          <w:sz w:val="20"/>
          <w:szCs w:val="20"/>
        </w:rPr>
        <w:t>RAN2#125bis</w:t>
      </w:r>
    </w:p>
    <w:p w14:paraId="76ABEACA" w14:textId="77777777" w:rsidR="00F56528" w:rsidRPr="00FF70B1" w:rsidRDefault="00F56528" w:rsidP="00F56528">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1</w:t>
      </w:r>
      <w:r w:rsidRPr="00FF70B1">
        <w:rPr>
          <w:i w:val="0"/>
          <w:iCs/>
          <w:noProof/>
          <w:sz w:val="20"/>
          <w:szCs w:val="20"/>
        </w:rPr>
        <w:tab/>
        <w:t>RAN2 confirms that UE will not be informed about any gNB/LMF-sided model/functionality management decision (e.g., selection, (de)activation, switching, fallback, etc.)</w:t>
      </w:r>
    </w:p>
    <w:p w14:paraId="3C5B4C02" w14:textId="77777777" w:rsidR="00F56528" w:rsidRPr="00FF70B1" w:rsidRDefault="00F56528" w:rsidP="00F56528">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2</w:t>
      </w:r>
      <w:r w:rsidRPr="00FF70B1">
        <w:rPr>
          <w:i w:val="0"/>
          <w:iCs/>
          <w:noProof/>
          <w:sz w:val="20"/>
          <w:szCs w:val="20"/>
        </w:rPr>
        <w:tab/>
        <w:t xml:space="preserve">RAN2 confirms that UE will not be involved in any gNB/LMF-sided model/functionality management decision making (e.g., selection, (de)activation, switching, fallback, etc.), except being configured to provide the required measurement/data. </w:t>
      </w:r>
    </w:p>
    <w:p w14:paraId="157FAFB0" w14:textId="77777777" w:rsidR="00F56528" w:rsidRPr="00FF70B1" w:rsidRDefault="00F56528" w:rsidP="00F56528">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3</w:t>
      </w:r>
      <w:r w:rsidRPr="00FF70B1">
        <w:rPr>
          <w:i w:val="0"/>
          <w:iCs/>
          <w:noProof/>
          <w:sz w:val="20"/>
          <w:szCs w:val="20"/>
        </w:rPr>
        <w:tab/>
        <w:t>RAN2 focuses on the data collection procedure from UE to NW (e.g., gNB, LMF, or OAM) for the sake of NW-sided model LCM (including training, inference, management).</w:t>
      </w:r>
    </w:p>
    <w:p w14:paraId="5E83A6F0" w14:textId="77777777" w:rsidR="00F56528" w:rsidRPr="00522662" w:rsidRDefault="00F56528" w:rsidP="00F56528">
      <w:pPr>
        <w:ind w:left="2160" w:hanging="1440"/>
        <w:rPr>
          <w:iCs/>
          <w:noProof/>
          <w:sz w:val="18"/>
        </w:rPr>
      </w:pPr>
    </w:p>
    <w:p w14:paraId="4751FD53" w14:textId="7B8978E5" w:rsidR="00F56528" w:rsidRDefault="00F56528" w:rsidP="00F56528">
      <w:pPr>
        <w:spacing w:after="180"/>
        <w:jc w:val="both"/>
      </w:pPr>
      <w:r>
        <w:t xml:space="preserve">Considering RAN4 requirement shall focus on UE-relevant signaling procedure, there will be no RAN4 impact expected for LCM </w:t>
      </w:r>
      <w:r w:rsidRPr="000F533B">
        <w:t>for NW-sided model</w:t>
      </w:r>
      <w:r>
        <w:t xml:space="preserve">. </w:t>
      </w:r>
    </w:p>
    <w:p w14:paraId="128F10B9" w14:textId="32930C05" w:rsidR="008E39B6" w:rsidRPr="000F533B" w:rsidRDefault="00C66391" w:rsidP="00C332C9">
      <w:pPr>
        <w:spacing w:after="180"/>
        <w:jc w:val="both"/>
        <w:rPr>
          <w:b/>
          <w:bCs/>
        </w:rPr>
      </w:pPr>
      <w:r w:rsidRPr="000F533B">
        <w:rPr>
          <w:b/>
          <w:bCs/>
        </w:rPr>
        <w:t xml:space="preserve">Proposal </w:t>
      </w:r>
      <w:r w:rsidR="005C7974">
        <w:rPr>
          <w:b/>
          <w:bCs/>
        </w:rPr>
        <w:t>7</w:t>
      </w:r>
      <w:r w:rsidRPr="000F533B">
        <w:rPr>
          <w:b/>
          <w:bCs/>
        </w:rPr>
        <w:t xml:space="preserve">: </w:t>
      </w:r>
      <w:r w:rsidR="00347300">
        <w:rPr>
          <w:b/>
          <w:bCs/>
        </w:rPr>
        <w:t xml:space="preserve">No </w:t>
      </w:r>
      <w:r w:rsidR="00347300" w:rsidRPr="00BB6504">
        <w:rPr>
          <w:b/>
          <w:bCs/>
        </w:rPr>
        <w:t xml:space="preserve">RAN4 impact is expected for </w:t>
      </w:r>
      <w:r w:rsidR="00711701" w:rsidRPr="00BB6504">
        <w:rPr>
          <w:b/>
          <w:bCs/>
        </w:rPr>
        <w:t>NW-side AI/ML model</w:t>
      </w:r>
      <w:r w:rsidR="00711701">
        <w:rPr>
          <w:b/>
          <w:bCs/>
        </w:rPr>
        <w:t xml:space="preserve"> </w:t>
      </w:r>
      <w:r w:rsidR="00347300">
        <w:rPr>
          <w:b/>
          <w:bCs/>
        </w:rPr>
        <w:t>LCM</w:t>
      </w:r>
      <w:r w:rsidR="00347300" w:rsidRPr="00BB6504">
        <w:rPr>
          <w:b/>
          <w:bCs/>
        </w:rPr>
        <w:t xml:space="preserve"> for BM-Case1 </w:t>
      </w:r>
      <w:r w:rsidR="00711701">
        <w:rPr>
          <w:b/>
          <w:bCs/>
        </w:rPr>
        <w:t xml:space="preserve">&amp; </w:t>
      </w:r>
      <w:r w:rsidR="00347300" w:rsidRPr="00BB6504">
        <w:rPr>
          <w:b/>
          <w:bCs/>
        </w:rPr>
        <w:t>2</w:t>
      </w:r>
      <w:r w:rsidR="00347300">
        <w:rPr>
          <w:b/>
          <w:bCs/>
        </w:rPr>
        <w:t xml:space="preserve">. </w:t>
      </w:r>
      <w:r w:rsidRPr="000F533B">
        <w:rPr>
          <w:b/>
          <w:bCs/>
        </w:rPr>
        <w:t xml:space="preserve"> </w:t>
      </w:r>
    </w:p>
    <w:p w14:paraId="5DD5099C" w14:textId="77777777" w:rsidR="00A73C45" w:rsidRPr="00C332C9" w:rsidRDefault="00A73C45" w:rsidP="00C332C9">
      <w:pPr>
        <w:spacing w:after="180"/>
        <w:jc w:val="both"/>
      </w:pPr>
    </w:p>
    <w:p w14:paraId="37D5E536" w14:textId="4D318F5F" w:rsidR="00776CFD" w:rsidRDefault="00187AA1" w:rsidP="00187AA1">
      <w:pPr>
        <w:pStyle w:val="Heading1"/>
        <w:tabs>
          <w:tab w:val="num" w:pos="522"/>
        </w:tabs>
        <w:ind w:left="522" w:hanging="522"/>
        <w:rPr>
          <w:lang w:val="en-US" w:eastAsia="zh-CN"/>
        </w:rPr>
      </w:pPr>
      <w:r>
        <w:rPr>
          <w:lang w:val="en-US" w:eastAsia="zh-CN"/>
        </w:rPr>
        <w:lastRenderedPageBreak/>
        <w:t>4.</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Requirement for Supporting UE-Sided Model</w:t>
      </w:r>
    </w:p>
    <w:p w14:paraId="21425479" w14:textId="0420F780" w:rsidR="00FF52D7" w:rsidRPr="009D265B" w:rsidRDefault="00FF52D7" w:rsidP="00FF52D7">
      <w:pPr>
        <w:spacing w:after="180"/>
        <w:jc w:val="both"/>
      </w:pPr>
      <w:r w:rsidRPr="009D265B">
        <w:t xml:space="preserve">For </w:t>
      </w:r>
      <w:r>
        <w:rPr>
          <w:rFonts w:hint="eastAsia"/>
        </w:rPr>
        <w:t>UE</w:t>
      </w:r>
      <w:r>
        <w:t xml:space="preserve">-sided model for AI-BM, we provide our analysis on RAN4 core requirement impact for UE-sided model, for the procedure of data collection, additional assistance information, inference, performance monitoring and LCM. </w:t>
      </w:r>
    </w:p>
    <w:p w14:paraId="5C74941F" w14:textId="482AC409" w:rsidR="009B2AF5" w:rsidRPr="00880AA3" w:rsidRDefault="00187AA1" w:rsidP="00187AA1">
      <w:pPr>
        <w:pStyle w:val="Heading2"/>
        <w:rPr>
          <w:lang w:val="en-US" w:eastAsia="zh-CN"/>
        </w:rPr>
      </w:pPr>
      <w:r>
        <w:rPr>
          <w:lang w:val="en-US" w:eastAsia="zh-CN"/>
        </w:rPr>
        <w:t>4</w:t>
      </w:r>
      <w:r w:rsidR="009B2AF5" w:rsidRPr="00880AA3">
        <w:rPr>
          <w:lang w:val="en-US" w:eastAsia="zh-CN"/>
        </w:rPr>
        <w:t>.1 Data collection for UE-sided model</w:t>
      </w:r>
    </w:p>
    <w:p w14:paraId="245DA6D4" w14:textId="3C25DB14" w:rsidR="00776CFD" w:rsidRPr="00880AA3" w:rsidRDefault="006C31A2" w:rsidP="006C31A2">
      <w:pPr>
        <w:spacing w:after="180"/>
        <w:jc w:val="both"/>
      </w:pPr>
      <w:r w:rsidRPr="00880AA3">
        <w:t xml:space="preserve">For data collection for UE-sided model, the following </w:t>
      </w:r>
      <w:r w:rsidR="00BB51D8">
        <w:t xml:space="preserve">solutions </w:t>
      </w:r>
      <w:r w:rsidR="00995CF5">
        <w:t xml:space="preserve">are provided [1]. </w:t>
      </w:r>
      <w:r w:rsidR="00BB51D8">
        <w:t>(</w:t>
      </w:r>
      <w:r w:rsidR="00995CF5">
        <w:t>Note: OTT server is also</w:t>
      </w:r>
      <w:r w:rsidR="00BB51D8">
        <w:t xml:space="preserve"> called as “server for UE-side data collection”</w:t>
      </w:r>
      <w:r w:rsidR="00995CF5">
        <w:t xml:space="preserve"> based on RAN2 discussion.</w:t>
      </w:r>
      <w:r w:rsidR="00BB51D8">
        <w:t>)</w:t>
      </w:r>
      <w:r w:rsidRPr="00880AA3">
        <w:t xml:space="preserve"> </w:t>
      </w:r>
    </w:p>
    <w:tbl>
      <w:tblPr>
        <w:tblStyle w:val="TableGrid"/>
        <w:tblW w:w="0" w:type="auto"/>
        <w:tblLook w:val="04A0" w:firstRow="1" w:lastRow="0" w:firstColumn="1" w:lastColumn="0" w:noHBand="0" w:noVBand="1"/>
      </w:tblPr>
      <w:tblGrid>
        <w:gridCol w:w="4674"/>
        <w:gridCol w:w="4407"/>
      </w:tblGrid>
      <w:tr w:rsidR="00BB51D8" w14:paraId="52E5F368" w14:textId="77777777" w:rsidTr="00BB51D8">
        <w:trPr>
          <w:trHeight w:val="4256"/>
        </w:trPr>
        <w:tc>
          <w:tcPr>
            <w:tcW w:w="4666" w:type="dxa"/>
            <w:tcBorders>
              <w:top w:val="single" w:sz="4" w:space="0" w:color="auto"/>
              <w:left w:val="single" w:sz="4" w:space="0" w:color="auto"/>
              <w:bottom w:val="single" w:sz="4" w:space="0" w:color="auto"/>
              <w:right w:val="single" w:sz="4" w:space="0" w:color="auto"/>
            </w:tcBorders>
          </w:tcPr>
          <w:p w14:paraId="6F4E6E2F" w14:textId="77777777" w:rsidR="00BB51D8" w:rsidRDefault="00BB51D8" w:rsidP="00A13961">
            <w:pPr>
              <w:pStyle w:val="Comments"/>
            </w:pPr>
            <w:r>
              <w:object w:dxaOrig="4458" w:dyaOrig="3356" w14:anchorId="0BD30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8pt;height:168.45pt" o:ole="">
                  <v:imagedata r:id="rId9" o:title=""/>
                </v:shape>
                <o:OLEObject Type="Embed" ProgID="Visio.Drawing.15" ShapeID="_x0000_i1025" DrawAspect="Content" ObjectID="_1784734674" r:id="rId10"/>
              </w:object>
            </w:r>
          </w:p>
          <w:p w14:paraId="2EE5E149" w14:textId="77777777" w:rsidR="00BB51D8" w:rsidRDefault="00BB51D8" w:rsidP="00A13961">
            <w:pPr>
              <w:rPr>
                <w:lang w:val="en-GB"/>
              </w:rPr>
            </w:pPr>
            <w:r>
              <w:t xml:space="preserve">1a) </w:t>
            </w:r>
          </w:p>
        </w:tc>
        <w:tc>
          <w:tcPr>
            <w:tcW w:w="4407" w:type="dxa"/>
            <w:tcBorders>
              <w:top w:val="single" w:sz="4" w:space="0" w:color="auto"/>
              <w:left w:val="single" w:sz="4" w:space="0" w:color="auto"/>
              <w:bottom w:val="single" w:sz="4" w:space="0" w:color="auto"/>
              <w:right w:val="single" w:sz="4" w:space="0" w:color="auto"/>
            </w:tcBorders>
          </w:tcPr>
          <w:p w14:paraId="440069B0" w14:textId="77777777" w:rsidR="00BB51D8" w:rsidRDefault="00BB51D8" w:rsidP="00A13961">
            <w:pPr>
              <w:pStyle w:val="Comments"/>
            </w:pPr>
            <w:r>
              <w:object w:dxaOrig="4182" w:dyaOrig="3481" w14:anchorId="3915A6C0">
                <v:shape id="_x0000_i1026" type="#_x0000_t75" style="width:209.2pt;height:173.9pt" o:ole="">
                  <v:imagedata r:id="rId11" o:title=""/>
                </v:shape>
                <o:OLEObject Type="Embed" ProgID="Visio.Drawing.15" ShapeID="_x0000_i1026" DrawAspect="Content" ObjectID="_1784734675" r:id="rId12"/>
              </w:object>
            </w:r>
          </w:p>
          <w:p w14:paraId="5EE3594E" w14:textId="77777777" w:rsidR="00BB51D8" w:rsidRDefault="00BB51D8" w:rsidP="00A13961">
            <w:pPr>
              <w:rPr>
                <w:rStyle w:val="ui-provider"/>
                <w:rFonts w:eastAsia="宋体"/>
                <w:b/>
                <w:bCs/>
                <w:i/>
              </w:rPr>
            </w:pPr>
            <w:r>
              <w:t>1b)</w:t>
            </w:r>
          </w:p>
        </w:tc>
      </w:tr>
      <w:tr w:rsidR="00BB51D8" w14:paraId="65812E67" w14:textId="77777777" w:rsidTr="00BB51D8">
        <w:trPr>
          <w:trHeight w:val="3472"/>
        </w:trPr>
        <w:tc>
          <w:tcPr>
            <w:tcW w:w="4666" w:type="dxa"/>
            <w:tcBorders>
              <w:top w:val="single" w:sz="4" w:space="0" w:color="auto"/>
              <w:left w:val="single" w:sz="4" w:space="0" w:color="auto"/>
              <w:bottom w:val="single" w:sz="4" w:space="0" w:color="auto"/>
              <w:right w:val="single" w:sz="4" w:space="0" w:color="auto"/>
            </w:tcBorders>
          </w:tcPr>
          <w:p w14:paraId="5AB7B01A" w14:textId="77777777" w:rsidR="00BB51D8" w:rsidRDefault="00BB51D8" w:rsidP="00A13961">
            <w:pPr>
              <w:pStyle w:val="Comments"/>
            </w:pPr>
            <w:r>
              <w:object w:dxaOrig="4458" w:dyaOrig="3018" w14:anchorId="0EAAF130">
                <v:shape id="_x0000_i1027" type="#_x0000_t75" style="width:222.8pt;height:150.1pt" o:ole="">
                  <v:imagedata r:id="rId13" o:title=""/>
                </v:shape>
                <o:OLEObject Type="Embed" ProgID="Visio.Drawing.15" ShapeID="_x0000_i1027" DrawAspect="Content" ObjectID="_1784734676" r:id="rId14"/>
              </w:object>
            </w:r>
          </w:p>
          <w:p w14:paraId="53EBAEAF" w14:textId="77777777" w:rsidR="00BB51D8" w:rsidRDefault="00BB51D8" w:rsidP="00A13961"/>
          <w:p w14:paraId="1399563B" w14:textId="77777777" w:rsidR="00BB51D8" w:rsidRDefault="00BB51D8" w:rsidP="00A13961">
            <w:pPr>
              <w:rPr>
                <w:rStyle w:val="ui-provider"/>
                <w:b/>
                <w:bCs/>
                <w:i/>
                <w:lang w:val="en-GB"/>
              </w:rPr>
            </w:pPr>
            <w:r>
              <w:t xml:space="preserve">2. </w:t>
            </w:r>
            <w:bookmarkStart w:id="2" w:name="OLE_LINK83"/>
            <w:r>
              <w:t>Data collection via CN</w:t>
            </w:r>
            <w:bookmarkEnd w:id="2"/>
          </w:p>
        </w:tc>
        <w:tc>
          <w:tcPr>
            <w:tcW w:w="4407" w:type="dxa"/>
            <w:tcBorders>
              <w:top w:val="single" w:sz="4" w:space="0" w:color="auto"/>
              <w:left w:val="single" w:sz="4" w:space="0" w:color="auto"/>
              <w:bottom w:val="single" w:sz="4" w:space="0" w:color="auto"/>
              <w:right w:val="single" w:sz="4" w:space="0" w:color="auto"/>
            </w:tcBorders>
          </w:tcPr>
          <w:p w14:paraId="7C8DC310" w14:textId="77777777" w:rsidR="00BB51D8" w:rsidRDefault="00BB51D8" w:rsidP="00A13961">
            <w:pPr>
              <w:pStyle w:val="Comments"/>
              <w:rPr>
                <w:rStyle w:val="ui-provider"/>
                <w:rFonts w:ascii="Times New Roman" w:eastAsiaTheme="minorEastAsia" w:hAnsi="Times New Roman" w:cs="Times New Roman"/>
                <w:i w:val="0"/>
                <w:sz w:val="20"/>
                <w:szCs w:val="20"/>
              </w:rPr>
            </w:pPr>
            <w:r>
              <w:object w:dxaOrig="4182" w:dyaOrig="3218" w14:anchorId="4EF38552">
                <v:shape id="_x0000_i1028" type="#_x0000_t75" style="width:209.2pt;height:162.35pt" o:ole="">
                  <v:imagedata r:id="rId15" o:title=""/>
                </v:shape>
                <o:OLEObject Type="Embed" ProgID="Visio.Drawing.15" ShapeID="_x0000_i1028" DrawAspect="Content" ObjectID="_1784734677" r:id="rId16"/>
              </w:object>
            </w:r>
            <w:r>
              <w:rPr>
                <w:rFonts w:ascii="Times New Roman" w:eastAsiaTheme="minorEastAsia" w:hAnsi="Times New Roman" w:cs="Times New Roman"/>
              </w:rPr>
              <w:t>3. Data collection via OAM</w:t>
            </w:r>
          </w:p>
        </w:tc>
      </w:tr>
    </w:tbl>
    <w:p w14:paraId="1B7E61AF" w14:textId="1F831283" w:rsidR="0026757E" w:rsidRPr="00880AA3" w:rsidRDefault="00A16335" w:rsidP="005666D1">
      <w:pPr>
        <w:spacing w:before="120" w:after="180"/>
        <w:jc w:val="both"/>
      </w:pPr>
      <w:r w:rsidRPr="00880AA3">
        <w:t>Based on the above contents from TR</w:t>
      </w:r>
      <w:r w:rsidR="00FF531C" w:rsidRPr="00880AA3">
        <w:t xml:space="preserve"> 38.843</w:t>
      </w:r>
      <w:r w:rsidRPr="00880AA3">
        <w:t xml:space="preserve">, the potential interaction(s) between UE and NW for data collection for UE-sided model </w:t>
      </w:r>
      <w:r w:rsidR="00B210B3" w:rsidRPr="00880AA3">
        <w:t>could be</w:t>
      </w:r>
      <w:r w:rsidRPr="00880AA3">
        <w:t xml:space="preserve">: (1) UE reporting of the supported/preferred DL RS configuration; (2) trigger/initiating data collection; (3) </w:t>
      </w:r>
      <w:r w:rsidR="0026757E" w:rsidRPr="00880AA3">
        <w:t xml:space="preserve">assistance information from NW to UE for data collection. </w:t>
      </w:r>
    </w:p>
    <w:p w14:paraId="198E1E0D" w14:textId="43183CA6" w:rsidR="00880AA3" w:rsidRDefault="0026757E" w:rsidP="005666D1">
      <w:pPr>
        <w:spacing w:before="120" w:after="180"/>
        <w:jc w:val="both"/>
        <w:rPr>
          <w:lang w:val="en-AU"/>
        </w:rPr>
      </w:pPr>
      <w:r w:rsidRPr="00880AA3">
        <w:t>According to the below RAN4 agreement, the requirements for data collection for training could only be introduced if the training procedure is defined in 3GPP specifications</w:t>
      </w:r>
      <w:r w:rsidR="005666D1" w:rsidRPr="00880AA3">
        <w:rPr>
          <w:lang w:val="en-AU"/>
        </w:rPr>
        <w:t xml:space="preserve">. </w:t>
      </w:r>
      <w:r w:rsidR="00880AA3">
        <w:rPr>
          <w:rFonts w:hint="eastAsia"/>
          <w:lang w:val="en-AU"/>
        </w:rPr>
        <w:t>Sinc</w:t>
      </w:r>
      <w:r w:rsidR="00880AA3">
        <w:rPr>
          <w:lang w:val="en-AU"/>
        </w:rPr>
        <w:t xml:space="preserve">e RAN1/2 is still discussing the solution for </w:t>
      </w:r>
      <w:r w:rsidR="00880AA3" w:rsidRPr="00880AA3">
        <w:rPr>
          <w:lang w:val="en-AU"/>
        </w:rPr>
        <w:t>data collection for UE-sided model training</w:t>
      </w:r>
      <w:r w:rsidR="00880AA3">
        <w:rPr>
          <w:lang w:val="en-AU"/>
        </w:rPr>
        <w:t xml:space="preserve">, then we can further study this until clear RAN1/2 solution is obtained. </w:t>
      </w:r>
    </w:p>
    <w:p w14:paraId="7687F40C" w14:textId="2D425E06" w:rsidR="00B210B3" w:rsidRPr="00880AA3" w:rsidRDefault="00B210B3" w:rsidP="005666D1">
      <w:pPr>
        <w:spacing w:before="120" w:after="180"/>
        <w:jc w:val="both"/>
        <w:rPr>
          <w:b/>
          <w:bCs/>
        </w:rPr>
      </w:pPr>
      <w:r w:rsidRPr="00880AA3">
        <w:rPr>
          <w:b/>
          <w:bCs/>
        </w:rPr>
        <w:lastRenderedPageBreak/>
        <w:t xml:space="preserve">Proposal </w:t>
      </w:r>
      <w:r w:rsidR="005C7974">
        <w:rPr>
          <w:b/>
          <w:bCs/>
        </w:rPr>
        <w:t>8</w:t>
      </w:r>
      <w:r w:rsidRPr="00880AA3">
        <w:rPr>
          <w:b/>
          <w:bCs/>
        </w:rPr>
        <w:t xml:space="preserve">: </w:t>
      </w:r>
      <w:r w:rsidR="00880AA3">
        <w:rPr>
          <w:b/>
          <w:bCs/>
        </w:rPr>
        <w:t xml:space="preserve">FFS </w:t>
      </w:r>
      <w:r w:rsidRPr="00880AA3">
        <w:rPr>
          <w:b/>
          <w:bCs/>
        </w:rPr>
        <w:t>RAN4</w:t>
      </w:r>
      <w:r w:rsidR="00880AA3">
        <w:rPr>
          <w:b/>
          <w:bCs/>
        </w:rPr>
        <w:t xml:space="preserve"> impact </w:t>
      </w:r>
      <w:bookmarkStart w:id="3" w:name="_Hlk173964280"/>
      <w:r w:rsidR="00711701">
        <w:rPr>
          <w:b/>
          <w:bCs/>
        </w:rPr>
        <w:t>from</w:t>
      </w:r>
      <w:r w:rsidR="000368D3" w:rsidRPr="00880AA3">
        <w:rPr>
          <w:b/>
          <w:bCs/>
        </w:rPr>
        <w:t xml:space="preserve"> </w:t>
      </w:r>
      <w:bookmarkStart w:id="4" w:name="_Hlk166251518"/>
      <w:r w:rsidR="000368D3" w:rsidRPr="00880AA3">
        <w:rPr>
          <w:b/>
          <w:bCs/>
        </w:rPr>
        <w:t>data collection for UE-sided model training</w:t>
      </w:r>
      <w:bookmarkEnd w:id="4"/>
      <w:r w:rsidR="00880AA3">
        <w:rPr>
          <w:b/>
          <w:bCs/>
        </w:rPr>
        <w:t xml:space="preserve"> </w:t>
      </w:r>
      <w:bookmarkEnd w:id="3"/>
      <w:r w:rsidR="00880AA3">
        <w:rPr>
          <w:b/>
          <w:bCs/>
        </w:rPr>
        <w:t>(depending on RAN1/2 input)</w:t>
      </w:r>
      <w:r w:rsidRPr="00880AA3">
        <w:rPr>
          <w:b/>
          <w:bCs/>
        </w:rPr>
        <w:t xml:space="preserve">. </w:t>
      </w:r>
    </w:p>
    <w:p w14:paraId="2E43B51D" w14:textId="6EB0A830" w:rsidR="00B210B3" w:rsidRPr="00880AA3" w:rsidRDefault="000368D3" w:rsidP="00A16335">
      <w:pPr>
        <w:spacing w:after="180"/>
        <w:jc w:val="both"/>
      </w:pPr>
      <w:r w:rsidRPr="00880AA3">
        <w:t>Regarding the data collection</w:t>
      </w:r>
      <w:r w:rsidR="005666D1" w:rsidRPr="00880AA3">
        <w:t xml:space="preserve"> mechanisms</w:t>
      </w:r>
      <w:r w:rsidRPr="00880AA3">
        <w:t xml:space="preserve"> for inference</w:t>
      </w:r>
      <w:r w:rsidR="005666D1" w:rsidRPr="00880AA3">
        <w:t xml:space="preserve"> and performance monitoring</w:t>
      </w:r>
      <w:r w:rsidRPr="00880AA3">
        <w:t xml:space="preserve">, we treat </w:t>
      </w:r>
      <w:r w:rsidR="005666D1" w:rsidRPr="00880AA3">
        <w:t>them</w:t>
      </w:r>
      <w:r w:rsidRPr="00880AA3">
        <w:t xml:space="preserve"> as the part of procedure</w:t>
      </w:r>
      <w:r w:rsidR="005666D1" w:rsidRPr="00880AA3">
        <w:t>s</w:t>
      </w:r>
      <w:r w:rsidRPr="00880AA3">
        <w:t xml:space="preserve"> for model inference</w:t>
      </w:r>
      <w:r w:rsidR="005666D1" w:rsidRPr="00880AA3">
        <w:t xml:space="preserve"> and performance monitoring,</w:t>
      </w:r>
      <w:r w:rsidRPr="00880AA3">
        <w:t xml:space="preserve"> </w:t>
      </w:r>
      <w:r w:rsidR="005666D1" w:rsidRPr="00880AA3">
        <w:t>which</w:t>
      </w:r>
      <w:r w:rsidRPr="00880AA3">
        <w:t xml:space="preserve"> will be analyzed in the following section</w:t>
      </w:r>
      <w:r w:rsidR="005666D1" w:rsidRPr="00880AA3">
        <w:t>s</w:t>
      </w:r>
      <w:r w:rsidRPr="00880AA3">
        <w:t xml:space="preserve">. </w:t>
      </w:r>
    </w:p>
    <w:p w14:paraId="1C972753" w14:textId="1516323F" w:rsidR="000368D3" w:rsidRPr="00880AA3" w:rsidRDefault="00187AA1" w:rsidP="00187AA1">
      <w:pPr>
        <w:pStyle w:val="Heading2"/>
        <w:rPr>
          <w:lang w:val="en-US" w:eastAsia="zh-CN"/>
        </w:rPr>
      </w:pPr>
      <w:r>
        <w:rPr>
          <w:lang w:val="en-US" w:eastAsia="zh-CN"/>
        </w:rPr>
        <w:t>4.</w:t>
      </w:r>
      <w:r w:rsidR="000368D3" w:rsidRPr="00880AA3">
        <w:rPr>
          <w:lang w:val="en-US" w:eastAsia="zh-CN"/>
        </w:rPr>
        <w:t xml:space="preserve">2 Additional </w:t>
      </w:r>
      <w:r w:rsidR="002E31A4" w:rsidRPr="00880AA3">
        <w:rPr>
          <w:lang w:val="en-US" w:eastAsia="zh-CN"/>
        </w:rPr>
        <w:t>assistance information</w:t>
      </w:r>
      <w:r w:rsidR="000368D3" w:rsidRPr="00880AA3">
        <w:rPr>
          <w:lang w:val="en-US" w:eastAsia="zh-CN"/>
        </w:rPr>
        <w:t xml:space="preserve"> for UE sided model</w:t>
      </w:r>
    </w:p>
    <w:p w14:paraId="68B5AC12" w14:textId="68709614" w:rsidR="000368D3" w:rsidRPr="00880AA3" w:rsidRDefault="002E31A4" w:rsidP="00A16335">
      <w:pPr>
        <w:spacing w:after="180"/>
        <w:jc w:val="both"/>
      </w:pPr>
      <w:r w:rsidRPr="00880AA3">
        <w:t>Different from NW-sided model, AI/ML operation at UE side could require the additional assistance information</w:t>
      </w:r>
      <w:r w:rsidR="00B86462" w:rsidRPr="00880AA3">
        <w:t xml:space="preserve">, since UE-sided model have no </w:t>
      </w:r>
      <w:r w:rsidR="005666D1" w:rsidRPr="00880AA3">
        <w:rPr>
          <w:lang w:val="en-AU"/>
        </w:rPr>
        <w:t xml:space="preserve">information </w:t>
      </w:r>
      <w:r w:rsidR="00B86462" w:rsidRPr="00880AA3">
        <w:t>of the NW-side beambook</w:t>
      </w:r>
      <w:r w:rsidR="000801E6" w:rsidRPr="00880AA3">
        <w:t xml:space="preserve"> configuration</w:t>
      </w:r>
      <w:r w:rsidR="005666D1" w:rsidRPr="00880AA3">
        <w:t xml:space="preserve"> which is essential to </w:t>
      </w:r>
      <w:r w:rsidR="00466C6D" w:rsidRPr="00880AA3">
        <w:t>AI/ML operation</w:t>
      </w:r>
      <w:r w:rsidR="00B86462" w:rsidRPr="00880AA3">
        <w:t>. Based on RAN1</w:t>
      </w:r>
      <w:r w:rsidR="00880AA3">
        <w:t>#</w:t>
      </w:r>
      <w:r w:rsidR="00170B21">
        <w:t>116bis</w:t>
      </w:r>
      <w:r w:rsidR="00B86462" w:rsidRPr="00880AA3">
        <w:t xml:space="preserve"> discussion, </w:t>
      </w:r>
      <w:r w:rsidR="00F3465A">
        <w:t xml:space="preserve">RAN1 is still discussing possible options for </w:t>
      </w:r>
      <w:r w:rsidR="00F3465A" w:rsidRPr="00F3465A">
        <w:t>the consistency of NW-side additional condition across training and inference for UE-sided model for BM-Case 1 and BM Case 2</w:t>
      </w:r>
      <w:r w:rsidR="005F1C81" w:rsidRPr="00880AA3">
        <w:t>:</w:t>
      </w:r>
      <w:r w:rsidR="000801E6" w:rsidRPr="00880AA3">
        <w:t xml:space="preserve"> </w:t>
      </w:r>
    </w:p>
    <w:tbl>
      <w:tblPr>
        <w:tblStyle w:val="TableGrid"/>
        <w:tblW w:w="0" w:type="auto"/>
        <w:tblLook w:val="04A0" w:firstRow="1" w:lastRow="0" w:firstColumn="1" w:lastColumn="0" w:noHBand="0" w:noVBand="1"/>
      </w:tblPr>
      <w:tblGrid>
        <w:gridCol w:w="9631"/>
      </w:tblGrid>
      <w:tr w:rsidR="00880AA3" w:rsidRPr="00880AA3" w14:paraId="2DD41548" w14:textId="77777777" w:rsidTr="00B86462">
        <w:tc>
          <w:tcPr>
            <w:tcW w:w="9631" w:type="dxa"/>
          </w:tcPr>
          <w:p w14:paraId="2BDF162C" w14:textId="16825305" w:rsidR="00F3465A" w:rsidRPr="00F3465A" w:rsidRDefault="00F3465A" w:rsidP="00F3465A">
            <w:pPr>
              <w:spacing w:after="0"/>
              <w:rPr>
                <w:rFonts w:ascii="Times" w:eastAsia="等线" w:hAnsi="Times"/>
                <w:sz w:val="20"/>
                <w:highlight w:val="green"/>
                <w:lang w:val="en-GB"/>
              </w:rPr>
            </w:pPr>
            <w:r w:rsidRPr="00F3465A">
              <w:rPr>
                <w:rFonts w:ascii="Times" w:eastAsia="等线" w:hAnsi="Times" w:hint="eastAsia"/>
                <w:sz w:val="20"/>
                <w:highlight w:val="green"/>
                <w:lang w:val="en-GB"/>
              </w:rPr>
              <w:t>Agreement</w:t>
            </w:r>
            <w:r>
              <w:rPr>
                <w:rFonts w:ascii="Times" w:eastAsia="等线" w:hAnsi="Times"/>
                <w:sz w:val="20"/>
                <w:highlight w:val="green"/>
                <w:lang w:val="en-GB"/>
              </w:rPr>
              <w:t xml:space="preserve"> from RAN1#116bis</w:t>
            </w:r>
          </w:p>
          <w:p w14:paraId="28625D18" w14:textId="77777777" w:rsidR="00F3465A" w:rsidRPr="00F3465A" w:rsidRDefault="00F3465A" w:rsidP="00F3465A">
            <w:pPr>
              <w:spacing w:after="0"/>
              <w:rPr>
                <w:rFonts w:ascii="Times" w:eastAsia="Batang" w:hAnsi="Times"/>
                <w:sz w:val="20"/>
                <w:lang w:val="en-GB" w:eastAsia="en-US"/>
              </w:rPr>
            </w:pPr>
            <w:r w:rsidRPr="00F3465A">
              <w:rPr>
                <w:rFonts w:ascii="Times" w:eastAsia="Batang" w:hAnsi="Times"/>
                <w:sz w:val="20"/>
                <w:lang w:val="en-GB" w:eastAsia="en-US"/>
              </w:rPr>
              <w:t xml:space="preserve">Further study, </w:t>
            </w:r>
            <w:r w:rsidRPr="00F3465A">
              <w:rPr>
                <w:rFonts w:ascii="Times" w:eastAsia="Batang" w:hAnsi="Times"/>
                <w:sz w:val="20"/>
                <w:lang w:eastAsia="en-US"/>
              </w:rPr>
              <w:t>for</w:t>
            </w:r>
            <w:r w:rsidRPr="00F3465A">
              <w:rPr>
                <w:rFonts w:ascii="Times" w:eastAsia="Batang" w:hAnsi="Times"/>
                <w:sz w:val="20"/>
                <w:lang w:val="en-GB" w:eastAsia="en-US"/>
              </w:rPr>
              <w:t xml:space="preserve"> the consistency of NW-side additional condition across training and inference for UE-sided model for BM-Case 1 and BM Case 2, </w:t>
            </w:r>
            <w:r w:rsidRPr="00F3465A">
              <w:rPr>
                <w:rFonts w:ascii="Times" w:eastAsia="等线" w:hAnsi="Times" w:hint="eastAsia"/>
                <w:sz w:val="20"/>
                <w:lang w:val="en-GB"/>
              </w:rPr>
              <w:t>where</w:t>
            </w:r>
            <w:r w:rsidRPr="00F3465A">
              <w:rPr>
                <w:rFonts w:ascii="Times" w:eastAsia="Batang" w:hAnsi="Times"/>
                <w:sz w:val="20"/>
                <w:lang w:val="en-GB" w:eastAsia="en-US"/>
              </w:rPr>
              <w:t xml:space="preserve"> the NW-side additional condition </w:t>
            </w:r>
            <w:r w:rsidRPr="00F3465A">
              <w:rPr>
                <w:rFonts w:ascii="Times" w:eastAsia="等线" w:hAnsi="Times" w:hint="eastAsia"/>
                <w:sz w:val="20"/>
                <w:lang w:val="en-GB"/>
              </w:rPr>
              <w:t xml:space="preserve">may at least </w:t>
            </w:r>
            <w:r w:rsidRPr="00F3465A">
              <w:rPr>
                <w:rFonts w:ascii="Times" w:eastAsia="Batang" w:hAnsi="Times"/>
                <w:sz w:val="20"/>
                <w:lang w:val="en-GB" w:eastAsia="en-US"/>
              </w:rPr>
              <w:t>impact UE assumption on beams of Set A/Set B:</w:t>
            </w:r>
          </w:p>
          <w:p w14:paraId="609A23A7" w14:textId="77777777" w:rsidR="00F3465A" w:rsidRPr="00F3465A" w:rsidRDefault="00F3465A" w:rsidP="0066178A">
            <w:pPr>
              <w:numPr>
                <w:ilvl w:val="0"/>
                <w:numId w:val="15"/>
              </w:numPr>
              <w:spacing w:after="0"/>
              <w:rPr>
                <w:rFonts w:ascii="Times" w:eastAsia="Batang" w:hAnsi="Times"/>
                <w:sz w:val="20"/>
                <w:lang w:val="en-GB" w:eastAsia="x-none"/>
              </w:rPr>
            </w:pPr>
            <w:r w:rsidRPr="00F3465A">
              <w:rPr>
                <w:rFonts w:ascii="Times" w:eastAsia="Batang" w:hAnsi="Times"/>
                <w:sz w:val="20"/>
                <w:lang w:val="en-GB" w:eastAsia="x-none"/>
              </w:rPr>
              <w:t>Opt1: Based on associated ID (</w:t>
            </w:r>
            <w:r w:rsidRPr="00F3465A">
              <w:rPr>
                <w:rFonts w:ascii="Times" w:eastAsia="等线" w:hAnsi="Times" w:hint="eastAsia"/>
                <w:sz w:val="20"/>
                <w:lang w:val="en-GB"/>
              </w:rPr>
              <w:t>Referring to</w:t>
            </w:r>
            <w:r w:rsidRPr="00F3465A">
              <w:rPr>
                <w:rFonts w:ascii="Times" w:eastAsia="Batang" w:hAnsi="Times"/>
                <w:sz w:val="20"/>
                <w:lang w:val="en-GB" w:eastAsia="x-none"/>
              </w:rPr>
              <w:t xml:space="preserve"> AI 9.1.3.3)</w:t>
            </w:r>
          </w:p>
          <w:p w14:paraId="1456B7E1" w14:textId="77777777" w:rsidR="00F3465A" w:rsidRPr="00F3465A" w:rsidRDefault="00F3465A" w:rsidP="0066178A">
            <w:pPr>
              <w:numPr>
                <w:ilvl w:val="1"/>
                <w:numId w:val="14"/>
              </w:numPr>
              <w:spacing w:after="0"/>
              <w:rPr>
                <w:rFonts w:ascii="Times" w:eastAsia="Batang" w:hAnsi="Times"/>
                <w:sz w:val="20"/>
                <w:lang w:val="en-GB" w:eastAsia="x-none"/>
              </w:rPr>
            </w:pPr>
            <w:r w:rsidRPr="00F3465A">
              <w:rPr>
                <w:rFonts w:ascii="Times" w:eastAsia="Batang" w:hAnsi="Times"/>
                <w:sz w:val="20"/>
                <w:lang w:val="en-GB" w:eastAsia="x-none"/>
              </w:rPr>
              <w:t>FFS on what can be assumed by UE with the same associated ID across training and inference</w:t>
            </w:r>
          </w:p>
          <w:p w14:paraId="5DD8F007" w14:textId="77777777" w:rsidR="00F3465A" w:rsidRPr="00F3465A" w:rsidRDefault="00F3465A" w:rsidP="0066178A">
            <w:pPr>
              <w:numPr>
                <w:ilvl w:val="1"/>
                <w:numId w:val="14"/>
              </w:numPr>
              <w:spacing w:after="0"/>
              <w:rPr>
                <w:rFonts w:ascii="Times" w:eastAsia="Batang" w:hAnsi="Times"/>
                <w:sz w:val="20"/>
                <w:lang w:val="en-GB" w:eastAsia="x-none"/>
              </w:rPr>
            </w:pPr>
            <w:r w:rsidRPr="00F3465A">
              <w:rPr>
                <w:rFonts w:ascii="Times" w:eastAsia="Batang" w:hAnsi="Times"/>
                <w:sz w:val="20"/>
                <w:lang w:val="en-GB" w:eastAsia="x-none"/>
              </w:rPr>
              <w:t>FFS on how associated ID is introduced, e.g., within CSI framework, or outside of CSI framework</w:t>
            </w:r>
          </w:p>
          <w:p w14:paraId="667D2CB5" w14:textId="77777777" w:rsidR="00F3465A" w:rsidRPr="00F3465A" w:rsidRDefault="00F3465A" w:rsidP="0066178A">
            <w:pPr>
              <w:numPr>
                <w:ilvl w:val="0"/>
                <w:numId w:val="14"/>
              </w:numPr>
              <w:spacing w:after="0"/>
              <w:rPr>
                <w:rFonts w:ascii="Times" w:eastAsia="Batang" w:hAnsi="Times"/>
                <w:sz w:val="20"/>
                <w:lang w:val="en-GB" w:eastAsia="x-none"/>
              </w:rPr>
            </w:pPr>
            <w:r w:rsidRPr="00F3465A">
              <w:rPr>
                <w:rFonts w:ascii="Times" w:eastAsia="Batang" w:hAnsi="Times"/>
                <w:sz w:val="20"/>
                <w:lang w:val="en-GB" w:eastAsia="x-none"/>
              </w:rPr>
              <w:t>Opt 2: Performance monitoring based</w:t>
            </w:r>
          </w:p>
          <w:p w14:paraId="6B2918BB" w14:textId="77777777" w:rsidR="00F3465A" w:rsidRPr="00F3465A" w:rsidRDefault="00F3465A" w:rsidP="0066178A">
            <w:pPr>
              <w:numPr>
                <w:ilvl w:val="1"/>
                <w:numId w:val="14"/>
              </w:numPr>
              <w:spacing w:after="0"/>
              <w:rPr>
                <w:rFonts w:ascii="Times" w:eastAsia="Batang" w:hAnsi="Times"/>
                <w:sz w:val="20"/>
                <w:lang w:val="en-GB" w:eastAsia="x-none"/>
              </w:rPr>
            </w:pPr>
            <w:r w:rsidRPr="00F3465A">
              <w:rPr>
                <w:rFonts w:ascii="Times" w:eastAsia="等线" w:hAnsi="Times" w:hint="eastAsia"/>
                <w:sz w:val="20"/>
                <w:lang w:val="en-GB"/>
              </w:rPr>
              <w:t>FFS details</w:t>
            </w:r>
            <w:r w:rsidRPr="00F3465A">
              <w:rPr>
                <w:rFonts w:ascii="Times" w:eastAsia="Batang" w:hAnsi="Times"/>
                <w:sz w:val="20"/>
                <w:lang w:val="en-GB" w:eastAsia="x-none"/>
              </w:rPr>
              <w:t xml:space="preserve">  </w:t>
            </w:r>
          </w:p>
          <w:p w14:paraId="7FB71601" w14:textId="1AF891B3" w:rsidR="00B86462" w:rsidRPr="00F3465A" w:rsidRDefault="00F3465A" w:rsidP="0066178A">
            <w:pPr>
              <w:numPr>
                <w:ilvl w:val="0"/>
                <w:numId w:val="14"/>
              </w:numPr>
              <w:spacing w:after="0"/>
              <w:rPr>
                <w:rFonts w:ascii="Times" w:eastAsia="Batang" w:hAnsi="Times"/>
                <w:sz w:val="20"/>
                <w:lang w:val="en-GB" w:eastAsia="x-none"/>
              </w:rPr>
            </w:pPr>
            <w:r w:rsidRPr="00F3465A">
              <w:rPr>
                <w:rFonts w:ascii="Times" w:eastAsia="Batang" w:hAnsi="Times"/>
                <w:sz w:val="20"/>
                <w:lang w:val="en-GB" w:eastAsia="x-none"/>
              </w:rPr>
              <w:t xml:space="preserve">Other options are not precluded. </w:t>
            </w:r>
          </w:p>
        </w:tc>
      </w:tr>
    </w:tbl>
    <w:p w14:paraId="4FC663A1" w14:textId="5F0801EE" w:rsidR="002A1F52" w:rsidRDefault="002A1F52" w:rsidP="00524615">
      <w:pPr>
        <w:spacing w:before="120" w:after="180"/>
        <w:jc w:val="both"/>
      </w:pPr>
      <w:r>
        <w:t xml:space="preserve">And the following agreement from RAN2: </w:t>
      </w:r>
    </w:p>
    <w:p w14:paraId="1E2280DD" w14:textId="77777777" w:rsidR="002A1F52" w:rsidRPr="001E76AE" w:rsidRDefault="002A1F52" w:rsidP="002A1F52">
      <w:pPr>
        <w:pStyle w:val="Doc-text2"/>
        <w:pBdr>
          <w:top w:val="single" w:sz="4" w:space="1" w:color="auto"/>
          <w:left w:val="single" w:sz="4" w:space="31" w:color="auto"/>
          <w:bottom w:val="single" w:sz="4" w:space="1" w:color="auto"/>
          <w:right w:val="single" w:sz="4" w:space="4" w:color="auto"/>
        </w:pBdr>
        <w:rPr>
          <w:b/>
          <w:bCs/>
          <w:sz w:val="22"/>
          <w:szCs w:val="22"/>
        </w:rPr>
      </w:pPr>
      <w:r w:rsidRPr="001E76AE">
        <w:rPr>
          <w:b/>
          <w:bCs/>
          <w:sz w:val="22"/>
          <w:szCs w:val="22"/>
        </w:rPr>
        <w:t xml:space="preserve">Agreements </w:t>
      </w:r>
      <w:r>
        <w:rPr>
          <w:b/>
          <w:bCs/>
          <w:sz w:val="22"/>
          <w:szCs w:val="22"/>
        </w:rPr>
        <w:t>from RAN2#126</w:t>
      </w:r>
    </w:p>
    <w:p w14:paraId="633066E1" w14:textId="77777777" w:rsidR="002A1F52" w:rsidRPr="001E76AE" w:rsidRDefault="002A1F52" w:rsidP="002A1F52">
      <w:pPr>
        <w:pStyle w:val="Doc-text2"/>
        <w:pBdr>
          <w:top w:val="single" w:sz="4" w:space="1" w:color="auto"/>
          <w:left w:val="single" w:sz="4" w:space="31" w:color="auto"/>
          <w:bottom w:val="single" w:sz="4" w:space="1" w:color="auto"/>
          <w:right w:val="single" w:sz="4" w:space="4" w:color="auto"/>
        </w:pBdr>
        <w:rPr>
          <w:sz w:val="22"/>
          <w:szCs w:val="22"/>
        </w:rPr>
      </w:pPr>
      <w:r w:rsidRPr="001E76AE">
        <w:rPr>
          <w:sz w:val="22"/>
          <w:szCs w:val="22"/>
        </w:rPr>
        <w:t>4</w:t>
      </w:r>
      <w:r w:rsidRPr="001E76AE">
        <w:rPr>
          <w:sz w:val="22"/>
          <w:szCs w:val="22"/>
        </w:rPr>
        <w:tab/>
        <w:t>For NW-side additional conditions, RAN2 assumes that RRC signaling from gNB to UE can be designed for consistency between inference and training.  RAN2 will wait for RAN1 input for further details.   FFS if the same applies to positioning</w:t>
      </w:r>
    </w:p>
    <w:p w14:paraId="01514807" w14:textId="55E510E7" w:rsidR="00D36C9E" w:rsidRPr="00880AA3" w:rsidRDefault="00D36C9E" w:rsidP="00524615">
      <w:pPr>
        <w:spacing w:before="120" w:after="180"/>
        <w:jc w:val="both"/>
      </w:pPr>
      <w:r w:rsidRPr="00880AA3">
        <w:t xml:space="preserve">Accordingly, </w:t>
      </w:r>
      <w:r w:rsidR="00F3465A">
        <w:t>from RAN4 perspective on</w:t>
      </w:r>
      <w:r w:rsidRPr="00880AA3">
        <w:t xml:space="preserve"> testing</w:t>
      </w:r>
      <w:r w:rsidR="00F3465A">
        <w:t xml:space="preserve"> requirement</w:t>
      </w:r>
      <w:r w:rsidRPr="00880AA3">
        <w:t>, we see the consistency/association of Set B beams and Set A beams across training and inference shall be guaranteed in RAN4 core requirement</w:t>
      </w:r>
      <w:r w:rsidR="006460A4" w:rsidRPr="00880AA3">
        <w:t xml:space="preserve"> as the NW-side additional assistance information for inference at UE</w:t>
      </w:r>
      <w:r w:rsidRPr="00880AA3">
        <w:t xml:space="preserve">. </w:t>
      </w:r>
    </w:p>
    <w:p w14:paraId="580565A6" w14:textId="21B55A85" w:rsidR="00D36C9E" w:rsidRDefault="00D36C9E" w:rsidP="00D36C9E">
      <w:pPr>
        <w:spacing w:after="180"/>
        <w:jc w:val="both"/>
        <w:rPr>
          <w:b/>
          <w:bCs/>
        </w:rPr>
      </w:pPr>
      <w:r w:rsidRPr="00880AA3">
        <w:rPr>
          <w:b/>
          <w:bCs/>
        </w:rPr>
        <w:t xml:space="preserve">Proposal </w:t>
      </w:r>
      <w:r w:rsidR="005C7974">
        <w:rPr>
          <w:b/>
          <w:bCs/>
        </w:rPr>
        <w:t>9</w:t>
      </w:r>
      <w:r w:rsidRPr="00880AA3">
        <w:rPr>
          <w:b/>
          <w:bCs/>
        </w:rPr>
        <w:t xml:space="preserve">: </w:t>
      </w:r>
      <w:r w:rsidR="00F3465A">
        <w:rPr>
          <w:b/>
          <w:bCs/>
        </w:rPr>
        <w:t xml:space="preserve">For </w:t>
      </w:r>
      <w:r w:rsidR="00711701">
        <w:rPr>
          <w:b/>
          <w:bCs/>
        </w:rPr>
        <w:t xml:space="preserve">the </w:t>
      </w:r>
      <w:r w:rsidR="00F3465A" w:rsidRPr="00F3465A">
        <w:rPr>
          <w:b/>
          <w:bCs/>
        </w:rPr>
        <w:t xml:space="preserve">testing </w:t>
      </w:r>
      <w:r w:rsidR="00711701">
        <w:rPr>
          <w:b/>
          <w:bCs/>
        </w:rPr>
        <w:t xml:space="preserve">of </w:t>
      </w:r>
      <w:r w:rsidR="00711701" w:rsidRPr="00F3465A">
        <w:rPr>
          <w:b/>
          <w:bCs/>
        </w:rPr>
        <w:t>UE-sided model</w:t>
      </w:r>
      <w:r w:rsidR="00F3465A" w:rsidRPr="00F3465A">
        <w:rPr>
          <w:b/>
          <w:bCs/>
        </w:rPr>
        <w:t xml:space="preserve"> inference and monitoring </w:t>
      </w:r>
      <w:r w:rsidR="00F3465A">
        <w:rPr>
          <w:b/>
          <w:bCs/>
        </w:rPr>
        <w:t xml:space="preserve">(if any), </w:t>
      </w:r>
      <w:r w:rsidR="0045290A" w:rsidRPr="0045290A">
        <w:rPr>
          <w:b/>
          <w:bCs/>
        </w:rPr>
        <w:t>the consistency of NW-side additional condition across training and inference</w:t>
      </w:r>
      <w:r w:rsidR="0045290A" w:rsidRPr="00880AA3">
        <w:rPr>
          <w:b/>
          <w:bCs/>
        </w:rPr>
        <w:t xml:space="preserve"> shall be guaranteed</w:t>
      </w:r>
      <w:r w:rsidR="00685682">
        <w:rPr>
          <w:b/>
          <w:bCs/>
        </w:rPr>
        <w:t xml:space="preserve"> as side condition</w:t>
      </w:r>
      <w:r w:rsidRPr="00880AA3">
        <w:rPr>
          <w:b/>
          <w:bCs/>
        </w:rPr>
        <w:t xml:space="preserve">. </w:t>
      </w:r>
    </w:p>
    <w:p w14:paraId="29BC9164" w14:textId="1160A9DA" w:rsidR="000368D3" w:rsidRPr="004E768B" w:rsidRDefault="00187AA1" w:rsidP="00187AA1">
      <w:pPr>
        <w:pStyle w:val="Heading2"/>
        <w:rPr>
          <w:lang w:val="en-US" w:eastAsia="zh-CN"/>
        </w:rPr>
      </w:pPr>
      <w:r>
        <w:rPr>
          <w:lang w:val="en-US" w:eastAsia="zh-CN"/>
        </w:rPr>
        <w:t>4.</w:t>
      </w:r>
      <w:r w:rsidR="000368D3">
        <w:rPr>
          <w:lang w:val="en-US" w:eastAsia="zh-CN"/>
        </w:rPr>
        <w:t>3</w:t>
      </w:r>
      <w:r w:rsidR="000368D3" w:rsidRPr="004E768B">
        <w:rPr>
          <w:lang w:val="en-US" w:eastAsia="zh-CN"/>
        </w:rPr>
        <w:t xml:space="preserve"> </w:t>
      </w:r>
      <w:r w:rsidR="000368D3">
        <w:rPr>
          <w:lang w:val="en-US" w:eastAsia="zh-CN"/>
        </w:rPr>
        <w:t>Inference</w:t>
      </w:r>
      <w:r w:rsidR="000368D3" w:rsidRPr="004E768B">
        <w:rPr>
          <w:lang w:val="en-US" w:eastAsia="zh-CN"/>
        </w:rPr>
        <w:t xml:space="preserve"> for </w:t>
      </w:r>
      <w:r w:rsidR="000368D3">
        <w:rPr>
          <w:lang w:val="en-US" w:eastAsia="zh-CN"/>
        </w:rPr>
        <w:t>UE</w:t>
      </w:r>
      <w:r w:rsidR="000368D3" w:rsidRPr="004E768B">
        <w:rPr>
          <w:lang w:val="en-US" w:eastAsia="zh-CN"/>
        </w:rPr>
        <w:t>-s</w:t>
      </w:r>
      <w:r w:rsidR="000368D3">
        <w:rPr>
          <w:lang w:val="en-US" w:eastAsia="zh-CN"/>
        </w:rPr>
        <w:t>ided model</w:t>
      </w:r>
    </w:p>
    <w:p w14:paraId="3480577A" w14:textId="31494F68" w:rsidR="00B80B1D" w:rsidRDefault="000D3E1E" w:rsidP="00390A45">
      <w:pPr>
        <w:spacing w:after="180"/>
        <w:jc w:val="both"/>
      </w:pPr>
      <w:r>
        <w:t>As illustrated in the Figure-1 (right</w:t>
      </w:r>
      <w:r w:rsidR="005014BE">
        <w:t xml:space="preserve"> figure</w:t>
      </w:r>
      <w:r>
        <w:t>)</w:t>
      </w:r>
      <w:r w:rsidR="005220C6">
        <w:t xml:space="preserve"> with UE-sided model for AI-BM</w:t>
      </w:r>
      <w:r w:rsidR="005014BE">
        <w:t>,</w:t>
      </w:r>
      <w:r>
        <w:t xml:space="preserve"> </w:t>
      </w:r>
      <w:r w:rsidR="005220C6" w:rsidRPr="005220C6">
        <w:t xml:space="preserve">UE </w:t>
      </w:r>
      <w:r w:rsidR="0086732E">
        <w:rPr>
          <w:lang w:val="en-AU"/>
        </w:rPr>
        <w:t xml:space="preserve">shall </w:t>
      </w:r>
      <w:r w:rsidR="005220C6" w:rsidRPr="005220C6">
        <w:t xml:space="preserve">report the prediction result to NW based on the output of a UE-side </w:t>
      </w:r>
      <w:r w:rsidR="0086732E">
        <w:t xml:space="preserve">AI/ML </w:t>
      </w:r>
      <w:r w:rsidR="005220C6" w:rsidRPr="005220C6">
        <w:t>model</w:t>
      </w:r>
      <w:r w:rsidR="005220C6">
        <w:t xml:space="preserve">. </w:t>
      </w:r>
      <w:r w:rsidR="00B80B1D">
        <w:t>In RAN1#116</w:t>
      </w:r>
      <w:r w:rsidR="006E7EA9">
        <w:t>-bis</w:t>
      </w:r>
      <w:r w:rsidR="00A7513D">
        <w:t xml:space="preserve"> and RAN1#117</w:t>
      </w:r>
      <w:r w:rsidR="00B80B1D">
        <w:t>, the following agreement is achieved for content in the report of inference results</w:t>
      </w:r>
      <w:r w:rsidR="006E7EA9">
        <w:t>,</w:t>
      </w:r>
      <w:r w:rsidR="006E7EA9" w:rsidRPr="006E7EA9">
        <w:t xml:space="preserve"> </w:t>
      </w:r>
      <w:r w:rsidR="006E7EA9">
        <w:t>for UE-sided AI/ML model inference for BM-Case1 and Case2</w:t>
      </w:r>
      <w:r w:rsidR="00B80B1D">
        <w:t xml:space="preserve">: </w:t>
      </w:r>
    </w:p>
    <w:tbl>
      <w:tblPr>
        <w:tblStyle w:val="TableGrid"/>
        <w:tblW w:w="0" w:type="auto"/>
        <w:tblLook w:val="04A0" w:firstRow="1" w:lastRow="0" w:firstColumn="1" w:lastColumn="0" w:noHBand="0" w:noVBand="1"/>
      </w:tblPr>
      <w:tblGrid>
        <w:gridCol w:w="9631"/>
      </w:tblGrid>
      <w:tr w:rsidR="00B80B1D" w:rsidRPr="0011496F" w14:paraId="50A75040" w14:textId="77777777" w:rsidTr="00B80B1D">
        <w:tc>
          <w:tcPr>
            <w:tcW w:w="9631" w:type="dxa"/>
          </w:tcPr>
          <w:p w14:paraId="127250D3" w14:textId="5FA201A5" w:rsidR="006E7EA9" w:rsidRPr="0011496F" w:rsidRDefault="006E7EA9" w:rsidP="0011496F">
            <w:pPr>
              <w:spacing w:after="0"/>
              <w:rPr>
                <w:rFonts w:eastAsia="等线"/>
                <w:sz w:val="20"/>
                <w:szCs w:val="20"/>
                <w:highlight w:val="green"/>
              </w:rPr>
            </w:pPr>
            <w:r w:rsidRPr="0011496F">
              <w:rPr>
                <w:rFonts w:eastAsia="等线"/>
                <w:sz w:val="20"/>
                <w:szCs w:val="20"/>
                <w:highlight w:val="green"/>
              </w:rPr>
              <w:t>Agreement from RAN1#116-bis</w:t>
            </w:r>
          </w:p>
          <w:p w14:paraId="46937C94" w14:textId="77777777" w:rsidR="006E7EA9" w:rsidRPr="0011496F" w:rsidRDefault="006E7EA9" w:rsidP="0011496F">
            <w:pPr>
              <w:spacing w:after="0"/>
              <w:rPr>
                <w:sz w:val="20"/>
                <w:szCs w:val="20"/>
              </w:rPr>
            </w:pPr>
            <w:r w:rsidRPr="0011496F">
              <w:rPr>
                <w:sz w:val="20"/>
                <w:szCs w:val="20"/>
              </w:rPr>
              <w:t>For report content of inference results for UE-sided model for BM-Case 1, for the RSRP of</w:t>
            </w:r>
            <w:r w:rsidRPr="0011496F">
              <w:rPr>
                <w:b/>
                <w:bCs/>
                <w:sz w:val="20"/>
                <w:szCs w:val="20"/>
              </w:rPr>
              <w:t xml:space="preserve"> </w:t>
            </w:r>
            <w:r w:rsidRPr="0011496F">
              <w:rPr>
                <w:sz w:val="20"/>
                <w:szCs w:val="20"/>
              </w:rPr>
              <w:t xml:space="preserve">predicted Top K beam(s) in the report of inference results, </w:t>
            </w:r>
            <w:r w:rsidRPr="0011496F">
              <w:rPr>
                <w:rFonts w:eastAsia="等线"/>
                <w:sz w:val="20"/>
                <w:szCs w:val="20"/>
              </w:rPr>
              <w:t xml:space="preserve">when applicable, </w:t>
            </w:r>
            <w:r w:rsidRPr="0011496F">
              <w:rPr>
                <w:sz w:val="20"/>
                <w:szCs w:val="20"/>
              </w:rPr>
              <w:t>further study the following options:</w:t>
            </w:r>
          </w:p>
          <w:p w14:paraId="231F1003"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Option A</w:t>
            </w:r>
            <w:r w:rsidRPr="0011496F">
              <w:rPr>
                <w:rFonts w:eastAsia="等线"/>
                <w:lang w:eastAsia="zh-CN"/>
              </w:rPr>
              <w:t>:</w:t>
            </w:r>
            <w:r w:rsidRPr="0011496F">
              <w:t xml:space="preserve"> Predicted RSRP</w:t>
            </w:r>
          </w:p>
          <w:p w14:paraId="79B5F92F"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 xml:space="preserve">Option B: Predicted RSRP, if the beam is not configured for </w:t>
            </w:r>
            <w:r w:rsidRPr="0011496F">
              <w:rPr>
                <w:rFonts w:eastAsia="等线"/>
                <w:lang w:eastAsia="zh-CN"/>
              </w:rPr>
              <w:t xml:space="preserve">corresponding </w:t>
            </w:r>
            <w:r w:rsidRPr="0011496F">
              <w:t xml:space="preserve">measurement, and measured L1-RSRP if the beam is configured for </w:t>
            </w:r>
            <w:r w:rsidRPr="0011496F">
              <w:rPr>
                <w:rFonts w:eastAsia="等线"/>
                <w:lang w:eastAsia="zh-CN"/>
              </w:rPr>
              <w:t xml:space="preserve">corresponding </w:t>
            </w:r>
            <w:r w:rsidRPr="0011496F">
              <w:t>measurement</w:t>
            </w:r>
          </w:p>
          <w:p w14:paraId="552585D2"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Where the predicted RSRP is based on AI/ML output</w:t>
            </w:r>
          </w:p>
          <w:p w14:paraId="1B8BABF9"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Note: Support both Option A and Option B is not precluded.</w:t>
            </w:r>
          </w:p>
          <w:p w14:paraId="04D72A97" w14:textId="77777777" w:rsidR="006E7EA9" w:rsidRPr="0011496F" w:rsidRDefault="006E7EA9" w:rsidP="0011496F">
            <w:pPr>
              <w:spacing w:after="0"/>
              <w:rPr>
                <w:sz w:val="20"/>
                <w:szCs w:val="20"/>
                <w:lang w:val="en-GB"/>
              </w:rPr>
            </w:pPr>
          </w:p>
          <w:p w14:paraId="0097E086" w14:textId="77777777" w:rsidR="006E7EA9" w:rsidRPr="0011496F" w:rsidRDefault="006E7EA9" w:rsidP="0011496F">
            <w:pPr>
              <w:spacing w:after="0"/>
              <w:rPr>
                <w:rFonts w:eastAsia="等线"/>
                <w:sz w:val="20"/>
                <w:szCs w:val="20"/>
                <w:highlight w:val="green"/>
              </w:rPr>
            </w:pPr>
            <w:r w:rsidRPr="0011496F">
              <w:rPr>
                <w:rFonts w:eastAsia="等线"/>
                <w:sz w:val="20"/>
                <w:szCs w:val="20"/>
                <w:highlight w:val="green"/>
              </w:rPr>
              <w:t>Agreement from RAN1#116-bis</w:t>
            </w:r>
          </w:p>
          <w:p w14:paraId="2FEC287D" w14:textId="77777777" w:rsidR="006E7EA9" w:rsidRPr="0011496F" w:rsidRDefault="006E7EA9" w:rsidP="0011496F">
            <w:pPr>
              <w:spacing w:after="0"/>
              <w:jc w:val="both"/>
              <w:rPr>
                <w:rFonts w:eastAsia="宋体"/>
                <w:sz w:val="20"/>
                <w:szCs w:val="20"/>
              </w:rPr>
            </w:pPr>
            <w:r w:rsidRPr="0011496F">
              <w:rPr>
                <w:rFonts w:eastAsia="宋体"/>
                <w:sz w:val="20"/>
                <w:szCs w:val="20"/>
              </w:rPr>
              <w:t xml:space="preserve">For UE-side AI/ML model inference, for BM-Case2, support to report inference results of N(N&gt;=1, FFS on N) future time instance(s) in one report </w:t>
            </w:r>
          </w:p>
          <w:p w14:paraId="11D9FE3B" w14:textId="77777777" w:rsidR="006E7EA9" w:rsidRPr="0011496F" w:rsidRDefault="006E7EA9" w:rsidP="0066178A">
            <w:pPr>
              <w:pStyle w:val="ListParagraph"/>
              <w:numPr>
                <w:ilvl w:val="0"/>
                <w:numId w:val="16"/>
              </w:numPr>
              <w:overflowPunct/>
              <w:autoSpaceDE/>
              <w:autoSpaceDN/>
              <w:adjustRightInd/>
              <w:spacing w:after="0"/>
              <w:ind w:firstLineChars="0"/>
              <w:jc w:val="both"/>
              <w:textAlignment w:val="auto"/>
              <w:rPr>
                <w:rFonts w:eastAsia="宋体"/>
                <w:lang w:val="en-US" w:eastAsia="zh-CN"/>
              </w:rPr>
            </w:pPr>
            <w:r w:rsidRPr="0011496F">
              <w:rPr>
                <w:rFonts w:eastAsia="宋体"/>
                <w:lang w:val="en-US" w:eastAsia="zh-CN"/>
              </w:rPr>
              <w:t xml:space="preserve">wherein information of inference results of one time instance is as in one report for BM-Case 1 </w:t>
            </w:r>
          </w:p>
          <w:p w14:paraId="72FAE776" w14:textId="77777777" w:rsidR="006E7EA9" w:rsidRPr="0011496F" w:rsidRDefault="006E7EA9" w:rsidP="0066178A">
            <w:pPr>
              <w:pStyle w:val="ListParagraph"/>
              <w:numPr>
                <w:ilvl w:val="1"/>
                <w:numId w:val="16"/>
              </w:numPr>
              <w:overflowPunct/>
              <w:autoSpaceDE/>
              <w:autoSpaceDN/>
              <w:adjustRightInd/>
              <w:spacing w:after="0"/>
              <w:ind w:firstLineChars="0"/>
              <w:jc w:val="both"/>
              <w:textAlignment w:val="auto"/>
              <w:rPr>
                <w:rFonts w:eastAsia="宋体"/>
                <w:lang w:val="en-US" w:eastAsia="zh-CN"/>
              </w:rPr>
            </w:pPr>
            <w:r w:rsidRPr="0011496F">
              <w:rPr>
                <w:rFonts w:eastAsia="宋体"/>
                <w:lang w:val="en-US" w:eastAsia="zh-CN"/>
              </w:rPr>
              <w:t xml:space="preserve">Note: overhead reduction is not precluded </w:t>
            </w:r>
          </w:p>
          <w:p w14:paraId="303DFEE8" w14:textId="0A936A53" w:rsidR="006E7EA9" w:rsidRDefault="006E7EA9" w:rsidP="0066178A">
            <w:pPr>
              <w:pStyle w:val="ListParagraph"/>
              <w:numPr>
                <w:ilvl w:val="0"/>
                <w:numId w:val="16"/>
              </w:numPr>
              <w:overflowPunct/>
              <w:autoSpaceDE/>
              <w:autoSpaceDN/>
              <w:adjustRightInd/>
              <w:spacing w:after="0"/>
              <w:ind w:firstLineChars="0"/>
              <w:jc w:val="both"/>
              <w:textAlignment w:val="auto"/>
              <w:rPr>
                <w:rFonts w:eastAsia="宋体"/>
                <w:lang w:val="en-US" w:eastAsia="zh-CN"/>
              </w:rPr>
            </w:pPr>
            <w:r w:rsidRPr="0011496F">
              <w:rPr>
                <w:rFonts w:eastAsia="宋体"/>
                <w:lang w:val="en-US" w:eastAsia="zh-CN"/>
              </w:rPr>
              <w:t>FFS on details</w:t>
            </w:r>
          </w:p>
          <w:p w14:paraId="5462AFE4" w14:textId="77777777" w:rsidR="0011496F" w:rsidRPr="0011496F" w:rsidRDefault="0011496F" w:rsidP="0011496F">
            <w:pPr>
              <w:pStyle w:val="ListParagraph"/>
              <w:overflowPunct/>
              <w:autoSpaceDE/>
              <w:autoSpaceDN/>
              <w:adjustRightInd/>
              <w:spacing w:after="0"/>
              <w:ind w:left="720" w:firstLineChars="0" w:firstLine="0"/>
              <w:jc w:val="both"/>
              <w:textAlignment w:val="auto"/>
              <w:rPr>
                <w:rFonts w:eastAsia="宋体"/>
                <w:lang w:val="en-US" w:eastAsia="zh-CN"/>
              </w:rPr>
            </w:pPr>
          </w:p>
          <w:p w14:paraId="1FDC9287" w14:textId="6D70BAFA" w:rsidR="00A7513D" w:rsidRPr="0011496F" w:rsidRDefault="00A7513D" w:rsidP="00A7513D">
            <w:pPr>
              <w:spacing w:after="0"/>
              <w:rPr>
                <w:rFonts w:eastAsia="等线"/>
                <w:sz w:val="20"/>
                <w:szCs w:val="20"/>
                <w:highlight w:val="green"/>
              </w:rPr>
            </w:pPr>
            <w:r w:rsidRPr="0011496F">
              <w:rPr>
                <w:rFonts w:eastAsia="等线"/>
                <w:sz w:val="20"/>
                <w:szCs w:val="20"/>
                <w:highlight w:val="green"/>
              </w:rPr>
              <w:t>Agreement from RAN1#11</w:t>
            </w:r>
            <w:r>
              <w:rPr>
                <w:rFonts w:eastAsia="等线"/>
                <w:sz w:val="20"/>
                <w:szCs w:val="20"/>
                <w:highlight w:val="green"/>
              </w:rPr>
              <w:t>7</w:t>
            </w:r>
          </w:p>
          <w:p w14:paraId="2FFB242B" w14:textId="2A0C9133" w:rsidR="0011496F" w:rsidRPr="0011496F" w:rsidRDefault="0011496F" w:rsidP="0011496F">
            <w:pPr>
              <w:spacing w:after="0"/>
              <w:rPr>
                <w:rFonts w:eastAsiaTheme="minorEastAsia"/>
                <w:sz w:val="20"/>
                <w:szCs w:val="20"/>
              </w:rPr>
            </w:pPr>
            <w:r w:rsidRPr="0011496F">
              <w:rPr>
                <w:sz w:val="20"/>
                <w:szCs w:val="20"/>
              </w:rPr>
              <w:t>For report content of inference results for UE-sided model for BM-Case 2, the RSRP of</w:t>
            </w:r>
            <w:r w:rsidRPr="0011496F">
              <w:rPr>
                <w:b/>
                <w:bCs/>
                <w:sz w:val="20"/>
                <w:szCs w:val="20"/>
              </w:rPr>
              <w:t xml:space="preserve"> </w:t>
            </w:r>
            <w:r w:rsidRPr="0011496F">
              <w:rPr>
                <w:sz w:val="20"/>
                <w:szCs w:val="20"/>
              </w:rPr>
              <w:t>predicted beam(s) in the report of inference results, is the predicted RSRP, where the predicted RSRP is based on AI/ML output</w:t>
            </w:r>
          </w:p>
        </w:tc>
      </w:tr>
    </w:tbl>
    <w:p w14:paraId="6E68B128" w14:textId="376C813A" w:rsidR="00390A45" w:rsidRDefault="008F2E1D" w:rsidP="0086732E">
      <w:pPr>
        <w:spacing w:before="120" w:after="180"/>
        <w:jc w:val="both"/>
      </w:pPr>
      <w:r>
        <w:rPr>
          <w:rFonts w:hint="eastAsia"/>
        </w:rPr>
        <w:lastRenderedPageBreak/>
        <w:t>And</w:t>
      </w:r>
      <w:r>
        <w:t xml:space="preserve"> RAN1 is still discussing </w:t>
      </w:r>
      <w:r w:rsidR="0011496F">
        <w:t xml:space="preserve">how the </w:t>
      </w:r>
      <w:r w:rsidR="0011496F" w:rsidRPr="0011496F">
        <w:rPr>
          <w:i/>
          <w:iCs/>
        </w:rPr>
        <w:t>CSI-ReportConfig</w:t>
      </w:r>
      <w:r w:rsidR="0011496F" w:rsidRPr="0011496F">
        <w:t xml:space="preserve"> is used for the configuration of inference results reporting</w:t>
      </w:r>
      <w:r w:rsidR="0011496F">
        <w:t xml:space="preserve">: </w:t>
      </w:r>
      <w:r w:rsidR="006E7EA9">
        <w:t xml:space="preserve"> </w:t>
      </w:r>
      <w:r w:rsidR="00390A45">
        <w:t xml:space="preserve"> </w:t>
      </w:r>
    </w:p>
    <w:tbl>
      <w:tblPr>
        <w:tblStyle w:val="TableGrid"/>
        <w:tblW w:w="0" w:type="auto"/>
        <w:tblLook w:val="04A0" w:firstRow="1" w:lastRow="0" w:firstColumn="1" w:lastColumn="0" w:noHBand="0" w:noVBand="1"/>
      </w:tblPr>
      <w:tblGrid>
        <w:gridCol w:w="9631"/>
      </w:tblGrid>
      <w:tr w:rsidR="0011496F" w:rsidRPr="0011496F" w14:paraId="4D0570F9" w14:textId="77777777" w:rsidTr="00A13961">
        <w:tc>
          <w:tcPr>
            <w:tcW w:w="9631" w:type="dxa"/>
          </w:tcPr>
          <w:p w14:paraId="383646C1" w14:textId="77777777" w:rsidR="0011496F" w:rsidRPr="0011496F" w:rsidRDefault="0011496F" w:rsidP="0011496F">
            <w:pPr>
              <w:spacing w:after="0"/>
              <w:rPr>
                <w:rFonts w:eastAsia="等线"/>
                <w:sz w:val="20"/>
                <w:szCs w:val="20"/>
                <w:highlight w:val="green"/>
              </w:rPr>
            </w:pPr>
            <w:r w:rsidRPr="0011496F">
              <w:rPr>
                <w:rFonts w:eastAsia="等线"/>
                <w:sz w:val="20"/>
                <w:szCs w:val="20"/>
                <w:highlight w:val="green"/>
              </w:rPr>
              <w:t>Agreement from RAN1#116-bis</w:t>
            </w:r>
          </w:p>
          <w:p w14:paraId="6D4E8988" w14:textId="77777777" w:rsidR="0011496F" w:rsidRPr="0011496F" w:rsidRDefault="0011496F" w:rsidP="0011496F">
            <w:pPr>
              <w:spacing w:after="0"/>
              <w:rPr>
                <w:sz w:val="20"/>
                <w:szCs w:val="20"/>
              </w:rPr>
            </w:pPr>
            <w:r w:rsidRPr="0011496F">
              <w:rPr>
                <w:sz w:val="20"/>
                <w:szCs w:val="20"/>
              </w:rPr>
              <w:t>For UE-sided model at least for BM</w:t>
            </w:r>
            <w:r w:rsidRPr="0011496F">
              <w:rPr>
                <w:rFonts w:eastAsia="等线"/>
                <w:sz w:val="20"/>
                <w:szCs w:val="20"/>
              </w:rPr>
              <w:t xml:space="preserve"> </w:t>
            </w:r>
            <w:r w:rsidRPr="0011496F">
              <w:rPr>
                <w:sz w:val="20"/>
                <w:szCs w:val="20"/>
              </w:rPr>
              <w:t xml:space="preserve">Case-1, </w:t>
            </w:r>
            <w:r w:rsidRPr="0011496F">
              <w:rPr>
                <w:i/>
                <w:iCs/>
                <w:sz w:val="20"/>
                <w:szCs w:val="20"/>
              </w:rPr>
              <w:t>CSI-ReportConfig</w:t>
            </w:r>
            <w:r w:rsidRPr="0011496F">
              <w:rPr>
                <w:sz w:val="20"/>
                <w:szCs w:val="20"/>
              </w:rPr>
              <w:t xml:space="preserve"> is used for the configuration of inference results reporting</w:t>
            </w:r>
          </w:p>
          <w:p w14:paraId="78FF233C" w14:textId="77777777" w:rsidR="0011496F" w:rsidRPr="0011496F" w:rsidRDefault="0011496F" w:rsidP="0066178A">
            <w:pPr>
              <w:pStyle w:val="ListParagraph"/>
              <w:numPr>
                <w:ilvl w:val="0"/>
                <w:numId w:val="20"/>
              </w:numPr>
              <w:overflowPunct/>
              <w:autoSpaceDE/>
              <w:autoSpaceDN/>
              <w:adjustRightInd/>
              <w:spacing w:after="0"/>
              <w:ind w:firstLineChars="0"/>
              <w:textAlignment w:val="auto"/>
              <w:rPr>
                <w:lang w:val="en-US" w:eastAsia="zh-CN"/>
              </w:rPr>
            </w:pPr>
            <w:r w:rsidRPr="0011496F">
              <w:t xml:space="preserve">FFS on the details in the </w:t>
            </w:r>
            <w:r w:rsidRPr="0011496F">
              <w:rPr>
                <w:i/>
                <w:iCs/>
              </w:rPr>
              <w:t>CSI-ReportConfig</w:t>
            </w:r>
            <w:r w:rsidRPr="0011496F">
              <w:t>, at least considering:</w:t>
            </w:r>
          </w:p>
          <w:p w14:paraId="6EF7A650"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pPr>
            <w:r w:rsidRPr="0011496F">
              <w:t xml:space="preserve">Alt 1: one </w:t>
            </w:r>
            <w:r w:rsidRPr="0011496F">
              <w:rPr>
                <w:i/>
                <w:iCs/>
              </w:rPr>
              <w:t>CSI-ResourceConfigId</w:t>
            </w:r>
            <w:r w:rsidRPr="0011496F">
              <w:t xml:space="preserve"> is configured for Set B</w:t>
            </w:r>
          </w:p>
          <w:p w14:paraId="2DB42C19" w14:textId="77777777" w:rsidR="0011496F" w:rsidRPr="0011496F" w:rsidRDefault="0011496F" w:rsidP="0066178A">
            <w:pPr>
              <w:pStyle w:val="ListParagraph"/>
              <w:widowControl w:val="0"/>
              <w:numPr>
                <w:ilvl w:val="2"/>
                <w:numId w:val="19"/>
              </w:numPr>
              <w:overflowPunct/>
              <w:autoSpaceDE/>
              <w:autoSpaceDN/>
              <w:adjustRightInd/>
              <w:spacing w:after="0"/>
              <w:ind w:firstLineChars="0"/>
              <w:jc w:val="both"/>
              <w:textAlignment w:val="auto"/>
            </w:pPr>
            <w:r w:rsidRPr="0011496F">
              <w:rPr>
                <w:rFonts w:eastAsia="等线"/>
                <w:lang w:eastAsia="zh-CN"/>
              </w:rPr>
              <w:t>FFS: how UE can determine the information about set A</w:t>
            </w:r>
          </w:p>
          <w:p w14:paraId="740C773F"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pPr>
            <w:r w:rsidRPr="0011496F">
              <w:t xml:space="preserve">Alt 2: one </w:t>
            </w:r>
            <w:r w:rsidRPr="0011496F">
              <w:rPr>
                <w:i/>
                <w:iCs/>
              </w:rPr>
              <w:t>CSI-ResourceConfigId</w:t>
            </w:r>
            <w:r w:rsidRPr="0011496F">
              <w:t xml:space="preserve"> is configured for both Set A and Set B</w:t>
            </w:r>
          </w:p>
          <w:p w14:paraId="1D47A69F" w14:textId="77777777" w:rsidR="0011496F" w:rsidRPr="0011496F" w:rsidRDefault="0011496F" w:rsidP="0066178A">
            <w:pPr>
              <w:pStyle w:val="ListParagraph"/>
              <w:widowControl w:val="0"/>
              <w:numPr>
                <w:ilvl w:val="2"/>
                <w:numId w:val="19"/>
              </w:numPr>
              <w:overflowPunct/>
              <w:autoSpaceDE/>
              <w:autoSpaceDN/>
              <w:adjustRightInd/>
              <w:spacing w:after="0"/>
              <w:ind w:firstLineChars="0"/>
              <w:jc w:val="both"/>
              <w:textAlignment w:val="auto"/>
              <w:rPr>
                <w:i/>
                <w:iCs/>
              </w:rPr>
            </w:pPr>
            <w:r w:rsidRPr="0011496F">
              <w:rPr>
                <w:rFonts w:eastAsia="等线"/>
                <w:lang w:eastAsia="zh-CN"/>
              </w:rPr>
              <w:t xml:space="preserve">FFS: How to configure resource set(s) for </w:t>
            </w:r>
            <w:r w:rsidRPr="0011496F">
              <w:t>Set A</w:t>
            </w:r>
            <w:r w:rsidRPr="0011496F">
              <w:rPr>
                <w:rFonts w:eastAsia="等线"/>
                <w:lang w:eastAsia="zh-CN"/>
              </w:rPr>
              <w:t xml:space="preserve"> and</w:t>
            </w:r>
            <w:r w:rsidRPr="0011496F">
              <w:t xml:space="preserve"> Set B </w:t>
            </w:r>
            <w:r w:rsidRPr="0011496F">
              <w:rPr>
                <w:rFonts w:eastAsia="等线"/>
                <w:lang w:eastAsia="zh-CN"/>
              </w:rPr>
              <w:t>in</w:t>
            </w:r>
            <w:r w:rsidRPr="0011496F">
              <w:t xml:space="preserve"> </w:t>
            </w:r>
            <w:r w:rsidRPr="0011496F">
              <w:rPr>
                <w:i/>
                <w:iCs/>
              </w:rPr>
              <w:t>CSI-ResourceConfig</w:t>
            </w:r>
          </w:p>
          <w:p w14:paraId="60CFE99E"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pPr>
            <w:r w:rsidRPr="0011496F">
              <w:t xml:space="preserve">Alt 3: two </w:t>
            </w:r>
            <w:r w:rsidRPr="0011496F">
              <w:rPr>
                <w:i/>
                <w:iCs/>
              </w:rPr>
              <w:t>CSI-ResourceConfigId</w:t>
            </w:r>
            <w:r w:rsidRPr="0011496F">
              <w:t xml:space="preserve"> s are configured for Set A and Set B separately</w:t>
            </w:r>
          </w:p>
          <w:p w14:paraId="234233A8"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rPr>
                <w:lang w:eastAsia="zh-CN"/>
              </w:rPr>
            </w:pPr>
            <w:r w:rsidRPr="0011496F">
              <w:t xml:space="preserve">Alt </w:t>
            </w:r>
            <w:r w:rsidRPr="0011496F">
              <w:rPr>
                <w:rFonts w:eastAsia="等线"/>
                <w:lang w:eastAsia="zh-CN"/>
              </w:rPr>
              <w:t>4</w:t>
            </w:r>
            <w:r w:rsidRPr="0011496F">
              <w:t xml:space="preserve">: one </w:t>
            </w:r>
            <w:r w:rsidRPr="0011496F">
              <w:rPr>
                <w:i/>
                <w:iCs/>
              </w:rPr>
              <w:t>CSI-ResourceConfigId</w:t>
            </w:r>
            <w:r w:rsidRPr="0011496F">
              <w:t xml:space="preserve"> is configured for Set B, </w:t>
            </w:r>
            <w:r w:rsidRPr="0011496F">
              <w:rPr>
                <w:rFonts w:eastAsia="等线"/>
                <w:lang w:eastAsia="zh-CN"/>
              </w:rPr>
              <w:t xml:space="preserve">Set A is configured using separate resource set(s) other than that represented by </w:t>
            </w:r>
            <w:r w:rsidRPr="0011496F">
              <w:rPr>
                <w:i/>
                <w:iCs/>
              </w:rPr>
              <w:t>CSI-ResourceConfigId</w:t>
            </w:r>
            <w:r w:rsidRPr="0011496F">
              <w:t xml:space="preserve"> </w:t>
            </w:r>
          </w:p>
          <w:p w14:paraId="3DC48507" w14:textId="77777777" w:rsidR="0011496F" w:rsidRPr="0011496F" w:rsidRDefault="0011496F" w:rsidP="0066178A">
            <w:pPr>
              <w:pStyle w:val="ListParagraph"/>
              <w:widowControl w:val="0"/>
              <w:numPr>
                <w:ilvl w:val="2"/>
                <w:numId w:val="19"/>
              </w:numPr>
              <w:overflowPunct/>
              <w:autoSpaceDE/>
              <w:autoSpaceDN/>
              <w:adjustRightInd/>
              <w:spacing w:after="0"/>
              <w:ind w:firstLineChars="0"/>
              <w:jc w:val="both"/>
              <w:textAlignment w:val="auto"/>
              <w:rPr>
                <w:lang w:eastAsia="zh-CN"/>
              </w:rPr>
            </w:pPr>
            <w:r w:rsidRPr="0011496F">
              <w:rPr>
                <w:rFonts w:eastAsia="等线"/>
                <w:lang w:eastAsia="zh-CN"/>
              </w:rPr>
              <w:t xml:space="preserve">FFS: how to configure/indicate separate resource set(s) for </w:t>
            </w:r>
            <w:r w:rsidRPr="0011496F">
              <w:t>Set A</w:t>
            </w:r>
          </w:p>
          <w:p w14:paraId="373044F2" w14:textId="77777777" w:rsidR="0011496F" w:rsidRPr="0011496F" w:rsidRDefault="0011496F" w:rsidP="0066178A">
            <w:pPr>
              <w:pStyle w:val="ListParagraph"/>
              <w:widowControl w:val="0"/>
              <w:numPr>
                <w:ilvl w:val="1"/>
                <w:numId w:val="18"/>
              </w:numPr>
              <w:overflowPunct/>
              <w:autoSpaceDE/>
              <w:autoSpaceDN/>
              <w:adjustRightInd/>
              <w:spacing w:after="0"/>
              <w:ind w:firstLineChars="0"/>
              <w:jc w:val="both"/>
              <w:textAlignment w:val="auto"/>
              <w:rPr>
                <w:lang w:eastAsia="zh-CN"/>
              </w:rPr>
            </w:pPr>
            <w:r w:rsidRPr="0011496F">
              <w:t xml:space="preserve">Note: separate </w:t>
            </w:r>
            <w:r w:rsidRPr="0011496F">
              <w:rPr>
                <w:i/>
                <w:iCs/>
              </w:rPr>
              <w:t xml:space="preserve">CSI-ReportConfig </w:t>
            </w:r>
            <w:r w:rsidRPr="0011496F">
              <w:t>for Set A and Set B are not precluded.</w:t>
            </w:r>
          </w:p>
          <w:p w14:paraId="51D1C4DD" w14:textId="77777777" w:rsidR="0011496F" w:rsidRPr="0011496F" w:rsidRDefault="0011496F" w:rsidP="0066178A">
            <w:pPr>
              <w:pStyle w:val="ListParagraph"/>
              <w:widowControl w:val="0"/>
              <w:numPr>
                <w:ilvl w:val="1"/>
                <w:numId w:val="18"/>
              </w:numPr>
              <w:overflowPunct/>
              <w:autoSpaceDE/>
              <w:autoSpaceDN/>
              <w:adjustRightInd/>
              <w:spacing w:after="0"/>
              <w:ind w:firstLineChars="0"/>
              <w:jc w:val="both"/>
              <w:textAlignment w:val="auto"/>
              <w:rPr>
                <w:lang w:eastAsia="zh-CN"/>
              </w:rPr>
            </w:pPr>
            <w:r w:rsidRPr="0011496F">
              <w:t xml:space="preserve">Note: Not perform measurement for Set A and only perform measurement for Set B subject to the </w:t>
            </w:r>
            <w:r w:rsidRPr="0011496F">
              <w:rPr>
                <w:i/>
                <w:iCs/>
              </w:rPr>
              <w:t>CSI-ReportConfig</w:t>
            </w:r>
          </w:p>
          <w:p w14:paraId="777A4107"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pPr>
            <w:r w:rsidRPr="0011496F">
              <w:t>FFS on the association between Set A and Set B with or without additional IE</w:t>
            </w:r>
          </w:p>
          <w:p w14:paraId="54A4B01F" w14:textId="2DD3D360"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rPr>
                <w:lang w:eastAsia="zh-CN"/>
              </w:rPr>
            </w:pPr>
            <w:r w:rsidRPr="0011496F">
              <w:t xml:space="preserve">Other necessary configuration are not precluded. </w:t>
            </w:r>
          </w:p>
        </w:tc>
      </w:tr>
    </w:tbl>
    <w:p w14:paraId="266DF795" w14:textId="4D2DB0F1" w:rsidR="00A46464" w:rsidRPr="0011496F" w:rsidRDefault="00A46464" w:rsidP="0086732E">
      <w:pPr>
        <w:spacing w:before="120" w:after="180"/>
        <w:jc w:val="both"/>
        <w:rPr>
          <w:sz w:val="22"/>
          <w:szCs w:val="22"/>
        </w:rPr>
      </w:pPr>
      <w:r w:rsidRPr="0011496F">
        <w:rPr>
          <w:sz w:val="22"/>
          <w:szCs w:val="22"/>
        </w:rPr>
        <w:t>Accordingly, RAN4 requirement for model inference with UE-side AI/ML model needs to be specified</w:t>
      </w:r>
      <w:r w:rsidR="0011496F" w:rsidRPr="0011496F">
        <w:rPr>
          <w:sz w:val="22"/>
          <w:szCs w:val="22"/>
        </w:rPr>
        <w:t xml:space="preserve"> for both AI-BM Case1 and Case 2</w:t>
      </w:r>
      <w:r w:rsidRPr="0011496F">
        <w:rPr>
          <w:sz w:val="22"/>
          <w:szCs w:val="22"/>
        </w:rPr>
        <w:t>, in which the</w:t>
      </w:r>
      <w:r w:rsidR="00CD0DA0">
        <w:t xml:space="preserve"> above</w:t>
      </w:r>
      <w:r w:rsidRPr="0011496F">
        <w:rPr>
          <w:sz w:val="22"/>
          <w:szCs w:val="22"/>
        </w:rPr>
        <w:t xml:space="preserve"> RAN1 </w:t>
      </w:r>
      <w:r w:rsidR="00CD0DA0">
        <w:t xml:space="preserve">conclusion and future progress shall be considered. </w:t>
      </w:r>
    </w:p>
    <w:p w14:paraId="29D6CF69" w14:textId="581947A9" w:rsidR="0011496F" w:rsidRDefault="00A46464" w:rsidP="00A46464">
      <w:pPr>
        <w:spacing w:after="180"/>
        <w:jc w:val="both"/>
        <w:rPr>
          <w:b/>
          <w:bCs/>
        </w:rPr>
      </w:pPr>
      <w:r w:rsidRPr="00C66391">
        <w:rPr>
          <w:b/>
          <w:bCs/>
        </w:rPr>
        <w:t xml:space="preserve">Proposal </w:t>
      </w:r>
      <w:r w:rsidR="005C7974">
        <w:rPr>
          <w:b/>
          <w:bCs/>
        </w:rPr>
        <w:t>10</w:t>
      </w:r>
      <w:r w:rsidRPr="00C66391">
        <w:rPr>
          <w:b/>
          <w:bCs/>
        </w:rPr>
        <w:t xml:space="preserve">: </w:t>
      </w:r>
      <w:r w:rsidR="005F40A8" w:rsidRPr="005F40A8">
        <w:rPr>
          <w:b/>
          <w:bCs/>
        </w:rPr>
        <w:t xml:space="preserve">RAN4 requirement </w:t>
      </w:r>
      <w:r w:rsidR="00711701">
        <w:rPr>
          <w:b/>
          <w:bCs/>
        </w:rPr>
        <w:t>of</w:t>
      </w:r>
      <w:r w:rsidR="005F40A8" w:rsidRPr="005F40A8">
        <w:rPr>
          <w:b/>
          <w:bCs/>
        </w:rPr>
        <w:t xml:space="preserve"> </w:t>
      </w:r>
      <w:r w:rsidR="00711701" w:rsidRPr="005F40A8">
        <w:rPr>
          <w:b/>
          <w:bCs/>
        </w:rPr>
        <w:t xml:space="preserve">UE-side AI/ML model </w:t>
      </w:r>
      <w:r w:rsidR="005F40A8" w:rsidRPr="005F40A8">
        <w:rPr>
          <w:b/>
          <w:bCs/>
        </w:rPr>
        <w:t>inference needs to be specified</w:t>
      </w:r>
      <w:r w:rsidR="0011496F">
        <w:rPr>
          <w:b/>
          <w:bCs/>
        </w:rPr>
        <w:t xml:space="preserve">. </w:t>
      </w:r>
    </w:p>
    <w:p w14:paraId="4C4D406E" w14:textId="7C1369E2" w:rsidR="000D3E1E" w:rsidRPr="00A7513D" w:rsidRDefault="0011496F" w:rsidP="00A16335">
      <w:pPr>
        <w:spacing w:after="180"/>
        <w:jc w:val="both"/>
        <w:rPr>
          <w:b/>
          <w:bCs/>
          <w:lang w:val="en-AU"/>
        </w:rPr>
      </w:pPr>
      <w:r>
        <w:rPr>
          <w:b/>
          <w:bCs/>
        </w:rPr>
        <w:t xml:space="preserve">Proposal </w:t>
      </w:r>
      <w:r w:rsidR="005C7974">
        <w:rPr>
          <w:b/>
          <w:bCs/>
        </w:rPr>
        <w:t>11</w:t>
      </w:r>
      <w:r>
        <w:rPr>
          <w:b/>
          <w:bCs/>
        </w:rPr>
        <w:t>: RAN4 shall specify</w:t>
      </w:r>
      <w:r w:rsidR="00A7513D">
        <w:rPr>
          <w:b/>
          <w:bCs/>
        </w:rPr>
        <w:t xml:space="preserve"> RRM</w:t>
      </w:r>
      <w:r>
        <w:rPr>
          <w:b/>
          <w:bCs/>
        </w:rPr>
        <w:t xml:space="preserve"> requirement for </w:t>
      </w:r>
      <w:r w:rsidR="00503869" w:rsidRPr="005F40A8">
        <w:rPr>
          <w:b/>
          <w:bCs/>
        </w:rPr>
        <w:t xml:space="preserve">UE-side AI/ML </w:t>
      </w:r>
      <w:r w:rsidR="00CD0DA0" w:rsidRPr="005F40A8">
        <w:rPr>
          <w:b/>
          <w:bCs/>
        </w:rPr>
        <w:t>model inference</w:t>
      </w:r>
      <w:r w:rsidR="00503869">
        <w:rPr>
          <w:b/>
          <w:bCs/>
        </w:rPr>
        <w:t>:</w:t>
      </w:r>
      <w:r w:rsidR="00CD0DA0">
        <w:rPr>
          <w:b/>
          <w:bCs/>
        </w:rPr>
        <w:t xml:space="preserve"> </w:t>
      </w:r>
      <w:r w:rsidR="00A7513D">
        <w:rPr>
          <w:b/>
          <w:bCs/>
        </w:rPr>
        <w:t>to guarantee</w:t>
      </w:r>
      <w:r w:rsidR="00CD0DA0">
        <w:rPr>
          <w:b/>
          <w:bCs/>
        </w:rPr>
        <w:t xml:space="preserve"> </w:t>
      </w:r>
      <w:r w:rsidR="00A7513D">
        <w:rPr>
          <w:b/>
          <w:bCs/>
        </w:rPr>
        <w:t>(1) accuracy</w:t>
      </w:r>
      <w:r w:rsidR="00CD0DA0" w:rsidRPr="00CD0DA0">
        <w:rPr>
          <w:b/>
          <w:bCs/>
        </w:rPr>
        <w:t xml:space="preserve"> of inference results</w:t>
      </w:r>
      <w:r w:rsidR="00CD0DA0">
        <w:rPr>
          <w:b/>
          <w:bCs/>
        </w:rPr>
        <w:t xml:space="preserve"> (2) </w:t>
      </w:r>
      <w:r w:rsidR="00A7513D">
        <w:rPr>
          <w:b/>
          <w:bCs/>
        </w:rPr>
        <w:t>the delay of reporting inference</w:t>
      </w:r>
      <w:r w:rsidR="008309C2">
        <w:rPr>
          <w:b/>
          <w:bCs/>
        </w:rPr>
        <w:t xml:space="preserve"> results </w:t>
      </w:r>
      <w:r w:rsidR="008309C2" w:rsidRPr="008309C2">
        <w:rPr>
          <w:b/>
          <w:bCs/>
        </w:rPr>
        <w:t>(</w:t>
      </w:r>
      <w:r w:rsidR="008309C2">
        <w:rPr>
          <w:b/>
          <w:bCs/>
        </w:rPr>
        <w:t>containing the inference latency</w:t>
      </w:r>
      <w:r w:rsidR="008309C2" w:rsidRPr="008309C2">
        <w:rPr>
          <w:b/>
          <w:bCs/>
        </w:rPr>
        <w:t>)</w:t>
      </w:r>
      <w:r w:rsidR="00CD0DA0">
        <w:rPr>
          <w:b/>
          <w:bCs/>
        </w:rPr>
        <w:t xml:space="preserve">. </w:t>
      </w:r>
    </w:p>
    <w:p w14:paraId="006C923D" w14:textId="408F3DFF" w:rsidR="006D5D30" w:rsidRPr="008309C2" w:rsidRDefault="006D5D30" w:rsidP="00A16335">
      <w:pPr>
        <w:spacing w:after="180"/>
        <w:jc w:val="both"/>
        <w:rPr>
          <w:rFonts w:eastAsiaTheme="minorEastAsia"/>
        </w:rPr>
      </w:pPr>
      <w:r>
        <w:t xml:space="preserve">Based on RAN4 </w:t>
      </w:r>
      <w:r w:rsidR="008309C2">
        <w:rPr>
          <w:lang w:val="en-AU"/>
        </w:rPr>
        <w:t>agreement from RAN4#111, the ground truth of predicted RSRP is given, while for the detailed testing issues</w:t>
      </w:r>
      <w:r w:rsidR="00330837">
        <w:rPr>
          <w:lang w:val="en-AU"/>
        </w:rPr>
        <w:t xml:space="preserve"> for model inference</w:t>
      </w:r>
      <w:r w:rsidR="008309C2">
        <w:rPr>
          <w:lang w:val="en-AU"/>
        </w:rPr>
        <w:t>, we will discuss</w:t>
      </w:r>
      <w:r w:rsidR="00330837">
        <w:rPr>
          <w:lang w:val="en-AU"/>
        </w:rPr>
        <w:t xml:space="preserve"> in the Section 5 of this contribution</w:t>
      </w:r>
      <w:r w:rsidR="00330837">
        <w:t>.</w:t>
      </w:r>
      <w:r w:rsidR="003C1CEC">
        <w:t xml:space="preserve"> </w:t>
      </w:r>
    </w:p>
    <w:p w14:paraId="470B7702" w14:textId="39FDC5BE" w:rsidR="000368D3" w:rsidRPr="00187AA1" w:rsidRDefault="00187AA1" w:rsidP="00187AA1">
      <w:pPr>
        <w:pStyle w:val="Heading2"/>
        <w:rPr>
          <w:lang w:val="en-US" w:eastAsia="zh-CN"/>
        </w:rPr>
      </w:pPr>
      <w:r>
        <w:rPr>
          <w:lang w:val="en-US" w:eastAsia="zh-CN"/>
        </w:rPr>
        <w:t>4.</w:t>
      </w:r>
      <w:r w:rsidR="000368D3" w:rsidRPr="00187AA1">
        <w:rPr>
          <w:lang w:val="en-US" w:eastAsia="zh-CN"/>
        </w:rPr>
        <w:t>4 Performance monitoring for UE-sided model</w:t>
      </w:r>
    </w:p>
    <w:p w14:paraId="7BC81CF2" w14:textId="7075D219" w:rsidR="000368D3" w:rsidRPr="00F949EC" w:rsidRDefault="00725335" w:rsidP="00A16335">
      <w:pPr>
        <w:spacing w:after="180"/>
        <w:jc w:val="both"/>
      </w:pPr>
      <w:r w:rsidRPr="00F949EC">
        <w:t>Regarding</w:t>
      </w:r>
      <w:r w:rsidR="00685000" w:rsidRPr="00F949EC">
        <w:t xml:space="preserve"> </w:t>
      </w:r>
      <w:r w:rsidRPr="00F949EC">
        <w:t xml:space="preserve">the </w:t>
      </w:r>
      <w:r w:rsidR="00685000" w:rsidRPr="00F949EC">
        <w:t>performance monitoring</w:t>
      </w:r>
      <w:r w:rsidRPr="00F949EC">
        <w:t xml:space="preserve"> for UE-sided model</w:t>
      </w:r>
      <w:r w:rsidR="00685000" w:rsidRPr="00F949EC">
        <w:t>, key issues discussed in RAN1</w:t>
      </w:r>
      <w:r w:rsidRPr="00F949EC">
        <w:t xml:space="preserve"> include:</w:t>
      </w:r>
      <w:r w:rsidR="00685000" w:rsidRPr="00F949EC">
        <w:t xml:space="preserve"> </w:t>
      </w:r>
      <w:r w:rsidR="007C228A" w:rsidRPr="00F949EC">
        <w:t xml:space="preserve">performance metrics, </w:t>
      </w:r>
      <w:r w:rsidR="00685000" w:rsidRPr="00F949EC">
        <w:t>benchmark</w:t>
      </w:r>
      <w:r w:rsidR="007C228A" w:rsidRPr="00F949EC">
        <w:t>/reference for the performance comparison,</w:t>
      </w:r>
      <w:r w:rsidR="00685000" w:rsidRPr="00F949EC">
        <w:t xml:space="preserve"> and monitoring type</w:t>
      </w:r>
      <w:r w:rsidR="009F2380" w:rsidRPr="00F949EC">
        <w:t>.</w:t>
      </w:r>
      <w:r w:rsidR="00685000" w:rsidRPr="00F949EC">
        <w:t xml:space="preserve"> </w:t>
      </w:r>
      <w:r w:rsidR="009F2380" w:rsidRPr="00F949EC">
        <w:t>C</w:t>
      </w:r>
      <w:r w:rsidR="00685000" w:rsidRPr="00F949EC">
        <w:t xml:space="preserve">orresponding analysis for potential specification impact </w:t>
      </w:r>
      <w:r w:rsidRPr="00F949EC">
        <w:t xml:space="preserve">for performance metrics and benchmark/reference for the performance comparison </w:t>
      </w:r>
      <w:r w:rsidR="00685000" w:rsidRPr="00F949EC">
        <w:t xml:space="preserve">is provided </w:t>
      </w:r>
      <w:r w:rsidR="009F2380" w:rsidRPr="00F949EC">
        <w:t>below</w:t>
      </w:r>
      <w:r w:rsidRPr="00F949EC">
        <w:t xml:space="preserve"> from physical layer perspective</w:t>
      </w:r>
      <w:r w:rsidR="00685000" w:rsidRPr="00F949EC">
        <w:t xml:space="preserve">: </w:t>
      </w:r>
    </w:p>
    <w:tbl>
      <w:tblPr>
        <w:tblStyle w:val="TableGrid"/>
        <w:tblW w:w="0" w:type="auto"/>
        <w:tblLook w:val="04A0" w:firstRow="1" w:lastRow="0" w:firstColumn="1" w:lastColumn="0" w:noHBand="0" w:noVBand="1"/>
      </w:tblPr>
      <w:tblGrid>
        <w:gridCol w:w="9631"/>
      </w:tblGrid>
      <w:tr w:rsidR="00F949EC" w:rsidRPr="00F949EC" w14:paraId="6DDB1E33" w14:textId="77777777" w:rsidTr="00685000">
        <w:tc>
          <w:tcPr>
            <w:tcW w:w="9631" w:type="dxa"/>
          </w:tcPr>
          <w:p w14:paraId="6A449746" w14:textId="77777777" w:rsidR="00F5319D" w:rsidRPr="00F949EC" w:rsidRDefault="00F5319D" w:rsidP="001524FC">
            <w:pPr>
              <w:spacing w:after="60"/>
              <w:rPr>
                <w:bCs/>
                <w:sz w:val="20"/>
                <w:szCs w:val="20"/>
              </w:rPr>
            </w:pPr>
            <w:r w:rsidRPr="00F949EC">
              <w:rPr>
                <w:bCs/>
                <w:sz w:val="20"/>
                <w:szCs w:val="20"/>
              </w:rPr>
              <w:t>For the performance monitoring of BM-Case1 and BM-Case2:</w:t>
            </w:r>
          </w:p>
          <w:p w14:paraId="646C42C0" w14:textId="77777777" w:rsidR="00F5319D" w:rsidRPr="00F949EC" w:rsidRDefault="00F5319D" w:rsidP="001524FC">
            <w:pPr>
              <w:pStyle w:val="B1"/>
              <w:spacing w:after="60"/>
            </w:pPr>
            <w:r w:rsidRPr="00F949EC">
              <w:t>-</w:t>
            </w:r>
            <w:r w:rsidRPr="00F949EC">
              <w:tab/>
              <w:t>Performance metric(s) with the</w:t>
            </w:r>
            <w:r w:rsidRPr="00F949EC">
              <w:rPr>
                <w:bCs/>
                <w:lang w:eastAsia="zh-CN"/>
              </w:rPr>
              <w:t xml:space="preserve"> following alternatives:</w:t>
            </w:r>
          </w:p>
          <w:p w14:paraId="2849B64A" w14:textId="77777777" w:rsidR="00F5319D" w:rsidRPr="00F949EC" w:rsidRDefault="00F5319D" w:rsidP="001524FC">
            <w:pPr>
              <w:pStyle w:val="B2"/>
              <w:spacing w:after="60"/>
            </w:pPr>
            <w:r w:rsidRPr="00F949EC">
              <w:t>-</w:t>
            </w:r>
            <w:r w:rsidRPr="00F949EC">
              <w:tab/>
              <w:t>Alt.1: Beam prediction accuracy related KPIs, e.g., Top-K/1 beam prediction accuracy</w:t>
            </w:r>
          </w:p>
          <w:p w14:paraId="2EE2F5FF" w14:textId="77777777" w:rsidR="00F5319D" w:rsidRPr="00F949EC" w:rsidRDefault="00F5319D" w:rsidP="001524FC">
            <w:pPr>
              <w:pStyle w:val="B2"/>
              <w:spacing w:after="60"/>
            </w:pPr>
            <w:r w:rsidRPr="00F949EC">
              <w:t>-</w:t>
            </w:r>
            <w:r w:rsidRPr="00F949EC">
              <w:tab/>
              <w:t>Alt.2: Link quality related KPIs, e.g., throughput, L1-RSRP, L1-SINR, hypothetical BLER</w:t>
            </w:r>
          </w:p>
          <w:p w14:paraId="54040B8E" w14:textId="77777777" w:rsidR="00F5319D" w:rsidRPr="00F949EC" w:rsidRDefault="00F5319D" w:rsidP="001524FC">
            <w:pPr>
              <w:pStyle w:val="B2"/>
              <w:spacing w:after="60"/>
            </w:pPr>
            <w:r w:rsidRPr="00F949EC">
              <w:lastRenderedPageBreak/>
              <w:t>-</w:t>
            </w:r>
            <w:r w:rsidRPr="00F949EC">
              <w:tab/>
              <w:t xml:space="preserve">Alt.3: Performance metric based on input/output data distribution of AI/ML </w:t>
            </w:r>
          </w:p>
          <w:p w14:paraId="3A3C3136" w14:textId="77777777" w:rsidR="00F5319D" w:rsidRPr="00F949EC" w:rsidRDefault="00F5319D" w:rsidP="001524FC">
            <w:pPr>
              <w:pStyle w:val="B2"/>
              <w:spacing w:after="60"/>
            </w:pPr>
            <w:r w:rsidRPr="00F949EC">
              <w:t>-</w:t>
            </w:r>
            <w:r w:rsidRPr="00F949EC">
              <w:tab/>
              <w:t xml:space="preserve">Alt.4: The L1-RSRP difference evaluated by comparing measured RSRP and predicted RSRP </w:t>
            </w:r>
          </w:p>
          <w:p w14:paraId="3238AA4D" w14:textId="77777777" w:rsidR="00F5319D" w:rsidRPr="00F949EC" w:rsidRDefault="00F5319D" w:rsidP="001524FC">
            <w:pPr>
              <w:pStyle w:val="B1"/>
              <w:spacing w:after="60"/>
            </w:pPr>
            <w:r w:rsidRPr="00F949EC">
              <w:t>-</w:t>
            </w:r>
            <w:r w:rsidRPr="00F949EC">
              <w:tab/>
              <w:t xml:space="preserve">Benchmark/reference for the performance comparison, including: </w:t>
            </w:r>
          </w:p>
          <w:p w14:paraId="42EA22F7" w14:textId="77777777" w:rsidR="00F5319D" w:rsidRPr="00F949EC" w:rsidRDefault="00F5319D" w:rsidP="001524FC">
            <w:pPr>
              <w:pStyle w:val="B2"/>
              <w:spacing w:after="60"/>
              <w:rPr>
                <w:lang w:val="en-US" w:eastAsia="zh-CN"/>
              </w:rPr>
            </w:pPr>
            <w:r w:rsidRPr="00F949EC">
              <w:rPr>
                <w:lang w:val="en-US" w:eastAsia="zh-CN"/>
              </w:rPr>
              <w:t>-</w:t>
            </w:r>
            <w:r w:rsidRPr="00F949EC">
              <w:rPr>
                <w:lang w:val="en-US" w:eastAsia="zh-CN"/>
              </w:rPr>
              <w:tab/>
              <w:t>Alt.1: The best beam(s) obtained by measuring beams of a set indicated by gNB (e.g., Beams from Set A)</w:t>
            </w:r>
          </w:p>
          <w:p w14:paraId="2B4C3326" w14:textId="77777777" w:rsidR="00F5319D" w:rsidRPr="00F949EC" w:rsidRDefault="00F5319D" w:rsidP="001524FC">
            <w:pPr>
              <w:pStyle w:val="B2"/>
              <w:spacing w:after="60"/>
            </w:pPr>
            <w:r w:rsidRPr="00F949EC">
              <w:rPr>
                <w:lang w:val="en-US" w:eastAsia="zh-CN"/>
              </w:rPr>
              <w:t>-</w:t>
            </w:r>
            <w:r w:rsidRPr="00F949EC">
              <w:rPr>
                <w:lang w:val="en-US" w:eastAsia="zh-CN"/>
              </w:rPr>
              <w:tab/>
              <w:t>Alt.4: Measurements of the predicted best beam(s) corresponding to model output (e.g., Comparison between actual L1-RSRP and predicted RSRP of predicted Top-1/K Beams)</w:t>
            </w:r>
          </w:p>
          <w:p w14:paraId="3CFA6AAC" w14:textId="2CA3D741" w:rsidR="00685000" w:rsidRPr="00F949EC" w:rsidRDefault="00F5319D" w:rsidP="001524FC">
            <w:pPr>
              <w:pStyle w:val="B1"/>
              <w:spacing w:after="60"/>
            </w:pPr>
            <w:r w:rsidRPr="00F949EC">
              <w:t>-</w:t>
            </w:r>
            <w:r w:rsidRPr="00F949EC">
              <w:tab/>
              <w:t>Signalling/configuration/measurement/report for model monitoring, e.g., signalling aspects related to assistance information (if supported), Reference signals</w:t>
            </w:r>
          </w:p>
        </w:tc>
      </w:tr>
    </w:tbl>
    <w:p w14:paraId="088BAFE6" w14:textId="442006CD" w:rsidR="00C85362" w:rsidRPr="00F949EC" w:rsidRDefault="00B36F32" w:rsidP="00A16335">
      <w:pPr>
        <w:spacing w:after="180"/>
        <w:jc w:val="both"/>
      </w:pPr>
      <w:r w:rsidRPr="00F949EC">
        <w:lastRenderedPageBreak/>
        <w:t xml:space="preserve">In the normative phase, based on RAN1’s down-selection on performance metric(s) and benchmark/reference for the performance comparison, RAN4 requirement on performance monitoring can be specified accordingly. </w:t>
      </w:r>
      <w:r w:rsidR="00F949EC">
        <w:t>Specifically</w:t>
      </w:r>
      <w:r w:rsidR="00C85362" w:rsidRPr="00F949EC">
        <w:t xml:space="preserve">, RAN1 has provided two types of performance monitoring, i.e., </w:t>
      </w:r>
    </w:p>
    <w:tbl>
      <w:tblPr>
        <w:tblStyle w:val="TableGrid"/>
        <w:tblW w:w="0" w:type="auto"/>
        <w:tblLook w:val="04A0" w:firstRow="1" w:lastRow="0" w:firstColumn="1" w:lastColumn="0" w:noHBand="0" w:noVBand="1"/>
      </w:tblPr>
      <w:tblGrid>
        <w:gridCol w:w="9631"/>
      </w:tblGrid>
      <w:tr w:rsidR="00F949EC" w:rsidRPr="00F949EC" w14:paraId="0263E3D0" w14:textId="77777777" w:rsidTr="009C15B7">
        <w:tc>
          <w:tcPr>
            <w:tcW w:w="9631" w:type="dxa"/>
          </w:tcPr>
          <w:p w14:paraId="34D72961" w14:textId="77777777" w:rsidR="009F2380" w:rsidRPr="00F949EC" w:rsidRDefault="009F2380" w:rsidP="001524FC">
            <w:pPr>
              <w:spacing w:after="60"/>
              <w:rPr>
                <w:bCs/>
                <w:sz w:val="20"/>
                <w:szCs w:val="20"/>
              </w:rPr>
            </w:pPr>
            <w:r w:rsidRPr="00F949EC">
              <w:rPr>
                <w:bCs/>
                <w:sz w:val="20"/>
                <w:szCs w:val="20"/>
              </w:rPr>
              <w:t>For BM-Case1 and BM-Case2 with a UE-side AI/ML model:</w:t>
            </w:r>
          </w:p>
          <w:p w14:paraId="3D5B3DE3" w14:textId="77777777" w:rsidR="009F2380" w:rsidRPr="00F949EC" w:rsidRDefault="009F2380" w:rsidP="001524FC">
            <w:pPr>
              <w:pStyle w:val="B1"/>
              <w:spacing w:after="60"/>
              <w:rPr>
                <w:rFonts w:eastAsia="Yu Mincho"/>
                <w:bCs/>
              </w:rPr>
            </w:pPr>
            <w:r w:rsidRPr="00F949EC">
              <w:t>-</w:t>
            </w:r>
            <w:r w:rsidRPr="00F949EC">
              <w:tab/>
              <w:t>Type 1 performance monitoring</w:t>
            </w:r>
            <w:r w:rsidRPr="00F949EC">
              <w:rPr>
                <w:bCs/>
                <w:lang w:eastAsia="zh-CN"/>
              </w:rPr>
              <w:t xml:space="preserve">: </w:t>
            </w:r>
          </w:p>
          <w:p w14:paraId="70620A86" w14:textId="77777777" w:rsidR="009F2380" w:rsidRPr="00F949EC" w:rsidRDefault="009F2380" w:rsidP="001524FC">
            <w:pPr>
              <w:pStyle w:val="B2"/>
              <w:spacing w:after="60"/>
            </w:pPr>
            <w:r w:rsidRPr="00F949EC">
              <w:t>-</w:t>
            </w:r>
            <w:r w:rsidRPr="00F949EC">
              <w:tab/>
              <w:t>Configuration/Signalling from gNB to UE for measurement and/or reporting</w:t>
            </w:r>
          </w:p>
          <w:p w14:paraId="7C3AA772" w14:textId="77777777" w:rsidR="009F2380" w:rsidRPr="00F949EC" w:rsidRDefault="009F2380" w:rsidP="001524FC">
            <w:pPr>
              <w:pStyle w:val="B2"/>
              <w:spacing w:after="60"/>
            </w:pPr>
            <w:r w:rsidRPr="00F949EC">
              <w:t>-</w:t>
            </w:r>
            <w:r w:rsidRPr="00F949EC">
              <w:tab/>
              <w:t xml:space="preserve">UE may have different operations </w:t>
            </w:r>
          </w:p>
          <w:p w14:paraId="7136A87D" w14:textId="77777777" w:rsidR="009F2380" w:rsidRPr="00F949EC" w:rsidRDefault="009F2380" w:rsidP="001524FC">
            <w:pPr>
              <w:pStyle w:val="B3"/>
              <w:spacing w:after="60"/>
            </w:pPr>
            <w:r w:rsidRPr="00F949EC">
              <w:t>-</w:t>
            </w:r>
            <w:r w:rsidRPr="00F949EC">
              <w:tab/>
              <w:t xml:space="preserve">Option 1 (NW-side performance monitoring): UE sends reporting to NW (e.g., for the calculation of performance metric at NW) </w:t>
            </w:r>
          </w:p>
          <w:p w14:paraId="58EAA8C9" w14:textId="77777777" w:rsidR="009F2380" w:rsidRPr="00F949EC" w:rsidRDefault="009F2380" w:rsidP="001524FC">
            <w:pPr>
              <w:pStyle w:val="B3"/>
              <w:spacing w:after="60"/>
            </w:pPr>
            <w:r w:rsidRPr="00F949EC">
              <w:t>-</w:t>
            </w:r>
            <w:r w:rsidRPr="00F949EC">
              <w:tab/>
              <w:t xml:space="preserve">Option 2 (UE-assisted performance monitoring): UE calculates performance metric(s), either reports it to NW or reports an event to NW based on the performance metric(s) </w:t>
            </w:r>
          </w:p>
          <w:p w14:paraId="3D5A1E15" w14:textId="77777777" w:rsidR="009F2380" w:rsidRPr="00F949EC" w:rsidRDefault="009F2380" w:rsidP="001524FC">
            <w:pPr>
              <w:pStyle w:val="B2"/>
              <w:spacing w:after="60"/>
            </w:pPr>
            <w:r w:rsidRPr="00F949EC">
              <w:t>-</w:t>
            </w:r>
            <w:r w:rsidRPr="00F949EC">
              <w:tab/>
              <w:t xml:space="preserve">Indication from NW for UE to do LCM operations </w:t>
            </w:r>
          </w:p>
          <w:p w14:paraId="4540D728" w14:textId="77777777" w:rsidR="009F2380" w:rsidRPr="00F949EC" w:rsidRDefault="009F2380" w:rsidP="001524FC">
            <w:pPr>
              <w:pStyle w:val="B2"/>
              <w:spacing w:after="60"/>
            </w:pPr>
            <w:r w:rsidRPr="00F949EC">
              <w:t>-</w:t>
            </w:r>
            <w:r w:rsidRPr="00F949EC">
              <w:tab/>
              <w:t>Note: At least the performance and reporting overhead of model monitoring mechanism should be considered</w:t>
            </w:r>
          </w:p>
          <w:p w14:paraId="638AF6F7" w14:textId="77777777" w:rsidR="009F2380" w:rsidRPr="00F949EC" w:rsidRDefault="009F2380" w:rsidP="001524FC">
            <w:pPr>
              <w:pStyle w:val="B1"/>
              <w:spacing w:after="60"/>
              <w:rPr>
                <w:rFonts w:eastAsia="Yu Mincho"/>
                <w:bCs/>
              </w:rPr>
            </w:pPr>
            <w:r w:rsidRPr="00F949EC">
              <w:t>-</w:t>
            </w:r>
            <w:r w:rsidRPr="00F949EC">
              <w:tab/>
              <w:t>Type 2 performance monitoring</w:t>
            </w:r>
            <w:r w:rsidRPr="00F949EC">
              <w:rPr>
                <w:bCs/>
                <w:lang w:eastAsia="zh-CN"/>
              </w:rPr>
              <w:t xml:space="preserve">: </w:t>
            </w:r>
          </w:p>
          <w:p w14:paraId="65314EF9" w14:textId="77777777" w:rsidR="009F2380" w:rsidRPr="00F949EC" w:rsidRDefault="009F2380" w:rsidP="001524FC">
            <w:pPr>
              <w:pStyle w:val="B2"/>
              <w:spacing w:after="60"/>
              <w:rPr>
                <w:rFonts w:eastAsia="Yu Mincho"/>
              </w:rPr>
            </w:pPr>
            <w:r w:rsidRPr="00F949EC">
              <w:rPr>
                <w:lang w:eastAsia="zh-CN"/>
              </w:rPr>
              <w:t>-</w:t>
            </w:r>
            <w:r w:rsidRPr="00F949EC">
              <w:rPr>
                <w:lang w:eastAsia="zh-CN"/>
              </w:rPr>
              <w:tab/>
              <w:t xml:space="preserve">Indication/request/report from UE to gNB for performance monitoring </w:t>
            </w:r>
          </w:p>
          <w:p w14:paraId="2FAFA038" w14:textId="77777777" w:rsidR="009F2380" w:rsidRPr="00F949EC" w:rsidRDefault="009F2380" w:rsidP="001524FC">
            <w:pPr>
              <w:pStyle w:val="B3"/>
              <w:spacing w:after="60"/>
            </w:pPr>
            <w:r w:rsidRPr="00F949EC">
              <w:t>-</w:t>
            </w:r>
            <w:r w:rsidRPr="00F949EC">
              <w:tab/>
              <w:t>Note: The indication</w:t>
            </w:r>
            <w:r w:rsidRPr="00F949EC">
              <w:rPr>
                <w:lang w:eastAsia="zh-CN"/>
              </w:rPr>
              <w:t>/request/report</w:t>
            </w:r>
            <w:r w:rsidRPr="00F949EC">
              <w:t xml:space="preserve"> may be not needed in some case(s)</w:t>
            </w:r>
          </w:p>
          <w:p w14:paraId="7FA23E2F" w14:textId="77777777" w:rsidR="009F2380" w:rsidRPr="00F949EC" w:rsidRDefault="009F2380" w:rsidP="001524FC">
            <w:pPr>
              <w:pStyle w:val="B2"/>
              <w:spacing w:after="60"/>
            </w:pPr>
            <w:r w:rsidRPr="00F949EC">
              <w:t>-</w:t>
            </w:r>
            <w:r w:rsidRPr="00F949EC">
              <w:tab/>
              <w:t>Configuration/Signalling from gNB to UE for performance monitoring measurement and/or reporting</w:t>
            </w:r>
          </w:p>
          <w:p w14:paraId="0E3899F9" w14:textId="77777777" w:rsidR="009F2380" w:rsidRPr="00F949EC" w:rsidRDefault="009F2380" w:rsidP="001524FC">
            <w:pPr>
              <w:pStyle w:val="B2"/>
              <w:spacing w:after="60"/>
            </w:pPr>
            <w:r w:rsidRPr="00F949EC">
              <w:t>-</w:t>
            </w:r>
            <w:r w:rsidRPr="00F949EC">
              <w:tab/>
              <w:t>If it is for UE side model monitoring, UE makes decision(s) of model selection/activation/ deactivation/switching/fallback operation</w:t>
            </w:r>
          </w:p>
          <w:p w14:paraId="2C77938A" w14:textId="77777777" w:rsidR="009F2380" w:rsidRPr="00F949EC" w:rsidRDefault="009F2380" w:rsidP="001524FC">
            <w:pPr>
              <w:pStyle w:val="B1"/>
              <w:spacing w:after="60"/>
            </w:pPr>
            <w:r w:rsidRPr="00F949EC">
              <w:t>-</w:t>
            </w:r>
            <w:r w:rsidRPr="00F949EC">
              <w:tab/>
              <w:t>Mechanism that facilitates the UE to detect whether the functionality/model is suitable or no longer suitable</w:t>
            </w:r>
          </w:p>
        </w:tc>
      </w:tr>
    </w:tbl>
    <w:p w14:paraId="0B4B8456" w14:textId="77777777" w:rsidR="00F949EC" w:rsidRDefault="006C5495" w:rsidP="00725335">
      <w:pPr>
        <w:spacing w:before="120" w:after="180"/>
        <w:jc w:val="both"/>
      </w:pPr>
      <w:r w:rsidRPr="00F949EC">
        <w:t>Particularly</w:t>
      </w:r>
      <w:r w:rsidR="00C85362" w:rsidRPr="00F949EC">
        <w:t xml:space="preserve">, Type 1 performance monitoring is </w:t>
      </w:r>
      <w:r w:rsidRPr="00F949EC">
        <w:t>performed</w:t>
      </w:r>
      <w:r w:rsidR="00C85362" w:rsidRPr="00F949EC">
        <w:t xml:space="preserve"> in </w:t>
      </w:r>
      <w:r w:rsidR="002C64FD" w:rsidRPr="00F949EC">
        <w:t xml:space="preserve">the </w:t>
      </w:r>
      <w:r w:rsidR="00C85362" w:rsidRPr="00F949EC">
        <w:t xml:space="preserve">NW-side, for which Option 1 and Option 2 differ </w:t>
      </w:r>
      <w:r w:rsidRPr="00F949EC">
        <w:t xml:space="preserve">in </w:t>
      </w:r>
      <w:r w:rsidR="002C64FD" w:rsidRPr="00F949EC">
        <w:t>which entity shall perform the calculation of the performance metric(s). On the other hand, Type 2 performance monitoring is performed in the UE-side, while no feedback is required</w:t>
      </w:r>
      <w:r w:rsidR="00DA0CD3" w:rsidRPr="00F949EC">
        <w:t xml:space="preserve">, </w:t>
      </w:r>
      <w:r w:rsidRPr="00F949EC">
        <w:t xml:space="preserve">thus making </w:t>
      </w:r>
      <w:r w:rsidR="00DA0CD3" w:rsidRPr="00F949EC">
        <w:t xml:space="preserve">no RAN4 requirement </w:t>
      </w:r>
      <w:r w:rsidRPr="00F949EC">
        <w:t xml:space="preserve">being </w:t>
      </w:r>
      <w:r w:rsidR="00DA0CD3" w:rsidRPr="00F949EC">
        <w:t>needed</w:t>
      </w:r>
      <w:r w:rsidR="002C64FD" w:rsidRPr="00F949EC">
        <w:t xml:space="preserve">. </w:t>
      </w:r>
    </w:p>
    <w:p w14:paraId="5A0C2B4D" w14:textId="2900FFB6" w:rsidR="00F949EC" w:rsidRDefault="00F949EC" w:rsidP="00725335">
      <w:pPr>
        <w:spacing w:before="120" w:after="180"/>
        <w:jc w:val="both"/>
      </w:pPr>
      <w:r>
        <w:t xml:space="preserve">In RAN1#117, the following agreement is achieved, particular for Type-1 performance monitoring: </w:t>
      </w:r>
    </w:p>
    <w:tbl>
      <w:tblPr>
        <w:tblStyle w:val="TableGrid"/>
        <w:tblW w:w="0" w:type="auto"/>
        <w:tblLook w:val="04A0" w:firstRow="1" w:lastRow="0" w:firstColumn="1" w:lastColumn="0" w:noHBand="0" w:noVBand="1"/>
      </w:tblPr>
      <w:tblGrid>
        <w:gridCol w:w="9631"/>
      </w:tblGrid>
      <w:tr w:rsidR="00F949EC" w14:paraId="166BE414" w14:textId="77777777" w:rsidTr="00F949EC">
        <w:tc>
          <w:tcPr>
            <w:tcW w:w="9631" w:type="dxa"/>
          </w:tcPr>
          <w:p w14:paraId="44199401" w14:textId="77777777" w:rsidR="00F949EC" w:rsidRPr="005F673C" w:rsidRDefault="00F949EC" w:rsidP="00F949EC">
            <w:pPr>
              <w:spacing w:after="0"/>
              <w:rPr>
                <w:bCs/>
                <w:sz w:val="20"/>
                <w:szCs w:val="20"/>
              </w:rPr>
            </w:pPr>
            <w:r w:rsidRPr="005F673C">
              <w:rPr>
                <w:bCs/>
                <w:sz w:val="20"/>
                <w:szCs w:val="20"/>
              </w:rPr>
              <w:t>For BM-Case1 and BM-Case2 with a UE-side AI/ML model:</w:t>
            </w:r>
          </w:p>
          <w:p w14:paraId="244FC1CE" w14:textId="77777777" w:rsidR="00F949EC" w:rsidRPr="005F673C" w:rsidRDefault="00F949EC" w:rsidP="00F949EC">
            <w:pPr>
              <w:pStyle w:val="B1"/>
              <w:numPr>
                <w:ilvl w:val="0"/>
                <w:numId w:val="30"/>
              </w:numPr>
              <w:overflowPunct/>
              <w:autoSpaceDE/>
              <w:autoSpaceDN/>
              <w:adjustRightInd/>
              <w:spacing w:after="0"/>
              <w:textAlignment w:val="auto"/>
              <w:rPr>
                <w:rFonts w:eastAsia="Yu Mincho"/>
                <w:bCs/>
              </w:rPr>
            </w:pPr>
            <w:r w:rsidRPr="005F673C">
              <w:t>Support Type 1 performance monitoring</w:t>
            </w:r>
            <w:r w:rsidRPr="005F673C">
              <w:rPr>
                <w:rFonts w:eastAsia="等线"/>
                <w:lang w:eastAsia="zh-CN"/>
              </w:rPr>
              <w:t>, including the following two options</w:t>
            </w:r>
            <w:r w:rsidRPr="005F673C">
              <w:rPr>
                <w:bCs/>
                <w:lang w:eastAsia="zh-CN"/>
              </w:rPr>
              <w:t xml:space="preserve">: </w:t>
            </w:r>
          </w:p>
          <w:p w14:paraId="22CAD4B4" w14:textId="77777777" w:rsidR="00F949EC" w:rsidRPr="005F673C" w:rsidRDefault="00F949EC" w:rsidP="00F949EC">
            <w:pPr>
              <w:pStyle w:val="B3"/>
              <w:numPr>
                <w:ilvl w:val="1"/>
                <w:numId w:val="30"/>
              </w:numPr>
              <w:overflowPunct/>
              <w:autoSpaceDE/>
              <w:autoSpaceDN/>
              <w:adjustRightInd/>
              <w:spacing w:after="0"/>
              <w:textAlignment w:val="auto"/>
            </w:pPr>
            <w:r w:rsidRPr="005F673C">
              <w:t xml:space="preserve">Option 1 (NW-side performance monitoring): </w:t>
            </w:r>
          </w:p>
          <w:p w14:paraId="5A4EC133" w14:textId="77777777" w:rsidR="00F949EC" w:rsidRPr="005F673C" w:rsidRDefault="00F949EC" w:rsidP="00F949EC">
            <w:pPr>
              <w:pStyle w:val="B3"/>
              <w:numPr>
                <w:ilvl w:val="2"/>
                <w:numId w:val="30"/>
              </w:numPr>
              <w:overflowPunct/>
              <w:autoSpaceDE/>
              <w:autoSpaceDN/>
              <w:adjustRightInd/>
              <w:spacing w:after="0"/>
              <w:textAlignment w:val="auto"/>
            </w:pPr>
            <w:r w:rsidRPr="005F673C">
              <w:t xml:space="preserve">UE sends a report to NW (for the calculation of performance metric at NW) </w:t>
            </w:r>
          </w:p>
          <w:p w14:paraId="1A56AA21" w14:textId="77777777" w:rsidR="00F949EC" w:rsidRPr="005F673C" w:rsidRDefault="00F949EC" w:rsidP="00F949EC">
            <w:pPr>
              <w:pStyle w:val="B3"/>
              <w:numPr>
                <w:ilvl w:val="3"/>
                <w:numId w:val="30"/>
              </w:numPr>
              <w:overflowPunct/>
              <w:autoSpaceDE/>
              <w:autoSpaceDN/>
              <w:adjustRightInd/>
              <w:spacing w:after="0"/>
              <w:textAlignment w:val="auto"/>
            </w:pPr>
            <w:r w:rsidRPr="005F673C">
              <w:t>Measurement results</w:t>
            </w:r>
            <w:r w:rsidRPr="005F673C">
              <w:rPr>
                <w:rFonts w:eastAsia="等线"/>
                <w:lang w:eastAsia="zh-CN"/>
              </w:rPr>
              <w:t xml:space="preserve"> from resource set for monitoring,</w:t>
            </w:r>
            <w:r w:rsidRPr="005F673C">
              <w:t xml:space="preserve"> e.g., L1-RSRP and/or </w:t>
            </w:r>
            <w:r w:rsidRPr="005F673C">
              <w:rPr>
                <w:rFonts w:eastAsia="等线"/>
                <w:lang w:eastAsia="zh-CN"/>
              </w:rPr>
              <w:t>RS</w:t>
            </w:r>
            <w:r w:rsidRPr="005F673C">
              <w:t xml:space="preserve"> index is supported as the content of the report</w:t>
            </w:r>
          </w:p>
          <w:p w14:paraId="09C97D59" w14:textId="77777777" w:rsidR="00F949EC" w:rsidRPr="005F673C" w:rsidRDefault="00F949EC" w:rsidP="00F949EC">
            <w:pPr>
              <w:pStyle w:val="B3"/>
              <w:numPr>
                <w:ilvl w:val="3"/>
                <w:numId w:val="30"/>
              </w:numPr>
              <w:overflowPunct/>
              <w:autoSpaceDE/>
              <w:autoSpaceDN/>
              <w:adjustRightInd/>
              <w:spacing w:after="0"/>
              <w:textAlignment w:val="auto"/>
            </w:pPr>
            <w:r w:rsidRPr="005F673C">
              <w:t>FFS on other contents</w:t>
            </w:r>
            <w:r w:rsidRPr="005F673C">
              <w:rPr>
                <w:rFonts w:eastAsia="等线"/>
                <w:lang w:eastAsia="zh-CN"/>
              </w:rPr>
              <w:t xml:space="preserve"> </w:t>
            </w:r>
          </w:p>
          <w:p w14:paraId="11DA6C24" w14:textId="77777777" w:rsidR="00F949EC" w:rsidRPr="005F673C" w:rsidRDefault="00F949EC" w:rsidP="00F949EC">
            <w:pPr>
              <w:pStyle w:val="B3"/>
              <w:numPr>
                <w:ilvl w:val="2"/>
                <w:numId w:val="30"/>
              </w:numPr>
              <w:overflowPunct/>
              <w:autoSpaceDE/>
              <w:autoSpaceDN/>
              <w:adjustRightInd/>
              <w:spacing w:after="0"/>
              <w:textAlignment w:val="auto"/>
            </w:pPr>
            <w:r w:rsidRPr="005F673C">
              <w:t>The report is at least configured/triggered by NW</w:t>
            </w:r>
          </w:p>
          <w:p w14:paraId="03736C63" w14:textId="77777777" w:rsidR="00F949EC" w:rsidRPr="005F673C" w:rsidRDefault="00F949EC" w:rsidP="00F949EC">
            <w:pPr>
              <w:pStyle w:val="B3"/>
              <w:numPr>
                <w:ilvl w:val="2"/>
                <w:numId w:val="30"/>
              </w:numPr>
              <w:overflowPunct/>
              <w:autoSpaceDE/>
              <w:autoSpaceDN/>
              <w:adjustRightInd/>
              <w:spacing w:after="0"/>
              <w:textAlignment w:val="auto"/>
            </w:pPr>
            <w:r w:rsidRPr="005F673C">
              <w:t>Note: this may or may not have additional spec impact</w:t>
            </w:r>
          </w:p>
          <w:p w14:paraId="7E11B421" w14:textId="77777777" w:rsidR="00F949EC" w:rsidRPr="005F673C" w:rsidRDefault="00F949EC" w:rsidP="00F949EC">
            <w:pPr>
              <w:pStyle w:val="B3"/>
              <w:numPr>
                <w:ilvl w:val="1"/>
                <w:numId w:val="30"/>
              </w:numPr>
              <w:overflowPunct/>
              <w:autoSpaceDE/>
              <w:autoSpaceDN/>
              <w:adjustRightInd/>
              <w:spacing w:after="0"/>
              <w:textAlignment w:val="auto"/>
            </w:pPr>
            <w:r w:rsidRPr="005F673C">
              <w:t xml:space="preserve">Option 2 (UE-assisted performance monitoring): </w:t>
            </w:r>
          </w:p>
          <w:p w14:paraId="08384F9A" w14:textId="77777777" w:rsidR="00F949EC" w:rsidRPr="005F673C" w:rsidRDefault="00F949EC" w:rsidP="00F949EC">
            <w:pPr>
              <w:pStyle w:val="B3"/>
              <w:numPr>
                <w:ilvl w:val="2"/>
                <w:numId w:val="30"/>
              </w:numPr>
              <w:overflowPunct/>
              <w:autoSpaceDE/>
              <w:autoSpaceDN/>
              <w:adjustRightInd/>
              <w:spacing w:after="0"/>
              <w:textAlignment w:val="auto"/>
            </w:pPr>
            <w:r w:rsidRPr="005F673C">
              <w:t xml:space="preserve">UE calculates performance metric(s) </w:t>
            </w:r>
          </w:p>
          <w:p w14:paraId="735272ED" w14:textId="77777777" w:rsidR="00F949EC" w:rsidRPr="005F673C" w:rsidRDefault="00F949EC" w:rsidP="00F949EC">
            <w:pPr>
              <w:pStyle w:val="B3"/>
              <w:numPr>
                <w:ilvl w:val="3"/>
                <w:numId w:val="30"/>
              </w:numPr>
              <w:overflowPunct/>
              <w:autoSpaceDE/>
              <w:autoSpaceDN/>
              <w:adjustRightInd/>
              <w:spacing w:after="0"/>
              <w:textAlignment w:val="auto"/>
            </w:pPr>
            <w:r w:rsidRPr="005F673C">
              <w:rPr>
                <w:rFonts w:eastAsia="等线"/>
                <w:lang w:eastAsia="zh-CN"/>
              </w:rPr>
              <w:t xml:space="preserve">FFS how to report and what to report </w:t>
            </w:r>
          </w:p>
          <w:p w14:paraId="3D0FDFD7" w14:textId="77777777" w:rsidR="00F949EC" w:rsidRPr="005F673C" w:rsidRDefault="00F949EC" w:rsidP="00F949EC">
            <w:pPr>
              <w:pStyle w:val="B3"/>
              <w:numPr>
                <w:ilvl w:val="1"/>
                <w:numId w:val="30"/>
              </w:numPr>
              <w:overflowPunct/>
              <w:autoSpaceDE/>
              <w:autoSpaceDN/>
              <w:adjustRightInd/>
              <w:spacing w:after="0"/>
              <w:textAlignment w:val="auto"/>
            </w:pPr>
            <w:r w:rsidRPr="005F673C">
              <w:t>FFS whether to trigger the report based on event(s) for Option 1 and/or Option 2</w:t>
            </w:r>
          </w:p>
          <w:p w14:paraId="5961C268" w14:textId="61F9AEA3" w:rsidR="00F949EC" w:rsidRPr="00F949EC" w:rsidRDefault="00F949EC" w:rsidP="00F949EC">
            <w:pPr>
              <w:pStyle w:val="B1"/>
              <w:numPr>
                <w:ilvl w:val="0"/>
                <w:numId w:val="30"/>
              </w:numPr>
              <w:overflowPunct/>
              <w:autoSpaceDE/>
              <w:autoSpaceDN/>
              <w:adjustRightInd/>
              <w:spacing w:after="0"/>
              <w:textAlignment w:val="auto"/>
              <w:rPr>
                <w:rFonts w:eastAsia="Yu Mincho"/>
                <w:bCs/>
              </w:rPr>
            </w:pPr>
            <w:r w:rsidRPr="005F673C">
              <w:rPr>
                <w:color w:val="000000"/>
              </w:rPr>
              <w:t>FFS Type 2 performance monitoring</w:t>
            </w:r>
          </w:p>
        </w:tc>
      </w:tr>
    </w:tbl>
    <w:p w14:paraId="55D2F990" w14:textId="77777777" w:rsidR="00F949EC" w:rsidRDefault="00F949EC" w:rsidP="00725335">
      <w:pPr>
        <w:spacing w:before="120" w:after="180"/>
        <w:jc w:val="both"/>
      </w:pPr>
    </w:p>
    <w:p w14:paraId="4D274B66" w14:textId="1FE60177" w:rsidR="009F2380" w:rsidRPr="00F949EC" w:rsidRDefault="002C64FD" w:rsidP="00725335">
      <w:pPr>
        <w:spacing w:before="120" w:after="180"/>
        <w:jc w:val="both"/>
      </w:pPr>
      <w:r w:rsidRPr="00F949EC">
        <w:lastRenderedPageBreak/>
        <w:t xml:space="preserve">Based on the above understanding on Type 1 and Type 2 performance monitoring, the following proposal is obtained. </w:t>
      </w:r>
    </w:p>
    <w:p w14:paraId="4B183CAF" w14:textId="07D28DB5" w:rsidR="002C64FD" w:rsidRPr="00F949EC" w:rsidRDefault="002C64FD" w:rsidP="002C64FD">
      <w:pPr>
        <w:spacing w:after="180"/>
        <w:jc w:val="both"/>
        <w:rPr>
          <w:b/>
          <w:bCs/>
        </w:rPr>
      </w:pPr>
      <w:r w:rsidRPr="00F949EC">
        <w:rPr>
          <w:b/>
          <w:bCs/>
        </w:rPr>
        <w:t xml:space="preserve">Proposal </w:t>
      </w:r>
      <w:r w:rsidR="00961F0A" w:rsidRPr="00F949EC">
        <w:rPr>
          <w:b/>
          <w:bCs/>
        </w:rPr>
        <w:t>1</w:t>
      </w:r>
      <w:r w:rsidR="005C7974">
        <w:rPr>
          <w:b/>
          <w:bCs/>
        </w:rPr>
        <w:t>2</w:t>
      </w:r>
      <w:r w:rsidRPr="00F949EC">
        <w:rPr>
          <w:b/>
          <w:bCs/>
        </w:rPr>
        <w:t xml:space="preserve">: </w:t>
      </w:r>
      <w:r w:rsidR="001C260D" w:rsidRPr="00F949EC">
        <w:rPr>
          <w:b/>
          <w:bCs/>
        </w:rPr>
        <w:t>For</w:t>
      </w:r>
      <w:r w:rsidRPr="00F949EC">
        <w:rPr>
          <w:b/>
          <w:bCs/>
        </w:rPr>
        <w:t xml:space="preserve"> </w:t>
      </w:r>
      <w:r w:rsidR="001C260D" w:rsidRPr="00F949EC">
        <w:rPr>
          <w:b/>
          <w:bCs/>
        </w:rPr>
        <w:t xml:space="preserve">different types of </w:t>
      </w:r>
      <w:r w:rsidRPr="00F949EC">
        <w:rPr>
          <w:b/>
          <w:bCs/>
        </w:rPr>
        <w:t xml:space="preserve">performance monitoring </w:t>
      </w:r>
      <w:r w:rsidR="001C260D" w:rsidRPr="00F949EC">
        <w:rPr>
          <w:b/>
          <w:bCs/>
        </w:rPr>
        <w:t xml:space="preserve">for </w:t>
      </w:r>
      <w:r w:rsidRPr="00F949EC">
        <w:rPr>
          <w:b/>
          <w:bCs/>
        </w:rPr>
        <w:t xml:space="preserve">UE-sided model, </w:t>
      </w:r>
      <w:r w:rsidR="001C260D" w:rsidRPr="00F949EC">
        <w:rPr>
          <w:b/>
          <w:bCs/>
        </w:rPr>
        <w:t xml:space="preserve">the necessity of </w:t>
      </w:r>
      <w:r w:rsidRPr="00F949EC">
        <w:rPr>
          <w:b/>
          <w:bCs/>
        </w:rPr>
        <w:t>RAN4 requirement</w:t>
      </w:r>
      <w:r w:rsidR="001C260D" w:rsidRPr="00F949EC">
        <w:rPr>
          <w:b/>
          <w:bCs/>
        </w:rPr>
        <w:t xml:space="preserve"> is provided as: </w:t>
      </w:r>
    </w:p>
    <w:p w14:paraId="73BCAF10" w14:textId="31EBB088" w:rsidR="001C260D" w:rsidRPr="00F949EC" w:rsidRDefault="001C260D" w:rsidP="0066178A">
      <w:pPr>
        <w:pStyle w:val="ListParagraph"/>
        <w:numPr>
          <w:ilvl w:val="0"/>
          <w:numId w:val="5"/>
        </w:numPr>
        <w:ind w:firstLineChars="0"/>
        <w:jc w:val="both"/>
        <w:rPr>
          <w:b/>
          <w:bCs/>
          <w:sz w:val="22"/>
          <w:szCs w:val="22"/>
        </w:rPr>
      </w:pPr>
      <w:r w:rsidRPr="00F949EC">
        <w:rPr>
          <w:b/>
          <w:bCs/>
          <w:sz w:val="22"/>
          <w:szCs w:val="22"/>
        </w:rPr>
        <w:t xml:space="preserve">Type 1, Option 1 (NW-side performance monitoring): </w:t>
      </w:r>
      <w:r w:rsidR="003F744C" w:rsidRPr="00F949EC">
        <w:rPr>
          <w:b/>
          <w:bCs/>
          <w:sz w:val="22"/>
          <w:szCs w:val="22"/>
        </w:rPr>
        <w:t xml:space="preserve">The necessity of </w:t>
      </w:r>
      <w:r w:rsidRPr="00F949EC">
        <w:rPr>
          <w:b/>
          <w:bCs/>
          <w:sz w:val="22"/>
          <w:szCs w:val="22"/>
        </w:rPr>
        <w:t>RAN4 requirement</w:t>
      </w:r>
      <w:r w:rsidR="00946487" w:rsidRPr="00F949EC">
        <w:rPr>
          <w:b/>
          <w:bCs/>
          <w:sz w:val="22"/>
          <w:szCs w:val="22"/>
        </w:rPr>
        <w:t xml:space="preserve"> on data collection for monitoring</w:t>
      </w:r>
      <w:r w:rsidRPr="00F949EC">
        <w:rPr>
          <w:b/>
          <w:bCs/>
          <w:sz w:val="22"/>
          <w:szCs w:val="22"/>
        </w:rPr>
        <w:t xml:space="preserve"> </w:t>
      </w:r>
      <w:r w:rsidR="003F744C" w:rsidRPr="00F949EC">
        <w:rPr>
          <w:b/>
          <w:bCs/>
          <w:sz w:val="22"/>
          <w:szCs w:val="22"/>
        </w:rPr>
        <w:t xml:space="preserve">is not </w:t>
      </w:r>
      <w:r w:rsidR="00946487" w:rsidRPr="00F949EC">
        <w:rPr>
          <w:b/>
          <w:bCs/>
          <w:sz w:val="22"/>
          <w:szCs w:val="22"/>
        </w:rPr>
        <w:t>significant</w:t>
      </w:r>
      <w:r w:rsidRPr="00F949EC">
        <w:rPr>
          <w:b/>
          <w:bCs/>
          <w:sz w:val="22"/>
          <w:szCs w:val="22"/>
        </w:rPr>
        <w:t xml:space="preserve">, </w:t>
      </w:r>
      <w:r w:rsidR="00946487" w:rsidRPr="00F949EC">
        <w:rPr>
          <w:b/>
          <w:bCs/>
          <w:sz w:val="22"/>
          <w:szCs w:val="22"/>
        </w:rPr>
        <w:t>because it</w:t>
      </w:r>
      <w:r w:rsidRPr="00F949EC">
        <w:rPr>
          <w:b/>
          <w:bCs/>
          <w:sz w:val="22"/>
          <w:szCs w:val="22"/>
        </w:rPr>
        <w:t xml:space="preserve"> is similar to data collection for other purpose</w:t>
      </w:r>
      <w:r w:rsidR="001B31B6" w:rsidRPr="00F949EC">
        <w:rPr>
          <w:b/>
          <w:bCs/>
          <w:sz w:val="22"/>
          <w:szCs w:val="22"/>
        </w:rPr>
        <w:t>s</w:t>
      </w:r>
      <w:r w:rsidRPr="00F949EC">
        <w:rPr>
          <w:b/>
          <w:bCs/>
          <w:sz w:val="22"/>
          <w:szCs w:val="22"/>
        </w:rPr>
        <w:t xml:space="preserve">. </w:t>
      </w:r>
    </w:p>
    <w:p w14:paraId="02FAA3E7" w14:textId="516EBDD4" w:rsidR="001C260D" w:rsidRPr="00F949EC" w:rsidRDefault="001C260D" w:rsidP="0066178A">
      <w:pPr>
        <w:pStyle w:val="ListParagraph"/>
        <w:numPr>
          <w:ilvl w:val="0"/>
          <w:numId w:val="5"/>
        </w:numPr>
        <w:ind w:firstLineChars="0"/>
        <w:jc w:val="both"/>
        <w:rPr>
          <w:b/>
          <w:bCs/>
          <w:sz w:val="22"/>
          <w:szCs w:val="22"/>
        </w:rPr>
      </w:pPr>
      <w:r w:rsidRPr="00F949EC">
        <w:rPr>
          <w:b/>
          <w:bCs/>
          <w:sz w:val="22"/>
          <w:szCs w:val="22"/>
        </w:rPr>
        <w:t xml:space="preserve">Type 1, Option 2 (UE-assisted performance monitoring): </w:t>
      </w:r>
      <w:r w:rsidR="00946487" w:rsidRPr="00F949EC">
        <w:rPr>
          <w:b/>
          <w:bCs/>
          <w:sz w:val="22"/>
          <w:szCs w:val="22"/>
        </w:rPr>
        <w:t xml:space="preserve">RAN4 requirement on data collection for monitoring can be specified to test the accuracy of performance metrics calculated by UE. </w:t>
      </w:r>
    </w:p>
    <w:p w14:paraId="63513CD3" w14:textId="4AB236C3" w:rsidR="001C260D" w:rsidRPr="00F949EC" w:rsidRDefault="001C260D" w:rsidP="0066178A">
      <w:pPr>
        <w:pStyle w:val="ListParagraph"/>
        <w:numPr>
          <w:ilvl w:val="0"/>
          <w:numId w:val="5"/>
        </w:numPr>
        <w:ind w:firstLineChars="0"/>
        <w:jc w:val="both"/>
        <w:rPr>
          <w:b/>
          <w:bCs/>
          <w:sz w:val="22"/>
          <w:szCs w:val="22"/>
        </w:rPr>
      </w:pPr>
      <w:r w:rsidRPr="00F949EC">
        <w:rPr>
          <w:b/>
          <w:bCs/>
          <w:sz w:val="22"/>
          <w:szCs w:val="22"/>
        </w:rPr>
        <w:t>Type 2</w:t>
      </w:r>
      <w:r w:rsidR="003F744C" w:rsidRPr="00F949EC">
        <w:rPr>
          <w:b/>
          <w:bCs/>
          <w:sz w:val="22"/>
          <w:szCs w:val="22"/>
        </w:rPr>
        <w:t xml:space="preserve"> </w:t>
      </w:r>
      <w:r w:rsidRPr="00F949EC">
        <w:rPr>
          <w:b/>
          <w:bCs/>
          <w:sz w:val="22"/>
          <w:szCs w:val="22"/>
        </w:rPr>
        <w:t>(UE</w:t>
      </w:r>
      <w:r w:rsidR="003F744C" w:rsidRPr="00F949EC">
        <w:rPr>
          <w:b/>
          <w:bCs/>
          <w:sz w:val="22"/>
          <w:szCs w:val="22"/>
        </w:rPr>
        <w:t>-side</w:t>
      </w:r>
      <w:r w:rsidRPr="00F949EC">
        <w:rPr>
          <w:b/>
          <w:bCs/>
          <w:sz w:val="22"/>
          <w:szCs w:val="22"/>
        </w:rPr>
        <w:t xml:space="preserve"> performance monitoring): </w:t>
      </w:r>
      <w:r w:rsidR="00946487" w:rsidRPr="00F949EC">
        <w:rPr>
          <w:b/>
          <w:bCs/>
          <w:sz w:val="22"/>
          <w:szCs w:val="22"/>
        </w:rPr>
        <w:t xml:space="preserve">No RAN4 </w:t>
      </w:r>
      <w:r w:rsidR="00DA0CD3" w:rsidRPr="00F949EC">
        <w:rPr>
          <w:b/>
          <w:bCs/>
          <w:sz w:val="22"/>
          <w:szCs w:val="22"/>
        </w:rPr>
        <w:t>requirement</w:t>
      </w:r>
      <w:r w:rsidR="00946487" w:rsidRPr="00F949EC">
        <w:rPr>
          <w:b/>
          <w:bCs/>
          <w:sz w:val="22"/>
          <w:szCs w:val="22"/>
        </w:rPr>
        <w:t xml:space="preserve"> is </w:t>
      </w:r>
      <w:r w:rsidR="00DA0CD3" w:rsidRPr="00F949EC">
        <w:rPr>
          <w:b/>
          <w:bCs/>
          <w:sz w:val="22"/>
          <w:szCs w:val="22"/>
        </w:rPr>
        <w:t>needed</w:t>
      </w:r>
      <w:r w:rsidR="004E1E43" w:rsidRPr="00F949EC">
        <w:rPr>
          <w:b/>
          <w:bCs/>
          <w:sz w:val="22"/>
          <w:szCs w:val="22"/>
        </w:rPr>
        <w:t xml:space="preserve"> </w:t>
      </w:r>
      <w:r w:rsidR="00DA0CD3" w:rsidRPr="00F949EC">
        <w:rPr>
          <w:b/>
          <w:bCs/>
          <w:sz w:val="22"/>
          <w:szCs w:val="22"/>
        </w:rPr>
        <w:t>because</w:t>
      </w:r>
      <w:r w:rsidR="004E1E43" w:rsidRPr="00F949EC">
        <w:rPr>
          <w:b/>
          <w:bCs/>
          <w:sz w:val="22"/>
          <w:szCs w:val="22"/>
        </w:rPr>
        <w:t xml:space="preserve"> no UE feedback </w:t>
      </w:r>
      <w:r w:rsidR="001B31B6" w:rsidRPr="00F949EC">
        <w:rPr>
          <w:b/>
          <w:bCs/>
          <w:sz w:val="22"/>
          <w:szCs w:val="22"/>
        </w:rPr>
        <w:t>will</w:t>
      </w:r>
      <w:r w:rsidR="004E1E43" w:rsidRPr="00F949EC">
        <w:rPr>
          <w:b/>
          <w:bCs/>
          <w:sz w:val="22"/>
          <w:szCs w:val="22"/>
        </w:rPr>
        <w:t xml:space="preserve"> be performed. </w:t>
      </w:r>
    </w:p>
    <w:p w14:paraId="197F03DB" w14:textId="0C2B2212" w:rsidR="000368D3" w:rsidRPr="003C1CEC" w:rsidRDefault="00187AA1" w:rsidP="00187AA1">
      <w:pPr>
        <w:pStyle w:val="Heading2"/>
        <w:rPr>
          <w:lang w:val="en-US" w:eastAsia="zh-CN"/>
        </w:rPr>
      </w:pPr>
      <w:r>
        <w:rPr>
          <w:lang w:val="en-US" w:eastAsia="zh-CN"/>
        </w:rPr>
        <w:t>4</w:t>
      </w:r>
      <w:r w:rsidR="000368D3" w:rsidRPr="003C1CEC">
        <w:rPr>
          <w:lang w:val="en-US" w:eastAsia="zh-CN"/>
        </w:rPr>
        <w:t>.5 LCM for UE-sided model</w:t>
      </w:r>
    </w:p>
    <w:p w14:paraId="211ABADA" w14:textId="5D3919F7" w:rsidR="000368D3" w:rsidRPr="003C1CEC" w:rsidRDefault="00261F54" w:rsidP="00A16335">
      <w:pPr>
        <w:spacing w:after="180"/>
        <w:jc w:val="both"/>
      </w:pPr>
      <w:r w:rsidRPr="003C1CEC">
        <w:t>Based on the above analysis for different types of performance monitoring for UE-sided model (</w:t>
      </w:r>
      <w:r w:rsidR="00DA0CD3" w:rsidRPr="003C1CEC">
        <w:t>NW-side or UE-side performance monitoring</w:t>
      </w:r>
      <w:r w:rsidRPr="003C1CEC">
        <w:t xml:space="preserve">), </w:t>
      </w:r>
      <w:r w:rsidR="00DA0CD3" w:rsidRPr="003C1CEC">
        <w:t xml:space="preserve">the model/functionality control can be performed by the UE or gNB: </w:t>
      </w:r>
    </w:p>
    <w:tbl>
      <w:tblPr>
        <w:tblStyle w:val="TableGrid"/>
        <w:tblW w:w="0" w:type="auto"/>
        <w:tblLook w:val="04A0" w:firstRow="1" w:lastRow="0" w:firstColumn="1" w:lastColumn="0" w:noHBand="0" w:noVBand="1"/>
      </w:tblPr>
      <w:tblGrid>
        <w:gridCol w:w="9631"/>
      </w:tblGrid>
      <w:tr w:rsidR="003C1CEC" w:rsidRPr="003C1CEC" w14:paraId="0A74A20F" w14:textId="77777777" w:rsidTr="00DA0CD3">
        <w:tc>
          <w:tcPr>
            <w:tcW w:w="9631" w:type="dxa"/>
          </w:tcPr>
          <w:p w14:paraId="597C2C1B" w14:textId="77777777" w:rsidR="00DA0CD3" w:rsidRPr="003C1CEC" w:rsidRDefault="00DA0CD3" w:rsidP="0066178A">
            <w:pPr>
              <w:pStyle w:val="ListParagraph"/>
              <w:numPr>
                <w:ilvl w:val="0"/>
                <w:numId w:val="6"/>
              </w:numPr>
              <w:overflowPunct/>
              <w:autoSpaceDE/>
              <w:autoSpaceDN/>
              <w:adjustRightInd/>
              <w:ind w:leftChars="270" w:left="1008" w:firstLineChars="0"/>
              <w:textAlignment w:val="auto"/>
            </w:pPr>
            <w:r w:rsidRPr="003C1CEC">
              <w:t>Management:</w:t>
            </w:r>
          </w:p>
          <w:p w14:paraId="0BB4E6D2" w14:textId="77777777" w:rsidR="00DA0CD3" w:rsidRPr="003C1CEC" w:rsidRDefault="00DA0CD3" w:rsidP="0066178A">
            <w:pPr>
              <w:pStyle w:val="ListParagraph"/>
              <w:numPr>
                <w:ilvl w:val="1"/>
                <w:numId w:val="6"/>
              </w:numPr>
              <w:overflowPunct/>
              <w:autoSpaceDE/>
              <w:autoSpaceDN/>
              <w:adjustRightInd/>
              <w:ind w:firstLineChars="0"/>
              <w:textAlignment w:val="auto"/>
            </w:pPr>
            <w:r w:rsidRPr="003C1CEC">
              <w:t>For UE-side model, the model/functionality control (e.g., selection, (de)activation, switching, fallback, etc.) may be performed by the UE when the monitoring resides within the UE.</w:t>
            </w:r>
          </w:p>
          <w:p w14:paraId="2C2E620F" w14:textId="5A4E0F67" w:rsidR="00DA0CD3" w:rsidRPr="003C1CEC" w:rsidRDefault="00DA0CD3" w:rsidP="0066178A">
            <w:pPr>
              <w:pStyle w:val="ListParagraph"/>
              <w:numPr>
                <w:ilvl w:val="1"/>
                <w:numId w:val="6"/>
              </w:numPr>
              <w:overflowPunct/>
              <w:autoSpaceDE/>
              <w:autoSpaceDN/>
              <w:adjustRightInd/>
              <w:ind w:firstLineChars="0"/>
              <w:textAlignment w:val="auto"/>
            </w:pPr>
            <w:r w:rsidRPr="003C1CEC">
              <w:t>For UE-side model, the model/functionality control (e.g., selection, (de)activation, switching, fallback, etc.) may be performed by the gNB when the monitoring resides within the gNB or UE.</w:t>
            </w:r>
          </w:p>
        </w:tc>
      </w:tr>
    </w:tbl>
    <w:p w14:paraId="50093375" w14:textId="77777777" w:rsidR="0088307E" w:rsidRDefault="0088307E" w:rsidP="00A16335">
      <w:pPr>
        <w:spacing w:after="180"/>
        <w:jc w:val="both"/>
      </w:pPr>
      <w:r>
        <w:rPr>
          <w:rFonts w:hint="eastAsia"/>
        </w:rPr>
        <w:t>B</w:t>
      </w:r>
      <w:r>
        <w:t>a</w:t>
      </w:r>
      <w:r>
        <w:rPr>
          <w:rFonts w:hint="eastAsia"/>
        </w:rPr>
        <w:t>sed</w:t>
      </w:r>
      <w:r>
        <w:t xml:space="preserve"> on the agreement obtained in RAN2#125bis, the </w:t>
      </w:r>
      <w:r w:rsidRPr="0088307E">
        <w:rPr>
          <w:rFonts w:hint="eastAsia"/>
        </w:rPr>
        <w:t>“</w:t>
      </w:r>
      <w:r w:rsidRPr="0088307E">
        <w:t>network decision, network-initiated” AI/ML management is supported as a baseline</w:t>
      </w:r>
      <w:r>
        <w:t xml:space="preserve">: </w:t>
      </w:r>
    </w:p>
    <w:p w14:paraId="08383CCB" w14:textId="66E4ED3D"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b/>
          <w:bCs/>
          <w:noProof/>
          <w:sz w:val="20"/>
          <w:szCs w:val="20"/>
        </w:rPr>
      </w:pPr>
      <w:r w:rsidRPr="000D78C2">
        <w:rPr>
          <w:b/>
          <w:bCs/>
          <w:noProof/>
          <w:sz w:val="20"/>
          <w:szCs w:val="20"/>
          <w:highlight w:val="green"/>
        </w:rPr>
        <w:t>Agreements</w:t>
      </w:r>
      <w:r w:rsidR="000D78C2" w:rsidRPr="000D78C2">
        <w:rPr>
          <w:b/>
          <w:bCs/>
          <w:noProof/>
          <w:sz w:val="20"/>
          <w:szCs w:val="20"/>
          <w:highlight w:val="green"/>
        </w:rPr>
        <w:t xml:space="preserve"> from RAN2#125bis</w:t>
      </w:r>
      <w:r w:rsidRPr="000D78C2">
        <w:rPr>
          <w:b/>
          <w:bCs/>
          <w:noProof/>
          <w:sz w:val="20"/>
          <w:szCs w:val="20"/>
          <w:highlight w:val="green"/>
        </w:rPr>
        <w:t>:</w:t>
      </w:r>
    </w:p>
    <w:p w14:paraId="7080FF86"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1</w:t>
      </w:r>
      <w:r w:rsidRPr="0088307E">
        <w:rPr>
          <w:noProof/>
          <w:sz w:val="20"/>
          <w:szCs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FD7B855"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2</w:t>
      </w:r>
      <w:r w:rsidRPr="0088307E">
        <w:rPr>
          <w:noProof/>
          <w:sz w:val="20"/>
          <w:szCs w:val="20"/>
        </w:rPr>
        <w:tab/>
        <w:t>“UE-autonomous, UE’s decision is not reported to the network” is not considered for Rel-19</w:t>
      </w:r>
    </w:p>
    <w:p w14:paraId="507F1151" w14:textId="1B0E20FC" w:rsidR="0088307E" w:rsidRDefault="0088307E" w:rsidP="00A16335">
      <w:pPr>
        <w:spacing w:after="180"/>
        <w:jc w:val="both"/>
      </w:pPr>
      <w:r w:rsidRPr="0088307E">
        <w:t xml:space="preserve">  </w:t>
      </w:r>
    </w:p>
    <w:p w14:paraId="08141A8C" w14:textId="5CC801C0" w:rsidR="001E76AE" w:rsidRDefault="001E76AE" w:rsidP="00A16335">
      <w:pPr>
        <w:spacing w:after="180"/>
        <w:jc w:val="both"/>
      </w:pPr>
      <w:r w:rsidRPr="001E76AE">
        <w:rPr>
          <w:rFonts w:hint="eastAsia"/>
        </w:rPr>
        <w:t>In</w:t>
      </w:r>
      <w:r>
        <w:t xml:space="preserve"> RAN2#126, </w:t>
      </w:r>
      <w:r w:rsidRPr="001E76AE">
        <w:t xml:space="preserve">the </w:t>
      </w:r>
      <w:r>
        <w:t xml:space="preserve">following agreements are achieved on LCM for UE-sided model: </w:t>
      </w:r>
    </w:p>
    <w:p w14:paraId="7ECAA172" w14:textId="46C60D19" w:rsidR="001E76AE" w:rsidRPr="001E76AE" w:rsidRDefault="001E76AE" w:rsidP="001E76AE">
      <w:pPr>
        <w:pStyle w:val="Doc-text2"/>
        <w:pBdr>
          <w:top w:val="single" w:sz="4" w:space="1" w:color="auto"/>
          <w:left w:val="single" w:sz="4" w:space="4" w:color="auto"/>
          <w:bottom w:val="single" w:sz="4" w:space="1" w:color="auto"/>
          <w:right w:val="single" w:sz="4" w:space="4" w:color="auto"/>
        </w:pBdr>
        <w:rPr>
          <w:b/>
          <w:bCs/>
          <w:sz w:val="22"/>
          <w:szCs w:val="22"/>
        </w:rPr>
      </w:pPr>
      <w:r w:rsidRPr="001E76AE">
        <w:rPr>
          <w:b/>
          <w:bCs/>
          <w:sz w:val="22"/>
          <w:szCs w:val="22"/>
        </w:rPr>
        <w:t xml:space="preserve">Agreements </w:t>
      </w:r>
      <w:r>
        <w:rPr>
          <w:b/>
          <w:bCs/>
          <w:sz w:val="22"/>
          <w:szCs w:val="22"/>
        </w:rPr>
        <w:t>from RAN2#126</w:t>
      </w:r>
    </w:p>
    <w:p w14:paraId="3EA08607" w14:textId="77777777" w:rsidR="001E76AE" w:rsidRPr="001E76AE" w:rsidRDefault="001E76AE" w:rsidP="001E76AE">
      <w:pPr>
        <w:pStyle w:val="Doc-text2"/>
        <w:pBdr>
          <w:top w:val="single" w:sz="4" w:space="1" w:color="auto"/>
          <w:left w:val="single" w:sz="4" w:space="4" w:color="auto"/>
          <w:bottom w:val="single" w:sz="4" w:space="1" w:color="auto"/>
          <w:right w:val="single" w:sz="4" w:space="4" w:color="auto"/>
        </w:pBdr>
        <w:rPr>
          <w:sz w:val="22"/>
          <w:szCs w:val="22"/>
        </w:rPr>
      </w:pPr>
      <w:r w:rsidRPr="001E76AE">
        <w:rPr>
          <w:sz w:val="22"/>
          <w:szCs w:val="22"/>
        </w:rPr>
        <w:t>1</w:t>
      </w:r>
      <w:r w:rsidRPr="001E76AE">
        <w:rPr>
          <w:sz w:val="22"/>
          <w:szCs w:val="22"/>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2F429EE0" w14:textId="77777777" w:rsidR="001E76AE" w:rsidRPr="001E76AE" w:rsidRDefault="001E76AE" w:rsidP="001E76AE">
      <w:pPr>
        <w:pStyle w:val="Doc-text2"/>
        <w:pBdr>
          <w:top w:val="single" w:sz="4" w:space="1" w:color="auto"/>
          <w:left w:val="single" w:sz="4" w:space="4" w:color="auto"/>
          <w:bottom w:val="single" w:sz="4" w:space="1" w:color="auto"/>
          <w:right w:val="single" w:sz="4" w:space="4" w:color="auto"/>
        </w:pBdr>
        <w:rPr>
          <w:sz w:val="22"/>
          <w:szCs w:val="22"/>
        </w:rPr>
      </w:pPr>
      <w:r w:rsidRPr="001E76AE">
        <w:rPr>
          <w:sz w:val="22"/>
          <w:szCs w:val="22"/>
        </w:rPr>
        <w:t>2</w:t>
      </w:r>
      <w:r w:rsidRPr="001E76AE">
        <w:rPr>
          <w:sz w:val="22"/>
          <w:szCs w:val="22"/>
        </w:rPr>
        <w:tab/>
        <w:t xml:space="preserve">We will work offline on the definitions for functionality types and define what is availability.  </w:t>
      </w:r>
    </w:p>
    <w:p w14:paraId="29D5B32B" w14:textId="77777777" w:rsidR="001E76AE" w:rsidRPr="001E76AE" w:rsidRDefault="001E76AE" w:rsidP="001E76AE">
      <w:pPr>
        <w:pStyle w:val="Doc-text2"/>
        <w:pBdr>
          <w:top w:val="single" w:sz="4" w:space="1" w:color="auto"/>
          <w:left w:val="single" w:sz="4" w:space="4" w:color="auto"/>
          <w:bottom w:val="single" w:sz="4" w:space="1" w:color="auto"/>
          <w:right w:val="single" w:sz="4" w:space="4" w:color="auto"/>
        </w:pBdr>
        <w:rPr>
          <w:sz w:val="22"/>
          <w:szCs w:val="22"/>
        </w:rPr>
      </w:pPr>
      <w:r w:rsidRPr="001E76AE">
        <w:rPr>
          <w:sz w:val="22"/>
          <w:szCs w:val="22"/>
        </w:rPr>
        <w:t>3</w:t>
      </w:r>
      <w:r w:rsidRPr="001E76AE">
        <w:rPr>
          <w:sz w:val="22"/>
          <w:szCs w:val="22"/>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06475084" w14:textId="77777777" w:rsidR="001E76AE" w:rsidRPr="001E76AE" w:rsidRDefault="001E76AE" w:rsidP="001E76AE">
      <w:pPr>
        <w:pStyle w:val="Doc-text2"/>
        <w:pBdr>
          <w:top w:val="single" w:sz="4" w:space="1" w:color="auto"/>
          <w:left w:val="single" w:sz="4" w:space="4" w:color="auto"/>
          <w:bottom w:val="single" w:sz="4" w:space="1" w:color="auto"/>
          <w:right w:val="single" w:sz="4" w:space="4" w:color="auto"/>
        </w:pBdr>
        <w:rPr>
          <w:sz w:val="22"/>
          <w:szCs w:val="22"/>
        </w:rPr>
      </w:pPr>
      <w:r w:rsidRPr="001E76AE">
        <w:rPr>
          <w:sz w:val="22"/>
          <w:szCs w:val="22"/>
        </w:rPr>
        <w:t>4</w:t>
      </w:r>
      <w:r w:rsidRPr="001E76AE">
        <w:rPr>
          <w:sz w:val="22"/>
          <w:szCs w:val="22"/>
        </w:rPr>
        <w:tab/>
        <w:t>For NW-side additional conditions, RAN2 assumes that RRC signaling from gNB to UE can be designed for consistency between inference and training.  RAN2 will wait for RAN1 input for further details.   FFS if the same applies to positioning</w:t>
      </w:r>
    </w:p>
    <w:p w14:paraId="78E88DE6" w14:textId="77777777" w:rsidR="001E76AE" w:rsidRPr="001E76AE" w:rsidRDefault="001E76AE" w:rsidP="001E76AE">
      <w:pPr>
        <w:pStyle w:val="Doc-text2"/>
        <w:pBdr>
          <w:top w:val="single" w:sz="4" w:space="1" w:color="auto"/>
          <w:left w:val="single" w:sz="4" w:space="4" w:color="auto"/>
          <w:bottom w:val="single" w:sz="4" w:space="1" w:color="auto"/>
          <w:right w:val="single" w:sz="4" w:space="4" w:color="auto"/>
        </w:pBdr>
        <w:rPr>
          <w:sz w:val="22"/>
          <w:szCs w:val="22"/>
        </w:rPr>
      </w:pPr>
      <w:r w:rsidRPr="001E76AE">
        <w:rPr>
          <w:sz w:val="22"/>
          <w:szCs w:val="22"/>
        </w:rPr>
        <w:t>5</w:t>
      </w:r>
      <w:r w:rsidRPr="001E76AE">
        <w:rPr>
          <w:sz w:val="22"/>
          <w:szCs w:val="22"/>
        </w:rPr>
        <w:tab/>
        <w:t>For BM use case, As a baseline the UE determines whether a functionality is applicable.  Existing UAI framework is used at least for proactive reporting of applicable functionality.  FFS reactive</w:t>
      </w:r>
    </w:p>
    <w:p w14:paraId="0C98A85E" w14:textId="77777777" w:rsidR="001E76AE" w:rsidRDefault="001E76AE" w:rsidP="001E76AE">
      <w:pPr>
        <w:pStyle w:val="Doc-text2"/>
      </w:pPr>
    </w:p>
    <w:p w14:paraId="614CC930" w14:textId="29A837DC" w:rsidR="00DA0CD3" w:rsidRPr="003C1CEC" w:rsidRDefault="00DA0CD3" w:rsidP="001524FC">
      <w:pPr>
        <w:spacing w:after="60"/>
        <w:jc w:val="both"/>
        <w:rPr>
          <w:b/>
          <w:bCs/>
        </w:rPr>
      </w:pPr>
      <w:r w:rsidRPr="003C1CEC">
        <w:rPr>
          <w:b/>
          <w:bCs/>
        </w:rPr>
        <w:lastRenderedPageBreak/>
        <w:t xml:space="preserve">Proposal </w:t>
      </w:r>
      <w:r w:rsidR="001524FC" w:rsidRPr="003C1CEC">
        <w:rPr>
          <w:b/>
          <w:bCs/>
        </w:rPr>
        <w:t>1</w:t>
      </w:r>
      <w:r w:rsidR="005C7974">
        <w:rPr>
          <w:b/>
          <w:bCs/>
        </w:rPr>
        <w:t>3</w:t>
      </w:r>
      <w:r w:rsidRPr="003C1CEC">
        <w:rPr>
          <w:b/>
          <w:bCs/>
        </w:rPr>
        <w:t>: For UE-sided model</w:t>
      </w:r>
      <w:r w:rsidR="00BB6C00">
        <w:rPr>
          <w:b/>
          <w:bCs/>
        </w:rPr>
        <w:t xml:space="preserve"> LCM</w:t>
      </w:r>
      <w:r w:rsidRPr="003C1CEC">
        <w:rPr>
          <w:b/>
          <w:bCs/>
        </w:rPr>
        <w:t xml:space="preserve">, the necessity of RAN4 requirement: </w:t>
      </w:r>
    </w:p>
    <w:p w14:paraId="59CF2A93" w14:textId="19D443CB" w:rsidR="00DA0CD3" w:rsidRPr="000D78C2" w:rsidRDefault="000D78C2" w:rsidP="0066178A">
      <w:pPr>
        <w:pStyle w:val="ListParagraph"/>
        <w:numPr>
          <w:ilvl w:val="0"/>
          <w:numId w:val="7"/>
        </w:numPr>
        <w:spacing w:after="60"/>
        <w:ind w:firstLineChars="0"/>
        <w:jc w:val="both"/>
        <w:rPr>
          <w:b/>
          <w:bCs/>
          <w:sz w:val="22"/>
          <w:szCs w:val="22"/>
        </w:rPr>
      </w:pPr>
      <w:r w:rsidRPr="000D78C2">
        <w:rPr>
          <w:b/>
          <w:bCs/>
          <w:sz w:val="22"/>
          <w:szCs w:val="22"/>
        </w:rPr>
        <w:t>“</w:t>
      </w:r>
      <w:r>
        <w:rPr>
          <w:b/>
          <w:bCs/>
          <w:noProof/>
          <w:sz w:val="22"/>
          <w:szCs w:val="22"/>
        </w:rPr>
        <w:t>N</w:t>
      </w:r>
      <w:r w:rsidRPr="000D78C2">
        <w:rPr>
          <w:b/>
          <w:bCs/>
          <w:noProof/>
          <w:sz w:val="22"/>
          <w:szCs w:val="22"/>
        </w:rPr>
        <w:t>etwork decision, network-initiated</w:t>
      </w:r>
      <w:r w:rsidRPr="000D78C2">
        <w:rPr>
          <w:b/>
          <w:bCs/>
          <w:sz w:val="22"/>
          <w:szCs w:val="22"/>
        </w:rPr>
        <w:t xml:space="preserve">” </w:t>
      </w:r>
      <w:r w:rsidR="00DA0CD3" w:rsidRPr="000D78C2">
        <w:rPr>
          <w:b/>
          <w:bCs/>
          <w:sz w:val="22"/>
          <w:szCs w:val="22"/>
        </w:rPr>
        <w:t xml:space="preserve">LCM: </w:t>
      </w:r>
      <w:r w:rsidR="007B339D" w:rsidRPr="000D78C2">
        <w:rPr>
          <w:b/>
          <w:bCs/>
          <w:sz w:val="22"/>
          <w:szCs w:val="22"/>
        </w:rPr>
        <w:t xml:space="preserve">RAN4 requirement is needed. </w:t>
      </w:r>
    </w:p>
    <w:p w14:paraId="7BA13811" w14:textId="0E055164" w:rsidR="00DA0CD3" w:rsidRPr="003C1CEC" w:rsidRDefault="000D78C2" w:rsidP="0066178A">
      <w:pPr>
        <w:pStyle w:val="ListParagraph"/>
        <w:numPr>
          <w:ilvl w:val="0"/>
          <w:numId w:val="7"/>
        </w:numPr>
        <w:spacing w:after="60"/>
        <w:ind w:firstLineChars="0"/>
        <w:jc w:val="both"/>
        <w:rPr>
          <w:b/>
          <w:bCs/>
          <w:sz w:val="22"/>
          <w:szCs w:val="22"/>
        </w:rPr>
      </w:pPr>
      <w:r>
        <w:rPr>
          <w:b/>
          <w:bCs/>
          <w:sz w:val="22"/>
          <w:szCs w:val="22"/>
        </w:rPr>
        <w:t xml:space="preserve">FFS </w:t>
      </w:r>
      <w:r w:rsidR="002A1F52">
        <w:rPr>
          <w:b/>
          <w:bCs/>
          <w:sz w:val="22"/>
          <w:szCs w:val="22"/>
        </w:rPr>
        <w:t>the detailed</w:t>
      </w:r>
      <w:r>
        <w:rPr>
          <w:b/>
          <w:bCs/>
          <w:sz w:val="22"/>
          <w:szCs w:val="22"/>
        </w:rPr>
        <w:t xml:space="preserve"> </w:t>
      </w:r>
      <w:r w:rsidR="00463102" w:rsidRPr="003C1CEC">
        <w:rPr>
          <w:b/>
          <w:bCs/>
          <w:sz w:val="22"/>
          <w:szCs w:val="22"/>
        </w:rPr>
        <w:t>RAN4 requirement</w:t>
      </w:r>
      <w:r>
        <w:rPr>
          <w:b/>
          <w:bCs/>
          <w:sz w:val="22"/>
          <w:szCs w:val="22"/>
        </w:rPr>
        <w:t xml:space="preserve"> (depending on RAN</w:t>
      </w:r>
      <w:r w:rsidR="002A1F52">
        <w:rPr>
          <w:b/>
          <w:bCs/>
          <w:sz w:val="22"/>
          <w:szCs w:val="22"/>
        </w:rPr>
        <w:t>1/</w:t>
      </w:r>
      <w:r>
        <w:rPr>
          <w:b/>
          <w:bCs/>
          <w:sz w:val="22"/>
          <w:szCs w:val="22"/>
        </w:rPr>
        <w:t>2 input)</w:t>
      </w:r>
      <w:r w:rsidR="00463102" w:rsidRPr="003C1CEC">
        <w:rPr>
          <w:b/>
          <w:bCs/>
          <w:sz w:val="22"/>
          <w:szCs w:val="22"/>
        </w:rPr>
        <w:t xml:space="preserve">. </w:t>
      </w:r>
    </w:p>
    <w:p w14:paraId="4796C709" w14:textId="77777777" w:rsidR="00DF4DD5" w:rsidRPr="001E76AE" w:rsidRDefault="00DF4DD5" w:rsidP="001B31B6">
      <w:pPr>
        <w:pStyle w:val="ListParagraph"/>
        <w:ind w:left="720" w:firstLineChars="0" w:firstLine="0"/>
        <w:jc w:val="both"/>
        <w:rPr>
          <w:rFonts w:eastAsiaTheme="minorEastAsia"/>
          <w:b/>
          <w:bCs/>
          <w:sz w:val="22"/>
          <w:szCs w:val="22"/>
          <w:lang w:eastAsia="zh-CN"/>
        </w:rPr>
      </w:pPr>
    </w:p>
    <w:p w14:paraId="13300799" w14:textId="77777777" w:rsidR="001524FC" w:rsidRDefault="00FB276C" w:rsidP="00FB276C">
      <w:pPr>
        <w:spacing w:after="180"/>
        <w:jc w:val="both"/>
      </w:pPr>
      <w:r>
        <w:t>Here we would like to provide the summary on the expected RAN4 requirement impact and correspondingly our p</w:t>
      </w:r>
      <w:r w:rsidRPr="00D21494">
        <w:t xml:space="preserve">roposals </w:t>
      </w:r>
      <w:r>
        <w:t>for</w:t>
      </w:r>
      <w:r w:rsidRPr="00D21494">
        <w:t xml:space="preserve"> </w:t>
      </w:r>
      <w:r>
        <w:t xml:space="preserve">Rel-19 </w:t>
      </w:r>
      <w:r w:rsidRPr="00D21494">
        <w:t>AI-BM Scope</w:t>
      </w:r>
      <w:r w:rsidR="001524FC">
        <w:t xml:space="preserve">. </w:t>
      </w:r>
    </w:p>
    <w:p w14:paraId="550789C4" w14:textId="3402235A" w:rsidR="00FB276C" w:rsidRPr="001524FC" w:rsidRDefault="002A1F52" w:rsidP="00FB276C">
      <w:pPr>
        <w:spacing w:after="180"/>
        <w:jc w:val="both"/>
        <w:rPr>
          <w:b/>
          <w:bCs/>
        </w:rPr>
      </w:pPr>
      <w:r w:rsidRPr="003C1CEC">
        <w:rPr>
          <w:b/>
          <w:bCs/>
        </w:rPr>
        <w:t>Proposal 1</w:t>
      </w:r>
      <w:r w:rsidR="005C7974">
        <w:rPr>
          <w:b/>
          <w:bCs/>
        </w:rPr>
        <w:t>4</w:t>
      </w:r>
      <w:r w:rsidRPr="003C1CEC">
        <w:rPr>
          <w:b/>
          <w:bCs/>
        </w:rPr>
        <w:t xml:space="preserve">: </w:t>
      </w:r>
      <w:r w:rsidR="00BC6F99">
        <w:rPr>
          <w:b/>
          <w:bCs/>
        </w:rPr>
        <w:t xml:space="preserve">Based on corresponding proposals, </w:t>
      </w:r>
      <w:r w:rsidR="001524FC" w:rsidRPr="001524FC">
        <w:rPr>
          <w:b/>
          <w:bCs/>
        </w:rPr>
        <w:t>the expected RAN4 requirement impact</w:t>
      </w:r>
      <w:r w:rsidR="00BC6F99">
        <w:rPr>
          <w:b/>
          <w:bCs/>
        </w:rPr>
        <w:t xml:space="preserve"> from AI-BM</w:t>
      </w:r>
      <w:r w:rsidR="001524FC" w:rsidRPr="001524FC">
        <w:rPr>
          <w:b/>
          <w:bCs/>
        </w:rPr>
        <w:t xml:space="preserve"> is summarized as:  </w:t>
      </w:r>
    </w:p>
    <w:tbl>
      <w:tblPr>
        <w:tblStyle w:val="TableGrid"/>
        <w:tblpPr w:leftFromText="180" w:rightFromText="180" w:vertAnchor="text" w:tblpY="1"/>
        <w:tblOverlap w:val="never"/>
        <w:tblW w:w="9631" w:type="dxa"/>
        <w:tblLook w:val="04A0" w:firstRow="1" w:lastRow="0" w:firstColumn="1" w:lastColumn="0" w:noHBand="0" w:noVBand="1"/>
      </w:tblPr>
      <w:tblGrid>
        <w:gridCol w:w="865"/>
        <w:gridCol w:w="1682"/>
        <w:gridCol w:w="5528"/>
        <w:gridCol w:w="1556"/>
      </w:tblGrid>
      <w:tr w:rsidR="00BC6F99" w:rsidRPr="00A02AD2" w14:paraId="0FE1A20B" w14:textId="10CE918A" w:rsidTr="005C76D7">
        <w:trPr>
          <w:trHeight w:val="56"/>
        </w:trPr>
        <w:tc>
          <w:tcPr>
            <w:tcW w:w="865" w:type="dxa"/>
          </w:tcPr>
          <w:p w14:paraId="1D3D18B8" w14:textId="792D0B39" w:rsidR="00BC6F99" w:rsidRPr="00A02AD2" w:rsidRDefault="00BC6F99" w:rsidP="00BC6F99">
            <w:pPr>
              <w:spacing w:after="0"/>
              <w:rPr>
                <w:sz w:val="20"/>
                <w:szCs w:val="20"/>
              </w:rPr>
            </w:pPr>
          </w:p>
        </w:tc>
        <w:tc>
          <w:tcPr>
            <w:tcW w:w="1682" w:type="dxa"/>
          </w:tcPr>
          <w:p w14:paraId="4BEA0FA1" w14:textId="76259EF7" w:rsidR="00BC6F99" w:rsidRPr="00A02AD2" w:rsidRDefault="00BC6F99" w:rsidP="00BC6F99">
            <w:pPr>
              <w:spacing w:after="0"/>
              <w:rPr>
                <w:sz w:val="20"/>
                <w:szCs w:val="20"/>
              </w:rPr>
            </w:pPr>
            <w:r>
              <w:rPr>
                <w:sz w:val="20"/>
                <w:szCs w:val="20"/>
              </w:rPr>
              <w:t>New Sub-Feature introduced in RAN1/2</w:t>
            </w:r>
          </w:p>
        </w:tc>
        <w:tc>
          <w:tcPr>
            <w:tcW w:w="5528" w:type="dxa"/>
          </w:tcPr>
          <w:p w14:paraId="0C075201" w14:textId="1A58A68E" w:rsidR="00BC6F99" w:rsidRPr="00A02AD2" w:rsidRDefault="00CB1FD6" w:rsidP="00BC6F99">
            <w:pPr>
              <w:spacing w:after="0"/>
              <w:rPr>
                <w:sz w:val="20"/>
                <w:szCs w:val="20"/>
              </w:rPr>
            </w:pPr>
            <w:r>
              <w:rPr>
                <w:sz w:val="20"/>
                <w:szCs w:val="20"/>
              </w:rPr>
              <w:t>Whether/How</w:t>
            </w:r>
            <w:r>
              <w:t xml:space="preserve"> </w:t>
            </w:r>
            <w:r w:rsidRPr="00CB3CED">
              <w:rPr>
                <w:sz w:val="20"/>
                <w:szCs w:val="20"/>
              </w:rPr>
              <w:t>RAN4 requirement impact</w:t>
            </w:r>
            <w:r>
              <w:rPr>
                <w:sz w:val="20"/>
                <w:szCs w:val="20"/>
              </w:rPr>
              <w:t xml:space="preserve"> is expected?</w:t>
            </w:r>
            <w:r>
              <w:rPr>
                <w:sz w:val="20"/>
                <w:szCs w:val="20"/>
              </w:rPr>
              <w:br/>
              <w:t>(e.g., clause # in TS 38.133 impacted/new requirement needed/no impact</w:t>
            </w:r>
            <w:r w:rsidR="005C76D7">
              <w:rPr>
                <w:sz w:val="20"/>
                <w:szCs w:val="20"/>
              </w:rPr>
              <w:t>/FFS</w:t>
            </w:r>
            <w:r>
              <w:rPr>
                <w:sz w:val="20"/>
                <w:szCs w:val="20"/>
              </w:rPr>
              <w:t>)</w:t>
            </w:r>
          </w:p>
        </w:tc>
        <w:tc>
          <w:tcPr>
            <w:tcW w:w="1556" w:type="dxa"/>
          </w:tcPr>
          <w:p w14:paraId="5FB21606" w14:textId="7C3854CF" w:rsidR="00BC6F99" w:rsidRDefault="00BC6F99" w:rsidP="00BC6F99">
            <w:pPr>
              <w:rPr>
                <w:sz w:val="20"/>
                <w:szCs w:val="20"/>
              </w:rPr>
            </w:pPr>
            <w:r>
              <w:rPr>
                <w:sz w:val="20"/>
                <w:szCs w:val="20"/>
              </w:rPr>
              <w:t>Related Proposal(s)</w:t>
            </w:r>
          </w:p>
        </w:tc>
      </w:tr>
      <w:tr w:rsidR="00BC6F99" w:rsidRPr="00A02AD2" w14:paraId="6F1E414A" w14:textId="4E03DB8A" w:rsidTr="00E36A06">
        <w:trPr>
          <w:trHeight w:val="1982"/>
        </w:trPr>
        <w:tc>
          <w:tcPr>
            <w:tcW w:w="865" w:type="dxa"/>
            <w:vMerge w:val="restart"/>
          </w:tcPr>
          <w:p w14:paraId="5E1243E1" w14:textId="77777777" w:rsidR="00BC6F99" w:rsidRPr="00A02AD2" w:rsidRDefault="00BC6F99" w:rsidP="009B1642">
            <w:pPr>
              <w:spacing w:after="0"/>
              <w:rPr>
                <w:sz w:val="20"/>
                <w:szCs w:val="20"/>
              </w:rPr>
            </w:pPr>
            <w:r w:rsidRPr="00A02AD2">
              <w:rPr>
                <w:sz w:val="20"/>
                <w:szCs w:val="20"/>
              </w:rPr>
              <w:t>NW-sided model</w:t>
            </w:r>
          </w:p>
        </w:tc>
        <w:tc>
          <w:tcPr>
            <w:tcW w:w="1682" w:type="dxa"/>
            <w:shd w:val="clear" w:color="auto" w:fill="C5E0B3" w:themeFill="accent6" w:themeFillTint="66"/>
          </w:tcPr>
          <w:p w14:paraId="7DC2FE4E" w14:textId="77777777" w:rsidR="00BC6F99" w:rsidRPr="00A02AD2" w:rsidRDefault="00BC6F99" w:rsidP="00E36A06">
            <w:pPr>
              <w:spacing w:after="120"/>
              <w:rPr>
                <w:sz w:val="20"/>
                <w:szCs w:val="20"/>
              </w:rPr>
            </w:pPr>
            <w:r w:rsidRPr="00A02AD2">
              <w:rPr>
                <w:sz w:val="20"/>
                <w:szCs w:val="20"/>
              </w:rPr>
              <w:t>Data collection</w:t>
            </w:r>
          </w:p>
        </w:tc>
        <w:tc>
          <w:tcPr>
            <w:tcW w:w="5528" w:type="dxa"/>
            <w:shd w:val="clear" w:color="auto" w:fill="C5E0B3" w:themeFill="accent6" w:themeFillTint="66"/>
          </w:tcPr>
          <w:p w14:paraId="00D6F9B3" w14:textId="7859D6B1" w:rsidR="00BC6F99" w:rsidRDefault="005C76D7" w:rsidP="00E36A06">
            <w:pPr>
              <w:pStyle w:val="ListParagraph"/>
              <w:numPr>
                <w:ilvl w:val="0"/>
                <w:numId w:val="31"/>
              </w:numPr>
              <w:spacing w:after="120"/>
              <w:ind w:firstLineChars="0"/>
            </w:pPr>
            <w:r w:rsidRPr="005C76D7">
              <w:t xml:space="preserve">Clause 9.5 L1-RSRP measurements for reporting </w:t>
            </w:r>
            <w:r w:rsidRPr="005C76D7">
              <w:br/>
              <w:t>(or similar new requirement for L1-RSRP measurement for reporting for AI-BM)</w:t>
            </w:r>
          </w:p>
          <w:p w14:paraId="03C71060" w14:textId="4165DE31" w:rsidR="005C76D7" w:rsidRDefault="005C76D7" w:rsidP="00E36A06">
            <w:pPr>
              <w:pStyle w:val="ListParagraph"/>
              <w:numPr>
                <w:ilvl w:val="0"/>
                <w:numId w:val="31"/>
              </w:numPr>
              <w:spacing w:after="120"/>
              <w:ind w:firstLineChars="0"/>
            </w:pPr>
            <w:r>
              <w:t xml:space="preserve">FFS </w:t>
            </w:r>
            <w:r w:rsidR="00F379CE">
              <w:t>n</w:t>
            </w:r>
            <w:r w:rsidR="00E36A06">
              <w:t xml:space="preserve">ew </w:t>
            </w:r>
            <w:r w:rsidR="00F379CE">
              <w:t>c</w:t>
            </w:r>
            <w:r w:rsidR="00E36A06">
              <w:t xml:space="preserve">lause for </w:t>
            </w:r>
            <w:r>
              <w:t>MDT-based measurement/reporting for training</w:t>
            </w:r>
          </w:p>
          <w:p w14:paraId="4FC2615E" w14:textId="1AFD6C4E" w:rsidR="005C76D7" w:rsidRPr="00E36A06" w:rsidRDefault="00E36A06" w:rsidP="00E36A06">
            <w:pPr>
              <w:pStyle w:val="ListParagraph"/>
              <w:numPr>
                <w:ilvl w:val="0"/>
                <w:numId w:val="31"/>
              </w:numPr>
              <w:spacing w:after="120"/>
              <w:ind w:firstLineChars="0"/>
            </w:pPr>
            <w:r>
              <w:t xml:space="preserve">FFS </w:t>
            </w:r>
            <w:r w:rsidR="005C76D7">
              <w:t xml:space="preserve">Clause </w:t>
            </w:r>
            <w:r>
              <w:t>10.1.20 for L1-RSRP accuracy requirements for FR2</w:t>
            </w:r>
          </w:p>
        </w:tc>
        <w:tc>
          <w:tcPr>
            <w:tcW w:w="1556" w:type="dxa"/>
            <w:shd w:val="clear" w:color="auto" w:fill="C5E0B3" w:themeFill="accent6" w:themeFillTint="66"/>
          </w:tcPr>
          <w:p w14:paraId="050A248A" w14:textId="02657166" w:rsidR="00BC6F99" w:rsidRPr="00A02AD2" w:rsidRDefault="00CB1FD6" w:rsidP="00E36A06">
            <w:pPr>
              <w:spacing w:after="120"/>
              <w:rPr>
                <w:sz w:val="20"/>
                <w:szCs w:val="20"/>
              </w:rPr>
            </w:pPr>
            <w:r>
              <w:rPr>
                <w:sz w:val="20"/>
                <w:szCs w:val="20"/>
              </w:rPr>
              <w:t xml:space="preserve">Proposal </w:t>
            </w:r>
            <w:r w:rsidR="005C7974">
              <w:rPr>
                <w:sz w:val="20"/>
                <w:szCs w:val="20"/>
              </w:rPr>
              <w:t>3</w:t>
            </w:r>
            <w:r w:rsidR="00F772E7">
              <w:rPr>
                <w:sz w:val="20"/>
                <w:szCs w:val="20"/>
              </w:rPr>
              <w:t>/</w:t>
            </w:r>
            <w:r w:rsidR="005C7974">
              <w:rPr>
                <w:sz w:val="20"/>
                <w:szCs w:val="20"/>
              </w:rPr>
              <w:t>4</w:t>
            </w:r>
          </w:p>
        </w:tc>
      </w:tr>
      <w:tr w:rsidR="00BC6F99" w:rsidRPr="00A02AD2" w14:paraId="7B99F745" w14:textId="4181EB50" w:rsidTr="005C76D7">
        <w:trPr>
          <w:trHeight w:val="56"/>
        </w:trPr>
        <w:tc>
          <w:tcPr>
            <w:tcW w:w="865" w:type="dxa"/>
            <w:vMerge/>
          </w:tcPr>
          <w:p w14:paraId="5AA8A562" w14:textId="77777777" w:rsidR="00BC6F99" w:rsidRPr="00A02AD2" w:rsidRDefault="00BC6F99" w:rsidP="009B1642">
            <w:pPr>
              <w:spacing w:after="0"/>
              <w:rPr>
                <w:sz w:val="20"/>
                <w:szCs w:val="20"/>
              </w:rPr>
            </w:pPr>
          </w:p>
        </w:tc>
        <w:tc>
          <w:tcPr>
            <w:tcW w:w="1682" w:type="dxa"/>
            <w:shd w:val="clear" w:color="auto" w:fill="D9D9D9" w:themeFill="background1" w:themeFillShade="D9"/>
          </w:tcPr>
          <w:p w14:paraId="12DD91E5" w14:textId="77777777" w:rsidR="00BC6F99" w:rsidRPr="00A02AD2" w:rsidRDefault="00BC6F99" w:rsidP="00E36A06">
            <w:pPr>
              <w:spacing w:after="120"/>
              <w:rPr>
                <w:sz w:val="20"/>
                <w:szCs w:val="20"/>
              </w:rPr>
            </w:pPr>
            <w:r w:rsidRPr="00A02AD2">
              <w:rPr>
                <w:sz w:val="20"/>
                <w:szCs w:val="20"/>
              </w:rPr>
              <w:t>Inference</w:t>
            </w:r>
          </w:p>
        </w:tc>
        <w:tc>
          <w:tcPr>
            <w:tcW w:w="5528" w:type="dxa"/>
            <w:shd w:val="clear" w:color="auto" w:fill="D9D9D9" w:themeFill="background1" w:themeFillShade="D9"/>
          </w:tcPr>
          <w:p w14:paraId="0C859461" w14:textId="531809AE" w:rsidR="00BC6F99" w:rsidRPr="00E36A06" w:rsidRDefault="00BC6F99" w:rsidP="00E36A06">
            <w:pPr>
              <w:pStyle w:val="ListParagraph"/>
              <w:numPr>
                <w:ilvl w:val="0"/>
                <w:numId w:val="33"/>
              </w:numPr>
              <w:spacing w:after="120"/>
              <w:ind w:firstLineChars="0"/>
            </w:pPr>
            <w:r w:rsidRPr="00E36A06">
              <w:t>No RAN4 impact expected</w:t>
            </w:r>
          </w:p>
        </w:tc>
        <w:tc>
          <w:tcPr>
            <w:tcW w:w="1556" w:type="dxa"/>
            <w:shd w:val="clear" w:color="auto" w:fill="D9D9D9" w:themeFill="background1" w:themeFillShade="D9"/>
          </w:tcPr>
          <w:p w14:paraId="302D4484" w14:textId="3278848E" w:rsidR="00BC6F99" w:rsidRPr="00A02AD2" w:rsidRDefault="00E36A06" w:rsidP="00E36A06">
            <w:pPr>
              <w:spacing w:after="120"/>
              <w:rPr>
                <w:sz w:val="20"/>
                <w:szCs w:val="20"/>
              </w:rPr>
            </w:pPr>
            <w:r>
              <w:rPr>
                <w:sz w:val="20"/>
                <w:szCs w:val="20"/>
              </w:rPr>
              <w:t xml:space="preserve">Proposal </w:t>
            </w:r>
            <w:r w:rsidR="005C7974">
              <w:rPr>
                <w:sz w:val="20"/>
                <w:szCs w:val="20"/>
              </w:rPr>
              <w:t>5</w:t>
            </w:r>
          </w:p>
        </w:tc>
      </w:tr>
      <w:tr w:rsidR="00BC6F99" w:rsidRPr="00A02AD2" w14:paraId="34821436" w14:textId="53AA375F" w:rsidTr="005C76D7">
        <w:trPr>
          <w:trHeight w:val="121"/>
        </w:trPr>
        <w:tc>
          <w:tcPr>
            <w:tcW w:w="865" w:type="dxa"/>
            <w:vMerge/>
          </w:tcPr>
          <w:p w14:paraId="5CB00E72" w14:textId="77777777" w:rsidR="00BC6F99" w:rsidRPr="00A02AD2" w:rsidRDefault="00BC6F99" w:rsidP="009B1642">
            <w:pPr>
              <w:spacing w:after="0"/>
              <w:rPr>
                <w:sz w:val="20"/>
                <w:szCs w:val="20"/>
              </w:rPr>
            </w:pPr>
          </w:p>
        </w:tc>
        <w:tc>
          <w:tcPr>
            <w:tcW w:w="1682" w:type="dxa"/>
            <w:shd w:val="clear" w:color="auto" w:fill="FFF2CC" w:themeFill="accent4" w:themeFillTint="33"/>
          </w:tcPr>
          <w:p w14:paraId="69271955" w14:textId="77777777" w:rsidR="00BC6F99" w:rsidRPr="00A02AD2" w:rsidRDefault="00BC6F99" w:rsidP="00E36A06">
            <w:pPr>
              <w:spacing w:after="120"/>
              <w:rPr>
                <w:sz w:val="20"/>
                <w:szCs w:val="20"/>
              </w:rPr>
            </w:pPr>
            <w:r w:rsidRPr="00A02AD2">
              <w:rPr>
                <w:sz w:val="20"/>
                <w:szCs w:val="20"/>
              </w:rPr>
              <w:t>Perf. monitoring</w:t>
            </w:r>
          </w:p>
        </w:tc>
        <w:tc>
          <w:tcPr>
            <w:tcW w:w="5528" w:type="dxa"/>
            <w:shd w:val="clear" w:color="auto" w:fill="FFF2CC" w:themeFill="accent4" w:themeFillTint="33"/>
          </w:tcPr>
          <w:p w14:paraId="568E849B" w14:textId="3E836F30" w:rsidR="00BC6F99" w:rsidRPr="00E36A06" w:rsidRDefault="00BC6F99" w:rsidP="00E36A06">
            <w:pPr>
              <w:pStyle w:val="ListParagraph"/>
              <w:numPr>
                <w:ilvl w:val="0"/>
                <w:numId w:val="32"/>
              </w:numPr>
              <w:spacing w:after="120"/>
              <w:ind w:firstLineChars="0"/>
            </w:pPr>
            <w:r w:rsidRPr="00E36A06">
              <w:t xml:space="preserve">FFS </w:t>
            </w:r>
            <w:r w:rsidR="00F772E7">
              <w:t>n</w:t>
            </w:r>
            <w:r w:rsidR="00E36A06">
              <w:t>ew clause for performance monitoring</w:t>
            </w:r>
          </w:p>
        </w:tc>
        <w:tc>
          <w:tcPr>
            <w:tcW w:w="1556" w:type="dxa"/>
            <w:shd w:val="clear" w:color="auto" w:fill="FFF2CC" w:themeFill="accent4" w:themeFillTint="33"/>
          </w:tcPr>
          <w:p w14:paraId="441B12ED" w14:textId="19D91633" w:rsidR="00BC6F99" w:rsidRPr="00A02AD2" w:rsidRDefault="00E36A06" w:rsidP="00E36A06">
            <w:pPr>
              <w:spacing w:after="120"/>
              <w:rPr>
                <w:sz w:val="20"/>
                <w:szCs w:val="20"/>
              </w:rPr>
            </w:pPr>
            <w:r>
              <w:rPr>
                <w:sz w:val="20"/>
                <w:szCs w:val="20"/>
              </w:rPr>
              <w:t xml:space="preserve">Proposal </w:t>
            </w:r>
            <w:r w:rsidR="005C7974">
              <w:rPr>
                <w:sz w:val="20"/>
                <w:szCs w:val="20"/>
              </w:rPr>
              <w:t>6</w:t>
            </w:r>
          </w:p>
        </w:tc>
      </w:tr>
      <w:tr w:rsidR="00E36A06" w:rsidRPr="00A02AD2" w14:paraId="0C6A4FE8" w14:textId="5DB1D8A6" w:rsidTr="005C76D7">
        <w:trPr>
          <w:trHeight w:val="56"/>
        </w:trPr>
        <w:tc>
          <w:tcPr>
            <w:tcW w:w="865" w:type="dxa"/>
            <w:vMerge/>
          </w:tcPr>
          <w:p w14:paraId="7D4E36A7" w14:textId="77777777" w:rsidR="00E36A06" w:rsidRPr="00A02AD2" w:rsidRDefault="00E36A06" w:rsidP="00E36A06">
            <w:pPr>
              <w:spacing w:after="0"/>
              <w:rPr>
                <w:sz w:val="20"/>
                <w:szCs w:val="20"/>
              </w:rPr>
            </w:pPr>
          </w:p>
        </w:tc>
        <w:tc>
          <w:tcPr>
            <w:tcW w:w="1682" w:type="dxa"/>
            <w:shd w:val="clear" w:color="auto" w:fill="D9D9D9" w:themeFill="background1" w:themeFillShade="D9"/>
          </w:tcPr>
          <w:p w14:paraId="3C93991B" w14:textId="77777777" w:rsidR="00E36A06" w:rsidRPr="00A02AD2" w:rsidRDefault="00E36A06" w:rsidP="00E36A06">
            <w:pPr>
              <w:spacing w:after="120"/>
              <w:rPr>
                <w:sz w:val="20"/>
                <w:szCs w:val="20"/>
              </w:rPr>
            </w:pPr>
            <w:r w:rsidRPr="00A02AD2">
              <w:rPr>
                <w:sz w:val="20"/>
                <w:szCs w:val="20"/>
              </w:rPr>
              <w:t>LCM</w:t>
            </w:r>
          </w:p>
        </w:tc>
        <w:tc>
          <w:tcPr>
            <w:tcW w:w="5528" w:type="dxa"/>
            <w:shd w:val="clear" w:color="auto" w:fill="D9D9D9" w:themeFill="background1" w:themeFillShade="D9"/>
          </w:tcPr>
          <w:p w14:paraId="22B171DF" w14:textId="4BC057B7" w:rsidR="00E36A06" w:rsidRPr="00A02AD2" w:rsidRDefault="00E36A06" w:rsidP="00E36A06">
            <w:pPr>
              <w:pStyle w:val="ListParagraph"/>
              <w:numPr>
                <w:ilvl w:val="0"/>
                <w:numId w:val="33"/>
              </w:numPr>
              <w:spacing w:after="120"/>
              <w:ind w:firstLineChars="0"/>
            </w:pPr>
            <w:r w:rsidRPr="00A02AD2">
              <w:t>No RAN4 impact expected</w:t>
            </w:r>
          </w:p>
        </w:tc>
        <w:tc>
          <w:tcPr>
            <w:tcW w:w="1556" w:type="dxa"/>
            <w:shd w:val="clear" w:color="auto" w:fill="D9D9D9" w:themeFill="background1" w:themeFillShade="D9"/>
          </w:tcPr>
          <w:p w14:paraId="0AD14E3F" w14:textId="7317002D" w:rsidR="00E36A06" w:rsidRPr="00A02AD2" w:rsidRDefault="00E36A06" w:rsidP="00E36A06">
            <w:pPr>
              <w:spacing w:after="120"/>
              <w:rPr>
                <w:sz w:val="20"/>
                <w:szCs w:val="20"/>
              </w:rPr>
            </w:pPr>
            <w:r>
              <w:rPr>
                <w:sz w:val="20"/>
                <w:szCs w:val="20"/>
              </w:rPr>
              <w:t xml:space="preserve">Proposal </w:t>
            </w:r>
            <w:r w:rsidR="005C7974">
              <w:rPr>
                <w:sz w:val="20"/>
                <w:szCs w:val="20"/>
              </w:rPr>
              <w:t>7</w:t>
            </w:r>
          </w:p>
        </w:tc>
      </w:tr>
      <w:tr w:rsidR="00E36A06" w:rsidRPr="00A02AD2" w14:paraId="11AF0856" w14:textId="1AB3769E" w:rsidTr="005C76D7">
        <w:trPr>
          <w:trHeight w:val="227"/>
        </w:trPr>
        <w:tc>
          <w:tcPr>
            <w:tcW w:w="865" w:type="dxa"/>
            <w:vMerge w:val="restart"/>
          </w:tcPr>
          <w:p w14:paraId="65882D3A" w14:textId="0130CC79" w:rsidR="00E36A06" w:rsidRPr="00A02AD2" w:rsidRDefault="00E36A06" w:rsidP="00E36A06">
            <w:pPr>
              <w:spacing w:after="0"/>
              <w:rPr>
                <w:sz w:val="20"/>
                <w:szCs w:val="20"/>
              </w:rPr>
            </w:pPr>
            <w:r w:rsidRPr="00A02AD2">
              <w:rPr>
                <w:sz w:val="20"/>
                <w:szCs w:val="20"/>
              </w:rPr>
              <w:t>UE-</w:t>
            </w:r>
            <w:r>
              <w:rPr>
                <w:sz w:val="20"/>
                <w:szCs w:val="20"/>
              </w:rPr>
              <w:br/>
            </w:r>
            <w:r w:rsidRPr="00A02AD2">
              <w:rPr>
                <w:sz w:val="20"/>
                <w:szCs w:val="20"/>
              </w:rPr>
              <w:t>sided model</w:t>
            </w:r>
          </w:p>
        </w:tc>
        <w:tc>
          <w:tcPr>
            <w:tcW w:w="1682" w:type="dxa"/>
            <w:shd w:val="clear" w:color="auto" w:fill="FFF2CC" w:themeFill="accent4" w:themeFillTint="33"/>
          </w:tcPr>
          <w:p w14:paraId="343C01E2" w14:textId="77777777" w:rsidR="00E36A06" w:rsidRPr="00A02AD2" w:rsidRDefault="00E36A06" w:rsidP="00E36A06">
            <w:pPr>
              <w:spacing w:after="120"/>
              <w:rPr>
                <w:sz w:val="20"/>
                <w:szCs w:val="20"/>
              </w:rPr>
            </w:pPr>
            <w:r w:rsidRPr="00A02AD2">
              <w:rPr>
                <w:sz w:val="20"/>
                <w:szCs w:val="20"/>
              </w:rPr>
              <w:t>Data collection</w:t>
            </w:r>
          </w:p>
        </w:tc>
        <w:tc>
          <w:tcPr>
            <w:tcW w:w="5528" w:type="dxa"/>
            <w:shd w:val="clear" w:color="auto" w:fill="FFF2CC" w:themeFill="accent4" w:themeFillTint="33"/>
          </w:tcPr>
          <w:p w14:paraId="75F9F814" w14:textId="589FAD0D" w:rsidR="00E36A06" w:rsidRPr="00A02AD2" w:rsidRDefault="00F772E7" w:rsidP="00F772E7">
            <w:pPr>
              <w:pStyle w:val="ListParagraph"/>
              <w:numPr>
                <w:ilvl w:val="0"/>
                <w:numId w:val="32"/>
              </w:numPr>
              <w:spacing w:after="120"/>
              <w:ind w:firstLineChars="0"/>
            </w:pPr>
            <w:r w:rsidRPr="00E36A06">
              <w:t xml:space="preserve">FFS </w:t>
            </w:r>
            <w:r>
              <w:t xml:space="preserve">new clause for </w:t>
            </w:r>
            <w:r w:rsidRPr="00F772E7">
              <w:t>data collection for UE-sided model training</w:t>
            </w:r>
          </w:p>
        </w:tc>
        <w:tc>
          <w:tcPr>
            <w:tcW w:w="1556" w:type="dxa"/>
            <w:shd w:val="clear" w:color="auto" w:fill="FFF2CC" w:themeFill="accent4" w:themeFillTint="33"/>
          </w:tcPr>
          <w:p w14:paraId="71DA59EC" w14:textId="369CA40A" w:rsidR="00E36A06" w:rsidRPr="00A02AD2" w:rsidRDefault="00F772E7" w:rsidP="00E36A06">
            <w:pPr>
              <w:spacing w:after="120"/>
              <w:rPr>
                <w:sz w:val="20"/>
                <w:szCs w:val="20"/>
              </w:rPr>
            </w:pPr>
            <w:r>
              <w:rPr>
                <w:sz w:val="20"/>
                <w:szCs w:val="20"/>
              </w:rPr>
              <w:t xml:space="preserve">Proposal </w:t>
            </w:r>
            <w:r w:rsidR="005C7974">
              <w:rPr>
                <w:sz w:val="20"/>
                <w:szCs w:val="20"/>
              </w:rPr>
              <w:t>8</w:t>
            </w:r>
          </w:p>
        </w:tc>
      </w:tr>
      <w:tr w:rsidR="00E36A06" w:rsidRPr="00A02AD2" w14:paraId="26A353AA" w14:textId="60B89A5C" w:rsidTr="005C76D7">
        <w:trPr>
          <w:trHeight w:val="737"/>
        </w:trPr>
        <w:tc>
          <w:tcPr>
            <w:tcW w:w="865" w:type="dxa"/>
            <w:vMerge/>
          </w:tcPr>
          <w:p w14:paraId="02DF8278" w14:textId="77777777" w:rsidR="00E36A06" w:rsidRPr="00A02AD2" w:rsidRDefault="00E36A06" w:rsidP="00E36A06">
            <w:pPr>
              <w:spacing w:after="0"/>
              <w:rPr>
                <w:sz w:val="20"/>
                <w:szCs w:val="20"/>
              </w:rPr>
            </w:pPr>
          </w:p>
        </w:tc>
        <w:tc>
          <w:tcPr>
            <w:tcW w:w="1682" w:type="dxa"/>
            <w:shd w:val="clear" w:color="auto" w:fill="C5E0B3" w:themeFill="accent6" w:themeFillTint="66"/>
          </w:tcPr>
          <w:p w14:paraId="539CE40C" w14:textId="77777777" w:rsidR="00E36A06" w:rsidRPr="00A02AD2" w:rsidRDefault="00E36A06" w:rsidP="00E36A06">
            <w:pPr>
              <w:spacing w:after="120"/>
              <w:rPr>
                <w:sz w:val="20"/>
                <w:szCs w:val="20"/>
              </w:rPr>
            </w:pPr>
            <w:r w:rsidRPr="00A02AD2">
              <w:rPr>
                <w:sz w:val="20"/>
                <w:szCs w:val="20"/>
              </w:rPr>
              <w:t>Additional assistance information</w:t>
            </w:r>
          </w:p>
        </w:tc>
        <w:tc>
          <w:tcPr>
            <w:tcW w:w="5528" w:type="dxa"/>
            <w:shd w:val="clear" w:color="auto" w:fill="C5E0B3" w:themeFill="accent6" w:themeFillTint="66"/>
          </w:tcPr>
          <w:p w14:paraId="361A3656" w14:textId="31EEAC39" w:rsidR="00E36A06" w:rsidRPr="00A02AD2" w:rsidRDefault="00F772E7" w:rsidP="00F772E7">
            <w:pPr>
              <w:pStyle w:val="ListParagraph"/>
              <w:numPr>
                <w:ilvl w:val="0"/>
                <w:numId w:val="32"/>
              </w:numPr>
              <w:spacing w:after="120"/>
              <w:ind w:firstLineChars="0"/>
            </w:pPr>
            <w:r>
              <w:rPr>
                <w:lang w:val="en-US"/>
              </w:rPr>
              <w:t xml:space="preserve">Added as new side condition: </w:t>
            </w:r>
            <w:r>
              <w:t>c</w:t>
            </w:r>
            <w:r w:rsidR="00E36A06" w:rsidRPr="00A02AD2">
              <w:t xml:space="preserve">onsistency/association shall be guaranteed </w:t>
            </w:r>
            <w:r>
              <w:t>for inference and perf. monitoring requirement testing</w:t>
            </w:r>
          </w:p>
        </w:tc>
        <w:tc>
          <w:tcPr>
            <w:tcW w:w="1556" w:type="dxa"/>
            <w:shd w:val="clear" w:color="auto" w:fill="C5E0B3" w:themeFill="accent6" w:themeFillTint="66"/>
          </w:tcPr>
          <w:p w14:paraId="25069D5B" w14:textId="6FA24EE6" w:rsidR="00E36A06" w:rsidRPr="00F772E7" w:rsidRDefault="00F772E7" w:rsidP="00E36A06">
            <w:pPr>
              <w:spacing w:after="120"/>
              <w:rPr>
                <w:sz w:val="20"/>
                <w:szCs w:val="20"/>
                <w:lang w:val="en-GB"/>
              </w:rPr>
            </w:pPr>
            <w:r w:rsidRPr="00A02AD2">
              <w:rPr>
                <w:sz w:val="20"/>
                <w:szCs w:val="20"/>
              </w:rPr>
              <w:t xml:space="preserve">Proposal </w:t>
            </w:r>
            <w:r w:rsidR="005C7974">
              <w:rPr>
                <w:sz w:val="20"/>
                <w:szCs w:val="20"/>
              </w:rPr>
              <w:t>9</w:t>
            </w:r>
          </w:p>
        </w:tc>
      </w:tr>
      <w:tr w:rsidR="00E36A06" w:rsidRPr="00A02AD2" w14:paraId="5737B3A7" w14:textId="09CF6F0C" w:rsidTr="005C76D7">
        <w:trPr>
          <w:trHeight w:val="56"/>
        </w:trPr>
        <w:tc>
          <w:tcPr>
            <w:tcW w:w="865" w:type="dxa"/>
            <w:vMerge/>
          </w:tcPr>
          <w:p w14:paraId="62CD731A" w14:textId="77777777" w:rsidR="00E36A06" w:rsidRPr="00A02AD2" w:rsidRDefault="00E36A06" w:rsidP="00E36A06">
            <w:pPr>
              <w:spacing w:after="0"/>
              <w:rPr>
                <w:sz w:val="20"/>
                <w:szCs w:val="20"/>
              </w:rPr>
            </w:pPr>
          </w:p>
        </w:tc>
        <w:tc>
          <w:tcPr>
            <w:tcW w:w="1682" w:type="dxa"/>
            <w:shd w:val="clear" w:color="auto" w:fill="C5E0B3" w:themeFill="accent6" w:themeFillTint="66"/>
          </w:tcPr>
          <w:p w14:paraId="7EC59E2F" w14:textId="77777777" w:rsidR="00E36A06" w:rsidRPr="00A02AD2" w:rsidRDefault="00E36A06" w:rsidP="00E36A06">
            <w:pPr>
              <w:spacing w:after="120"/>
              <w:rPr>
                <w:sz w:val="20"/>
                <w:szCs w:val="20"/>
              </w:rPr>
            </w:pPr>
            <w:r w:rsidRPr="00A02AD2">
              <w:rPr>
                <w:sz w:val="20"/>
                <w:szCs w:val="20"/>
              </w:rPr>
              <w:t>Inference</w:t>
            </w:r>
          </w:p>
        </w:tc>
        <w:tc>
          <w:tcPr>
            <w:tcW w:w="5528" w:type="dxa"/>
            <w:shd w:val="clear" w:color="auto" w:fill="C5E0B3" w:themeFill="accent6" w:themeFillTint="66"/>
          </w:tcPr>
          <w:p w14:paraId="3A43D463" w14:textId="01CC8E05" w:rsidR="00E36A06" w:rsidRPr="00F379CE" w:rsidRDefault="00F379CE" w:rsidP="00F379CE">
            <w:pPr>
              <w:pStyle w:val="ListParagraph"/>
              <w:numPr>
                <w:ilvl w:val="0"/>
                <w:numId w:val="32"/>
              </w:numPr>
              <w:spacing w:after="120"/>
              <w:ind w:firstLineChars="0"/>
            </w:pPr>
            <w:r>
              <w:t xml:space="preserve">New clause for </w:t>
            </w:r>
            <w:r w:rsidRPr="00F379CE">
              <w:t>UE-side AI/ML model inference</w:t>
            </w:r>
          </w:p>
        </w:tc>
        <w:tc>
          <w:tcPr>
            <w:tcW w:w="1556" w:type="dxa"/>
            <w:shd w:val="clear" w:color="auto" w:fill="C5E0B3" w:themeFill="accent6" w:themeFillTint="66"/>
          </w:tcPr>
          <w:p w14:paraId="75E3E1AB" w14:textId="3D98BEFD" w:rsidR="00E36A06" w:rsidRPr="00A02AD2" w:rsidRDefault="00F772E7" w:rsidP="00E36A06">
            <w:pPr>
              <w:spacing w:after="120"/>
              <w:rPr>
                <w:sz w:val="20"/>
                <w:szCs w:val="20"/>
              </w:rPr>
            </w:pPr>
            <w:r w:rsidRPr="00A02AD2">
              <w:rPr>
                <w:sz w:val="20"/>
                <w:szCs w:val="20"/>
              </w:rPr>
              <w:t>Proposal</w:t>
            </w:r>
            <w:r w:rsidR="005C7974">
              <w:rPr>
                <w:sz w:val="20"/>
                <w:szCs w:val="20"/>
              </w:rPr>
              <w:t xml:space="preserve"> 10</w:t>
            </w:r>
            <w:r>
              <w:rPr>
                <w:sz w:val="20"/>
                <w:szCs w:val="20"/>
              </w:rPr>
              <w:t>/</w:t>
            </w:r>
            <w:r w:rsidR="005C7974">
              <w:rPr>
                <w:sz w:val="20"/>
                <w:szCs w:val="20"/>
              </w:rPr>
              <w:t>11</w:t>
            </w:r>
          </w:p>
        </w:tc>
      </w:tr>
      <w:tr w:rsidR="00E36A06" w:rsidRPr="00A02AD2" w14:paraId="77302CE6" w14:textId="425553CF" w:rsidTr="005C76D7">
        <w:trPr>
          <w:trHeight w:val="56"/>
        </w:trPr>
        <w:tc>
          <w:tcPr>
            <w:tcW w:w="865" w:type="dxa"/>
            <w:vMerge/>
          </w:tcPr>
          <w:p w14:paraId="0EF3F7C5" w14:textId="77777777" w:rsidR="00E36A06" w:rsidRPr="00A02AD2" w:rsidRDefault="00E36A06" w:rsidP="00E36A06">
            <w:pPr>
              <w:spacing w:after="0"/>
              <w:rPr>
                <w:sz w:val="20"/>
                <w:szCs w:val="20"/>
              </w:rPr>
            </w:pPr>
          </w:p>
        </w:tc>
        <w:tc>
          <w:tcPr>
            <w:tcW w:w="1682" w:type="dxa"/>
            <w:shd w:val="clear" w:color="auto" w:fill="C5E0B3" w:themeFill="accent6" w:themeFillTint="66"/>
          </w:tcPr>
          <w:p w14:paraId="4074FBD6" w14:textId="77777777" w:rsidR="00E36A06" w:rsidRPr="00A02AD2" w:rsidRDefault="00E36A06" w:rsidP="00E36A06">
            <w:pPr>
              <w:spacing w:after="120"/>
              <w:rPr>
                <w:sz w:val="20"/>
                <w:szCs w:val="20"/>
              </w:rPr>
            </w:pPr>
            <w:r w:rsidRPr="00A02AD2">
              <w:rPr>
                <w:sz w:val="20"/>
                <w:szCs w:val="20"/>
              </w:rPr>
              <w:t>Perf. monitoring</w:t>
            </w:r>
          </w:p>
        </w:tc>
        <w:tc>
          <w:tcPr>
            <w:tcW w:w="5528" w:type="dxa"/>
            <w:shd w:val="clear" w:color="auto" w:fill="C5E0B3" w:themeFill="accent6" w:themeFillTint="66"/>
          </w:tcPr>
          <w:p w14:paraId="5BC690F1" w14:textId="34637B3C" w:rsidR="00F379CE" w:rsidRDefault="00F379CE" w:rsidP="00F379CE">
            <w:pPr>
              <w:pStyle w:val="ListParagraph"/>
              <w:numPr>
                <w:ilvl w:val="0"/>
                <w:numId w:val="31"/>
              </w:numPr>
              <w:spacing w:after="120"/>
              <w:ind w:firstLineChars="0"/>
            </w:pPr>
            <w:r>
              <w:t xml:space="preserve">FFS new clause is needed for </w:t>
            </w:r>
            <w:r w:rsidRPr="00F379CE">
              <w:t xml:space="preserve">Type 1 - Option </w:t>
            </w:r>
            <w:r>
              <w:t>1</w:t>
            </w:r>
          </w:p>
          <w:p w14:paraId="57DC864E" w14:textId="3F4E719F" w:rsidR="00E36A06" w:rsidRDefault="00F379CE" w:rsidP="00F379CE">
            <w:pPr>
              <w:pStyle w:val="ListParagraph"/>
              <w:numPr>
                <w:ilvl w:val="0"/>
                <w:numId w:val="31"/>
              </w:numPr>
              <w:spacing w:after="120"/>
              <w:ind w:firstLineChars="0"/>
            </w:pPr>
            <w:r w:rsidRPr="00F379CE">
              <w:t>New clause for Type 1 - Option 2</w:t>
            </w:r>
          </w:p>
          <w:p w14:paraId="61A44D23" w14:textId="3354A297" w:rsidR="00F379CE" w:rsidRPr="00F379CE" w:rsidRDefault="00F379CE" w:rsidP="00F379CE">
            <w:pPr>
              <w:pStyle w:val="ListParagraph"/>
              <w:numPr>
                <w:ilvl w:val="0"/>
                <w:numId w:val="31"/>
              </w:numPr>
              <w:spacing w:after="120"/>
              <w:ind w:firstLineChars="0"/>
            </w:pPr>
            <w:r>
              <w:t>No RAN4 impact expected for Type 2</w:t>
            </w:r>
          </w:p>
        </w:tc>
        <w:tc>
          <w:tcPr>
            <w:tcW w:w="1556" w:type="dxa"/>
            <w:shd w:val="clear" w:color="auto" w:fill="C5E0B3" w:themeFill="accent6" w:themeFillTint="66"/>
          </w:tcPr>
          <w:p w14:paraId="5E7CFB3F" w14:textId="68582113" w:rsidR="00E36A06" w:rsidRPr="00A02AD2" w:rsidRDefault="00F379CE" w:rsidP="00E36A06">
            <w:pPr>
              <w:spacing w:after="120"/>
              <w:rPr>
                <w:sz w:val="20"/>
                <w:szCs w:val="20"/>
              </w:rPr>
            </w:pPr>
            <w:r w:rsidRPr="00A02AD2">
              <w:rPr>
                <w:sz w:val="20"/>
                <w:szCs w:val="20"/>
              </w:rPr>
              <w:t xml:space="preserve">Proposal </w:t>
            </w:r>
            <w:r>
              <w:rPr>
                <w:sz w:val="20"/>
                <w:szCs w:val="20"/>
              </w:rPr>
              <w:t>1</w:t>
            </w:r>
            <w:r w:rsidR="005C7974">
              <w:rPr>
                <w:sz w:val="20"/>
                <w:szCs w:val="20"/>
              </w:rPr>
              <w:t>2</w:t>
            </w:r>
          </w:p>
        </w:tc>
      </w:tr>
      <w:tr w:rsidR="00E36A06" w:rsidRPr="004E768B" w14:paraId="3B5E3E05" w14:textId="7BBF91ED" w:rsidTr="005C76D7">
        <w:trPr>
          <w:trHeight w:val="56"/>
        </w:trPr>
        <w:tc>
          <w:tcPr>
            <w:tcW w:w="865" w:type="dxa"/>
            <w:vMerge/>
          </w:tcPr>
          <w:p w14:paraId="0E37770F" w14:textId="77777777" w:rsidR="00E36A06" w:rsidRPr="00A02AD2" w:rsidRDefault="00E36A06" w:rsidP="00E36A06">
            <w:pPr>
              <w:spacing w:after="0"/>
              <w:rPr>
                <w:sz w:val="20"/>
                <w:szCs w:val="20"/>
              </w:rPr>
            </w:pPr>
          </w:p>
        </w:tc>
        <w:tc>
          <w:tcPr>
            <w:tcW w:w="1682" w:type="dxa"/>
            <w:shd w:val="clear" w:color="auto" w:fill="C5E0B3" w:themeFill="accent6" w:themeFillTint="66"/>
          </w:tcPr>
          <w:p w14:paraId="00DF258A" w14:textId="77777777" w:rsidR="00E36A06" w:rsidRPr="00A02AD2" w:rsidRDefault="00E36A06" w:rsidP="00E36A06">
            <w:pPr>
              <w:spacing w:after="120"/>
              <w:rPr>
                <w:sz w:val="20"/>
                <w:szCs w:val="20"/>
              </w:rPr>
            </w:pPr>
            <w:r w:rsidRPr="00A02AD2">
              <w:rPr>
                <w:sz w:val="20"/>
                <w:szCs w:val="20"/>
              </w:rPr>
              <w:t>LCM</w:t>
            </w:r>
          </w:p>
        </w:tc>
        <w:tc>
          <w:tcPr>
            <w:tcW w:w="5528" w:type="dxa"/>
            <w:shd w:val="clear" w:color="auto" w:fill="C5E0B3" w:themeFill="accent6" w:themeFillTint="66"/>
          </w:tcPr>
          <w:p w14:paraId="6FFC4133" w14:textId="5A9AC510" w:rsidR="00E36A06" w:rsidRPr="004E768B" w:rsidRDefault="00F379CE" w:rsidP="00F379CE">
            <w:pPr>
              <w:pStyle w:val="ListParagraph"/>
              <w:numPr>
                <w:ilvl w:val="0"/>
                <w:numId w:val="31"/>
              </w:numPr>
              <w:spacing w:after="120"/>
              <w:ind w:firstLineChars="0"/>
            </w:pPr>
            <w:r>
              <w:t xml:space="preserve">New clause for </w:t>
            </w:r>
            <w:r w:rsidR="00E36A06" w:rsidRPr="00A02AD2">
              <w:t>RAN4</w:t>
            </w:r>
            <w:r>
              <w:t xml:space="preserve"> RRM</w:t>
            </w:r>
            <w:r w:rsidR="00E36A06" w:rsidRPr="00A02AD2">
              <w:t xml:space="preserve"> requirement for </w:t>
            </w:r>
            <w:r w:rsidR="00E36A06">
              <w:t>“</w:t>
            </w:r>
            <w:r w:rsidR="00E36A06" w:rsidRPr="009B1642">
              <w:t>Network decision, network-initiated</w:t>
            </w:r>
            <w:r w:rsidR="00E36A06">
              <w:t>”</w:t>
            </w:r>
            <w:r w:rsidR="00E36A06" w:rsidRPr="00A02AD2">
              <w:t xml:space="preserve"> </w:t>
            </w:r>
            <w:r>
              <w:t>LCM</w:t>
            </w:r>
          </w:p>
        </w:tc>
        <w:tc>
          <w:tcPr>
            <w:tcW w:w="1556" w:type="dxa"/>
            <w:shd w:val="clear" w:color="auto" w:fill="C5E0B3" w:themeFill="accent6" w:themeFillTint="66"/>
          </w:tcPr>
          <w:p w14:paraId="7F4E1C77" w14:textId="65C2E50C" w:rsidR="00E36A06" w:rsidRPr="00F379CE" w:rsidRDefault="00BA3006" w:rsidP="00E36A06">
            <w:pPr>
              <w:spacing w:after="120"/>
              <w:rPr>
                <w:sz w:val="20"/>
                <w:szCs w:val="20"/>
                <w:lang w:val="en-GB"/>
              </w:rPr>
            </w:pPr>
            <w:r w:rsidRPr="00A02AD2">
              <w:rPr>
                <w:sz w:val="20"/>
                <w:szCs w:val="20"/>
              </w:rPr>
              <w:t xml:space="preserve">Proposal </w:t>
            </w:r>
            <w:r>
              <w:rPr>
                <w:sz w:val="20"/>
                <w:szCs w:val="20"/>
              </w:rPr>
              <w:t>1</w:t>
            </w:r>
            <w:r w:rsidR="005C7974">
              <w:rPr>
                <w:sz w:val="20"/>
                <w:szCs w:val="20"/>
              </w:rPr>
              <w:t>3</w:t>
            </w:r>
          </w:p>
        </w:tc>
      </w:tr>
    </w:tbl>
    <w:p w14:paraId="59C3B08B" w14:textId="2D18643B" w:rsidR="00FB276C" w:rsidRDefault="00FB276C" w:rsidP="001B31B6">
      <w:pPr>
        <w:pStyle w:val="ListParagraph"/>
        <w:ind w:left="720" w:firstLineChars="0" w:firstLine="0"/>
        <w:jc w:val="both"/>
        <w:rPr>
          <w:b/>
          <w:bCs/>
          <w:sz w:val="22"/>
          <w:szCs w:val="22"/>
          <w:lang w:val="en-US"/>
        </w:rPr>
      </w:pPr>
    </w:p>
    <w:p w14:paraId="19CCDE75" w14:textId="758F2B99" w:rsidR="00612F5E" w:rsidRPr="00B17BA4" w:rsidRDefault="00187AA1" w:rsidP="00B17BA4">
      <w:pPr>
        <w:pStyle w:val="Heading1"/>
        <w:tabs>
          <w:tab w:val="num" w:pos="522"/>
        </w:tabs>
        <w:ind w:left="522" w:hanging="522"/>
        <w:rPr>
          <w:lang w:val="en-US" w:eastAsia="zh-CN"/>
        </w:rPr>
      </w:pPr>
      <w:r>
        <w:rPr>
          <w:lang w:val="en-US" w:eastAsia="zh-CN"/>
        </w:rPr>
        <w:t>5.</w:t>
      </w:r>
      <w:r w:rsidR="00612F5E" w:rsidRPr="00A54C75">
        <w:rPr>
          <w:lang w:val="en-US" w:eastAsia="zh-CN"/>
        </w:rPr>
        <w:t xml:space="preserve"> </w:t>
      </w:r>
      <w:r w:rsidR="00612F5E">
        <w:rPr>
          <w:lang w:val="en-US" w:eastAsia="zh-CN"/>
        </w:rPr>
        <w:t>Testability Issues for AI-B</w:t>
      </w:r>
      <w:r w:rsidR="002E4E6B">
        <w:rPr>
          <w:lang w:val="en-US" w:eastAsia="zh-CN"/>
        </w:rPr>
        <w:t>eam Management</w:t>
      </w:r>
    </w:p>
    <w:p w14:paraId="61BD6B66" w14:textId="18E354BB" w:rsidR="002A1F52" w:rsidRPr="002A1F52" w:rsidRDefault="002A1F52" w:rsidP="00BA3006">
      <w:pPr>
        <w:pStyle w:val="Heading2"/>
        <w:rPr>
          <w:lang w:val="en-US" w:eastAsia="zh-CN"/>
        </w:rPr>
      </w:pPr>
      <w:r>
        <w:rPr>
          <w:lang w:val="en-US" w:eastAsia="zh-CN"/>
        </w:rPr>
        <w:t>5</w:t>
      </w:r>
      <w:r w:rsidRPr="00A54C75">
        <w:rPr>
          <w:lang w:val="en-US" w:eastAsia="zh-CN"/>
        </w:rPr>
        <w:t>.</w:t>
      </w:r>
      <w:r>
        <w:rPr>
          <w:lang w:val="en-US" w:eastAsia="zh-CN"/>
        </w:rPr>
        <w:t>1</w:t>
      </w:r>
      <w:r w:rsidRPr="00A54C75">
        <w:rPr>
          <w:lang w:val="en-US" w:eastAsia="zh-CN"/>
        </w:rPr>
        <w:t xml:space="preserve"> </w:t>
      </w:r>
      <w:r w:rsidR="00BA3006">
        <w:rPr>
          <w:lang w:val="en-US" w:eastAsia="zh-CN"/>
        </w:rPr>
        <w:t>Testing Procedure</w:t>
      </w:r>
      <w:r w:rsidR="00F65EF1">
        <w:rPr>
          <w:lang w:val="en-US" w:eastAsia="zh-CN"/>
        </w:rPr>
        <w:t>/Metrics</w:t>
      </w:r>
      <w:r w:rsidR="00BA3006">
        <w:rPr>
          <w:lang w:val="en-US" w:eastAsia="zh-CN"/>
        </w:rPr>
        <w:t xml:space="preserve"> for </w:t>
      </w:r>
      <w:r w:rsidR="00F65EF1">
        <w:rPr>
          <w:lang w:val="en-US" w:eastAsia="zh-CN"/>
        </w:rPr>
        <w:t>UE-sided Model</w:t>
      </w:r>
    </w:p>
    <w:p w14:paraId="2B73D852" w14:textId="6E78A496" w:rsidR="00B721CA" w:rsidRDefault="00B721CA" w:rsidP="00B721CA">
      <w:pPr>
        <w:spacing w:before="120" w:after="120"/>
        <w:jc w:val="both"/>
      </w:pPr>
      <w:r>
        <w:t>In RAN4#111, for</w:t>
      </w:r>
      <w:r w:rsidRPr="005B3CBC">
        <w:t xml:space="preserve"> </w:t>
      </w:r>
      <w:r>
        <w:t>reported measurements and ground truth, it is agreed that t</w:t>
      </w:r>
      <w:r w:rsidRPr="00B721CA">
        <w:t>he ground truth for the predicted RSRP is the ideal measurement of RSRP on the predicted Tx beam</w:t>
      </w:r>
      <w:r>
        <w:t xml:space="preserve">: </w:t>
      </w:r>
    </w:p>
    <w:tbl>
      <w:tblPr>
        <w:tblStyle w:val="TableGrid"/>
        <w:tblW w:w="0" w:type="auto"/>
        <w:tblLook w:val="04A0" w:firstRow="1" w:lastRow="0" w:firstColumn="1" w:lastColumn="0" w:noHBand="0" w:noVBand="1"/>
      </w:tblPr>
      <w:tblGrid>
        <w:gridCol w:w="9631"/>
      </w:tblGrid>
      <w:tr w:rsidR="00B721CA" w:rsidRPr="00A54120" w14:paraId="6BBC0E13" w14:textId="77777777" w:rsidTr="00A13961">
        <w:tc>
          <w:tcPr>
            <w:tcW w:w="9631" w:type="dxa"/>
          </w:tcPr>
          <w:p w14:paraId="163E98A2" w14:textId="77777777" w:rsidR="00B721CA" w:rsidRPr="00A54120" w:rsidRDefault="00B721CA" w:rsidP="00A13961">
            <w:pPr>
              <w:rPr>
                <w:rFonts w:eastAsia="Yu Mincho"/>
                <w:b/>
                <w:sz w:val="20"/>
                <w:szCs w:val="20"/>
                <w:u w:val="single"/>
                <w:lang w:eastAsia="ja-JP"/>
              </w:rPr>
            </w:pPr>
            <w:r w:rsidRPr="00A54120">
              <w:rPr>
                <w:b/>
                <w:sz w:val="20"/>
                <w:szCs w:val="20"/>
                <w:u w:val="single"/>
                <w:lang w:eastAsia="ko-KR"/>
              </w:rPr>
              <w:t xml:space="preserve">Issue 2-3: </w:t>
            </w:r>
            <w:r w:rsidRPr="00A54120">
              <w:rPr>
                <w:rFonts w:eastAsia="Yu Mincho" w:hint="eastAsia"/>
                <w:b/>
                <w:sz w:val="20"/>
                <w:szCs w:val="20"/>
                <w:u w:val="single"/>
                <w:lang w:eastAsia="ja-JP"/>
              </w:rPr>
              <w:t>R</w:t>
            </w:r>
            <w:r w:rsidRPr="00A54120">
              <w:rPr>
                <w:rFonts w:eastAsia="Yu Mincho"/>
                <w:b/>
                <w:sz w:val="20"/>
                <w:szCs w:val="20"/>
                <w:u w:val="single"/>
                <w:lang w:eastAsia="ja-JP"/>
              </w:rPr>
              <w:t>e</w:t>
            </w:r>
            <w:r w:rsidRPr="00A54120">
              <w:rPr>
                <w:rFonts w:eastAsia="Yu Mincho" w:hint="eastAsia"/>
                <w:b/>
                <w:sz w:val="20"/>
                <w:szCs w:val="20"/>
                <w:u w:val="single"/>
                <w:lang w:eastAsia="ja-JP"/>
              </w:rPr>
              <w:t>ported measurements and ground truth</w:t>
            </w:r>
          </w:p>
          <w:p w14:paraId="7A724654" w14:textId="77777777" w:rsidR="00B721CA" w:rsidRPr="00A54120" w:rsidRDefault="00B721CA" w:rsidP="00A13961">
            <w:pPr>
              <w:spacing w:after="120"/>
              <w:rPr>
                <w:rFonts w:eastAsia="Yu Mincho"/>
                <w:sz w:val="20"/>
                <w:szCs w:val="20"/>
                <w:lang w:eastAsia="ja-JP"/>
              </w:rPr>
            </w:pPr>
            <w:r w:rsidRPr="00A54120">
              <w:rPr>
                <w:rFonts w:eastAsia="Yu Mincho" w:hint="eastAsia"/>
                <w:sz w:val="20"/>
                <w:szCs w:val="20"/>
                <w:lang w:eastAsia="ja-JP"/>
              </w:rPr>
              <w:t>A</w:t>
            </w:r>
            <w:r w:rsidRPr="00A54120">
              <w:rPr>
                <w:rFonts w:eastAsia="Yu Mincho"/>
                <w:sz w:val="20"/>
                <w:szCs w:val="20"/>
                <w:lang w:eastAsia="ja-JP"/>
              </w:rPr>
              <w:t>greement:</w:t>
            </w:r>
          </w:p>
          <w:p w14:paraId="0D010FA9" w14:textId="77777777" w:rsidR="00B721CA" w:rsidRPr="00A54120" w:rsidRDefault="00B721CA" w:rsidP="00A13961">
            <w:pPr>
              <w:pStyle w:val="ListParagraph"/>
              <w:numPr>
                <w:ilvl w:val="0"/>
                <w:numId w:val="25"/>
              </w:numPr>
              <w:ind w:firstLineChars="0"/>
              <w:rPr>
                <w:rFonts w:eastAsia="Yu Mincho"/>
                <w:lang w:eastAsia="ja-JP"/>
              </w:rPr>
            </w:pPr>
            <w:r w:rsidRPr="00A54120">
              <w:rPr>
                <w:rFonts w:eastAsia="Yu Mincho"/>
                <w:lang w:eastAsia="ja-JP"/>
              </w:rPr>
              <w:lastRenderedPageBreak/>
              <w:t>The ground truth for the predicted RSRP is the ideal measurement of RSRP on the predicted Tx beam</w:t>
            </w:r>
          </w:p>
          <w:p w14:paraId="7CC285B5" w14:textId="77777777" w:rsidR="00B721CA" w:rsidRPr="00A54120" w:rsidRDefault="00B721CA" w:rsidP="00A13961">
            <w:pPr>
              <w:pStyle w:val="ListParagraph"/>
              <w:numPr>
                <w:ilvl w:val="1"/>
                <w:numId w:val="25"/>
              </w:numPr>
              <w:spacing w:after="120"/>
              <w:ind w:firstLineChars="0"/>
              <w:rPr>
                <w:rFonts w:eastAsia="Yu Mincho"/>
                <w:lang w:eastAsia="ja-JP"/>
              </w:rPr>
            </w:pPr>
            <w:r w:rsidRPr="00A54120">
              <w:rPr>
                <w:rFonts w:eastAsia="Yu Mincho" w:hint="eastAsia"/>
                <w:lang w:eastAsia="ja-JP"/>
              </w:rPr>
              <w:t>I</w:t>
            </w:r>
            <w:r w:rsidRPr="00A54120">
              <w:rPr>
                <w:rFonts w:eastAsia="Yu Mincho"/>
                <w:lang w:eastAsia="ja-JP"/>
              </w:rPr>
              <w:t>n RAN4, the ground truth is the approximate as the reported RSRP measurement under the certain SNR on the predicted Tx beam</w:t>
            </w:r>
          </w:p>
          <w:p w14:paraId="4D905D40" w14:textId="77777777" w:rsidR="00B721CA" w:rsidRPr="00A54120" w:rsidRDefault="00B721CA" w:rsidP="00A13961">
            <w:pPr>
              <w:pStyle w:val="ListParagraph"/>
              <w:numPr>
                <w:ilvl w:val="2"/>
                <w:numId w:val="25"/>
              </w:numPr>
              <w:spacing w:after="120"/>
              <w:ind w:firstLineChars="0"/>
              <w:rPr>
                <w:rFonts w:eastAsia="Yu Mincho"/>
                <w:lang w:eastAsia="ja-JP"/>
              </w:rPr>
            </w:pPr>
            <w:r w:rsidRPr="00A54120">
              <w:rPr>
                <w:rFonts w:eastAsia="Yu Mincho"/>
                <w:lang w:eastAsia="ja-JP"/>
              </w:rPr>
              <w:t>FFS on SNR level to ensure that SNR is high enough for sufficient accuracy of reported RSRP</w:t>
            </w:r>
          </w:p>
          <w:p w14:paraId="36563AB0" w14:textId="77777777" w:rsidR="00B721CA" w:rsidRPr="00A54120" w:rsidRDefault="00B721CA" w:rsidP="00A13961">
            <w:pPr>
              <w:pStyle w:val="ListParagraph"/>
              <w:numPr>
                <w:ilvl w:val="2"/>
                <w:numId w:val="25"/>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impact of multiple-AoA test setup</w:t>
            </w:r>
          </w:p>
          <w:p w14:paraId="251654FF" w14:textId="77777777" w:rsidR="00B721CA" w:rsidRPr="00A54120" w:rsidRDefault="00B721CA" w:rsidP="00A13961">
            <w:pPr>
              <w:pStyle w:val="ListParagraph"/>
              <w:numPr>
                <w:ilvl w:val="2"/>
                <w:numId w:val="25"/>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the channel condition</w:t>
            </w:r>
          </w:p>
          <w:p w14:paraId="64C7730E" w14:textId="77777777" w:rsidR="00B721CA" w:rsidRPr="00A54120" w:rsidRDefault="00B721CA" w:rsidP="00A13961">
            <w:pPr>
              <w:pStyle w:val="ListParagraph"/>
              <w:numPr>
                <w:ilvl w:val="2"/>
                <w:numId w:val="25"/>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whether the ground truth will be changing or not</w:t>
            </w:r>
          </w:p>
          <w:p w14:paraId="45DA88B9" w14:textId="69C55451" w:rsidR="00B721CA" w:rsidRPr="00B721CA" w:rsidRDefault="00B721CA" w:rsidP="00B721CA">
            <w:pPr>
              <w:pStyle w:val="ListParagraph"/>
              <w:numPr>
                <w:ilvl w:val="1"/>
                <w:numId w:val="25"/>
              </w:numPr>
              <w:spacing w:after="120"/>
              <w:ind w:firstLineChars="0"/>
              <w:rPr>
                <w:rFonts w:eastAsia="Yu Mincho"/>
                <w:lang w:eastAsia="ja-JP"/>
              </w:rPr>
            </w:pPr>
            <w:r w:rsidRPr="00A54120">
              <w:rPr>
                <w:rFonts w:eastAsia="Yu Mincho" w:hint="eastAsia"/>
                <w:lang w:eastAsia="ja-JP"/>
              </w:rPr>
              <w:t>O</w:t>
            </w:r>
            <w:r w:rsidRPr="00A54120">
              <w:rPr>
                <w:rFonts w:eastAsia="Yu Mincho"/>
                <w:lang w:eastAsia="ja-JP"/>
              </w:rPr>
              <w:t>ther solutions are not precluded</w:t>
            </w:r>
          </w:p>
        </w:tc>
      </w:tr>
    </w:tbl>
    <w:p w14:paraId="5364EBF8" w14:textId="55EF585F" w:rsidR="002A1F52" w:rsidRDefault="002A1F52" w:rsidP="00BA3006">
      <w:pPr>
        <w:spacing w:after="180"/>
        <w:jc w:val="both"/>
      </w:pPr>
    </w:p>
    <w:p w14:paraId="5A1E2008" w14:textId="325069A1" w:rsidR="00F65EF1" w:rsidRDefault="00F65EF1" w:rsidP="00BA3006">
      <w:pPr>
        <w:spacing w:after="180"/>
        <w:jc w:val="both"/>
      </w:pPr>
      <w:r>
        <w:t xml:space="preserve">For the metrics/KPI discussion, the following options are given in the Rel-18 study item and captured in TR [1]: </w:t>
      </w:r>
    </w:p>
    <w:tbl>
      <w:tblPr>
        <w:tblStyle w:val="TableGrid"/>
        <w:tblW w:w="0" w:type="auto"/>
        <w:tblLook w:val="04A0" w:firstRow="1" w:lastRow="0" w:firstColumn="1" w:lastColumn="0" w:noHBand="0" w:noVBand="1"/>
      </w:tblPr>
      <w:tblGrid>
        <w:gridCol w:w="9631"/>
      </w:tblGrid>
      <w:tr w:rsidR="00F65EF1" w:rsidRPr="00BA71B6" w14:paraId="5F93CD0F" w14:textId="77777777" w:rsidTr="00F65EF1">
        <w:tc>
          <w:tcPr>
            <w:tcW w:w="9631" w:type="dxa"/>
          </w:tcPr>
          <w:p w14:paraId="244BCF92" w14:textId="77777777" w:rsidR="00F65EF1" w:rsidRPr="00BA71B6" w:rsidRDefault="00F65EF1" w:rsidP="00F65EF1">
            <w:pPr>
              <w:spacing w:after="120"/>
              <w:ind w:left="60"/>
              <w:rPr>
                <w:rFonts w:eastAsia="MS Mincho"/>
                <w:sz w:val="20"/>
                <w:szCs w:val="20"/>
              </w:rPr>
            </w:pPr>
            <w:r w:rsidRPr="00BA71B6">
              <w:rPr>
                <w:rFonts w:eastAsia="MS Mincho"/>
                <w:sz w:val="20"/>
                <w:szCs w:val="20"/>
              </w:rPr>
              <w:t>For metrics for beam management requirements/tests, the following test metrics are identified and could be considered</w:t>
            </w:r>
          </w:p>
          <w:p w14:paraId="0B66D66E" w14:textId="77777777" w:rsidR="00F65EF1" w:rsidRPr="00BA71B6" w:rsidRDefault="00F65EF1" w:rsidP="00F65EF1">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1: RSRP accuracy</w:t>
            </w:r>
          </w:p>
          <w:p w14:paraId="033CEAE5" w14:textId="77777777" w:rsidR="00F65EF1" w:rsidRPr="00BA71B6" w:rsidRDefault="00F65EF1" w:rsidP="00F65EF1">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2: Beam prediction accuracy</w:t>
            </w:r>
          </w:p>
          <w:p w14:paraId="530BF7C1" w14:textId="77777777" w:rsidR="00F65EF1" w:rsidRPr="00BA71B6" w:rsidRDefault="00F65EF1" w:rsidP="00F65EF1">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 (%) : the percentage of "the Top-1 strongest beam is Top-1 predicted beam"</w:t>
            </w:r>
          </w:p>
          <w:p w14:paraId="0D2C9989" w14:textId="77777777" w:rsidR="00F65EF1" w:rsidRPr="00BA71B6" w:rsidRDefault="00F65EF1" w:rsidP="00F65EF1">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Top-K/1 (%) : the percentage of "the Top-1 strongest beam is one of the Top-K predicted beams"</w:t>
            </w:r>
          </w:p>
          <w:p w14:paraId="030ACEE7" w14:textId="77777777" w:rsidR="00F65EF1" w:rsidRPr="00BA71B6" w:rsidRDefault="00F65EF1" w:rsidP="00F65EF1">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Top-1/K (%) : the percentage of "the Top-1 predicted beam is one of the Top-K strongest beams"</w:t>
            </w:r>
          </w:p>
          <w:p w14:paraId="50B014E3" w14:textId="77777777" w:rsidR="00F65EF1" w:rsidRPr="00BA71B6" w:rsidRDefault="00F65EF1" w:rsidP="00F65EF1">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 xml:space="preserve">Option 3: The successful rate for the correct prediction which is considered as maximum RSRP among top-K predicted beams is larger than the RSRP of the strongest beam – x dB, </w:t>
            </w:r>
          </w:p>
          <w:p w14:paraId="0E1E1F50" w14:textId="77777777" w:rsidR="00F65EF1" w:rsidRPr="00BA71B6" w:rsidRDefault="00F65EF1" w:rsidP="00F65EF1">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Related measurement accuracy can be considered to determine x</w:t>
            </w:r>
          </w:p>
          <w:p w14:paraId="5DB76468" w14:textId="72DE39DD" w:rsidR="00F65EF1" w:rsidRPr="00BA71B6" w:rsidRDefault="00F65EF1" w:rsidP="00F65EF1">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4: combinations of above options</w:t>
            </w:r>
          </w:p>
        </w:tc>
      </w:tr>
    </w:tbl>
    <w:p w14:paraId="5281AC38" w14:textId="7270AD52" w:rsidR="00F65EF1" w:rsidRDefault="00F65EF1" w:rsidP="00BA3006">
      <w:pPr>
        <w:spacing w:after="180"/>
        <w:jc w:val="both"/>
      </w:pPr>
    </w:p>
    <w:p w14:paraId="67B61E7E" w14:textId="41F8D782" w:rsidR="00BA71B6" w:rsidRDefault="00BA71B6" w:rsidP="00BA3006">
      <w:pPr>
        <w:spacing w:after="180"/>
        <w:jc w:val="both"/>
      </w:pPr>
      <w:r>
        <w:t xml:space="preserve">Here, RAN4 requirement shall be set up </w:t>
      </w:r>
      <w:r w:rsidR="00E02680">
        <w:t xml:space="preserve">by considering the expected behavior from </w:t>
      </w:r>
      <w:r w:rsidR="009A5317">
        <w:t xml:space="preserve">the </w:t>
      </w:r>
      <w:r w:rsidR="00E02680">
        <w:t>good UE implementation</w:t>
      </w:r>
      <w:r w:rsidR="009A5317">
        <w:t xml:space="preserve">. For beam prediction accuracy, it is straightforward that NW will directly follow the UE’s prediction results by TCI switching to the Top-1 predicted beam. From that perspective, we propose the new option by combining </w:t>
      </w:r>
      <w:r w:rsidR="00A565F9">
        <w:t>Option 2 (</w:t>
      </w:r>
      <w:r w:rsidR="00A565F9" w:rsidRPr="00A565F9">
        <w:t>Top-1/K</w:t>
      </w:r>
      <w:r w:rsidR="00A565F9">
        <w:t xml:space="preserve">) and 3: </w:t>
      </w:r>
    </w:p>
    <w:p w14:paraId="720B1872" w14:textId="1515CE97" w:rsidR="00A565F9" w:rsidRDefault="00A565F9" w:rsidP="00A565F9">
      <w:pPr>
        <w:spacing w:after="180"/>
        <w:jc w:val="both"/>
        <w:rPr>
          <w:b/>
          <w:bCs/>
        </w:rPr>
      </w:pPr>
      <w:r w:rsidRPr="003C1CEC">
        <w:rPr>
          <w:b/>
          <w:bCs/>
        </w:rPr>
        <w:t>Proposal 1</w:t>
      </w:r>
      <w:r w:rsidR="005C7974">
        <w:rPr>
          <w:b/>
          <w:bCs/>
        </w:rPr>
        <w:t>5</w:t>
      </w:r>
      <w:r w:rsidRPr="003C1CEC">
        <w:rPr>
          <w:b/>
          <w:bCs/>
        </w:rPr>
        <w:t xml:space="preserve">: </w:t>
      </w:r>
      <w:r w:rsidRPr="00A565F9">
        <w:rPr>
          <w:b/>
          <w:bCs/>
        </w:rPr>
        <w:t xml:space="preserve">For metrics for beam management requirements/tests, </w:t>
      </w:r>
      <w:r>
        <w:rPr>
          <w:b/>
          <w:bCs/>
        </w:rPr>
        <w:t xml:space="preserve">RAN4 adopt the following combined option </w:t>
      </w:r>
      <w:r w:rsidR="005C7974">
        <w:rPr>
          <w:b/>
          <w:bCs/>
        </w:rPr>
        <w:t>of Option 2 and 3 for compromise</w:t>
      </w:r>
      <w:r>
        <w:rPr>
          <w:b/>
          <w:bCs/>
        </w:rPr>
        <w:t xml:space="preserve">: </w:t>
      </w:r>
    </w:p>
    <w:p w14:paraId="3403F283" w14:textId="767C6BB1" w:rsidR="00A565F9" w:rsidRDefault="00A565F9" w:rsidP="00A565F9">
      <w:pPr>
        <w:pStyle w:val="ListParagraph"/>
        <w:numPr>
          <w:ilvl w:val="0"/>
          <w:numId w:val="31"/>
        </w:numPr>
        <w:ind w:firstLineChars="0"/>
        <w:jc w:val="both"/>
        <w:rPr>
          <w:b/>
          <w:bCs/>
        </w:rPr>
      </w:pPr>
      <w:r>
        <w:rPr>
          <w:b/>
          <w:bCs/>
        </w:rPr>
        <w:t>Option</w:t>
      </w:r>
      <w:r w:rsidR="005C7974">
        <w:rPr>
          <w:b/>
          <w:bCs/>
        </w:rPr>
        <w:t>-New</w:t>
      </w:r>
      <w:r>
        <w:rPr>
          <w:b/>
          <w:bCs/>
        </w:rPr>
        <w:t xml:space="preserve">: </w:t>
      </w:r>
      <w:r w:rsidR="00CE3586" w:rsidRPr="00CE3586">
        <w:rPr>
          <w:b/>
          <w:bCs/>
        </w:rPr>
        <w:t>The successful rate for the correct prediction which is considered as</w:t>
      </w:r>
      <w:r w:rsidR="00CE3586">
        <w:rPr>
          <w:b/>
          <w:bCs/>
        </w:rPr>
        <w:t xml:space="preserve"> </w:t>
      </w:r>
      <w:r w:rsidR="00CE3586" w:rsidRPr="00A565F9">
        <w:rPr>
          <w:b/>
          <w:bCs/>
        </w:rPr>
        <w:t>"the Top-1 predicted beam is one of the Top-</w:t>
      </w:r>
      <w:r w:rsidR="00CE3586">
        <w:rPr>
          <w:b/>
          <w:bCs/>
        </w:rPr>
        <w:t>K</w:t>
      </w:r>
      <w:r w:rsidR="00CE3586" w:rsidRPr="00A565F9">
        <w:rPr>
          <w:b/>
          <w:bCs/>
        </w:rPr>
        <w:t xml:space="preserve"> strongest beams</w:t>
      </w:r>
      <w:r w:rsidR="00CE3586">
        <w:rPr>
          <w:b/>
          <w:bCs/>
        </w:rPr>
        <w:t xml:space="preserve">, and the Top-1 predicted beam’s ground truth RSRP value is larger than </w:t>
      </w:r>
      <w:r w:rsidR="00CE3586" w:rsidRPr="00CE3586">
        <w:rPr>
          <w:b/>
          <w:bCs/>
        </w:rPr>
        <w:t>the RSRP of the strongest beam – x dB</w:t>
      </w:r>
      <w:r w:rsidR="00CE3586">
        <w:rPr>
          <w:b/>
          <w:bCs/>
        </w:rPr>
        <w:t>”</w:t>
      </w:r>
    </w:p>
    <w:p w14:paraId="79BFBCDD" w14:textId="0073B32C" w:rsidR="00CE3586" w:rsidRDefault="00CE3586" w:rsidP="00A565F9">
      <w:pPr>
        <w:pStyle w:val="ListParagraph"/>
        <w:numPr>
          <w:ilvl w:val="1"/>
          <w:numId w:val="31"/>
        </w:numPr>
        <w:ind w:firstLineChars="0"/>
        <w:jc w:val="both"/>
        <w:rPr>
          <w:b/>
          <w:bCs/>
        </w:rPr>
      </w:pPr>
      <w:r>
        <w:rPr>
          <w:b/>
          <w:bCs/>
        </w:rPr>
        <w:t>FFS the values of K and x</w:t>
      </w:r>
    </w:p>
    <w:p w14:paraId="130C3238" w14:textId="77777777" w:rsidR="00F65EF1" w:rsidRPr="00CE3586" w:rsidRDefault="00F65EF1" w:rsidP="00BA3006">
      <w:pPr>
        <w:spacing w:after="180"/>
        <w:jc w:val="both"/>
        <w:rPr>
          <w:lang w:val="en-GB"/>
        </w:rPr>
      </w:pPr>
    </w:p>
    <w:p w14:paraId="297C4CB9" w14:textId="6755E6A5" w:rsidR="006D4195" w:rsidRPr="00366712" w:rsidRDefault="00187AA1" w:rsidP="00BA3006">
      <w:pPr>
        <w:pStyle w:val="Heading2"/>
        <w:rPr>
          <w:lang w:val="en-AU" w:eastAsia="zh-CN"/>
        </w:rPr>
      </w:pPr>
      <w:r>
        <w:rPr>
          <w:lang w:val="en-US" w:eastAsia="zh-CN"/>
        </w:rPr>
        <w:t>5</w:t>
      </w:r>
      <w:r w:rsidR="006D4195" w:rsidRPr="00A54C75">
        <w:rPr>
          <w:lang w:val="en-US" w:eastAsia="zh-CN"/>
        </w:rPr>
        <w:t>.</w:t>
      </w:r>
      <w:r w:rsidR="00CE3586">
        <w:rPr>
          <w:lang w:val="en-US" w:eastAsia="zh-CN"/>
        </w:rPr>
        <w:t>2</w:t>
      </w:r>
      <w:r w:rsidR="006D4195" w:rsidRPr="00A54C75">
        <w:rPr>
          <w:lang w:val="en-US" w:eastAsia="zh-CN"/>
        </w:rPr>
        <w:t xml:space="preserve"> </w:t>
      </w:r>
      <w:r w:rsidR="00A13961">
        <w:rPr>
          <w:lang w:val="en-US" w:eastAsia="zh-CN"/>
        </w:rPr>
        <w:t>Procedure</w:t>
      </w:r>
      <w:r w:rsidR="00CF409D">
        <w:rPr>
          <w:lang w:val="en-US" w:eastAsia="zh-CN"/>
        </w:rPr>
        <w:t xml:space="preserve"> </w:t>
      </w:r>
      <w:r w:rsidR="00A13961">
        <w:rPr>
          <w:lang w:val="en-US" w:eastAsia="zh-CN"/>
        </w:rPr>
        <w:t xml:space="preserve">to obtain channel model </w:t>
      </w:r>
      <w:r w:rsidR="00CF409D">
        <w:rPr>
          <w:lang w:val="en-US" w:eastAsia="zh-CN"/>
        </w:rPr>
        <w:t>for</w:t>
      </w:r>
      <w:r w:rsidR="006D4195">
        <w:rPr>
          <w:lang w:val="en-US" w:eastAsia="zh-CN"/>
        </w:rPr>
        <w:t xml:space="preserve"> </w:t>
      </w:r>
      <w:r w:rsidR="00A13961">
        <w:rPr>
          <w:lang w:val="en-US" w:eastAsia="zh-CN"/>
        </w:rPr>
        <w:t xml:space="preserve">UE-sided </w:t>
      </w:r>
      <w:r w:rsidR="00CF409D">
        <w:rPr>
          <w:lang w:val="en-US" w:eastAsia="zh-CN"/>
        </w:rPr>
        <w:t>AI-BM model inference r</w:t>
      </w:r>
      <w:r w:rsidR="006D4195">
        <w:rPr>
          <w:lang w:val="en-US" w:eastAsia="zh-CN"/>
        </w:rPr>
        <w:t>equirement</w:t>
      </w:r>
      <w:r w:rsidR="00A13961">
        <w:rPr>
          <w:lang w:val="en-US" w:eastAsia="zh-CN"/>
        </w:rPr>
        <w:t xml:space="preserve"> testing</w:t>
      </w:r>
    </w:p>
    <w:p w14:paraId="68AAAA02" w14:textId="76138F32" w:rsidR="00E34A39" w:rsidRDefault="00A71546" w:rsidP="00A71546">
      <w:pPr>
        <w:spacing w:after="180"/>
        <w:jc w:val="both"/>
      </w:pPr>
      <w:r>
        <w:t xml:space="preserve">If RAN4 requirements </w:t>
      </w:r>
      <w:r w:rsidR="001B31B6">
        <w:t>will be tested based on</w:t>
      </w:r>
      <w:r w:rsidR="00EE1CE0">
        <w:t xml:space="preserve"> </w:t>
      </w:r>
      <w:r w:rsidR="00F03B1C">
        <w:t xml:space="preserve">one of the </w:t>
      </w:r>
      <w:r>
        <w:t>FR2 OTA chamber system</w:t>
      </w:r>
      <w:r w:rsidR="00EE1CE0">
        <w:rPr>
          <w:rFonts w:hint="eastAsia"/>
        </w:rPr>
        <w:t>s</w:t>
      </w:r>
      <w:r w:rsidR="00ED3257">
        <w:t xml:space="preserve">, </w:t>
      </w:r>
      <w:r w:rsidR="00E34A39">
        <w:t>the following steps shall be considered to emulate the required channel model in OTA chamber:</w:t>
      </w:r>
    </w:p>
    <w:p w14:paraId="0F42CD78" w14:textId="72E573C2" w:rsidR="00BF08F1" w:rsidRPr="00BF08F1" w:rsidRDefault="00E34A39" w:rsidP="00A71546">
      <w:pPr>
        <w:spacing w:after="180"/>
        <w:jc w:val="both"/>
        <w:rPr>
          <w:b/>
          <w:bCs/>
        </w:rPr>
      </w:pPr>
      <w:r w:rsidRPr="00BF08F1">
        <w:rPr>
          <w:b/>
          <w:bCs/>
        </w:rPr>
        <w:t xml:space="preserve">Step-1: </w:t>
      </w:r>
      <w:r w:rsidR="00BF08F1" w:rsidRPr="00BF08F1">
        <w:rPr>
          <w:rFonts w:hint="eastAsia"/>
          <w:b/>
          <w:bCs/>
        </w:rPr>
        <w:t>Det</w:t>
      </w:r>
      <w:r w:rsidR="00BF08F1" w:rsidRPr="00BF08F1">
        <w:rPr>
          <w:b/>
          <w:bCs/>
        </w:rPr>
        <w:t>ermine the</w:t>
      </w:r>
      <w:r w:rsidR="002A5AC1">
        <w:rPr>
          <w:b/>
          <w:bCs/>
        </w:rPr>
        <w:t xml:space="preserve"> required</w:t>
      </w:r>
      <w:r w:rsidR="00BF08F1" w:rsidRPr="00BF08F1">
        <w:rPr>
          <w:b/>
          <w:bCs/>
        </w:rPr>
        <w:t xml:space="preserve"> evaluation scenario: </w:t>
      </w:r>
    </w:p>
    <w:p w14:paraId="73D4126B" w14:textId="17223377" w:rsidR="00BF08F1" w:rsidRDefault="00BF08F1" w:rsidP="00BF08F1">
      <w:pPr>
        <w:spacing w:after="180"/>
        <w:ind w:firstLine="225"/>
        <w:jc w:val="both"/>
      </w:pPr>
      <w:r>
        <w:lastRenderedPageBreak/>
        <w:t xml:space="preserve">- RAN1 SLS assumption can be used as baseline: </w:t>
      </w:r>
    </w:p>
    <w:p w14:paraId="3CD59FA1" w14:textId="3F998BB0" w:rsidR="00BF08F1" w:rsidRDefault="00BF08F1" w:rsidP="00BF08F1">
      <w:pPr>
        <w:spacing w:after="180"/>
        <w:ind w:left="568" w:firstLine="225"/>
        <w:jc w:val="both"/>
      </w:pPr>
      <w:r w:rsidRPr="00BF08F1">
        <w:sym w:font="Wingdings" w:char="F0E0"/>
      </w:r>
      <w:r>
        <w:t xml:space="preserve"> Certain channel model, e.g., UMa </w:t>
      </w:r>
      <w:r w:rsidRPr="00BF08F1">
        <w:t>with distance-dependent LoS probability function defined in Table 7.4.2-1 in TR 38.901</w:t>
      </w:r>
      <w:r>
        <w:t xml:space="preserve"> can be used as baseline. </w:t>
      </w:r>
    </w:p>
    <w:p w14:paraId="0090ABBE" w14:textId="283C098F" w:rsidR="00BF08F1" w:rsidRDefault="00BF08F1" w:rsidP="00BF08F1">
      <w:pPr>
        <w:spacing w:after="180"/>
        <w:ind w:left="568" w:firstLine="225"/>
        <w:jc w:val="both"/>
      </w:pPr>
      <w:r w:rsidRPr="00BF08F1">
        <w:sym w:font="Wingdings" w:char="F0E0"/>
      </w:r>
      <w:r>
        <w:t xml:space="preserve"> </w:t>
      </w:r>
      <w:r w:rsidR="007F13FF">
        <w:t>FFS UE mobility included in this evaluation scenario</w:t>
      </w:r>
    </w:p>
    <w:p w14:paraId="224777CF" w14:textId="6D504E2F" w:rsidR="007F13FF" w:rsidRDefault="007F13FF" w:rsidP="00BF08F1">
      <w:pPr>
        <w:spacing w:after="180"/>
        <w:ind w:left="568" w:firstLine="225"/>
        <w:jc w:val="both"/>
      </w:pPr>
      <w:r w:rsidRPr="007F13FF">
        <w:sym w:font="Wingdings" w:char="F0E0"/>
      </w:r>
      <w:r>
        <w:t xml:space="preserve"> BS TX Beambook can be proposed based on gNB vendors</w:t>
      </w:r>
      <w:r w:rsidR="00FE2F81">
        <w:t>’ proposals</w:t>
      </w:r>
      <w:r>
        <w:t xml:space="preserve"> for alignment</w:t>
      </w:r>
    </w:p>
    <w:p w14:paraId="2715765E" w14:textId="295B8217" w:rsidR="00EC43E4" w:rsidRDefault="00EC43E4" w:rsidP="00BF08F1">
      <w:pPr>
        <w:spacing w:after="180"/>
        <w:ind w:left="568" w:firstLine="225"/>
        <w:jc w:val="both"/>
      </w:pPr>
      <w:r w:rsidRPr="00FE2F81">
        <w:rPr>
          <w:highlight w:val="yellow"/>
        </w:rPr>
        <w:sym w:font="Wingdings" w:char="F0E0"/>
      </w:r>
      <w:r w:rsidRPr="00FE2F81">
        <w:rPr>
          <w:highlight w:val="yellow"/>
        </w:rPr>
        <w:t xml:space="preserve"> UE RX Antenna</w:t>
      </w:r>
      <w:r w:rsidR="00FE2F81" w:rsidRPr="00FE2F81">
        <w:rPr>
          <w:highlight w:val="yellow"/>
        </w:rPr>
        <w:t xml:space="preserve"> modeling</w:t>
      </w:r>
      <w:r w:rsidRPr="00FE2F81">
        <w:rPr>
          <w:highlight w:val="yellow"/>
        </w:rPr>
        <w:t xml:space="preserve"> shall be </w:t>
      </w:r>
      <w:r w:rsidR="00FE2F81" w:rsidRPr="00FE2F81">
        <w:rPr>
          <w:highlight w:val="yellow"/>
        </w:rPr>
        <w:t>included</w:t>
      </w:r>
      <w:r w:rsidRPr="00FE2F81">
        <w:rPr>
          <w:highlight w:val="yellow"/>
        </w:rPr>
        <w:t xml:space="preserve"> </w:t>
      </w:r>
      <w:r w:rsidR="00FE2F81" w:rsidRPr="00FE2F81">
        <w:rPr>
          <w:highlight w:val="yellow"/>
        </w:rPr>
        <w:t>for DFF/IFF chamber, and precluded for 3D MPAC OTA chamber</w:t>
      </w:r>
      <w:r w:rsidRPr="00FE2F81">
        <w:rPr>
          <w:highlight w:val="yellow"/>
        </w:rPr>
        <w:t>.</w:t>
      </w:r>
      <w:r>
        <w:t xml:space="preserve"> </w:t>
      </w:r>
    </w:p>
    <w:p w14:paraId="18E4EA5C" w14:textId="261A09E0" w:rsidR="007F13FF" w:rsidRPr="007F13FF" w:rsidRDefault="007F13FF" w:rsidP="007F13FF">
      <w:pPr>
        <w:spacing w:after="180"/>
        <w:jc w:val="both"/>
        <w:rPr>
          <w:b/>
          <w:bCs/>
        </w:rPr>
      </w:pPr>
      <w:r w:rsidRPr="007F13FF">
        <w:rPr>
          <w:b/>
          <w:bCs/>
        </w:rPr>
        <w:t xml:space="preserve">Step-2: </w:t>
      </w:r>
      <w:r w:rsidR="00A7055E">
        <w:rPr>
          <w:b/>
          <w:bCs/>
        </w:rPr>
        <w:t xml:space="preserve">SLS for </w:t>
      </w:r>
      <w:r w:rsidR="00524BB0">
        <w:rPr>
          <w:b/>
          <w:bCs/>
        </w:rPr>
        <w:t>c</w:t>
      </w:r>
      <w:r w:rsidR="00323CF7">
        <w:rPr>
          <w:b/>
          <w:bCs/>
        </w:rPr>
        <w:t>hannel model</w:t>
      </w:r>
      <w:r w:rsidR="00524BB0">
        <w:rPr>
          <w:b/>
          <w:bCs/>
        </w:rPr>
        <w:t xml:space="preserve"> for all TX beams</w:t>
      </w:r>
      <w:r w:rsidR="00B06184">
        <w:rPr>
          <w:b/>
          <w:bCs/>
        </w:rPr>
        <w:t xml:space="preserve">: </w:t>
      </w:r>
    </w:p>
    <w:p w14:paraId="11E6637A" w14:textId="7D192A88" w:rsidR="00B06184" w:rsidRDefault="00B06184" w:rsidP="00B06184">
      <w:pPr>
        <w:spacing w:after="180"/>
        <w:ind w:firstLine="225"/>
        <w:jc w:val="both"/>
      </w:pPr>
      <w:r>
        <w:t xml:space="preserve">- Based on the targeted evaluation scenario, run SLS to get </w:t>
      </w:r>
      <w:r w:rsidR="00323CF7">
        <w:t>channel model</w:t>
      </w:r>
      <w:r w:rsidRPr="00B06184">
        <w:t xml:space="preserve"> for training/testing</w:t>
      </w:r>
    </w:p>
    <w:p w14:paraId="1B7815A6" w14:textId="2CBEE7D5" w:rsidR="00B06184" w:rsidRDefault="00B06184" w:rsidP="00B06184">
      <w:pPr>
        <w:spacing w:after="180"/>
        <w:ind w:left="568" w:firstLine="225"/>
        <w:jc w:val="both"/>
      </w:pPr>
      <w:r w:rsidRPr="00B06184">
        <w:sym w:font="Wingdings" w:char="F0E0"/>
      </w:r>
      <w:r>
        <w:t xml:space="preserve"> To obtain the data for different UE location, multiple drops will be simulated in SLS. </w:t>
      </w:r>
    </w:p>
    <w:p w14:paraId="32D0AB93" w14:textId="05A66E1A" w:rsidR="00B06184" w:rsidRDefault="00B06184" w:rsidP="00B06184">
      <w:pPr>
        <w:spacing w:after="180"/>
        <w:ind w:left="568" w:firstLine="225"/>
        <w:jc w:val="both"/>
      </w:pPr>
      <w:r w:rsidRPr="00B06184">
        <w:sym w:font="Wingdings" w:char="F0E0"/>
      </w:r>
      <w:r>
        <w:t xml:space="preserve"> For each drop, the resultant channel model</w:t>
      </w:r>
      <w:r w:rsidR="0092089A">
        <w:t xml:space="preserve">s are obtained for </w:t>
      </w:r>
      <w:r w:rsidR="00116917">
        <w:t>all beams in Set-A</w:t>
      </w:r>
      <w:r w:rsidR="00256938">
        <w:t>/</w:t>
      </w:r>
      <w:r w:rsidR="00116917">
        <w:t>Set-B</w:t>
      </w:r>
      <w:r>
        <w:t xml:space="preserve"> </w:t>
      </w:r>
    </w:p>
    <w:p w14:paraId="3F4F538B" w14:textId="15823A0A" w:rsidR="00323CF7" w:rsidRDefault="00116917" w:rsidP="007F13FF">
      <w:pPr>
        <w:spacing w:after="180"/>
        <w:jc w:val="both"/>
        <w:rPr>
          <w:b/>
          <w:bCs/>
        </w:rPr>
      </w:pPr>
      <w:r w:rsidRPr="00323CF7">
        <w:rPr>
          <w:b/>
          <w:bCs/>
        </w:rPr>
        <w:t xml:space="preserve">Step-3: </w:t>
      </w:r>
      <w:r w:rsidR="00323CF7">
        <w:rPr>
          <w:b/>
          <w:bCs/>
        </w:rPr>
        <w:t>Test signal is mapped over probe(s) in OTA chamber</w:t>
      </w:r>
    </w:p>
    <w:p w14:paraId="068B59F1" w14:textId="007C0DDA" w:rsidR="00116917" w:rsidRDefault="00323CF7" w:rsidP="009541BA">
      <w:pPr>
        <w:spacing w:after="180"/>
        <w:ind w:firstLine="225"/>
        <w:jc w:val="both"/>
      </w:pPr>
      <w:r w:rsidRPr="00323CF7">
        <w:t xml:space="preserve">- The signals from tester (to be over certain </w:t>
      </w:r>
      <w:r w:rsidR="00524BB0">
        <w:t xml:space="preserve">TX </w:t>
      </w:r>
      <w:r w:rsidRPr="00323CF7">
        <w:t xml:space="preserve">beam-i) + corresponding channel model for </w:t>
      </w:r>
      <w:r w:rsidR="00524BB0">
        <w:t xml:space="preserve">TX </w:t>
      </w:r>
      <w:r w:rsidRPr="00323CF7">
        <w:t>beam-i</w:t>
      </w:r>
      <w:r w:rsidR="00524BB0">
        <w:t xml:space="preserve"> (obtained in Step-2)</w:t>
      </w:r>
      <w:r w:rsidRPr="00323CF7">
        <w:t xml:space="preserve">, to be mapped over the probe(s) in OTA chamber.  </w:t>
      </w:r>
    </w:p>
    <w:p w14:paraId="1F655323" w14:textId="48B7BA4A" w:rsidR="009541BA" w:rsidRDefault="009541BA" w:rsidP="009541BA">
      <w:pPr>
        <w:spacing w:after="180"/>
        <w:ind w:firstLine="225"/>
        <w:jc w:val="both"/>
      </w:pPr>
      <w:r>
        <w:t xml:space="preserve">- Depends on </w:t>
      </w:r>
      <w:r w:rsidR="008E2318">
        <w:t>DFF or 3D MPAC OTA chamber is decided to be used, the mapping can be different</w:t>
      </w:r>
      <w:r w:rsidR="00BB49F9">
        <w:t xml:space="preserve">. </w:t>
      </w:r>
    </w:p>
    <w:p w14:paraId="4B727C34" w14:textId="77777777" w:rsidR="00BB49F9" w:rsidRPr="00323CF7" w:rsidRDefault="00BB49F9" w:rsidP="009541BA">
      <w:pPr>
        <w:spacing w:after="180"/>
        <w:ind w:firstLine="225"/>
        <w:jc w:val="both"/>
      </w:pPr>
    </w:p>
    <w:p w14:paraId="2DDF1EC6" w14:textId="28F28E0B" w:rsidR="00116917" w:rsidRDefault="00BB49F9" w:rsidP="007F13FF">
      <w:pPr>
        <w:spacing w:after="180"/>
        <w:jc w:val="both"/>
      </w:pPr>
      <w:r>
        <w:rPr>
          <w:noProof/>
        </w:rPr>
        <w:drawing>
          <wp:inline distT="0" distB="0" distL="0" distR="0" wp14:anchorId="4679B136" wp14:editId="5B892C42">
            <wp:extent cx="6182749" cy="23709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11651" cy="2381991"/>
                    </a:xfrm>
                    <a:prstGeom prst="rect">
                      <a:avLst/>
                    </a:prstGeom>
                    <a:noFill/>
                  </pic:spPr>
                </pic:pic>
              </a:graphicData>
            </a:graphic>
          </wp:inline>
        </w:drawing>
      </w:r>
    </w:p>
    <w:p w14:paraId="54B8CB4F" w14:textId="3A4B0479" w:rsidR="00BB49F9" w:rsidRPr="00325527" w:rsidRDefault="00BB49F9" w:rsidP="00BB49F9">
      <w:pPr>
        <w:spacing w:after="180"/>
        <w:jc w:val="center"/>
        <w:rPr>
          <w:b/>
          <w:bCs/>
        </w:rPr>
      </w:pPr>
      <w:r w:rsidRPr="00325527">
        <w:rPr>
          <w:b/>
          <w:bCs/>
        </w:rPr>
        <w:t>Figure</w:t>
      </w:r>
      <w:r>
        <w:rPr>
          <w:b/>
          <w:bCs/>
        </w:rPr>
        <w:t xml:space="preserve"> </w:t>
      </w:r>
      <w:r w:rsidR="008F0CB9">
        <w:rPr>
          <w:b/>
          <w:bCs/>
        </w:rPr>
        <w:t>1</w:t>
      </w:r>
      <w:r w:rsidRPr="00325527">
        <w:rPr>
          <w:b/>
          <w:bCs/>
        </w:rPr>
        <w:t xml:space="preserve">: </w:t>
      </w:r>
      <w:r>
        <w:t xml:space="preserve">Procedure of </w:t>
      </w:r>
      <w:r w:rsidR="009A3055" w:rsidRPr="009A3055">
        <w:t>emulat</w:t>
      </w:r>
      <w:r w:rsidR="009A3055">
        <w:t>ing</w:t>
      </w:r>
      <w:r w:rsidR="009A3055" w:rsidRPr="009A3055">
        <w:t xml:space="preserve"> the required channel model in OTA chamber</w:t>
      </w:r>
    </w:p>
    <w:p w14:paraId="35414C0B" w14:textId="77777777" w:rsidR="00A13961" w:rsidRDefault="00A13961" w:rsidP="002A5AC1">
      <w:pPr>
        <w:spacing w:after="180"/>
        <w:jc w:val="both"/>
        <w:rPr>
          <w:b/>
          <w:bCs/>
        </w:rPr>
      </w:pPr>
    </w:p>
    <w:p w14:paraId="29043CBE" w14:textId="1FD222CA" w:rsidR="002A5AC1" w:rsidRDefault="00BA77A8" w:rsidP="002A5AC1">
      <w:pPr>
        <w:spacing w:after="180"/>
        <w:jc w:val="both"/>
        <w:rPr>
          <w:b/>
          <w:bCs/>
        </w:rPr>
      </w:pPr>
      <w:r>
        <w:rPr>
          <w:b/>
          <w:bCs/>
        </w:rPr>
        <w:t>Proposal</w:t>
      </w:r>
      <w:r w:rsidRPr="007F7570">
        <w:rPr>
          <w:b/>
          <w:bCs/>
        </w:rPr>
        <w:t xml:space="preserve"> </w:t>
      </w:r>
      <w:r>
        <w:rPr>
          <w:b/>
          <w:bCs/>
        </w:rPr>
        <w:t>1</w:t>
      </w:r>
      <w:r w:rsidR="00200EC5">
        <w:rPr>
          <w:b/>
          <w:bCs/>
        </w:rPr>
        <w:t>6</w:t>
      </w:r>
      <w:r w:rsidR="002A5AC1" w:rsidRPr="00256938">
        <w:rPr>
          <w:b/>
          <w:bCs/>
        </w:rPr>
        <w:t xml:space="preserve">: </w:t>
      </w:r>
      <w:r w:rsidR="002A5AC1">
        <w:rPr>
          <w:b/>
          <w:bCs/>
        </w:rPr>
        <w:t>The following steps can be followed</w:t>
      </w:r>
      <w:r w:rsidR="002A5AC1" w:rsidRPr="00256938">
        <w:rPr>
          <w:b/>
          <w:bCs/>
        </w:rPr>
        <w:t xml:space="preserve"> </w:t>
      </w:r>
      <w:r w:rsidR="002A5AC1">
        <w:rPr>
          <w:b/>
          <w:bCs/>
        </w:rPr>
        <w:t xml:space="preserve">to emulate </w:t>
      </w:r>
      <w:r w:rsidR="002A5AC1" w:rsidRPr="002A5AC1">
        <w:rPr>
          <w:b/>
          <w:bCs/>
        </w:rPr>
        <w:t>the required channel model in OTA chamber</w:t>
      </w:r>
      <w:r w:rsidR="00A13961">
        <w:rPr>
          <w:b/>
          <w:bCs/>
        </w:rPr>
        <w:t xml:space="preserve"> </w:t>
      </w:r>
      <w:r w:rsidR="00A13961" w:rsidRPr="00A13961">
        <w:rPr>
          <w:b/>
          <w:bCs/>
        </w:rPr>
        <w:t>for UE-sided AI-BM model inference requirement testing</w:t>
      </w:r>
      <w:r w:rsidR="002A5AC1">
        <w:rPr>
          <w:b/>
          <w:bCs/>
        </w:rPr>
        <w:t xml:space="preserve">: </w:t>
      </w:r>
    </w:p>
    <w:p w14:paraId="64BC7765" w14:textId="15F817D7" w:rsidR="002A5AC1" w:rsidRPr="00BF08F1" w:rsidRDefault="002A5AC1" w:rsidP="002A5AC1">
      <w:pPr>
        <w:spacing w:after="180"/>
        <w:ind w:left="568"/>
        <w:jc w:val="both"/>
        <w:rPr>
          <w:b/>
          <w:bCs/>
        </w:rPr>
      </w:pPr>
      <w:r w:rsidRPr="00BF08F1">
        <w:rPr>
          <w:b/>
          <w:bCs/>
        </w:rPr>
        <w:t xml:space="preserve">Step-1: </w:t>
      </w:r>
      <w:r w:rsidRPr="00BF08F1">
        <w:rPr>
          <w:rFonts w:hint="eastAsia"/>
          <w:b/>
          <w:bCs/>
        </w:rPr>
        <w:t>Det</w:t>
      </w:r>
      <w:r w:rsidRPr="00BF08F1">
        <w:rPr>
          <w:b/>
          <w:bCs/>
        </w:rPr>
        <w:t xml:space="preserve">ermine the </w:t>
      </w:r>
      <w:r>
        <w:rPr>
          <w:b/>
          <w:bCs/>
        </w:rPr>
        <w:t xml:space="preserve">required </w:t>
      </w:r>
      <w:r w:rsidRPr="00BF08F1">
        <w:rPr>
          <w:b/>
          <w:bCs/>
        </w:rPr>
        <w:t>evaluation scenario</w:t>
      </w:r>
      <w:r w:rsidR="00200EC5">
        <w:rPr>
          <w:b/>
          <w:bCs/>
        </w:rPr>
        <w:t>;</w:t>
      </w:r>
    </w:p>
    <w:p w14:paraId="240BE59A" w14:textId="6B099CE9" w:rsidR="002A5AC1" w:rsidRPr="007F13FF" w:rsidRDefault="002A5AC1" w:rsidP="002A5AC1">
      <w:pPr>
        <w:spacing w:after="180"/>
        <w:ind w:left="568"/>
        <w:jc w:val="both"/>
        <w:rPr>
          <w:b/>
          <w:bCs/>
        </w:rPr>
      </w:pPr>
      <w:r w:rsidRPr="007F13FF">
        <w:rPr>
          <w:b/>
          <w:bCs/>
        </w:rPr>
        <w:t xml:space="preserve">Step-2: </w:t>
      </w:r>
      <w:r>
        <w:rPr>
          <w:b/>
          <w:bCs/>
        </w:rPr>
        <w:t>SLS for channel model for all TX beams</w:t>
      </w:r>
      <w:r w:rsidR="00200EC5">
        <w:rPr>
          <w:b/>
          <w:bCs/>
        </w:rPr>
        <w:t>;</w:t>
      </w:r>
    </w:p>
    <w:p w14:paraId="3927A0B9" w14:textId="6AD586F6" w:rsidR="002A5AC1" w:rsidRDefault="002A5AC1" w:rsidP="002A5AC1">
      <w:pPr>
        <w:spacing w:after="180"/>
        <w:ind w:left="568"/>
        <w:jc w:val="both"/>
        <w:rPr>
          <w:b/>
          <w:bCs/>
        </w:rPr>
      </w:pPr>
      <w:r w:rsidRPr="00323CF7">
        <w:rPr>
          <w:b/>
          <w:bCs/>
        </w:rPr>
        <w:t xml:space="preserve">Step-3: </w:t>
      </w:r>
      <w:r>
        <w:rPr>
          <w:b/>
          <w:bCs/>
        </w:rPr>
        <w:t>Test signal is mapped over probe(s) in OTA chamber</w:t>
      </w:r>
      <w:r w:rsidR="00200EC5">
        <w:rPr>
          <w:b/>
          <w:bCs/>
        </w:rPr>
        <w:t>.</w:t>
      </w:r>
    </w:p>
    <w:p w14:paraId="01FE3B79" w14:textId="2B193E99" w:rsidR="008F0CB9" w:rsidRDefault="008F0CB9" w:rsidP="00A71546">
      <w:pPr>
        <w:spacing w:after="180"/>
        <w:jc w:val="both"/>
      </w:pPr>
    </w:p>
    <w:p w14:paraId="05C0F511" w14:textId="77777777" w:rsidR="00EA2344" w:rsidRDefault="009D266C" w:rsidP="009D266C">
      <w:pPr>
        <w:spacing w:after="180"/>
        <w:jc w:val="both"/>
        <w:rPr>
          <w:b/>
          <w:bCs/>
        </w:rPr>
      </w:pPr>
      <w:r>
        <w:rPr>
          <w:b/>
          <w:bCs/>
        </w:rPr>
        <w:lastRenderedPageBreak/>
        <w:t>Proposal</w:t>
      </w:r>
      <w:r w:rsidRPr="007F7570">
        <w:rPr>
          <w:b/>
          <w:bCs/>
        </w:rPr>
        <w:t xml:space="preserve"> </w:t>
      </w:r>
      <w:r>
        <w:rPr>
          <w:b/>
          <w:bCs/>
        </w:rPr>
        <w:t>1</w:t>
      </w:r>
      <w:r w:rsidR="00EA2344">
        <w:rPr>
          <w:b/>
          <w:bCs/>
        </w:rPr>
        <w:t>7</w:t>
      </w:r>
      <w:r w:rsidRPr="00256938">
        <w:rPr>
          <w:b/>
          <w:bCs/>
        </w:rPr>
        <w:t xml:space="preserve">: </w:t>
      </w:r>
      <w:r>
        <w:rPr>
          <w:b/>
          <w:bCs/>
        </w:rPr>
        <w:t xml:space="preserve">RAN4 </w:t>
      </w:r>
      <w:r w:rsidR="00200EC5">
        <w:rPr>
          <w:b/>
          <w:bCs/>
        </w:rPr>
        <w:t>shall</w:t>
      </w:r>
      <w:r>
        <w:rPr>
          <w:b/>
          <w:bCs/>
        </w:rPr>
        <w:t xml:space="preserve"> firstly </w:t>
      </w:r>
      <w:r w:rsidR="00200EC5">
        <w:rPr>
          <w:b/>
          <w:bCs/>
        </w:rPr>
        <w:t xml:space="preserve">discuss the </w:t>
      </w:r>
      <w:r>
        <w:rPr>
          <w:b/>
          <w:bCs/>
        </w:rPr>
        <w:t xml:space="preserve">required evaluation scenario, </w:t>
      </w:r>
      <w:r w:rsidR="00200EC5">
        <w:rPr>
          <w:b/>
          <w:bCs/>
        </w:rPr>
        <w:t>which is used to</w:t>
      </w:r>
      <w:r>
        <w:rPr>
          <w:b/>
          <w:bCs/>
        </w:rPr>
        <w:t xml:space="preserve"> perform SLS </w:t>
      </w:r>
      <w:r w:rsidR="00200EC5">
        <w:rPr>
          <w:b/>
          <w:bCs/>
        </w:rPr>
        <w:t>for</w:t>
      </w:r>
      <w:r>
        <w:rPr>
          <w:b/>
          <w:bCs/>
        </w:rPr>
        <w:t xml:space="preserve"> generat</w:t>
      </w:r>
      <w:r w:rsidR="00200EC5">
        <w:rPr>
          <w:b/>
          <w:bCs/>
        </w:rPr>
        <w:t>ing</w:t>
      </w:r>
      <w:r>
        <w:rPr>
          <w:b/>
          <w:bCs/>
        </w:rPr>
        <w:t xml:space="preserve"> the UE received signals from different beam</w:t>
      </w:r>
      <w:r w:rsidR="00F458A3">
        <w:rPr>
          <w:b/>
          <w:bCs/>
        </w:rPr>
        <w:t>s</w:t>
      </w:r>
      <w:r w:rsidR="00200EC5">
        <w:rPr>
          <w:b/>
          <w:bCs/>
        </w:rPr>
        <w:t xml:space="preserve">, in order to obtain the dataset </w:t>
      </w:r>
      <w:r>
        <w:rPr>
          <w:b/>
          <w:bCs/>
        </w:rPr>
        <w:t xml:space="preserve">for AI model training/evaluation. </w:t>
      </w:r>
    </w:p>
    <w:p w14:paraId="00A2EC67" w14:textId="5558BDA4" w:rsidR="009D266C" w:rsidRDefault="00EA2344" w:rsidP="00EA2344">
      <w:pPr>
        <w:spacing w:after="180"/>
        <w:ind w:left="284"/>
        <w:jc w:val="both"/>
        <w:rPr>
          <w:b/>
          <w:bCs/>
          <w:lang w:val="en-AU"/>
        </w:rPr>
      </w:pPr>
      <w:r>
        <w:rPr>
          <w:b/>
          <w:bCs/>
        </w:rPr>
        <w:t xml:space="preserve">- </w:t>
      </w:r>
      <w:r w:rsidR="00F458A3">
        <w:rPr>
          <w:b/>
          <w:bCs/>
          <w:lang w:val="en-AU"/>
        </w:rPr>
        <w:t xml:space="preserve">The evaluation assumption from Table 6.3.1-1 in TR38.843 could be used as the baseline for RAN4 to </w:t>
      </w:r>
      <w:r w:rsidR="00F458A3">
        <w:rPr>
          <w:b/>
          <w:bCs/>
        </w:rPr>
        <w:t>perform SLS for generating the UE received signals from different beams</w:t>
      </w:r>
      <w:r w:rsidR="00F458A3">
        <w:rPr>
          <w:b/>
          <w:bCs/>
          <w:lang w:val="en-AU"/>
        </w:rPr>
        <w:t xml:space="preserve">. </w:t>
      </w:r>
    </w:p>
    <w:p w14:paraId="072F945B" w14:textId="77777777" w:rsidR="00F458A3" w:rsidRDefault="00F458A3" w:rsidP="009D266C">
      <w:pPr>
        <w:spacing w:after="180"/>
        <w:jc w:val="both"/>
        <w:rPr>
          <w:b/>
          <w:bCs/>
          <w:lang w:val="en-AU"/>
        </w:rPr>
      </w:pPr>
    </w:p>
    <w:p w14:paraId="57A67804" w14:textId="55C767F2" w:rsidR="00F458A3" w:rsidRPr="00F458A3" w:rsidRDefault="00F458A3" w:rsidP="009D266C">
      <w:pPr>
        <w:spacing w:after="180"/>
        <w:jc w:val="both"/>
        <w:rPr>
          <w:lang w:val="en-AU"/>
        </w:rPr>
      </w:pPr>
      <w:r w:rsidRPr="00F458A3">
        <w:rPr>
          <w:lang w:val="en-AU"/>
        </w:rPr>
        <w:t>Here we try to simplify the parameters based on the baseline SLS assumptions for AI/ML in beam management evaluations from Table 6.3.1-1 in TR38.843</w:t>
      </w:r>
    </w:p>
    <w:p w14:paraId="2D7D52D4" w14:textId="4115DC8F" w:rsidR="00F458A3" w:rsidRPr="00F458A3" w:rsidRDefault="00F458A3" w:rsidP="00F458A3">
      <w:pPr>
        <w:pStyle w:val="TH"/>
        <w:keepNext w:val="0"/>
        <w:keepLines w:val="0"/>
        <w:widowControl w:val="0"/>
        <w:rPr>
          <w:lang w:val="en-AU"/>
        </w:rPr>
      </w:pPr>
      <w:r w:rsidRPr="00133C49">
        <w:t>Table</w:t>
      </w:r>
      <w:r>
        <w:rPr>
          <w:lang w:val="en-AU"/>
        </w:rPr>
        <w:t xml:space="preserve"> 1</w:t>
      </w:r>
      <w:r w:rsidRPr="00133C49">
        <w:t xml:space="preserve">: </w:t>
      </w:r>
      <w:r>
        <w:rPr>
          <w:lang w:val="en-AU"/>
        </w:rPr>
        <w:t xml:space="preserve">Simplified </w:t>
      </w:r>
      <w:r w:rsidRPr="00133C49">
        <w:t>Baseline System Level Simulation assumptions for</w:t>
      </w:r>
      <w:r w:rsidRPr="00133C49">
        <w:rPr>
          <w:rFonts w:eastAsia="Microsoft YaHei UI"/>
          <w:lang w:eastAsia="zh-CN"/>
        </w:rPr>
        <w:t xml:space="preserve"> </w:t>
      </w:r>
      <w:r>
        <w:rPr>
          <w:rFonts w:eastAsia="Microsoft YaHei UI"/>
          <w:lang w:val="en-AU" w:eastAsia="zh-CN"/>
        </w:rPr>
        <w:t xml:space="preserve">RAN4 to </w:t>
      </w:r>
      <w:r w:rsidRPr="00F458A3">
        <w:rPr>
          <w:rFonts w:eastAsia="Microsoft YaHei UI"/>
          <w:lang w:val="en-AU" w:eastAsia="zh-CN"/>
        </w:rPr>
        <w:t>generat</w:t>
      </w:r>
      <w:r>
        <w:rPr>
          <w:rFonts w:eastAsia="Microsoft YaHei UI"/>
          <w:lang w:val="en-AU" w:eastAsia="zh-CN"/>
        </w:rPr>
        <w:t>e</w:t>
      </w:r>
      <w:r w:rsidRPr="00F458A3">
        <w:rPr>
          <w:rFonts w:eastAsia="Microsoft YaHei UI"/>
          <w:lang w:val="en-AU" w:eastAsia="zh-CN"/>
        </w:rPr>
        <w:t xml:space="preserve"> the UE received signals from different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F458A3" w:rsidRPr="00133C49" w14:paraId="0E252023" w14:textId="77777777" w:rsidTr="0059174B">
        <w:trPr>
          <w:jc w:val="center"/>
        </w:trPr>
        <w:tc>
          <w:tcPr>
            <w:tcW w:w="3284" w:type="dxa"/>
            <w:shd w:val="clear" w:color="auto" w:fill="D9D9D9"/>
          </w:tcPr>
          <w:p w14:paraId="3BDF6329" w14:textId="77777777" w:rsidR="00F458A3" w:rsidRPr="00133C49" w:rsidRDefault="00F458A3" w:rsidP="0059174B">
            <w:pPr>
              <w:pStyle w:val="TAH"/>
              <w:keepNext w:val="0"/>
              <w:keepLines w:val="0"/>
              <w:widowControl w:val="0"/>
              <w:rPr>
                <w:rFonts w:cs="Arial"/>
                <w:szCs w:val="18"/>
              </w:rPr>
            </w:pPr>
            <w:r w:rsidRPr="00133C49">
              <w:rPr>
                <w:rFonts w:cs="Arial"/>
                <w:szCs w:val="18"/>
              </w:rPr>
              <w:t>Parameter</w:t>
            </w:r>
          </w:p>
        </w:tc>
        <w:tc>
          <w:tcPr>
            <w:tcW w:w="5891" w:type="dxa"/>
            <w:shd w:val="clear" w:color="auto" w:fill="D9D9D9"/>
          </w:tcPr>
          <w:p w14:paraId="03EBF510" w14:textId="77777777" w:rsidR="00F458A3" w:rsidRPr="00133C49" w:rsidRDefault="00F458A3" w:rsidP="0059174B">
            <w:pPr>
              <w:pStyle w:val="TAH"/>
              <w:keepNext w:val="0"/>
              <w:keepLines w:val="0"/>
              <w:widowControl w:val="0"/>
              <w:rPr>
                <w:rFonts w:cs="Arial"/>
                <w:szCs w:val="18"/>
              </w:rPr>
            </w:pPr>
            <w:r w:rsidRPr="00133C49">
              <w:rPr>
                <w:rFonts w:cs="Arial"/>
                <w:szCs w:val="18"/>
              </w:rPr>
              <w:t>Value</w:t>
            </w:r>
          </w:p>
        </w:tc>
      </w:tr>
      <w:tr w:rsidR="00F458A3" w:rsidRPr="00133C49" w14:paraId="3DAEFEDD" w14:textId="77777777" w:rsidTr="0059174B">
        <w:trPr>
          <w:jc w:val="center"/>
        </w:trPr>
        <w:tc>
          <w:tcPr>
            <w:tcW w:w="3284" w:type="dxa"/>
          </w:tcPr>
          <w:p w14:paraId="414E9078"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Frequency Range</w:t>
            </w:r>
          </w:p>
        </w:tc>
        <w:tc>
          <w:tcPr>
            <w:tcW w:w="5891" w:type="dxa"/>
          </w:tcPr>
          <w:p w14:paraId="7E091672"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FR2 @ 30 GHz; SCS: 120 kHz</w:t>
            </w:r>
          </w:p>
        </w:tc>
      </w:tr>
      <w:tr w:rsidR="00F458A3" w:rsidRPr="00133C49" w14:paraId="5A7D3BB3" w14:textId="77777777" w:rsidTr="0059174B">
        <w:trPr>
          <w:jc w:val="center"/>
        </w:trPr>
        <w:tc>
          <w:tcPr>
            <w:tcW w:w="3284" w:type="dxa"/>
          </w:tcPr>
          <w:p w14:paraId="7D742A0A"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Deployment</w:t>
            </w:r>
          </w:p>
        </w:tc>
        <w:tc>
          <w:tcPr>
            <w:tcW w:w="5891" w:type="dxa"/>
          </w:tcPr>
          <w:p w14:paraId="6C7DC5F4"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200m ISD, 2-tier model with wrap-around (7 sites, 3 sectors/cells per site)</w:t>
            </w:r>
          </w:p>
          <w:p w14:paraId="30201974"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Other deployment assumption is not precluded</w:t>
            </w:r>
          </w:p>
        </w:tc>
      </w:tr>
      <w:tr w:rsidR="00F458A3" w:rsidRPr="00133C49" w14:paraId="5C1BEEEA" w14:textId="77777777" w:rsidTr="0059174B">
        <w:trPr>
          <w:jc w:val="center"/>
        </w:trPr>
        <w:tc>
          <w:tcPr>
            <w:tcW w:w="3284" w:type="dxa"/>
          </w:tcPr>
          <w:p w14:paraId="11682396"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Channel model</w:t>
            </w:r>
          </w:p>
        </w:tc>
        <w:tc>
          <w:tcPr>
            <w:tcW w:w="5891" w:type="dxa"/>
          </w:tcPr>
          <w:p w14:paraId="6329F7FF"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UMa with distance-dependent LoS probability function defined in Table 7.4.2-1 in TR 38.901.</w:t>
            </w:r>
          </w:p>
        </w:tc>
      </w:tr>
      <w:tr w:rsidR="00F458A3" w:rsidRPr="00133C49" w14:paraId="5F3DB4E4" w14:textId="77777777" w:rsidTr="0059174B">
        <w:trPr>
          <w:jc w:val="center"/>
        </w:trPr>
        <w:tc>
          <w:tcPr>
            <w:tcW w:w="3284" w:type="dxa"/>
          </w:tcPr>
          <w:p w14:paraId="36A97BD2"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System BW</w:t>
            </w:r>
          </w:p>
        </w:tc>
        <w:tc>
          <w:tcPr>
            <w:tcW w:w="5891" w:type="dxa"/>
          </w:tcPr>
          <w:p w14:paraId="1F0007F3"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80MHz</w:t>
            </w:r>
          </w:p>
        </w:tc>
      </w:tr>
      <w:tr w:rsidR="00F458A3" w:rsidRPr="00133C49" w14:paraId="56434286" w14:textId="77777777" w:rsidTr="0059174B">
        <w:trPr>
          <w:jc w:val="center"/>
        </w:trPr>
        <w:tc>
          <w:tcPr>
            <w:tcW w:w="3284" w:type="dxa"/>
          </w:tcPr>
          <w:p w14:paraId="5D5170D5" w14:textId="77777777" w:rsidR="00F458A3" w:rsidRPr="00133C49" w:rsidRDefault="00F458A3" w:rsidP="0059174B">
            <w:pPr>
              <w:pStyle w:val="TAL"/>
              <w:keepNext w:val="0"/>
              <w:keepLines w:val="0"/>
              <w:widowControl w:val="0"/>
              <w:rPr>
                <w:rFonts w:cs="Arial"/>
                <w:szCs w:val="18"/>
              </w:rPr>
            </w:pPr>
            <w:r w:rsidRPr="00133C49">
              <w:rPr>
                <w:rFonts w:cs="Arial"/>
                <w:szCs w:val="18"/>
              </w:rPr>
              <w:t>UE Speed</w:t>
            </w:r>
          </w:p>
        </w:tc>
        <w:tc>
          <w:tcPr>
            <w:tcW w:w="5891" w:type="dxa"/>
          </w:tcPr>
          <w:p w14:paraId="18628BB3"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For spatial domain beam prediction: 3km/h</w:t>
            </w:r>
          </w:p>
          <w:p w14:paraId="17961038" w14:textId="77777777" w:rsidR="00F458A3" w:rsidRPr="00EA2344" w:rsidRDefault="00F458A3" w:rsidP="0059174B">
            <w:pPr>
              <w:pStyle w:val="TAC"/>
              <w:keepNext w:val="0"/>
              <w:keepLines w:val="0"/>
              <w:widowControl w:val="0"/>
              <w:jc w:val="left"/>
              <w:rPr>
                <w:rFonts w:cs="Arial"/>
                <w:strike/>
                <w:szCs w:val="18"/>
              </w:rPr>
            </w:pPr>
            <w:r w:rsidRPr="00133C49">
              <w:rPr>
                <w:rFonts w:cs="Arial"/>
                <w:szCs w:val="18"/>
              </w:rPr>
              <w:t>For time domain beam prediction: 30km/h (baseline),</w:t>
            </w:r>
            <w:r w:rsidRPr="00EA2344">
              <w:rPr>
                <w:rFonts w:cs="Arial"/>
                <w:strike/>
                <w:szCs w:val="18"/>
              </w:rPr>
              <w:t xml:space="preserve"> 60km/h (optional) 90km/h (optional), 120km/h (optional)</w:t>
            </w:r>
          </w:p>
          <w:p w14:paraId="72F9050A" w14:textId="77777777" w:rsidR="00F458A3" w:rsidRPr="00133C49" w:rsidRDefault="00F458A3" w:rsidP="0059174B">
            <w:pPr>
              <w:pStyle w:val="TAC"/>
              <w:keepNext w:val="0"/>
              <w:keepLines w:val="0"/>
              <w:widowControl w:val="0"/>
              <w:jc w:val="left"/>
              <w:rPr>
                <w:rFonts w:cs="Arial"/>
                <w:szCs w:val="18"/>
              </w:rPr>
            </w:pPr>
            <w:r w:rsidRPr="00EA2344">
              <w:rPr>
                <w:rFonts w:cs="Arial"/>
                <w:strike/>
                <w:szCs w:val="18"/>
              </w:rPr>
              <w:t>Other values are not precluded</w:t>
            </w:r>
          </w:p>
        </w:tc>
      </w:tr>
      <w:tr w:rsidR="00F458A3" w:rsidRPr="00133C49" w14:paraId="5AB47B18" w14:textId="77777777" w:rsidTr="0059174B">
        <w:trPr>
          <w:jc w:val="center"/>
        </w:trPr>
        <w:tc>
          <w:tcPr>
            <w:tcW w:w="3284" w:type="dxa"/>
          </w:tcPr>
          <w:p w14:paraId="6D5BEC1D" w14:textId="77777777" w:rsidR="00F458A3" w:rsidRPr="00133C49" w:rsidRDefault="00F458A3" w:rsidP="0059174B">
            <w:pPr>
              <w:pStyle w:val="TAL"/>
              <w:keepNext w:val="0"/>
              <w:keepLines w:val="0"/>
              <w:widowControl w:val="0"/>
              <w:rPr>
                <w:rFonts w:cs="Arial"/>
                <w:szCs w:val="18"/>
              </w:rPr>
            </w:pPr>
            <w:r w:rsidRPr="00133C49">
              <w:rPr>
                <w:rFonts w:cs="Arial"/>
                <w:szCs w:val="18"/>
              </w:rPr>
              <w:t>UE distribution</w:t>
            </w:r>
          </w:p>
        </w:tc>
        <w:tc>
          <w:tcPr>
            <w:tcW w:w="5891" w:type="dxa"/>
          </w:tcPr>
          <w:p w14:paraId="7A7E01C7" w14:textId="77777777" w:rsidR="00F458A3" w:rsidRPr="00EA2344" w:rsidRDefault="00F458A3" w:rsidP="0059174B">
            <w:pPr>
              <w:pStyle w:val="TAC"/>
              <w:keepNext w:val="0"/>
              <w:keepLines w:val="0"/>
              <w:widowControl w:val="0"/>
              <w:jc w:val="left"/>
              <w:rPr>
                <w:rFonts w:cs="Arial"/>
                <w:strike/>
                <w:szCs w:val="18"/>
              </w:rPr>
            </w:pPr>
            <w:r w:rsidRPr="00133C49">
              <w:rPr>
                <w:rFonts w:cs="Arial"/>
                <w:szCs w:val="18"/>
              </w:rPr>
              <w:t xml:space="preserve">10 UEs per sector/cell for system performance related KPI (if supported) [e.g., throughput] </w:t>
            </w:r>
            <w:r w:rsidRPr="00EA2344">
              <w:rPr>
                <w:rFonts w:cs="Arial"/>
                <w:strike/>
                <w:szCs w:val="18"/>
              </w:rPr>
              <w:t>for full buffer traffic (if supported) evaluation (model inference).</w:t>
            </w:r>
          </w:p>
          <w:p w14:paraId="4F172933"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X UEs per sector/cell for system performance related KPI for FTP traffic (if supported) evaluation (model inference).</w:t>
            </w:r>
          </w:p>
          <w:p w14:paraId="469477BF"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 xml:space="preserve">Other values are not precluded. </w:t>
            </w:r>
          </w:p>
          <w:p w14:paraId="48C2BBA5"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Number of UEs per sector/cell during data collection (training/testing) is reported by companies if relevant.</w:t>
            </w:r>
          </w:p>
          <w:p w14:paraId="71A579F0" w14:textId="77777777" w:rsidR="00F458A3" w:rsidRPr="00133C49" w:rsidRDefault="00F458A3" w:rsidP="0059174B">
            <w:pPr>
              <w:pStyle w:val="TAC"/>
              <w:keepNext w:val="0"/>
              <w:keepLines w:val="0"/>
              <w:widowControl w:val="0"/>
              <w:jc w:val="left"/>
              <w:rPr>
                <w:rFonts w:cs="Arial"/>
                <w:szCs w:val="18"/>
              </w:rPr>
            </w:pPr>
          </w:p>
          <w:p w14:paraId="7443D396"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For spatial domain beam prediction (optional to compare different UE distributions assumptions):</w:t>
            </w:r>
          </w:p>
          <w:p w14:paraId="691914CE" w14:textId="77777777" w:rsidR="00F458A3" w:rsidRPr="00EA2344" w:rsidRDefault="00F458A3" w:rsidP="0059174B">
            <w:pPr>
              <w:pStyle w:val="B1"/>
              <w:spacing w:after="0"/>
              <w:rPr>
                <w:rFonts w:ascii="Arial" w:hAnsi="Arial" w:cs="Arial"/>
                <w:strike/>
                <w:sz w:val="18"/>
                <w:szCs w:val="18"/>
              </w:rPr>
            </w:pPr>
            <w:r w:rsidRPr="00EA2344">
              <w:rPr>
                <w:rFonts w:ascii="Arial" w:hAnsi="Arial" w:cs="Arial"/>
                <w:strike/>
                <w:sz w:val="18"/>
                <w:szCs w:val="18"/>
              </w:rPr>
              <w:t>-</w:t>
            </w:r>
            <w:r w:rsidRPr="00EA2344">
              <w:rPr>
                <w:rFonts w:ascii="Arial" w:hAnsi="Arial" w:cs="Arial"/>
                <w:strike/>
                <w:sz w:val="18"/>
                <w:szCs w:val="18"/>
              </w:rPr>
              <w:tab/>
              <w:t>Option 1: 80% indoor ,20% outdoor as in TR 38.901</w:t>
            </w:r>
          </w:p>
          <w:p w14:paraId="024011A9" w14:textId="77777777" w:rsidR="00F458A3" w:rsidRPr="00EA2344" w:rsidRDefault="00F458A3" w:rsidP="0059174B">
            <w:pPr>
              <w:pStyle w:val="B1"/>
              <w:spacing w:after="0"/>
              <w:rPr>
                <w:rFonts w:ascii="Arial" w:hAnsi="Arial" w:cs="Arial"/>
                <w:strike/>
                <w:sz w:val="18"/>
                <w:szCs w:val="18"/>
              </w:rPr>
            </w:pPr>
            <w:r w:rsidRPr="00EA2344">
              <w:rPr>
                <w:rFonts w:ascii="Arial" w:hAnsi="Arial" w:cs="Arial"/>
                <w:strike/>
                <w:sz w:val="18"/>
                <w:szCs w:val="18"/>
              </w:rPr>
              <w:t>-</w:t>
            </w:r>
            <w:r w:rsidRPr="00EA2344">
              <w:rPr>
                <w:rFonts w:ascii="Arial" w:hAnsi="Arial" w:cs="Arial"/>
                <w:strike/>
                <w:sz w:val="18"/>
                <w:szCs w:val="18"/>
              </w:rPr>
              <w:tab/>
              <w:t>Option 2: 100% outdoor</w:t>
            </w:r>
          </w:p>
          <w:p w14:paraId="6EF2264E" w14:textId="77777777" w:rsidR="00F458A3" w:rsidRPr="00133C49" w:rsidRDefault="00F458A3" w:rsidP="0059174B">
            <w:pPr>
              <w:pStyle w:val="TAC"/>
              <w:keepNext w:val="0"/>
              <w:keepLines w:val="0"/>
              <w:widowControl w:val="0"/>
              <w:jc w:val="left"/>
              <w:rPr>
                <w:rFonts w:cs="Arial"/>
                <w:szCs w:val="18"/>
              </w:rPr>
            </w:pPr>
            <w:r w:rsidRPr="00EA2344">
              <w:rPr>
                <w:rFonts w:cs="Arial"/>
                <w:strike/>
                <w:szCs w:val="18"/>
              </w:rPr>
              <w:t>For time domain prediction:</w:t>
            </w:r>
            <w:r w:rsidRPr="00133C49">
              <w:rPr>
                <w:rFonts w:cs="Arial"/>
                <w:szCs w:val="18"/>
              </w:rPr>
              <w:t xml:space="preserve"> 100% outdoor</w:t>
            </w:r>
          </w:p>
        </w:tc>
      </w:tr>
      <w:tr w:rsidR="00F458A3" w:rsidRPr="00133C49" w14:paraId="09081768" w14:textId="77777777" w:rsidTr="0059174B">
        <w:trPr>
          <w:jc w:val="center"/>
        </w:trPr>
        <w:tc>
          <w:tcPr>
            <w:tcW w:w="3284" w:type="dxa"/>
          </w:tcPr>
          <w:p w14:paraId="58E322C1" w14:textId="77777777" w:rsidR="00F458A3" w:rsidRPr="00133C49" w:rsidRDefault="00F458A3" w:rsidP="0059174B">
            <w:pPr>
              <w:pStyle w:val="TAL"/>
              <w:keepNext w:val="0"/>
              <w:keepLines w:val="0"/>
              <w:widowControl w:val="0"/>
              <w:rPr>
                <w:rFonts w:cs="Arial"/>
                <w:szCs w:val="18"/>
              </w:rPr>
            </w:pPr>
            <w:r w:rsidRPr="00133C49">
              <w:rPr>
                <w:rFonts w:cs="Arial"/>
                <w:szCs w:val="18"/>
              </w:rPr>
              <w:t>Transmission Power</w:t>
            </w:r>
          </w:p>
        </w:tc>
        <w:tc>
          <w:tcPr>
            <w:tcW w:w="5891" w:type="dxa"/>
          </w:tcPr>
          <w:p w14:paraId="1CB93A8E"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Maximum Power and Maximum EIRP for base station and UE as given by corresponding scenario in 38.802 (Table A.2.1-1 and Table A.2.1-2)</w:t>
            </w:r>
          </w:p>
        </w:tc>
      </w:tr>
      <w:tr w:rsidR="00F458A3" w:rsidRPr="00133C49" w14:paraId="03C45BBE" w14:textId="77777777" w:rsidTr="0059174B">
        <w:trPr>
          <w:jc w:val="center"/>
        </w:trPr>
        <w:tc>
          <w:tcPr>
            <w:tcW w:w="3284" w:type="dxa"/>
          </w:tcPr>
          <w:p w14:paraId="16769EA4" w14:textId="77777777" w:rsidR="00F458A3" w:rsidRPr="00133C49" w:rsidRDefault="00F458A3" w:rsidP="0059174B">
            <w:pPr>
              <w:pStyle w:val="TAL"/>
              <w:keepNext w:val="0"/>
              <w:keepLines w:val="0"/>
              <w:widowControl w:val="0"/>
              <w:rPr>
                <w:rFonts w:cs="Arial"/>
                <w:szCs w:val="18"/>
              </w:rPr>
            </w:pPr>
            <w:r w:rsidRPr="00133C49">
              <w:rPr>
                <w:rFonts w:cs="Arial"/>
                <w:szCs w:val="18"/>
              </w:rPr>
              <w:t>BS Antenna Configuration</w:t>
            </w:r>
          </w:p>
        </w:tc>
        <w:tc>
          <w:tcPr>
            <w:tcW w:w="5891" w:type="dxa"/>
          </w:tcPr>
          <w:p w14:paraId="5FB0B359" w14:textId="77777777" w:rsidR="00F458A3" w:rsidRPr="00133C49" w:rsidRDefault="00F458A3" w:rsidP="0059174B">
            <w:pPr>
              <w:widowControl w:val="0"/>
              <w:rPr>
                <w:rFonts w:ascii="Arial" w:hAnsi="Arial" w:cs="Arial"/>
                <w:sz w:val="18"/>
                <w:szCs w:val="18"/>
              </w:rPr>
            </w:pPr>
            <w:r w:rsidRPr="00133C49">
              <w:rPr>
                <w:rFonts w:ascii="Arial" w:hAnsi="Arial" w:cs="Arial"/>
                <w:sz w:val="18"/>
                <w:szCs w:val="18"/>
              </w:rPr>
              <w:t>Antenna setup and port layouts at gNB: (4, 8, 2, 1, 1, 1, 1), (dV, dH) = (0.5, 0.5) λ</w:t>
            </w:r>
          </w:p>
          <w:p w14:paraId="18DD38E6"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Other assumptions are not precluded.</w:t>
            </w:r>
          </w:p>
          <w:p w14:paraId="79DC81AE"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 xml:space="preserve"> </w:t>
            </w:r>
          </w:p>
          <w:p w14:paraId="1B67DDE9"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TXRU weights mapping.</w:t>
            </w:r>
          </w:p>
          <w:p w14:paraId="7AB8E41F"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beam selection.</w:t>
            </w:r>
          </w:p>
          <w:p w14:paraId="2214671C"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Number of BS beams: 32 or 64 downlink Tx beams (max number of available beams) at NW side. Other values, e.g., 256 not precluded.</w:t>
            </w:r>
          </w:p>
        </w:tc>
      </w:tr>
      <w:tr w:rsidR="00F458A3" w:rsidRPr="00133C49" w14:paraId="70F4DCD9" w14:textId="77777777" w:rsidTr="0059174B">
        <w:trPr>
          <w:jc w:val="center"/>
        </w:trPr>
        <w:tc>
          <w:tcPr>
            <w:tcW w:w="3284" w:type="dxa"/>
          </w:tcPr>
          <w:p w14:paraId="1F002ED7"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BS Antenna radiation pattern</w:t>
            </w:r>
          </w:p>
        </w:tc>
        <w:tc>
          <w:tcPr>
            <w:tcW w:w="5891" w:type="dxa"/>
          </w:tcPr>
          <w:p w14:paraId="6511A507" w14:textId="77777777" w:rsidR="00F458A3" w:rsidRPr="00133C49" w:rsidRDefault="00F458A3" w:rsidP="0059174B">
            <w:pPr>
              <w:pStyle w:val="TAC"/>
              <w:keepNext w:val="0"/>
              <w:keepLines w:val="0"/>
              <w:widowControl w:val="0"/>
              <w:jc w:val="left"/>
              <w:rPr>
                <w:rFonts w:cs="Arial"/>
                <w:szCs w:val="18"/>
              </w:rPr>
            </w:pPr>
            <w:r w:rsidRPr="00133C49">
              <w:rPr>
                <w:rFonts w:eastAsia="Microsoft YaHei UI" w:cs="Arial"/>
                <w:szCs w:val="18"/>
              </w:rPr>
              <w:t>TR 38.802 Table A.2.1-6, Table A.2.1-7</w:t>
            </w:r>
          </w:p>
        </w:tc>
      </w:tr>
      <w:tr w:rsidR="00F458A3" w:rsidRPr="00133C49" w14:paraId="7111DD3F" w14:textId="77777777" w:rsidTr="0059174B">
        <w:trPr>
          <w:jc w:val="center"/>
        </w:trPr>
        <w:tc>
          <w:tcPr>
            <w:tcW w:w="3284" w:type="dxa"/>
          </w:tcPr>
          <w:p w14:paraId="7CC972D4"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UE Antenna Configuration</w:t>
            </w:r>
          </w:p>
        </w:tc>
        <w:tc>
          <w:tcPr>
            <w:tcW w:w="5891" w:type="dxa"/>
          </w:tcPr>
          <w:p w14:paraId="574734E9"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Antenna setup and port layouts at UE: (1, 4, 2, 1, 2, 1, 1), 2 panels (left, right)</w:t>
            </w:r>
          </w:p>
          <w:p w14:paraId="61C5BF43"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Other assumptions are not precluded</w:t>
            </w:r>
          </w:p>
          <w:p w14:paraId="7A474767" w14:textId="77777777" w:rsidR="00F458A3" w:rsidRPr="00133C49" w:rsidRDefault="00F458A3" w:rsidP="0059174B">
            <w:pPr>
              <w:pStyle w:val="TAC"/>
              <w:keepNext w:val="0"/>
              <w:keepLines w:val="0"/>
              <w:widowControl w:val="0"/>
              <w:jc w:val="left"/>
              <w:rPr>
                <w:rFonts w:cs="Arial"/>
                <w:szCs w:val="18"/>
              </w:rPr>
            </w:pPr>
          </w:p>
          <w:p w14:paraId="1B8B20FF"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TXRU weights mapping.</w:t>
            </w:r>
          </w:p>
          <w:p w14:paraId="437DA3BD"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beam and panel selection.</w:t>
            </w:r>
          </w:p>
          <w:p w14:paraId="45FF5FFA"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Number of UE beams: 4 or 8 downlink Rx beams (max number of available beams) per UE panel at UE side. Other values, e.g., 16 not precluded.</w:t>
            </w:r>
          </w:p>
        </w:tc>
      </w:tr>
      <w:tr w:rsidR="00F458A3" w:rsidRPr="00133C49" w14:paraId="7F5B3F98" w14:textId="77777777" w:rsidTr="0059174B">
        <w:trPr>
          <w:jc w:val="center"/>
        </w:trPr>
        <w:tc>
          <w:tcPr>
            <w:tcW w:w="3284" w:type="dxa"/>
          </w:tcPr>
          <w:p w14:paraId="5561BB83"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UE Antenna radiation pattern</w:t>
            </w:r>
          </w:p>
        </w:tc>
        <w:tc>
          <w:tcPr>
            <w:tcW w:w="5891" w:type="dxa"/>
          </w:tcPr>
          <w:p w14:paraId="216373B9"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TR 38.802 Table A.2.1-8, Table A.2.1-10</w:t>
            </w:r>
          </w:p>
        </w:tc>
      </w:tr>
      <w:tr w:rsidR="00F458A3" w:rsidRPr="00133C49" w14:paraId="6CFBA620" w14:textId="77777777" w:rsidTr="0059174B">
        <w:trPr>
          <w:jc w:val="center"/>
        </w:trPr>
        <w:tc>
          <w:tcPr>
            <w:tcW w:w="3284" w:type="dxa"/>
          </w:tcPr>
          <w:p w14:paraId="6AA39DAE"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Beam correspondence</w:t>
            </w:r>
          </w:p>
        </w:tc>
        <w:tc>
          <w:tcPr>
            <w:tcW w:w="5891" w:type="dxa"/>
          </w:tcPr>
          <w:p w14:paraId="21E518F8"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beam correspondence assumptions (in accordance to the two types agreed in RAN4)</w:t>
            </w:r>
          </w:p>
        </w:tc>
      </w:tr>
      <w:tr w:rsidR="00F458A3" w:rsidRPr="00EA2344" w14:paraId="7C2B5421" w14:textId="77777777" w:rsidTr="0059174B">
        <w:trPr>
          <w:jc w:val="center"/>
        </w:trPr>
        <w:tc>
          <w:tcPr>
            <w:tcW w:w="3284" w:type="dxa"/>
          </w:tcPr>
          <w:p w14:paraId="0D211722"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t>Link adaptation</w:t>
            </w:r>
          </w:p>
        </w:tc>
        <w:tc>
          <w:tcPr>
            <w:tcW w:w="5891" w:type="dxa"/>
          </w:tcPr>
          <w:p w14:paraId="4981306B"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Based on CSI-RS</w:t>
            </w:r>
          </w:p>
        </w:tc>
      </w:tr>
      <w:tr w:rsidR="00F458A3" w:rsidRPr="00EA2344" w14:paraId="72CC76EB" w14:textId="77777777" w:rsidTr="0059174B">
        <w:trPr>
          <w:jc w:val="center"/>
        </w:trPr>
        <w:tc>
          <w:tcPr>
            <w:tcW w:w="3284" w:type="dxa"/>
          </w:tcPr>
          <w:p w14:paraId="25477F55"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lastRenderedPageBreak/>
              <w:t>Traffic Model</w:t>
            </w:r>
          </w:p>
        </w:tc>
        <w:tc>
          <w:tcPr>
            <w:tcW w:w="5891" w:type="dxa"/>
          </w:tcPr>
          <w:p w14:paraId="42ECB7C5" w14:textId="77777777" w:rsidR="00F458A3" w:rsidRPr="00EA2344" w:rsidRDefault="00F458A3" w:rsidP="0059174B">
            <w:pPr>
              <w:pStyle w:val="TAC"/>
              <w:widowControl w:val="0"/>
              <w:jc w:val="left"/>
              <w:rPr>
                <w:rFonts w:cs="Arial"/>
                <w:strike/>
                <w:szCs w:val="18"/>
              </w:rPr>
            </w:pPr>
            <w:r w:rsidRPr="00EA2344">
              <w:rPr>
                <w:rFonts w:cs="Arial"/>
                <w:strike/>
                <w:szCs w:val="18"/>
              </w:rPr>
              <w:t>For system performance related KPI (if supported) evaluation (model inference), companies report either of the following traffic model:</w:t>
            </w:r>
          </w:p>
          <w:p w14:paraId="0E52DCE2" w14:textId="77777777" w:rsidR="00F458A3" w:rsidRPr="00EA2344" w:rsidRDefault="00F458A3" w:rsidP="0059174B">
            <w:pPr>
              <w:pStyle w:val="TAC"/>
              <w:widowControl w:val="0"/>
              <w:jc w:val="left"/>
              <w:rPr>
                <w:rFonts w:cs="Arial"/>
                <w:strike/>
                <w:szCs w:val="18"/>
              </w:rPr>
            </w:pPr>
            <w:r w:rsidRPr="00EA2344">
              <w:rPr>
                <w:rFonts w:cs="Arial"/>
                <w:strike/>
                <w:szCs w:val="18"/>
              </w:rPr>
              <w:t xml:space="preserve">    Option 1: Full buffer</w:t>
            </w:r>
          </w:p>
          <w:p w14:paraId="1BF07530"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 xml:space="preserve">    Option 2: FTP model with detail assumptions (e.g., FTP model 1, FTP model 3)</w:t>
            </w:r>
          </w:p>
        </w:tc>
      </w:tr>
      <w:tr w:rsidR="00F458A3" w:rsidRPr="00133C49" w14:paraId="28560712" w14:textId="77777777" w:rsidTr="0059174B">
        <w:trPr>
          <w:jc w:val="center"/>
        </w:trPr>
        <w:tc>
          <w:tcPr>
            <w:tcW w:w="3284" w:type="dxa"/>
          </w:tcPr>
          <w:p w14:paraId="28FB1653" w14:textId="77777777" w:rsidR="00F458A3" w:rsidRPr="00133C49" w:rsidRDefault="00F458A3" w:rsidP="0059174B">
            <w:pPr>
              <w:pStyle w:val="TAL"/>
              <w:keepNext w:val="0"/>
              <w:keepLines w:val="0"/>
              <w:widowControl w:val="0"/>
              <w:rPr>
                <w:rFonts w:cs="Arial"/>
                <w:szCs w:val="18"/>
              </w:rPr>
            </w:pPr>
            <w:r w:rsidRPr="00133C49">
              <w:rPr>
                <w:rFonts w:cs="Arial"/>
                <w:szCs w:val="18"/>
              </w:rPr>
              <w:t>Inter-panel calibration for UE</w:t>
            </w:r>
          </w:p>
        </w:tc>
        <w:tc>
          <w:tcPr>
            <w:tcW w:w="5891" w:type="dxa"/>
          </w:tcPr>
          <w:p w14:paraId="439438DB"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Ideal, non-ideal following 38.802 (optional) – Explain any errors</w:t>
            </w:r>
          </w:p>
        </w:tc>
      </w:tr>
      <w:tr w:rsidR="00F458A3" w:rsidRPr="00EA2344" w14:paraId="09305688" w14:textId="77777777" w:rsidTr="0059174B">
        <w:trPr>
          <w:jc w:val="center"/>
        </w:trPr>
        <w:tc>
          <w:tcPr>
            <w:tcW w:w="3284" w:type="dxa"/>
          </w:tcPr>
          <w:p w14:paraId="075A0B65"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t>Control and RS overhead</w:t>
            </w:r>
          </w:p>
        </w:tc>
        <w:tc>
          <w:tcPr>
            <w:tcW w:w="5891" w:type="dxa"/>
          </w:tcPr>
          <w:p w14:paraId="2473CA9B"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Companies report details of the assumptions</w:t>
            </w:r>
          </w:p>
        </w:tc>
      </w:tr>
      <w:tr w:rsidR="00F458A3" w:rsidRPr="00EA2344" w14:paraId="19F304C7" w14:textId="77777777" w:rsidTr="0059174B">
        <w:trPr>
          <w:jc w:val="center"/>
        </w:trPr>
        <w:tc>
          <w:tcPr>
            <w:tcW w:w="3284" w:type="dxa"/>
          </w:tcPr>
          <w:p w14:paraId="1E74580E"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t>Control channel decoding</w:t>
            </w:r>
          </w:p>
        </w:tc>
        <w:tc>
          <w:tcPr>
            <w:tcW w:w="5891" w:type="dxa"/>
          </w:tcPr>
          <w:p w14:paraId="7062D0D9"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Ideal or Non-ideal (Companies explain how it is modelled)</w:t>
            </w:r>
          </w:p>
        </w:tc>
      </w:tr>
      <w:tr w:rsidR="00F458A3" w:rsidRPr="00EA2344" w14:paraId="13A3848F" w14:textId="77777777" w:rsidTr="0059174B">
        <w:trPr>
          <w:jc w:val="center"/>
        </w:trPr>
        <w:tc>
          <w:tcPr>
            <w:tcW w:w="3284" w:type="dxa"/>
          </w:tcPr>
          <w:p w14:paraId="1B0B0828"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t>UE receiver type</w:t>
            </w:r>
          </w:p>
        </w:tc>
        <w:tc>
          <w:tcPr>
            <w:tcW w:w="5891" w:type="dxa"/>
          </w:tcPr>
          <w:p w14:paraId="1144B369"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MMSE-IRC as the baseline, other advanced receiver is not precluded</w:t>
            </w:r>
          </w:p>
        </w:tc>
      </w:tr>
      <w:tr w:rsidR="00F458A3" w:rsidRPr="00EA2344" w14:paraId="0B8A0A6D" w14:textId="77777777" w:rsidTr="0059174B">
        <w:trPr>
          <w:jc w:val="center"/>
        </w:trPr>
        <w:tc>
          <w:tcPr>
            <w:tcW w:w="3284" w:type="dxa"/>
          </w:tcPr>
          <w:p w14:paraId="03212B62"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t>BF scheme</w:t>
            </w:r>
          </w:p>
        </w:tc>
        <w:tc>
          <w:tcPr>
            <w:tcW w:w="5891" w:type="dxa"/>
          </w:tcPr>
          <w:p w14:paraId="2A8A0261"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Companies to explain what scheme is used</w:t>
            </w:r>
          </w:p>
        </w:tc>
      </w:tr>
      <w:tr w:rsidR="00F458A3" w:rsidRPr="00EA2344" w14:paraId="2C5BCB66" w14:textId="77777777" w:rsidTr="0059174B">
        <w:trPr>
          <w:jc w:val="center"/>
        </w:trPr>
        <w:tc>
          <w:tcPr>
            <w:tcW w:w="3284" w:type="dxa"/>
          </w:tcPr>
          <w:p w14:paraId="49BEB124"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t>Transmission scheme</w:t>
            </w:r>
          </w:p>
        </w:tc>
        <w:tc>
          <w:tcPr>
            <w:tcW w:w="5891" w:type="dxa"/>
          </w:tcPr>
          <w:p w14:paraId="339E9F1A"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Multi-antenna port transmission schemes</w:t>
            </w:r>
          </w:p>
          <w:p w14:paraId="674A66EF"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Note: Companies explain details of the using transmission scheme.</w:t>
            </w:r>
          </w:p>
        </w:tc>
      </w:tr>
      <w:tr w:rsidR="00F458A3" w:rsidRPr="00EA2344" w14:paraId="11D4C9BD" w14:textId="77777777" w:rsidTr="0059174B">
        <w:trPr>
          <w:jc w:val="center"/>
        </w:trPr>
        <w:tc>
          <w:tcPr>
            <w:tcW w:w="3284" w:type="dxa"/>
          </w:tcPr>
          <w:p w14:paraId="5896C319"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t>Other simulation assumptions</w:t>
            </w:r>
          </w:p>
        </w:tc>
        <w:tc>
          <w:tcPr>
            <w:tcW w:w="5891" w:type="dxa"/>
          </w:tcPr>
          <w:p w14:paraId="2AC77505"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Companies to explain serving TRP selection</w:t>
            </w:r>
          </w:p>
          <w:p w14:paraId="40E0F99D"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Companies to explain scheduling algorithm</w:t>
            </w:r>
          </w:p>
        </w:tc>
      </w:tr>
      <w:tr w:rsidR="00F458A3" w:rsidRPr="00EA2344" w14:paraId="4B5BC0CC" w14:textId="77777777" w:rsidTr="0059174B">
        <w:trPr>
          <w:jc w:val="center"/>
        </w:trPr>
        <w:tc>
          <w:tcPr>
            <w:tcW w:w="3284" w:type="dxa"/>
          </w:tcPr>
          <w:p w14:paraId="2B4C1900"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t>Other potential impairments</w:t>
            </w:r>
          </w:p>
        </w:tc>
        <w:tc>
          <w:tcPr>
            <w:tcW w:w="5891" w:type="dxa"/>
          </w:tcPr>
          <w:p w14:paraId="2167D777"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Not modelled (assumed ideal).</w:t>
            </w:r>
          </w:p>
          <w:p w14:paraId="27C1A821" w14:textId="77777777" w:rsidR="00F458A3" w:rsidRPr="00EA2344" w:rsidRDefault="00F458A3" w:rsidP="0059174B">
            <w:pPr>
              <w:pStyle w:val="TAC"/>
              <w:keepNext w:val="0"/>
              <w:keepLines w:val="0"/>
              <w:widowControl w:val="0"/>
              <w:jc w:val="left"/>
              <w:rPr>
                <w:rFonts w:cs="Arial"/>
                <w:strike/>
                <w:szCs w:val="18"/>
              </w:rPr>
            </w:pPr>
            <w:r w:rsidRPr="00EA2344">
              <w:rPr>
                <w:rFonts w:cs="Arial"/>
                <w:strike/>
                <w:szCs w:val="18"/>
              </w:rPr>
              <w:t>If impairments are included, companies will report the details of the assumed impairments</w:t>
            </w:r>
          </w:p>
        </w:tc>
      </w:tr>
      <w:tr w:rsidR="00F458A3" w:rsidRPr="00133C49" w14:paraId="4970DB0D" w14:textId="77777777" w:rsidTr="0059174B">
        <w:trPr>
          <w:jc w:val="center"/>
        </w:trPr>
        <w:tc>
          <w:tcPr>
            <w:tcW w:w="3284" w:type="dxa"/>
          </w:tcPr>
          <w:p w14:paraId="1A001E8A" w14:textId="77777777" w:rsidR="00F458A3" w:rsidRPr="00133C49" w:rsidRDefault="00F458A3" w:rsidP="0059174B">
            <w:pPr>
              <w:pStyle w:val="TAL"/>
              <w:keepNext w:val="0"/>
              <w:keepLines w:val="0"/>
              <w:widowControl w:val="0"/>
              <w:rPr>
                <w:rFonts w:cs="Arial"/>
                <w:szCs w:val="18"/>
              </w:rPr>
            </w:pPr>
            <w:r w:rsidRPr="00133C49">
              <w:rPr>
                <w:rFonts w:cs="Arial"/>
                <w:szCs w:val="18"/>
              </w:rPr>
              <w:t>BS Tx Power</w:t>
            </w:r>
          </w:p>
        </w:tc>
        <w:tc>
          <w:tcPr>
            <w:tcW w:w="5891" w:type="dxa"/>
          </w:tcPr>
          <w:p w14:paraId="11A0521A"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40 dBm (baseline)</w:t>
            </w:r>
          </w:p>
          <w:p w14:paraId="4E7A6B3D"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Other values (e.g., 34 dBm) not precluded</w:t>
            </w:r>
          </w:p>
        </w:tc>
      </w:tr>
      <w:tr w:rsidR="00F458A3" w:rsidRPr="00133C49" w14:paraId="43496754" w14:textId="77777777" w:rsidTr="0059174B">
        <w:trPr>
          <w:jc w:val="center"/>
        </w:trPr>
        <w:tc>
          <w:tcPr>
            <w:tcW w:w="3284" w:type="dxa"/>
          </w:tcPr>
          <w:p w14:paraId="09905E0A" w14:textId="77777777" w:rsidR="00F458A3" w:rsidRPr="00133C49" w:rsidRDefault="00F458A3" w:rsidP="0059174B">
            <w:pPr>
              <w:pStyle w:val="TAL"/>
              <w:keepNext w:val="0"/>
              <w:keepLines w:val="0"/>
              <w:widowControl w:val="0"/>
              <w:rPr>
                <w:rFonts w:cs="Arial"/>
                <w:szCs w:val="18"/>
              </w:rPr>
            </w:pPr>
            <w:r w:rsidRPr="00133C49">
              <w:rPr>
                <w:rFonts w:cs="Arial"/>
                <w:szCs w:val="18"/>
              </w:rPr>
              <w:t>Maximum UE Tx Power</w:t>
            </w:r>
          </w:p>
        </w:tc>
        <w:tc>
          <w:tcPr>
            <w:tcW w:w="5891" w:type="dxa"/>
          </w:tcPr>
          <w:p w14:paraId="027450B8"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23 dBm</w:t>
            </w:r>
          </w:p>
        </w:tc>
      </w:tr>
      <w:tr w:rsidR="00F458A3" w:rsidRPr="00133C49" w14:paraId="5FBF919A" w14:textId="77777777" w:rsidTr="0059174B">
        <w:trPr>
          <w:jc w:val="center"/>
        </w:trPr>
        <w:tc>
          <w:tcPr>
            <w:tcW w:w="3284" w:type="dxa"/>
          </w:tcPr>
          <w:p w14:paraId="720DDC1B" w14:textId="77777777" w:rsidR="00F458A3" w:rsidRPr="00133C49" w:rsidRDefault="00F458A3" w:rsidP="0059174B">
            <w:pPr>
              <w:pStyle w:val="TAL"/>
              <w:keepNext w:val="0"/>
              <w:keepLines w:val="0"/>
              <w:widowControl w:val="0"/>
              <w:rPr>
                <w:rFonts w:cs="Arial"/>
                <w:szCs w:val="18"/>
              </w:rPr>
            </w:pPr>
            <w:r w:rsidRPr="00133C49">
              <w:rPr>
                <w:rFonts w:cs="Arial"/>
                <w:szCs w:val="18"/>
              </w:rPr>
              <w:t>BS receiver Noise Figure</w:t>
            </w:r>
          </w:p>
        </w:tc>
        <w:tc>
          <w:tcPr>
            <w:tcW w:w="5891" w:type="dxa"/>
          </w:tcPr>
          <w:p w14:paraId="18C1D971"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7 dB</w:t>
            </w:r>
          </w:p>
        </w:tc>
      </w:tr>
      <w:tr w:rsidR="00F458A3" w:rsidRPr="00133C49" w14:paraId="1E4E0FCD" w14:textId="77777777" w:rsidTr="0059174B">
        <w:trPr>
          <w:jc w:val="center"/>
        </w:trPr>
        <w:tc>
          <w:tcPr>
            <w:tcW w:w="3284" w:type="dxa"/>
          </w:tcPr>
          <w:p w14:paraId="53419AB5" w14:textId="77777777" w:rsidR="00F458A3" w:rsidRPr="00133C49" w:rsidRDefault="00F458A3" w:rsidP="0059174B">
            <w:pPr>
              <w:pStyle w:val="TAL"/>
              <w:keepNext w:val="0"/>
              <w:keepLines w:val="0"/>
              <w:widowControl w:val="0"/>
              <w:rPr>
                <w:rFonts w:cs="Arial"/>
                <w:szCs w:val="18"/>
              </w:rPr>
            </w:pPr>
            <w:r w:rsidRPr="00133C49">
              <w:rPr>
                <w:rFonts w:cs="Arial"/>
                <w:szCs w:val="18"/>
              </w:rPr>
              <w:t>UE receiver Noise Figure</w:t>
            </w:r>
          </w:p>
        </w:tc>
        <w:tc>
          <w:tcPr>
            <w:tcW w:w="5891" w:type="dxa"/>
          </w:tcPr>
          <w:p w14:paraId="16D902D3"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10 dB</w:t>
            </w:r>
          </w:p>
        </w:tc>
      </w:tr>
      <w:tr w:rsidR="00F458A3" w:rsidRPr="00133C49" w14:paraId="13FB9A2F" w14:textId="77777777" w:rsidTr="0059174B">
        <w:trPr>
          <w:jc w:val="center"/>
        </w:trPr>
        <w:tc>
          <w:tcPr>
            <w:tcW w:w="3284" w:type="dxa"/>
          </w:tcPr>
          <w:p w14:paraId="33C0F953" w14:textId="77777777" w:rsidR="00F458A3" w:rsidRPr="00133C49" w:rsidRDefault="00F458A3" w:rsidP="0059174B">
            <w:pPr>
              <w:pStyle w:val="TAL"/>
              <w:keepNext w:val="0"/>
              <w:keepLines w:val="0"/>
              <w:widowControl w:val="0"/>
              <w:rPr>
                <w:rFonts w:cs="Arial"/>
                <w:szCs w:val="18"/>
              </w:rPr>
            </w:pPr>
            <w:r w:rsidRPr="00133C49">
              <w:rPr>
                <w:rFonts w:cs="Arial"/>
                <w:szCs w:val="18"/>
              </w:rPr>
              <w:t>Inter site distance</w:t>
            </w:r>
          </w:p>
        </w:tc>
        <w:tc>
          <w:tcPr>
            <w:tcW w:w="5891" w:type="dxa"/>
          </w:tcPr>
          <w:p w14:paraId="0D29B46E"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200 m</w:t>
            </w:r>
          </w:p>
        </w:tc>
      </w:tr>
      <w:tr w:rsidR="00F458A3" w:rsidRPr="00133C49" w14:paraId="336ACF0A" w14:textId="77777777" w:rsidTr="0059174B">
        <w:trPr>
          <w:jc w:val="center"/>
        </w:trPr>
        <w:tc>
          <w:tcPr>
            <w:tcW w:w="3284" w:type="dxa"/>
          </w:tcPr>
          <w:p w14:paraId="3656B5B9" w14:textId="77777777" w:rsidR="00F458A3" w:rsidRPr="00133C49" w:rsidRDefault="00F458A3" w:rsidP="0059174B">
            <w:pPr>
              <w:pStyle w:val="TAL"/>
              <w:keepNext w:val="0"/>
              <w:keepLines w:val="0"/>
              <w:widowControl w:val="0"/>
              <w:rPr>
                <w:rFonts w:cs="Arial"/>
                <w:szCs w:val="18"/>
              </w:rPr>
            </w:pPr>
            <w:r w:rsidRPr="00133C49">
              <w:rPr>
                <w:rFonts w:cs="Arial"/>
                <w:szCs w:val="18"/>
              </w:rPr>
              <w:t>BS Antenna height</w:t>
            </w:r>
          </w:p>
        </w:tc>
        <w:tc>
          <w:tcPr>
            <w:tcW w:w="5891" w:type="dxa"/>
          </w:tcPr>
          <w:p w14:paraId="378639F9"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25 m</w:t>
            </w:r>
          </w:p>
        </w:tc>
      </w:tr>
      <w:tr w:rsidR="00F458A3" w:rsidRPr="00133C49" w14:paraId="25AAFC16" w14:textId="77777777" w:rsidTr="0059174B">
        <w:trPr>
          <w:jc w:val="center"/>
        </w:trPr>
        <w:tc>
          <w:tcPr>
            <w:tcW w:w="3284" w:type="dxa"/>
          </w:tcPr>
          <w:p w14:paraId="23957459" w14:textId="77777777" w:rsidR="00F458A3" w:rsidRPr="00133C49" w:rsidRDefault="00F458A3" w:rsidP="0059174B">
            <w:pPr>
              <w:pStyle w:val="TAL"/>
              <w:keepNext w:val="0"/>
              <w:keepLines w:val="0"/>
              <w:widowControl w:val="0"/>
              <w:rPr>
                <w:rFonts w:cs="Arial"/>
                <w:szCs w:val="18"/>
              </w:rPr>
            </w:pPr>
            <w:r w:rsidRPr="00133C49">
              <w:rPr>
                <w:rFonts w:cs="Arial"/>
                <w:szCs w:val="18"/>
              </w:rPr>
              <w:t>UE Antenna height</w:t>
            </w:r>
          </w:p>
        </w:tc>
        <w:tc>
          <w:tcPr>
            <w:tcW w:w="5891" w:type="dxa"/>
          </w:tcPr>
          <w:p w14:paraId="379D3946"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1.5 m</w:t>
            </w:r>
          </w:p>
        </w:tc>
      </w:tr>
      <w:tr w:rsidR="00F458A3" w:rsidRPr="00133C49" w14:paraId="4495B526" w14:textId="77777777" w:rsidTr="0059174B">
        <w:trPr>
          <w:jc w:val="center"/>
        </w:trPr>
        <w:tc>
          <w:tcPr>
            <w:tcW w:w="3284" w:type="dxa"/>
          </w:tcPr>
          <w:p w14:paraId="2B95A0AD" w14:textId="77777777" w:rsidR="00F458A3" w:rsidRPr="00133C49" w:rsidRDefault="00F458A3" w:rsidP="0059174B">
            <w:pPr>
              <w:pStyle w:val="TAL"/>
              <w:keepNext w:val="0"/>
              <w:keepLines w:val="0"/>
              <w:widowControl w:val="0"/>
              <w:rPr>
                <w:rFonts w:cs="Arial"/>
                <w:szCs w:val="18"/>
              </w:rPr>
            </w:pPr>
            <w:r w:rsidRPr="00133C49">
              <w:rPr>
                <w:rFonts w:cs="Arial"/>
                <w:szCs w:val="18"/>
              </w:rPr>
              <w:t>Car penetration Loss</w:t>
            </w:r>
          </w:p>
        </w:tc>
        <w:tc>
          <w:tcPr>
            <w:tcW w:w="5891" w:type="dxa"/>
          </w:tcPr>
          <w:p w14:paraId="2641C7AB"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38.901, sec 7.4.3.2: μ = 9 dB, σp = 5 dB</w:t>
            </w:r>
          </w:p>
        </w:tc>
      </w:tr>
      <w:tr w:rsidR="00F458A3" w:rsidRPr="00133C49" w14:paraId="0192CF7E" w14:textId="77777777" w:rsidTr="0059174B">
        <w:trPr>
          <w:jc w:val="center"/>
        </w:trPr>
        <w:tc>
          <w:tcPr>
            <w:tcW w:w="3284" w:type="dxa"/>
          </w:tcPr>
          <w:p w14:paraId="3E535E54" w14:textId="77777777" w:rsidR="00F458A3" w:rsidRPr="00133C49" w:rsidRDefault="00F458A3" w:rsidP="0059174B">
            <w:pPr>
              <w:pStyle w:val="TAL"/>
              <w:keepNext w:val="0"/>
              <w:keepLines w:val="0"/>
              <w:widowControl w:val="0"/>
              <w:rPr>
                <w:rFonts w:cs="Arial"/>
                <w:szCs w:val="18"/>
              </w:rPr>
            </w:pPr>
            <w:r w:rsidRPr="00133C49">
              <w:rPr>
                <w:rFonts w:cs="Arial"/>
                <w:szCs w:val="18"/>
              </w:rPr>
              <w:t>UE measurements/reports</w:t>
            </w:r>
          </w:p>
        </w:tc>
        <w:tc>
          <w:tcPr>
            <w:tcW w:w="5891" w:type="dxa"/>
          </w:tcPr>
          <w:p w14:paraId="1F568918"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 xml:space="preserve">At least for Temporal Downlink beam prediction: </w:t>
            </w:r>
          </w:p>
          <w:p w14:paraId="55D6299F" w14:textId="77777777" w:rsidR="00F458A3" w:rsidRPr="00133C49" w:rsidRDefault="00F458A3" w:rsidP="0059174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Periodicity of time instance for each measurement/report in T1: 20ms, 40ms, 80ms, [100ms], 160ms, [960ms]. Other values can be reported.</w:t>
            </w:r>
          </w:p>
          <w:p w14:paraId="140792AE" w14:textId="77777777" w:rsidR="00F458A3" w:rsidRPr="00133C49" w:rsidRDefault="00F458A3" w:rsidP="0059174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Number of time instances for measurement/report in T1 can be reported. Time instance(s) for prediction can be reported.</w:t>
            </w:r>
          </w:p>
        </w:tc>
      </w:tr>
      <w:tr w:rsidR="00F458A3" w:rsidRPr="00133C49" w14:paraId="1D5FD769" w14:textId="77777777" w:rsidTr="0059174B">
        <w:trPr>
          <w:jc w:val="center"/>
        </w:trPr>
        <w:tc>
          <w:tcPr>
            <w:tcW w:w="3284" w:type="dxa"/>
          </w:tcPr>
          <w:p w14:paraId="782EC3AD" w14:textId="77777777" w:rsidR="00F458A3" w:rsidRPr="00133C49" w:rsidRDefault="00F458A3" w:rsidP="0059174B">
            <w:pPr>
              <w:pStyle w:val="TAL"/>
              <w:keepNext w:val="0"/>
              <w:keepLines w:val="0"/>
              <w:widowControl w:val="0"/>
              <w:rPr>
                <w:rFonts w:cs="Arial"/>
                <w:szCs w:val="18"/>
              </w:rPr>
            </w:pPr>
            <w:r w:rsidRPr="00133C49">
              <w:rPr>
                <w:rFonts w:cs="Arial"/>
                <w:szCs w:val="18"/>
              </w:rPr>
              <w:t>Scenario</w:t>
            </w:r>
          </w:p>
        </w:tc>
        <w:tc>
          <w:tcPr>
            <w:tcW w:w="5891" w:type="dxa"/>
          </w:tcPr>
          <w:p w14:paraId="3515B8D0"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 xml:space="preserve">Dense Urban (macro-layer only, TR 38.913) is the basic scenario for dataset generation and performance evaluation. Other scenarios are not precluded. </w:t>
            </w:r>
          </w:p>
        </w:tc>
      </w:tr>
      <w:tr w:rsidR="00F458A3" w:rsidRPr="00133C49" w14:paraId="7A78750E" w14:textId="77777777" w:rsidTr="0059174B">
        <w:trPr>
          <w:jc w:val="center"/>
        </w:trPr>
        <w:tc>
          <w:tcPr>
            <w:tcW w:w="3284" w:type="dxa"/>
          </w:tcPr>
          <w:p w14:paraId="00D79471" w14:textId="77777777" w:rsidR="00F458A3" w:rsidRPr="00133C49" w:rsidRDefault="00F458A3" w:rsidP="0059174B">
            <w:pPr>
              <w:pStyle w:val="TAL"/>
              <w:keepNext w:val="0"/>
              <w:keepLines w:val="0"/>
              <w:widowControl w:val="0"/>
              <w:rPr>
                <w:rFonts w:cs="Arial"/>
                <w:szCs w:val="18"/>
              </w:rPr>
            </w:pPr>
            <w:r w:rsidRPr="00133C49">
              <w:rPr>
                <w:rFonts w:cs="Arial"/>
                <w:szCs w:val="18"/>
              </w:rPr>
              <w:t xml:space="preserve">Spatial consistency </w:t>
            </w:r>
          </w:p>
        </w:tc>
        <w:tc>
          <w:tcPr>
            <w:tcW w:w="5891" w:type="dxa"/>
          </w:tcPr>
          <w:p w14:paraId="6966567D" w14:textId="77777777" w:rsidR="00F458A3" w:rsidRPr="00133C49" w:rsidRDefault="00F458A3" w:rsidP="0059174B">
            <w:pPr>
              <w:widowControl w:val="0"/>
              <w:jc w:val="both"/>
              <w:rPr>
                <w:rFonts w:ascii="Arial" w:hAnsi="Arial" w:cs="Arial"/>
                <w:sz w:val="18"/>
                <w:szCs w:val="18"/>
              </w:rPr>
            </w:pPr>
            <w:r w:rsidRPr="00133C49">
              <w:rPr>
                <w:rFonts w:ascii="Arial" w:hAnsi="Arial" w:cs="Arial"/>
                <w:sz w:val="18"/>
                <w:szCs w:val="18"/>
              </w:rPr>
              <w:t xml:space="preserve">At least for BM-Case1, companies report the one of spatial consistency procedures: </w:t>
            </w:r>
          </w:p>
          <w:p w14:paraId="1610F665" w14:textId="77777777" w:rsidR="00F458A3" w:rsidRPr="00133C49" w:rsidRDefault="00F458A3" w:rsidP="0059174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Procedure A in TR38.901</w:t>
            </w:r>
          </w:p>
          <w:p w14:paraId="23C93EBC" w14:textId="77777777" w:rsidR="00F458A3" w:rsidRPr="00133C49" w:rsidRDefault="00F458A3" w:rsidP="0059174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Procedure B in TR38.901</w:t>
            </w:r>
          </w:p>
        </w:tc>
      </w:tr>
      <w:tr w:rsidR="00F458A3" w:rsidRPr="00133C49" w14:paraId="427FF085" w14:textId="77777777" w:rsidTr="0059174B">
        <w:trPr>
          <w:jc w:val="center"/>
        </w:trPr>
        <w:tc>
          <w:tcPr>
            <w:tcW w:w="3284" w:type="dxa"/>
          </w:tcPr>
          <w:p w14:paraId="7A2F9437" w14:textId="77777777" w:rsidR="00F458A3" w:rsidRPr="00133C49" w:rsidRDefault="00F458A3" w:rsidP="0059174B">
            <w:pPr>
              <w:pStyle w:val="TAL"/>
              <w:keepNext w:val="0"/>
              <w:keepLines w:val="0"/>
              <w:widowControl w:val="0"/>
              <w:rPr>
                <w:rFonts w:cs="Arial"/>
                <w:szCs w:val="18"/>
              </w:rPr>
            </w:pPr>
            <w:r w:rsidRPr="00133C49">
              <w:rPr>
                <w:rFonts w:cs="Arial"/>
                <w:szCs w:val="18"/>
              </w:rPr>
              <w:t>UE trajectory model</w:t>
            </w:r>
          </w:p>
        </w:tc>
        <w:tc>
          <w:tcPr>
            <w:tcW w:w="5891" w:type="dxa"/>
          </w:tcPr>
          <w:p w14:paraId="0E56052F" w14:textId="77777777" w:rsidR="00F458A3" w:rsidRPr="00133C49" w:rsidRDefault="00F458A3" w:rsidP="0059174B">
            <w:pPr>
              <w:widowControl w:val="0"/>
              <w:jc w:val="both"/>
              <w:rPr>
                <w:rFonts w:ascii="Arial" w:hAnsi="Arial" w:cs="Arial"/>
                <w:sz w:val="18"/>
                <w:szCs w:val="18"/>
              </w:rPr>
            </w:pPr>
            <w:r w:rsidRPr="00133C49">
              <w:rPr>
                <w:rFonts w:ascii="Arial" w:hAnsi="Arial" w:cs="Arial"/>
                <w:sz w:val="18"/>
                <w:szCs w:val="18"/>
              </w:rPr>
              <w:t xml:space="preserve">UE trajectory model is defined at least for </w:t>
            </w:r>
            <w:r w:rsidRPr="00133C49">
              <w:rPr>
                <w:rFonts w:ascii="Arial" w:hAnsi="Arial" w:cs="Arial"/>
                <w:i/>
                <w:iCs/>
                <w:sz w:val="18"/>
                <w:szCs w:val="18"/>
              </w:rPr>
              <w:t>temporal beam prediction</w:t>
            </w:r>
            <w:r w:rsidRPr="00133C49">
              <w:rPr>
                <w:rFonts w:ascii="Arial" w:hAnsi="Arial" w:cs="Arial"/>
                <w:sz w:val="18"/>
                <w:szCs w:val="18"/>
              </w:rPr>
              <w:t xml:space="preserve"> in initial phase of the evaluation. Further details below. </w:t>
            </w:r>
          </w:p>
          <w:p w14:paraId="151191A7" w14:textId="77777777" w:rsidR="00F458A3" w:rsidRPr="00133C49" w:rsidRDefault="00F458A3" w:rsidP="0059174B">
            <w:pPr>
              <w:widowControl w:val="0"/>
              <w:jc w:val="both"/>
              <w:rPr>
                <w:rFonts w:ascii="Arial" w:hAnsi="Arial" w:cs="Arial"/>
                <w:sz w:val="18"/>
                <w:szCs w:val="18"/>
              </w:rPr>
            </w:pPr>
          </w:p>
          <w:p w14:paraId="5E0D6246" w14:textId="77777777" w:rsidR="00F458A3" w:rsidRPr="00133C49" w:rsidRDefault="00F458A3" w:rsidP="0059174B">
            <w:pPr>
              <w:widowControl w:val="0"/>
              <w:jc w:val="both"/>
              <w:rPr>
                <w:rFonts w:ascii="Arial" w:hAnsi="Arial" w:cs="Arial"/>
                <w:sz w:val="18"/>
                <w:szCs w:val="18"/>
              </w:rPr>
            </w:pPr>
            <w:r w:rsidRPr="00133C49">
              <w:rPr>
                <w:rFonts w:ascii="Arial" w:hAnsi="Arial" w:cs="Arial"/>
                <w:sz w:val="18"/>
                <w:szCs w:val="18"/>
              </w:rPr>
              <w:t xml:space="preserve">UE trajectory model is not necessarily to be defined at least for </w:t>
            </w:r>
            <w:r w:rsidRPr="00133C49">
              <w:rPr>
                <w:rFonts w:ascii="Arial" w:hAnsi="Arial" w:cs="Arial"/>
                <w:i/>
                <w:iCs/>
                <w:sz w:val="18"/>
                <w:szCs w:val="18"/>
              </w:rPr>
              <w:t>spatial-domain beam prediction</w:t>
            </w:r>
            <w:r w:rsidRPr="00133C49">
              <w:rPr>
                <w:rFonts w:ascii="Arial" w:hAnsi="Arial" w:cs="Arial"/>
                <w:sz w:val="18"/>
                <w:szCs w:val="18"/>
              </w:rPr>
              <w:t xml:space="preserve"> in initial phase of the evaluation.</w:t>
            </w:r>
          </w:p>
        </w:tc>
      </w:tr>
      <w:tr w:rsidR="00F458A3" w:rsidRPr="00133C49" w14:paraId="0E0EB7EC" w14:textId="77777777" w:rsidTr="0059174B">
        <w:trPr>
          <w:jc w:val="center"/>
        </w:trPr>
        <w:tc>
          <w:tcPr>
            <w:tcW w:w="3284" w:type="dxa"/>
          </w:tcPr>
          <w:p w14:paraId="413AF708" w14:textId="77777777" w:rsidR="00F458A3" w:rsidRPr="00133C49" w:rsidRDefault="00F458A3" w:rsidP="0059174B">
            <w:pPr>
              <w:pStyle w:val="TAL"/>
              <w:keepNext w:val="0"/>
              <w:keepLines w:val="0"/>
              <w:widowControl w:val="0"/>
              <w:rPr>
                <w:rFonts w:cs="Arial"/>
                <w:szCs w:val="18"/>
              </w:rPr>
            </w:pPr>
            <w:r w:rsidRPr="00133C49">
              <w:rPr>
                <w:rFonts w:cs="Arial"/>
                <w:szCs w:val="18"/>
              </w:rPr>
              <w:t>UE rotation</w:t>
            </w:r>
          </w:p>
        </w:tc>
        <w:tc>
          <w:tcPr>
            <w:tcW w:w="5891" w:type="dxa"/>
          </w:tcPr>
          <w:p w14:paraId="0E23CA25" w14:textId="77777777" w:rsidR="00F458A3" w:rsidRPr="00133C49" w:rsidRDefault="00F458A3" w:rsidP="0059174B">
            <w:pPr>
              <w:widowControl w:val="0"/>
              <w:jc w:val="both"/>
              <w:rPr>
                <w:rFonts w:ascii="Arial" w:hAnsi="Arial" w:cs="Arial"/>
                <w:sz w:val="18"/>
                <w:szCs w:val="18"/>
              </w:rPr>
            </w:pPr>
            <w:r w:rsidRPr="00133C49">
              <w:rPr>
                <w:rFonts w:ascii="Arial" w:hAnsi="Arial" w:cs="Arial"/>
                <w:sz w:val="18"/>
                <w:szCs w:val="18"/>
              </w:rPr>
              <w:t>UE speed to be reported. Note: UE rotation speed = 0, i.e., no UE rotation, is not precluded</w:t>
            </w:r>
          </w:p>
        </w:tc>
      </w:tr>
      <w:tr w:rsidR="00F458A3" w:rsidRPr="00EA2344" w14:paraId="178BCCA1" w14:textId="77777777" w:rsidTr="0059174B">
        <w:trPr>
          <w:jc w:val="center"/>
        </w:trPr>
        <w:tc>
          <w:tcPr>
            <w:tcW w:w="3284" w:type="dxa"/>
          </w:tcPr>
          <w:p w14:paraId="65B2A157" w14:textId="77777777" w:rsidR="00F458A3" w:rsidRPr="00EA2344" w:rsidRDefault="00F458A3" w:rsidP="0059174B">
            <w:pPr>
              <w:pStyle w:val="TAL"/>
              <w:keepNext w:val="0"/>
              <w:keepLines w:val="0"/>
              <w:widowControl w:val="0"/>
              <w:rPr>
                <w:rFonts w:cs="Arial"/>
                <w:strike/>
                <w:szCs w:val="18"/>
              </w:rPr>
            </w:pPr>
            <w:r w:rsidRPr="00EA2344">
              <w:rPr>
                <w:rFonts w:cs="Arial"/>
                <w:strike/>
                <w:szCs w:val="18"/>
              </w:rPr>
              <w:t>Baseline for performance evaluation</w:t>
            </w:r>
          </w:p>
        </w:tc>
        <w:tc>
          <w:tcPr>
            <w:tcW w:w="5891" w:type="dxa"/>
          </w:tcPr>
          <w:p w14:paraId="10E460D3" w14:textId="77777777" w:rsidR="00F458A3" w:rsidRPr="00EA2344" w:rsidRDefault="00F458A3" w:rsidP="0059174B">
            <w:pPr>
              <w:widowControl w:val="0"/>
              <w:jc w:val="both"/>
              <w:rPr>
                <w:rFonts w:ascii="Arial" w:hAnsi="Arial" w:cs="Arial"/>
                <w:strike/>
                <w:sz w:val="18"/>
                <w:szCs w:val="18"/>
              </w:rPr>
            </w:pPr>
            <w:r w:rsidRPr="00EA2344">
              <w:rPr>
                <w:rFonts w:ascii="Arial" w:hAnsi="Arial" w:cs="Arial"/>
                <w:strike/>
                <w:sz w:val="18"/>
                <w:szCs w:val="18"/>
              </w:rPr>
              <w:t xml:space="preserve">For </w:t>
            </w:r>
            <w:r w:rsidRPr="00EA2344">
              <w:rPr>
                <w:rFonts w:ascii="Arial" w:hAnsi="Arial" w:cs="Arial"/>
                <w:i/>
                <w:iCs/>
                <w:strike/>
                <w:sz w:val="18"/>
                <w:szCs w:val="18"/>
              </w:rPr>
              <w:t>temporal beam prediction</w:t>
            </w:r>
            <w:r w:rsidRPr="00EA2344">
              <w:rPr>
                <w:rFonts w:ascii="Arial" w:hAnsi="Arial" w:cs="Arial"/>
                <w:strike/>
                <w:sz w:val="18"/>
                <w:szCs w:val="18"/>
              </w:rPr>
              <w:t xml:space="preserve">: </w:t>
            </w:r>
          </w:p>
          <w:p w14:paraId="24632671" w14:textId="77777777" w:rsidR="00F458A3" w:rsidRPr="00EA2344" w:rsidRDefault="00F458A3" w:rsidP="0059174B">
            <w:pPr>
              <w:pStyle w:val="B1"/>
              <w:spacing w:after="0"/>
              <w:rPr>
                <w:rFonts w:ascii="Arial" w:hAnsi="Arial" w:cs="Arial"/>
                <w:strike/>
                <w:sz w:val="18"/>
                <w:szCs w:val="18"/>
              </w:rPr>
            </w:pPr>
            <w:r w:rsidRPr="00EA2344">
              <w:rPr>
                <w:rFonts w:ascii="Arial" w:hAnsi="Arial" w:cs="Arial"/>
                <w:strike/>
                <w:sz w:val="18"/>
                <w:szCs w:val="18"/>
              </w:rPr>
              <w:t>-</w:t>
            </w:r>
            <w:r w:rsidRPr="00EA2344">
              <w:rPr>
                <w:rFonts w:ascii="Arial" w:hAnsi="Arial" w:cs="Arial"/>
                <w:strike/>
                <w:sz w:val="18"/>
                <w:szCs w:val="18"/>
              </w:rPr>
              <w:tab/>
              <w:t xml:space="preserve">Option 1: Select the best beam for T2 within Set A of beams based on the measurements of all the RS resources or all possible beams from Set A of beams at the time instants within T2 </w:t>
            </w:r>
          </w:p>
          <w:p w14:paraId="0AC681D7" w14:textId="77777777" w:rsidR="00F458A3" w:rsidRPr="00EA2344" w:rsidRDefault="00F458A3" w:rsidP="0059174B">
            <w:pPr>
              <w:pStyle w:val="B1"/>
              <w:spacing w:after="0"/>
              <w:rPr>
                <w:rFonts w:ascii="Arial" w:hAnsi="Arial" w:cs="Arial"/>
                <w:strike/>
                <w:sz w:val="18"/>
                <w:szCs w:val="18"/>
              </w:rPr>
            </w:pPr>
            <w:r w:rsidRPr="00EA2344">
              <w:rPr>
                <w:rFonts w:ascii="Arial" w:hAnsi="Arial" w:cs="Arial"/>
                <w:strike/>
                <w:sz w:val="18"/>
                <w:szCs w:val="18"/>
              </w:rPr>
              <w:t>-</w:t>
            </w:r>
            <w:r w:rsidRPr="00EA2344">
              <w:rPr>
                <w:rFonts w:ascii="Arial" w:hAnsi="Arial" w:cs="Arial"/>
                <w:strike/>
                <w:sz w:val="18"/>
                <w:szCs w:val="18"/>
              </w:rPr>
              <w:tab/>
              <w:t>Option 2: Select the best beam for T2 within Set A of beams based on the measurements of all the RS resources from Set B of beams at the time instants within T1</w:t>
            </w:r>
          </w:p>
          <w:p w14:paraId="7C6FBED6" w14:textId="77777777" w:rsidR="00F458A3" w:rsidRPr="00EA2344" w:rsidRDefault="00F458A3" w:rsidP="0059174B">
            <w:pPr>
              <w:pStyle w:val="B2"/>
              <w:spacing w:after="0"/>
              <w:rPr>
                <w:rFonts w:ascii="Arial" w:hAnsi="Arial" w:cs="Arial"/>
                <w:strike/>
                <w:sz w:val="18"/>
                <w:szCs w:val="18"/>
              </w:rPr>
            </w:pPr>
            <w:r w:rsidRPr="00EA2344">
              <w:rPr>
                <w:rFonts w:ascii="Arial" w:hAnsi="Arial" w:cs="Arial"/>
                <w:strike/>
                <w:sz w:val="18"/>
                <w:szCs w:val="18"/>
              </w:rPr>
              <w:t>-</w:t>
            </w:r>
            <w:r w:rsidRPr="00EA2344">
              <w:rPr>
                <w:rFonts w:ascii="Arial" w:hAnsi="Arial" w:cs="Arial"/>
                <w:strike/>
                <w:sz w:val="18"/>
                <w:szCs w:val="18"/>
              </w:rPr>
              <w:tab/>
              <w:t>Companies to explain the detail on how to select the best beam for T2 from Set A based on the measurements in T1.</w:t>
            </w:r>
          </w:p>
          <w:p w14:paraId="65F91E9C" w14:textId="77777777" w:rsidR="00F458A3" w:rsidRPr="00EA2344" w:rsidRDefault="00F458A3" w:rsidP="0059174B">
            <w:pPr>
              <w:widowControl w:val="0"/>
              <w:jc w:val="both"/>
              <w:rPr>
                <w:rFonts w:ascii="Arial" w:hAnsi="Arial" w:cs="Arial"/>
                <w:strike/>
                <w:sz w:val="18"/>
                <w:szCs w:val="18"/>
              </w:rPr>
            </w:pPr>
            <w:r w:rsidRPr="00EA2344">
              <w:rPr>
                <w:rFonts w:ascii="Arial" w:hAnsi="Arial" w:cs="Arial"/>
                <w:strike/>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21184514" w14:textId="77777777" w:rsidR="00F458A3" w:rsidRPr="00EA2344" w:rsidRDefault="00F458A3" w:rsidP="0059174B">
            <w:pPr>
              <w:widowControl w:val="0"/>
              <w:jc w:val="both"/>
              <w:rPr>
                <w:rFonts w:ascii="Arial" w:hAnsi="Arial" w:cs="Arial"/>
                <w:strike/>
                <w:sz w:val="18"/>
                <w:szCs w:val="18"/>
              </w:rPr>
            </w:pPr>
          </w:p>
          <w:p w14:paraId="3B1ED427" w14:textId="77777777" w:rsidR="00F458A3" w:rsidRPr="00EA2344" w:rsidRDefault="00F458A3" w:rsidP="0059174B">
            <w:pPr>
              <w:shd w:val="clear" w:color="auto" w:fill="FFFFFF"/>
              <w:jc w:val="both"/>
              <w:rPr>
                <w:rFonts w:ascii="Arial" w:hAnsi="Arial" w:cs="Arial"/>
                <w:strike/>
                <w:sz w:val="18"/>
                <w:szCs w:val="18"/>
              </w:rPr>
            </w:pPr>
            <w:r w:rsidRPr="00EA2344">
              <w:rPr>
                <w:rFonts w:ascii="Arial" w:eastAsia="Microsoft YaHei UI" w:hAnsi="Arial" w:cs="Arial"/>
                <w:strike/>
                <w:sz w:val="18"/>
                <w:szCs w:val="18"/>
              </w:rPr>
              <w:t xml:space="preserve">For </w:t>
            </w:r>
            <w:r w:rsidRPr="00EA2344">
              <w:rPr>
                <w:rFonts w:ascii="Arial" w:hAnsi="Arial" w:cs="Arial"/>
                <w:i/>
                <w:strike/>
                <w:sz w:val="18"/>
                <w:szCs w:val="18"/>
              </w:rPr>
              <w:t>spatial-domain beam prediction</w:t>
            </w:r>
            <w:r w:rsidRPr="00EA2344">
              <w:rPr>
                <w:rFonts w:ascii="Arial" w:eastAsia="Microsoft YaHei UI" w:hAnsi="Arial" w:cs="Arial"/>
                <w:strike/>
                <w:sz w:val="18"/>
                <w:szCs w:val="18"/>
              </w:rPr>
              <w:t>:</w:t>
            </w:r>
            <w:r w:rsidRPr="00EA2344">
              <w:rPr>
                <w:rStyle w:val="CommentReference"/>
                <w:rFonts w:ascii="Arial" w:hAnsi="Arial" w:cs="Arial"/>
                <w:strike/>
                <w:sz w:val="18"/>
                <w:szCs w:val="18"/>
              </w:rPr>
              <w:t xml:space="preserve"> </w:t>
            </w:r>
          </w:p>
          <w:p w14:paraId="28BDA560" w14:textId="77777777" w:rsidR="00F458A3" w:rsidRPr="00EA2344" w:rsidRDefault="00F458A3" w:rsidP="0059174B">
            <w:pPr>
              <w:pStyle w:val="B1"/>
              <w:spacing w:after="0"/>
              <w:rPr>
                <w:rFonts w:ascii="Arial" w:hAnsi="Arial" w:cs="Arial"/>
                <w:strike/>
                <w:sz w:val="18"/>
                <w:szCs w:val="18"/>
                <w:lang w:eastAsia="zh-CN"/>
              </w:rPr>
            </w:pPr>
            <w:r w:rsidRPr="00EA2344">
              <w:rPr>
                <w:rFonts w:ascii="Arial" w:hAnsi="Arial" w:cs="Arial"/>
                <w:strike/>
                <w:sz w:val="18"/>
                <w:szCs w:val="18"/>
                <w:lang w:eastAsia="zh-CN"/>
              </w:rPr>
              <w:t>-</w:t>
            </w:r>
            <w:r w:rsidRPr="00EA2344">
              <w:rPr>
                <w:rFonts w:ascii="Arial" w:hAnsi="Arial" w:cs="Arial"/>
                <w:strike/>
                <w:sz w:val="18"/>
                <w:szCs w:val="18"/>
              </w:rPr>
              <w:tab/>
            </w:r>
            <w:r w:rsidRPr="00EA2344">
              <w:rPr>
                <w:rFonts w:ascii="Arial" w:hAnsi="Arial" w:cs="Arial"/>
                <w:strike/>
                <w:sz w:val="18"/>
                <w:szCs w:val="18"/>
                <w:lang w:eastAsia="zh-CN"/>
              </w:rPr>
              <w:t>Option 1: Select the best beam within Set A of beams based on the measurement of all RS resources or all possible beams of beam Set A (exhaustive beam sweeping) </w:t>
            </w:r>
            <w:r w:rsidRPr="00EA2344">
              <w:rPr>
                <w:rFonts w:ascii="Arial" w:hAnsi="Arial" w:cs="Arial"/>
                <w:i/>
                <w:iCs/>
                <w:strike/>
                <w:sz w:val="18"/>
                <w:szCs w:val="18"/>
                <w:lang w:eastAsia="zh-CN"/>
              </w:rPr>
              <w:t> </w:t>
            </w:r>
          </w:p>
          <w:p w14:paraId="0E7E191D" w14:textId="77777777" w:rsidR="00F458A3" w:rsidRPr="00EA2344" w:rsidRDefault="00F458A3" w:rsidP="0059174B">
            <w:pPr>
              <w:pStyle w:val="B1"/>
              <w:spacing w:after="0"/>
              <w:rPr>
                <w:rFonts w:ascii="Arial" w:hAnsi="Arial" w:cs="Arial"/>
                <w:strike/>
                <w:sz w:val="18"/>
                <w:szCs w:val="18"/>
                <w:lang w:eastAsia="zh-CN"/>
              </w:rPr>
            </w:pPr>
            <w:r w:rsidRPr="00EA2344">
              <w:rPr>
                <w:rFonts w:ascii="Arial" w:hAnsi="Arial" w:cs="Arial"/>
                <w:strike/>
                <w:sz w:val="18"/>
                <w:szCs w:val="18"/>
                <w:lang w:eastAsia="zh-CN"/>
              </w:rPr>
              <w:lastRenderedPageBreak/>
              <w:t>-</w:t>
            </w:r>
            <w:r w:rsidRPr="00EA2344">
              <w:rPr>
                <w:rFonts w:ascii="Arial" w:hAnsi="Arial" w:cs="Arial"/>
                <w:strike/>
                <w:sz w:val="18"/>
                <w:szCs w:val="18"/>
              </w:rPr>
              <w:tab/>
            </w:r>
            <w:r w:rsidRPr="00EA2344">
              <w:rPr>
                <w:rFonts w:ascii="Arial" w:hAnsi="Arial" w:cs="Arial"/>
                <w:strike/>
                <w:sz w:val="18"/>
                <w:szCs w:val="18"/>
                <w:lang w:eastAsia="zh-CN"/>
              </w:rPr>
              <w:t>Option 2: Select the best beam within Set A of beams based on the measurement of RS resources from Set B of beams</w:t>
            </w:r>
          </w:p>
          <w:p w14:paraId="16961AB8" w14:textId="77777777" w:rsidR="00F458A3" w:rsidRPr="00EA2344" w:rsidRDefault="00F458A3" w:rsidP="0059174B">
            <w:pPr>
              <w:pStyle w:val="B1"/>
              <w:spacing w:after="0"/>
              <w:rPr>
                <w:rFonts w:ascii="Arial" w:hAnsi="Arial" w:cs="Arial"/>
                <w:strike/>
                <w:sz w:val="18"/>
                <w:szCs w:val="18"/>
              </w:rPr>
            </w:pPr>
            <w:r w:rsidRPr="00EA2344">
              <w:rPr>
                <w:rFonts w:ascii="Arial" w:hAnsi="Arial" w:cs="Arial"/>
                <w:strike/>
                <w:sz w:val="18"/>
                <w:szCs w:val="18"/>
                <w:lang w:eastAsia="zh-CN"/>
              </w:rPr>
              <w:t>-</w:t>
            </w:r>
            <w:r w:rsidRPr="00EA2344">
              <w:rPr>
                <w:rFonts w:ascii="Arial" w:hAnsi="Arial" w:cs="Arial"/>
                <w:strike/>
                <w:sz w:val="18"/>
                <w:szCs w:val="18"/>
              </w:rPr>
              <w:tab/>
            </w:r>
            <w:r w:rsidRPr="00EA2344">
              <w:rPr>
                <w:rFonts w:ascii="Arial" w:hAnsi="Arial" w:cs="Arial"/>
                <w:strike/>
                <w:sz w:val="18"/>
                <w:szCs w:val="18"/>
                <w:lang w:eastAsia="zh-CN"/>
              </w:rPr>
              <w:t>Other options are not precluded.</w:t>
            </w:r>
          </w:p>
        </w:tc>
      </w:tr>
    </w:tbl>
    <w:p w14:paraId="1096512F" w14:textId="77777777" w:rsidR="00A13961" w:rsidRDefault="00A13961" w:rsidP="009D266C">
      <w:pPr>
        <w:spacing w:after="180"/>
        <w:jc w:val="both"/>
        <w:rPr>
          <w:b/>
          <w:bCs/>
        </w:rPr>
      </w:pPr>
    </w:p>
    <w:p w14:paraId="30F087C4" w14:textId="77F5961A" w:rsidR="009D266C" w:rsidRPr="00366712" w:rsidRDefault="009D266C" w:rsidP="009D266C">
      <w:pPr>
        <w:pStyle w:val="Heading2"/>
        <w:rPr>
          <w:lang w:val="en-AU" w:eastAsia="zh-CN"/>
        </w:rPr>
      </w:pPr>
      <w:r>
        <w:rPr>
          <w:lang w:val="en-US" w:eastAsia="zh-CN"/>
        </w:rPr>
        <w:t>5</w:t>
      </w:r>
      <w:r w:rsidRPr="00A54C75">
        <w:rPr>
          <w:lang w:val="en-US" w:eastAsia="zh-CN"/>
        </w:rPr>
        <w:t>.</w:t>
      </w:r>
      <w:r>
        <w:rPr>
          <w:lang w:val="en-US" w:eastAsia="zh-CN"/>
        </w:rPr>
        <w:t>3</w:t>
      </w:r>
      <w:r w:rsidRPr="00A54C75">
        <w:rPr>
          <w:lang w:val="en-US" w:eastAsia="zh-CN"/>
        </w:rPr>
        <w:t xml:space="preserve"> </w:t>
      </w:r>
      <w:r>
        <w:rPr>
          <w:lang w:val="en-US" w:eastAsia="zh-CN"/>
        </w:rPr>
        <w:t xml:space="preserve">OTA testing for AI-BM model inference </w:t>
      </w:r>
    </w:p>
    <w:p w14:paraId="6C0CA3F3" w14:textId="77777777" w:rsidR="008F0CB9" w:rsidRDefault="008F0CB9" w:rsidP="00A71546">
      <w:pPr>
        <w:spacing w:after="180"/>
        <w:jc w:val="both"/>
      </w:pPr>
      <w:r>
        <w:t>For the selection of OTA chamber, we suggest this work can be studied in different OTA testability item.</w:t>
      </w:r>
    </w:p>
    <w:p w14:paraId="03EE4024" w14:textId="1134029D" w:rsidR="00E34A39" w:rsidRDefault="008F0CB9" w:rsidP="00A71546">
      <w:pPr>
        <w:spacing w:after="180"/>
        <w:jc w:val="both"/>
      </w:pPr>
      <w:r>
        <w:t>From technical aspects, f</w:t>
      </w:r>
      <w:r w:rsidR="00385E02">
        <w:t xml:space="preserve">or DFF chamber, RAN4 has studied the method to use one probe to simulate multi-path fading condition, as provided in Section 8.2 in TR 38.810, in which two options are given. However, it should be noted that in the corresponding single probe channel modelling, the UE RX beamforming can be included in the channel model, while since there is only one AoA, it is impossible to test actual RX beam management procedure. </w:t>
      </w:r>
    </w:p>
    <w:tbl>
      <w:tblPr>
        <w:tblStyle w:val="TableGrid"/>
        <w:tblW w:w="0" w:type="auto"/>
        <w:tblLook w:val="04A0" w:firstRow="1" w:lastRow="0" w:firstColumn="1" w:lastColumn="0" w:noHBand="0" w:noVBand="1"/>
      </w:tblPr>
      <w:tblGrid>
        <w:gridCol w:w="9631"/>
      </w:tblGrid>
      <w:tr w:rsidR="00E50544" w14:paraId="62AF74D9" w14:textId="77777777" w:rsidTr="00E50544">
        <w:tc>
          <w:tcPr>
            <w:tcW w:w="9631" w:type="dxa"/>
          </w:tcPr>
          <w:p w14:paraId="6D022E92" w14:textId="77777777" w:rsidR="00E50544" w:rsidRPr="00E50544" w:rsidRDefault="00E50544" w:rsidP="00E50544">
            <w:pPr>
              <w:pStyle w:val="Heading4"/>
              <w:outlineLvl w:val="3"/>
              <w:rPr>
                <w:lang w:val="en-US"/>
              </w:rPr>
            </w:pPr>
            <w:bookmarkStart w:id="5" w:name="_Toc21020212"/>
            <w:bookmarkStart w:id="6" w:name="_Toc29813044"/>
            <w:bookmarkStart w:id="7" w:name="_Toc29813310"/>
            <w:bookmarkStart w:id="8" w:name="_Toc52565528"/>
            <w:bookmarkStart w:id="9" w:name="_Toc137568841"/>
            <w:bookmarkStart w:id="10" w:name="_Toc138875768"/>
            <w:bookmarkStart w:id="11" w:name="_Toc138876260"/>
            <w:r w:rsidRPr="00E50544">
              <w:rPr>
                <w:lang w:val="en-US"/>
              </w:rPr>
              <w:t>8.2.1.1</w:t>
            </w:r>
            <w:r w:rsidRPr="00E50544">
              <w:rPr>
                <w:lang w:val="en-US"/>
              </w:rPr>
              <w:tab/>
              <w:t>Channel model Option 1</w:t>
            </w:r>
            <w:bookmarkEnd w:id="5"/>
            <w:bookmarkEnd w:id="6"/>
            <w:bookmarkEnd w:id="7"/>
            <w:bookmarkEnd w:id="8"/>
            <w:bookmarkEnd w:id="9"/>
            <w:bookmarkEnd w:id="10"/>
            <w:bookmarkEnd w:id="11"/>
          </w:p>
          <w:p w14:paraId="07C18C02" w14:textId="77777777" w:rsidR="00E50544" w:rsidRPr="00E50544" w:rsidRDefault="00E50544" w:rsidP="00E50544">
            <w:pPr>
              <w:spacing w:after="60"/>
              <w:rPr>
                <w:sz w:val="20"/>
                <w:szCs w:val="20"/>
              </w:rPr>
            </w:pPr>
            <w:r w:rsidRPr="00E50544">
              <w:rPr>
                <w:sz w:val="20"/>
                <w:szCs w:val="20"/>
              </w:rPr>
              <w:t>Channel model option 1 is based on the TDL methodology in the TR 38.901 [10]:</w:t>
            </w:r>
          </w:p>
          <w:p w14:paraId="2724CAAC" w14:textId="77777777" w:rsidR="00E50544" w:rsidRPr="00E50544" w:rsidRDefault="00E50544" w:rsidP="00E50544">
            <w:pPr>
              <w:pStyle w:val="B1"/>
              <w:spacing w:after="60"/>
              <w:rPr>
                <w:lang w:val="en-US"/>
              </w:rPr>
            </w:pPr>
            <w:r w:rsidRPr="00E50544">
              <w:rPr>
                <w:lang w:val="en-US"/>
              </w:rPr>
              <w:t>-</w:t>
            </w:r>
            <w:r w:rsidRPr="00E50544">
              <w:rPr>
                <w:lang w:val="en-US"/>
              </w:rPr>
              <w:tab/>
              <w:t>The multi-path propagation conditions model consists of several parts:</w:t>
            </w:r>
          </w:p>
          <w:p w14:paraId="497FE6D3" w14:textId="77777777" w:rsidR="00E50544" w:rsidRPr="00E50544" w:rsidRDefault="00E50544" w:rsidP="00E50544">
            <w:pPr>
              <w:pStyle w:val="B2"/>
              <w:spacing w:after="60"/>
              <w:rPr>
                <w:lang w:val="en-US"/>
              </w:rPr>
            </w:pPr>
            <w:r w:rsidRPr="00E50544">
              <w:rPr>
                <w:lang w:val="en-US"/>
              </w:rPr>
              <w:t>-</w:t>
            </w:r>
            <w:r w:rsidRPr="00E50544">
              <w:rPr>
                <w:lang w:val="en-US"/>
              </w:rPr>
              <w:tab/>
              <w:t>A power delay profile in the form of a "tapped delay-line" (TDL), characterized by a number of taps with certain power at fixed positions on a sampling grid.</w:t>
            </w:r>
          </w:p>
          <w:p w14:paraId="4AC70B49" w14:textId="77777777" w:rsidR="00E50544" w:rsidRPr="00E50544" w:rsidRDefault="00E50544" w:rsidP="00E50544">
            <w:pPr>
              <w:pStyle w:val="B2"/>
              <w:spacing w:after="60"/>
              <w:rPr>
                <w:lang w:val="en-US"/>
              </w:rPr>
            </w:pPr>
            <w:r w:rsidRPr="00E50544">
              <w:rPr>
                <w:lang w:val="en-US"/>
              </w:rPr>
              <w:t>-</w:t>
            </w:r>
            <w:r w:rsidRPr="00E50544">
              <w:rPr>
                <w:lang w:val="en-US"/>
              </w:rPr>
              <w:tab/>
              <w:t>The channel model parameters include the Delay spread scaling factor and the maximum Doppler frequency. The test system shall allow flexible control of the respective parameters.</w:t>
            </w:r>
          </w:p>
          <w:p w14:paraId="5108D92B" w14:textId="77777777" w:rsidR="00E50544" w:rsidRPr="00E50544" w:rsidRDefault="00E50544" w:rsidP="00E50544">
            <w:pPr>
              <w:pStyle w:val="B1"/>
              <w:spacing w:after="60"/>
              <w:rPr>
                <w:lang w:val="en-US"/>
              </w:rPr>
            </w:pPr>
            <w:r w:rsidRPr="00E50544">
              <w:rPr>
                <w:lang w:val="en-US"/>
              </w:rPr>
              <w:t>-</w:t>
            </w:r>
            <w:r w:rsidRPr="00E50544">
              <w:rPr>
                <w:lang w:val="en-US"/>
              </w:rPr>
              <w:tab/>
              <w:t>Each tap is modeled based on the Jakes fading model.</w:t>
            </w:r>
          </w:p>
          <w:p w14:paraId="06862112" w14:textId="419639AA" w:rsidR="00E50544" w:rsidRPr="00E50544" w:rsidRDefault="00E50544" w:rsidP="00E50544">
            <w:pPr>
              <w:pStyle w:val="B1"/>
              <w:spacing w:after="60"/>
              <w:rPr>
                <w:lang w:val="en-US"/>
              </w:rPr>
            </w:pPr>
            <w:r w:rsidRPr="00E50544">
              <w:rPr>
                <w:lang w:val="en-US"/>
              </w:rPr>
              <w:t>-</w:t>
            </w:r>
            <w:r w:rsidRPr="00E50544">
              <w:rPr>
                <w:lang w:val="en-US"/>
              </w:rPr>
              <w:tab/>
            </w:r>
            <w:r w:rsidRPr="00E50544">
              <w:rPr>
                <w:highlight w:val="yellow"/>
                <w:lang w:val="en-US"/>
              </w:rPr>
              <w:t>Generation of TDL channel models and power delay profiles from CDL channel models by including spatial filters to capture Tx and Rx antenna patterns is not precluded and based on the procedure described in the TR 38.901 [10].</w:t>
            </w:r>
          </w:p>
        </w:tc>
      </w:tr>
    </w:tbl>
    <w:p w14:paraId="7D1903D4" w14:textId="6D0B006D" w:rsidR="00675096" w:rsidRDefault="00E50544" w:rsidP="00BA77A8">
      <w:pPr>
        <w:spacing w:before="120" w:after="180"/>
        <w:jc w:val="both"/>
      </w:pPr>
      <w:r>
        <w:t xml:space="preserve">For 3D MPAC on the other hand, it should be FFS existing 6 probes (with different AoAs) are enough to simulate the targeted scenario for AI/ML-Beam management use case. </w:t>
      </w:r>
    </w:p>
    <w:p w14:paraId="30E14204" w14:textId="17CF3AB8" w:rsidR="00257751" w:rsidRDefault="00257751" w:rsidP="00257751">
      <w:pPr>
        <w:spacing w:after="180"/>
        <w:jc w:val="both"/>
        <w:rPr>
          <w:b/>
          <w:bCs/>
        </w:rPr>
      </w:pPr>
      <w:r>
        <w:rPr>
          <w:b/>
          <w:bCs/>
        </w:rPr>
        <w:t>Proposal</w:t>
      </w:r>
      <w:r w:rsidRPr="007F7570">
        <w:rPr>
          <w:b/>
          <w:bCs/>
        </w:rPr>
        <w:t xml:space="preserve"> </w:t>
      </w:r>
      <w:r>
        <w:rPr>
          <w:b/>
          <w:bCs/>
        </w:rPr>
        <w:t>1</w:t>
      </w:r>
      <w:r w:rsidR="00632792">
        <w:rPr>
          <w:b/>
          <w:bCs/>
        </w:rPr>
        <w:t>8</w:t>
      </w:r>
      <w:r w:rsidRPr="007F7570">
        <w:rPr>
          <w:b/>
          <w:bCs/>
        </w:rPr>
        <w:t xml:space="preserve">: </w:t>
      </w:r>
      <w:r>
        <w:rPr>
          <w:b/>
          <w:bCs/>
        </w:rPr>
        <w:t xml:space="preserve">FFS the feasibility of DFF chamber and 3D MPAC </w:t>
      </w:r>
      <w:r w:rsidR="008F0CB9">
        <w:rPr>
          <w:b/>
          <w:bCs/>
        </w:rPr>
        <w:t>in a separate OTA testability study item, by considering</w:t>
      </w:r>
      <w:r>
        <w:rPr>
          <w:b/>
          <w:bCs/>
        </w:rPr>
        <w:t xml:space="preserve">: </w:t>
      </w:r>
    </w:p>
    <w:p w14:paraId="4CAE54DD" w14:textId="0783DBCC" w:rsidR="00257751" w:rsidRDefault="00257751" w:rsidP="00257751">
      <w:pPr>
        <w:spacing w:after="180"/>
        <w:ind w:left="426"/>
        <w:jc w:val="both"/>
        <w:rPr>
          <w:b/>
          <w:bCs/>
        </w:rPr>
      </w:pPr>
      <w:r>
        <w:rPr>
          <w:b/>
          <w:bCs/>
        </w:rPr>
        <w:t>-  The necessity</w:t>
      </w:r>
      <w:r w:rsidR="00BA77A8">
        <w:rPr>
          <w:b/>
          <w:bCs/>
        </w:rPr>
        <w:t>/feasibility</w:t>
      </w:r>
      <w:r>
        <w:rPr>
          <w:b/>
          <w:bCs/>
        </w:rPr>
        <w:t xml:space="preserve"> of evaluate RX beam management in OTA chamber;</w:t>
      </w:r>
    </w:p>
    <w:p w14:paraId="56FA9214" w14:textId="77777777" w:rsidR="00257751" w:rsidRDefault="00257751" w:rsidP="00257751">
      <w:pPr>
        <w:spacing w:after="180"/>
        <w:ind w:left="426"/>
        <w:jc w:val="both"/>
        <w:rPr>
          <w:b/>
          <w:bCs/>
        </w:rPr>
      </w:pPr>
      <w:r>
        <w:rPr>
          <w:b/>
          <w:bCs/>
        </w:rPr>
        <w:t xml:space="preserve">-  The feasibility to generate the required channel model (for certain TX beambook) with limited number of probes. </w:t>
      </w:r>
    </w:p>
    <w:p w14:paraId="35FA6EF7" w14:textId="1E5FD468" w:rsidR="00675096" w:rsidRDefault="00675096" w:rsidP="00A71546">
      <w:pPr>
        <w:spacing w:after="180"/>
        <w:jc w:val="both"/>
      </w:pPr>
    </w:p>
    <w:p w14:paraId="69A7BAD3" w14:textId="2480DC89" w:rsidR="00256938" w:rsidRPr="009D266C" w:rsidRDefault="00256938" w:rsidP="008F0CB9">
      <w:pPr>
        <w:spacing w:after="180"/>
        <w:jc w:val="both"/>
      </w:pPr>
      <w:r>
        <w:t xml:space="preserve">By comparing two kinds of existing FR2 OTA chambers, we </w:t>
      </w:r>
      <w:r w:rsidR="009D266C">
        <w:t xml:space="preserve">have </w:t>
      </w:r>
      <w:r w:rsidR="009D266C" w:rsidRPr="009D266C">
        <w:t>observed</w:t>
      </w:r>
      <w:r w:rsidRPr="009D266C">
        <w:t xml:space="preserve"> the pros</w:t>
      </w:r>
      <w:r w:rsidR="008F0CB9" w:rsidRPr="009D266C">
        <w:t>/cons</w:t>
      </w:r>
      <w:r w:rsidRPr="009D266C">
        <w:t xml:space="preserve">, the solution for </w:t>
      </w:r>
      <w:r w:rsidR="00064BD7" w:rsidRPr="009D266C">
        <w:t>test signal</w:t>
      </w:r>
      <w:r w:rsidRPr="009D266C">
        <w:t xml:space="preserve"> mapping and expected issues/challenges are provided:  </w:t>
      </w:r>
    </w:p>
    <w:tbl>
      <w:tblPr>
        <w:tblW w:w="9629" w:type="dxa"/>
        <w:tblCellMar>
          <w:left w:w="0" w:type="dxa"/>
          <w:right w:w="0" w:type="dxa"/>
        </w:tblCellMar>
        <w:tblLook w:val="0420" w:firstRow="1" w:lastRow="0" w:firstColumn="0" w:lastColumn="0" w:noHBand="0" w:noVBand="1"/>
      </w:tblPr>
      <w:tblGrid>
        <w:gridCol w:w="1545"/>
        <w:gridCol w:w="1555"/>
        <w:gridCol w:w="1836"/>
        <w:gridCol w:w="2425"/>
        <w:gridCol w:w="2268"/>
      </w:tblGrid>
      <w:tr w:rsidR="002A5AC1" w:rsidRPr="00DC6BDB" w14:paraId="49DFD71B" w14:textId="77777777" w:rsidTr="00064BD7">
        <w:trPr>
          <w:trHeight w:val="411"/>
        </w:trPr>
        <w:tc>
          <w:tcPr>
            <w:tcW w:w="154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62B71355" w14:textId="77777777" w:rsidR="009A3055" w:rsidRPr="00DC6BDB" w:rsidRDefault="009A3055" w:rsidP="009A3055">
            <w:pPr>
              <w:spacing w:after="180"/>
              <w:rPr>
                <w:rFonts w:eastAsiaTheme="minorEastAsia" w:cs="Calibri"/>
                <w:sz w:val="20"/>
                <w:szCs w:val="20"/>
              </w:rPr>
            </w:pPr>
          </w:p>
        </w:tc>
        <w:tc>
          <w:tcPr>
            <w:tcW w:w="155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246D8630" w14:textId="77777777" w:rsidR="009A3055" w:rsidRPr="00DC6BDB" w:rsidRDefault="009A3055" w:rsidP="009A3055">
            <w:pPr>
              <w:spacing w:after="180"/>
              <w:rPr>
                <w:rFonts w:eastAsiaTheme="minorEastAsia" w:cs="Calibri"/>
                <w:b/>
                <w:bCs/>
                <w:sz w:val="20"/>
                <w:szCs w:val="20"/>
              </w:rPr>
            </w:pPr>
            <w:r w:rsidRPr="00DC6BDB">
              <w:rPr>
                <w:rFonts w:eastAsiaTheme="minorEastAsia" w:cs="Calibri"/>
                <w:b/>
                <w:bCs/>
                <w:sz w:val="20"/>
                <w:szCs w:val="20"/>
              </w:rPr>
              <w:t>Pros</w:t>
            </w:r>
          </w:p>
        </w:tc>
        <w:tc>
          <w:tcPr>
            <w:tcW w:w="1836" w:type="dxa"/>
            <w:tcBorders>
              <w:top w:val="single" w:sz="8" w:space="0" w:color="FFFFFF"/>
              <w:left w:val="single" w:sz="8" w:space="0" w:color="FFFFFF"/>
              <w:bottom w:val="single" w:sz="24" w:space="0" w:color="FFFFFF"/>
              <w:right w:val="single" w:sz="8" w:space="0" w:color="FFFFFF"/>
            </w:tcBorders>
            <w:shd w:val="clear" w:color="auto" w:fill="000000"/>
          </w:tcPr>
          <w:p w14:paraId="62241DD7" w14:textId="50028536" w:rsidR="009A3055" w:rsidRPr="00DC6BDB" w:rsidRDefault="009A3055" w:rsidP="009A3055">
            <w:pPr>
              <w:spacing w:after="180"/>
              <w:rPr>
                <w:rFonts w:eastAsiaTheme="minorEastAsia" w:cs="Calibri"/>
                <w:b/>
                <w:bCs/>
                <w:sz w:val="20"/>
                <w:szCs w:val="20"/>
              </w:rPr>
            </w:pPr>
            <w:r>
              <w:rPr>
                <w:rFonts w:eastAsiaTheme="minorEastAsia" w:cs="Calibri"/>
                <w:b/>
                <w:bCs/>
                <w:sz w:val="20"/>
                <w:szCs w:val="20"/>
              </w:rPr>
              <w:t xml:space="preserve">  Cons</w:t>
            </w:r>
          </w:p>
        </w:tc>
        <w:tc>
          <w:tcPr>
            <w:tcW w:w="242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18C19EE8" w14:textId="5E46A6CE" w:rsidR="009A3055" w:rsidRPr="00DC6BDB" w:rsidRDefault="00064BD7" w:rsidP="009A3055">
            <w:pPr>
              <w:spacing w:after="180"/>
              <w:rPr>
                <w:rFonts w:eastAsiaTheme="minorEastAsia" w:cs="Calibri"/>
                <w:sz w:val="20"/>
                <w:szCs w:val="20"/>
              </w:rPr>
            </w:pPr>
            <w:r>
              <w:rPr>
                <w:rFonts w:eastAsiaTheme="minorEastAsia" w:cs="Calibri"/>
                <w:b/>
                <w:bCs/>
                <w:sz w:val="20"/>
                <w:szCs w:val="20"/>
              </w:rPr>
              <w:t>Test Signal</w:t>
            </w:r>
            <w:r w:rsidR="009A3055" w:rsidRPr="00DC6BDB">
              <w:rPr>
                <w:rFonts w:eastAsiaTheme="minorEastAsia" w:cs="Calibri"/>
                <w:b/>
                <w:bCs/>
                <w:sz w:val="20"/>
                <w:szCs w:val="20"/>
              </w:rPr>
              <w:t xml:space="preserve"> Mapping</w:t>
            </w:r>
          </w:p>
        </w:tc>
        <w:tc>
          <w:tcPr>
            <w:tcW w:w="226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56F9D7FD" w14:textId="77777777" w:rsidR="009A3055" w:rsidRPr="00DC6BDB" w:rsidRDefault="009A3055" w:rsidP="009A3055">
            <w:pPr>
              <w:spacing w:after="180"/>
              <w:rPr>
                <w:rFonts w:eastAsiaTheme="minorEastAsia" w:cs="Calibri"/>
                <w:sz w:val="20"/>
                <w:szCs w:val="20"/>
              </w:rPr>
            </w:pPr>
            <w:r w:rsidRPr="00DC6BDB">
              <w:rPr>
                <w:rFonts w:eastAsiaTheme="minorEastAsia" w:cs="Calibri"/>
                <w:b/>
                <w:bCs/>
                <w:sz w:val="20"/>
                <w:szCs w:val="20"/>
              </w:rPr>
              <w:t>Issues/Challenges</w:t>
            </w:r>
          </w:p>
        </w:tc>
      </w:tr>
      <w:tr w:rsidR="002A5AC1" w:rsidRPr="00DC6BDB" w14:paraId="76F3845F" w14:textId="77777777" w:rsidTr="00064BD7">
        <w:trPr>
          <w:trHeight w:val="918"/>
        </w:trPr>
        <w:tc>
          <w:tcPr>
            <w:tcW w:w="154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2B4C0A9D" w14:textId="5FEAE9FD" w:rsidR="009A3055" w:rsidRPr="00DC6BDB" w:rsidRDefault="009A3055" w:rsidP="009A3055">
            <w:pPr>
              <w:spacing w:after="180"/>
              <w:rPr>
                <w:rFonts w:eastAsiaTheme="minorEastAsia" w:cs="Calibri"/>
                <w:sz w:val="20"/>
                <w:szCs w:val="20"/>
              </w:rPr>
            </w:pPr>
            <w:r w:rsidRPr="00DC6BDB">
              <w:rPr>
                <w:rFonts w:eastAsiaTheme="minorEastAsia" w:cs="Calibri"/>
                <w:b/>
                <w:bCs/>
                <w:sz w:val="20"/>
                <w:szCs w:val="20"/>
              </w:rPr>
              <w:t xml:space="preserve">Option 1 </w:t>
            </w:r>
            <w:r>
              <w:rPr>
                <w:rFonts w:eastAsiaTheme="minorEastAsia" w:cs="Calibri"/>
                <w:b/>
                <w:bCs/>
                <w:sz w:val="20"/>
                <w:szCs w:val="20"/>
              </w:rPr>
              <w:br/>
            </w:r>
            <w:r w:rsidRPr="00DC6BDB">
              <w:rPr>
                <w:rFonts w:eastAsiaTheme="minorEastAsia" w:cs="Calibri"/>
                <w:b/>
                <w:bCs/>
                <w:sz w:val="20"/>
                <w:szCs w:val="20"/>
              </w:rPr>
              <w:t>(</w:t>
            </w:r>
            <w:r>
              <w:rPr>
                <w:rFonts w:eastAsiaTheme="minorEastAsia" w:cs="Calibri"/>
                <w:b/>
                <w:bCs/>
                <w:sz w:val="20"/>
                <w:szCs w:val="20"/>
              </w:rPr>
              <w:t>FR2 SISO chamber</w:t>
            </w:r>
            <w:r w:rsidRPr="00DC6BDB">
              <w:rPr>
                <w:rFonts w:eastAsiaTheme="minorEastAsia" w:cs="Calibri"/>
                <w:b/>
                <w:bCs/>
                <w:sz w:val="20"/>
                <w:szCs w:val="20"/>
              </w:rPr>
              <w:t>)</w:t>
            </w:r>
          </w:p>
        </w:tc>
        <w:tc>
          <w:tcPr>
            <w:tcW w:w="155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1F4000C7" w14:textId="77777777"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Already used for FR2 RRM testing</w:t>
            </w:r>
          </w:p>
        </w:tc>
        <w:tc>
          <w:tcPr>
            <w:tcW w:w="1836" w:type="dxa"/>
            <w:tcBorders>
              <w:top w:val="single" w:sz="24" w:space="0" w:color="FFFFFF"/>
              <w:left w:val="single" w:sz="8" w:space="0" w:color="FFFFFF"/>
              <w:bottom w:val="single" w:sz="8" w:space="0" w:color="FFFFFF"/>
              <w:right w:val="single" w:sz="8" w:space="0" w:color="FFFFFF"/>
            </w:tcBorders>
            <w:shd w:val="clear" w:color="auto" w:fill="CBCBCB"/>
          </w:tcPr>
          <w:p w14:paraId="0A43B4C4" w14:textId="406D4938" w:rsidR="009A3055" w:rsidRPr="00DC6BDB" w:rsidRDefault="009A3055" w:rsidP="009A3055">
            <w:pPr>
              <w:spacing w:after="180"/>
              <w:rPr>
                <w:rFonts w:eastAsiaTheme="minorEastAsia" w:cs="Calibri"/>
                <w:sz w:val="20"/>
                <w:szCs w:val="20"/>
              </w:rPr>
            </w:pPr>
            <w:r>
              <w:rPr>
                <w:rFonts w:eastAsiaTheme="minorEastAsia" w:cs="Calibri"/>
                <w:sz w:val="20"/>
                <w:szCs w:val="20"/>
              </w:rPr>
              <w:t xml:space="preserve">  Only 1 AoA emulated, RX beam management impact can’t be tested</w:t>
            </w:r>
          </w:p>
        </w:tc>
        <w:tc>
          <w:tcPr>
            <w:tcW w:w="242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756AA0AA" w14:textId="5CECA149"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 xml:space="preserve">Mapping </w:t>
            </w:r>
            <w:r w:rsidR="00064BD7">
              <w:rPr>
                <w:rFonts w:eastAsiaTheme="minorEastAsia" w:cs="Calibri"/>
                <w:sz w:val="20"/>
                <w:szCs w:val="20"/>
              </w:rPr>
              <w:t xml:space="preserve">the test signal </w:t>
            </w:r>
            <w:r w:rsidRPr="00DC6BDB">
              <w:rPr>
                <w:rFonts w:eastAsiaTheme="minorEastAsia" w:cs="Calibri"/>
                <w:sz w:val="20"/>
                <w:szCs w:val="20"/>
              </w:rPr>
              <w:t xml:space="preserve">into tapped delay line </w:t>
            </w:r>
            <w:r w:rsidR="00064BD7">
              <w:rPr>
                <w:rFonts w:eastAsiaTheme="minorEastAsia" w:cs="Calibri"/>
                <w:sz w:val="20"/>
                <w:szCs w:val="20"/>
              </w:rPr>
              <w:t xml:space="preserve">signal, which is </w:t>
            </w:r>
            <w:r w:rsidRPr="00DC6BDB">
              <w:rPr>
                <w:rFonts w:eastAsiaTheme="minorEastAsia" w:cs="Calibri"/>
                <w:sz w:val="20"/>
                <w:szCs w:val="20"/>
              </w:rPr>
              <w:t>to be applied on 1 probe</w:t>
            </w:r>
          </w:p>
        </w:tc>
        <w:tc>
          <w:tcPr>
            <w:tcW w:w="226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16A299D0" w14:textId="2CD6EDB1"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 xml:space="preserve">RX beams (at UE) needs to be modeled in the </w:t>
            </w:r>
            <w:r w:rsidR="00064BD7">
              <w:rPr>
                <w:rFonts w:eastAsiaTheme="minorEastAsia" w:cs="Calibri"/>
                <w:sz w:val="20"/>
                <w:szCs w:val="20"/>
              </w:rPr>
              <w:t>test signal generation</w:t>
            </w:r>
            <w:r w:rsidRPr="00DC6BDB">
              <w:rPr>
                <w:rFonts w:eastAsiaTheme="minorEastAsia" w:cs="Calibri"/>
                <w:sz w:val="20"/>
                <w:szCs w:val="20"/>
              </w:rPr>
              <w:t>, and no possible to test UE RX beam selection/design</w:t>
            </w:r>
          </w:p>
        </w:tc>
      </w:tr>
      <w:tr w:rsidR="002A5AC1" w:rsidRPr="00DC6BDB" w14:paraId="441D1DC2" w14:textId="77777777" w:rsidTr="00064BD7">
        <w:trPr>
          <w:trHeight w:val="411"/>
        </w:trPr>
        <w:tc>
          <w:tcPr>
            <w:tcW w:w="154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772A191C" w14:textId="521F8645" w:rsidR="009A3055" w:rsidRPr="00DC6BDB" w:rsidRDefault="009A3055" w:rsidP="009A3055">
            <w:pPr>
              <w:spacing w:after="180"/>
              <w:rPr>
                <w:rFonts w:eastAsiaTheme="minorEastAsia" w:cs="Calibri"/>
                <w:sz w:val="20"/>
                <w:szCs w:val="20"/>
              </w:rPr>
            </w:pPr>
            <w:r w:rsidRPr="00DC6BDB">
              <w:rPr>
                <w:rFonts w:eastAsiaTheme="minorEastAsia" w:cs="Calibri"/>
                <w:b/>
                <w:bCs/>
                <w:sz w:val="20"/>
                <w:szCs w:val="20"/>
              </w:rPr>
              <w:lastRenderedPageBreak/>
              <w:t xml:space="preserve">Option 2 </w:t>
            </w:r>
            <w:r>
              <w:rPr>
                <w:rFonts w:eastAsiaTheme="minorEastAsia" w:cs="Calibri"/>
                <w:b/>
                <w:bCs/>
                <w:sz w:val="20"/>
                <w:szCs w:val="20"/>
              </w:rPr>
              <w:br/>
            </w:r>
            <w:r w:rsidRPr="00DC6BDB">
              <w:rPr>
                <w:rFonts w:eastAsiaTheme="minorEastAsia" w:cs="Calibri"/>
                <w:b/>
                <w:bCs/>
                <w:sz w:val="20"/>
                <w:szCs w:val="20"/>
              </w:rPr>
              <w:t>(</w:t>
            </w:r>
            <w:r>
              <w:rPr>
                <w:rFonts w:eastAsiaTheme="minorEastAsia" w:cs="Calibri"/>
                <w:b/>
                <w:bCs/>
                <w:sz w:val="20"/>
                <w:szCs w:val="20"/>
              </w:rPr>
              <w:t xml:space="preserve">FR2 MIMO chamber, i.e., </w:t>
            </w:r>
            <w:r w:rsidRPr="00DC6BDB">
              <w:rPr>
                <w:rFonts w:eastAsiaTheme="minorEastAsia" w:cs="Calibri"/>
                <w:b/>
                <w:bCs/>
                <w:sz w:val="20"/>
                <w:szCs w:val="20"/>
              </w:rPr>
              <w:t>3D MPAC)</w:t>
            </w:r>
          </w:p>
        </w:tc>
        <w:tc>
          <w:tcPr>
            <w:tcW w:w="155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251236E4" w14:textId="77777777"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Possibility for multiple AoAs</w:t>
            </w:r>
          </w:p>
        </w:tc>
        <w:tc>
          <w:tcPr>
            <w:tcW w:w="1836" w:type="dxa"/>
            <w:tcBorders>
              <w:top w:val="single" w:sz="8" w:space="0" w:color="FFFFFF"/>
              <w:left w:val="single" w:sz="8" w:space="0" w:color="FFFFFF"/>
              <w:bottom w:val="single" w:sz="8" w:space="0" w:color="FFFFFF"/>
              <w:right w:val="single" w:sz="8" w:space="0" w:color="FFFFFF"/>
            </w:tcBorders>
            <w:shd w:val="clear" w:color="auto" w:fill="E7E7E7"/>
          </w:tcPr>
          <w:p w14:paraId="0DD77204" w14:textId="1E345357" w:rsidR="009A3055" w:rsidRPr="00DC6BDB" w:rsidRDefault="009A3055" w:rsidP="009A3055">
            <w:pPr>
              <w:spacing w:after="180"/>
              <w:rPr>
                <w:rFonts w:eastAsiaTheme="minorEastAsia" w:cs="Calibri"/>
                <w:sz w:val="20"/>
                <w:szCs w:val="20"/>
              </w:rPr>
            </w:pPr>
            <w:r>
              <w:rPr>
                <w:rFonts w:eastAsiaTheme="minorEastAsia" w:cs="Calibri"/>
                <w:sz w:val="20"/>
                <w:szCs w:val="20"/>
              </w:rPr>
              <w:t xml:space="preserve">  More expensive </w:t>
            </w:r>
            <w:r w:rsidR="002A5AC1">
              <w:rPr>
                <w:rFonts w:eastAsiaTheme="minorEastAsia" w:cs="Calibri"/>
                <w:sz w:val="20"/>
                <w:szCs w:val="20"/>
              </w:rPr>
              <w:t xml:space="preserve">setup, and exiting 6 AoAs </w:t>
            </w:r>
            <w:r w:rsidR="00BA77A8">
              <w:rPr>
                <w:rFonts w:eastAsiaTheme="minorEastAsia" w:cs="Calibri"/>
                <w:sz w:val="20"/>
                <w:szCs w:val="20"/>
              </w:rPr>
              <w:t xml:space="preserve">still </w:t>
            </w:r>
            <w:r w:rsidR="002A5AC1">
              <w:rPr>
                <w:rFonts w:eastAsiaTheme="minorEastAsia" w:cs="Calibri"/>
                <w:sz w:val="20"/>
                <w:szCs w:val="20"/>
              </w:rPr>
              <w:t>come from limited spherical area</w:t>
            </w:r>
          </w:p>
        </w:tc>
        <w:tc>
          <w:tcPr>
            <w:tcW w:w="242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46D09C13" w14:textId="49A2412E"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 xml:space="preserve">Mapping requested </w:t>
            </w:r>
            <w:r w:rsidR="00064BD7">
              <w:rPr>
                <w:rFonts w:eastAsiaTheme="minorEastAsia" w:cs="Calibri"/>
                <w:sz w:val="20"/>
                <w:szCs w:val="20"/>
              </w:rPr>
              <w:t>test signal</w:t>
            </w:r>
            <w:r w:rsidRPr="00DC6BDB">
              <w:rPr>
                <w:rFonts w:eastAsiaTheme="minorEastAsia" w:cs="Calibri"/>
                <w:sz w:val="20"/>
                <w:szCs w:val="20"/>
              </w:rPr>
              <w:t xml:space="preserve"> on 6 probes</w:t>
            </w:r>
            <w:r w:rsidR="00064BD7">
              <w:rPr>
                <w:rFonts w:eastAsiaTheme="minorEastAsia" w:cs="Calibri"/>
                <w:sz w:val="20"/>
                <w:szCs w:val="20"/>
              </w:rPr>
              <w:t xml:space="preserve"> by TE vendor’s algorithm</w:t>
            </w:r>
          </w:p>
        </w:tc>
        <w:tc>
          <w:tcPr>
            <w:tcW w:w="226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4C00572C" w14:textId="65731653"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 xml:space="preserve">Existing 6 AoAs in limited range, </w:t>
            </w:r>
            <w:r w:rsidR="00064BD7">
              <w:rPr>
                <w:rFonts w:eastAsiaTheme="minorEastAsia" w:cs="Calibri"/>
                <w:sz w:val="20"/>
                <w:szCs w:val="20"/>
              </w:rPr>
              <w:t xml:space="preserve">which </w:t>
            </w:r>
            <w:r w:rsidR="00BA77A8">
              <w:rPr>
                <w:rFonts w:eastAsiaTheme="minorEastAsia" w:cs="Calibri"/>
                <w:sz w:val="20"/>
                <w:szCs w:val="20"/>
              </w:rPr>
              <w:t>are</w:t>
            </w:r>
            <w:r>
              <w:rPr>
                <w:rFonts w:eastAsiaTheme="minorEastAsia" w:cs="Calibri"/>
                <w:sz w:val="20"/>
                <w:szCs w:val="20"/>
              </w:rPr>
              <w:t xml:space="preserve"> enough </w:t>
            </w:r>
            <w:r w:rsidR="00064BD7">
              <w:rPr>
                <w:rFonts w:eastAsiaTheme="minorEastAsia" w:cs="Calibri"/>
                <w:sz w:val="20"/>
                <w:szCs w:val="20"/>
              </w:rPr>
              <w:t xml:space="preserve">or not </w:t>
            </w:r>
            <w:r>
              <w:rPr>
                <w:rFonts w:eastAsiaTheme="minorEastAsia" w:cs="Calibri"/>
                <w:sz w:val="20"/>
                <w:szCs w:val="20"/>
              </w:rPr>
              <w:t xml:space="preserve">for </w:t>
            </w:r>
            <w:r w:rsidR="00064BD7">
              <w:rPr>
                <w:rFonts w:eastAsiaTheme="minorEastAsia" w:cs="Calibri"/>
                <w:sz w:val="20"/>
                <w:szCs w:val="20"/>
              </w:rPr>
              <w:t xml:space="preserve">channel model like UMi or </w:t>
            </w:r>
            <w:r>
              <w:rPr>
                <w:rFonts w:eastAsiaTheme="minorEastAsia" w:cs="Calibri"/>
                <w:sz w:val="20"/>
                <w:szCs w:val="20"/>
              </w:rPr>
              <w:t>CDL need</w:t>
            </w:r>
            <w:r w:rsidR="00064BD7">
              <w:rPr>
                <w:rFonts w:eastAsiaTheme="minorEastAsia" w:cs="Calibri"/>
                <w:sz w:val="20"/>
                <w:szCs w:val="20"/>
              </w:rPr>
              <w:t>s</w:t>
            </w:r>
            <w:r>
              <w:rPr>
                <w:rFonts w:eastAsiaTheme="minorEastAsia" w:cs="Calibri"/>
                <w:sz w:val="20"/>
                <w:szCs w:val="20"/>
              </w:rPr>
              <w:t xml:space="preserve"> FFS</w:t>
            </w:r>
          </w:p>
        </w:tc>
      </w:tr>
    </w:tbl>
    <w:p w14:paraId="2C0B6F19" w14:textId="77777777" w:rsidR="00256938" w:rsidRDefault="00256938" w:rsidP="00256938">
      <w:pPr>
        <w:spacing w:after="180"/>
        <w:jc w:val="both"/>
      </w:pPr>
    </w:p>
    <w:p w14:paraId="061BFDF7" w14:textId="77777777" w:rsidR="00256938" w:rsidRDefault="00256938" w:rsidP="00A71546">
      <w:pPr>
        <w:spacing w:after="180"/>
        <w:jc w:val="both"/>
      </w:pPr>
    </w:p>
    <w:p w14:paraId="69395183" w14:textId="360DF29C" w:rsidR="00EB55B4" w:rsidRDefault="00187AA1"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781D3EFF" w:rsidR="00BA45F7" w:rsidRDefault="009269B8" w:rsidP="009410D5">
      <w:pPr>
        <w:spacing w:after="180"/>
        <w:jc w:val="both"/>
      </w:pPr>
      <w:r w:rsidRPr="009410D5">
        <w:t>In this contribution, we</w:t>
      </w:r>
      <w:r w:rsidR="00CE4029" w:rsidRPr="009410D5">
        <w:t xml:space="preserve"> provided our viewpoints </w:t>
      </w:r>
      <w:r w:rsidR="000B774C" w:rsidRPr="000B774C">
        <w:t>on testability and interoperability issues for beam management in this contribution</w:t>
      </w:r>
      <w:r w:rsidRPr="009410D5">
        <w:t xml:space="preserve">, accordingly the following observations and proposals are obtained: </w:t>
      </w:r>
    </w:p>
    <w:p w14:paraId="1506ACE2" w14:textId="3C231179" w:rsidR="00FF5174" w:rsidRPr="00FF5174" w:rsidRDefault="00FF5174" w:rsidP="009410D5">
      <w:pPr>
        <w:spacing w:after="180"/>
        <w:jc w:val="both"/>
        <w:rPr>
          <w:i/>
          <w:iCs/>
          <w:u w:val="single"/>
        </w:rPr>
      </w:pPr>
      <w:r w:rsidRPr="00FF5174">
        <w:rPr>
          <w:i/>
          <w:iCs/>
          <w:u w:val="single"/>
        </w:rPr>
        <w:t>General handling for AI-BM core requirement</w:t>
      </w:r>
    </w:p>
    <w:p w14:paraId="30D545DA" w14:textId="77777777" w:rsidR="00FF5174" w:rsidRDefault="00FF5174" w:rsidP="00FF5174">
      <w:pPr>
        <w:spacing w:before="120" w:after="120"/>
        <w:jc w:val="both"/>
        <w:rPr>
          <w:b/>
          <w:bCs/>
        </w:rPr>
      </w:pPr>
      <w:r w:rsidRPr="00FB292F">
        <w:rPr>
          <w:b/>
          <w:bCs/>
        </w:rPr>
        <w:t xml:space="preserve">Proposal 1: RAN4 shall firstly </w:t>
      </w:r>
      <w:r>
        <w:rPr>
          <w:b/>
          <w:bCs/>
        </w:rPr>
        <w:t xml:space="preserve">agree on the </w:t>
      </w:r>
      <w:r w:rsidRPr="0008175C">
        <w:rPr>
          <w:b/>
          <w:bCs/>
        </w:rPr>
        <w:t>expected RAN4 requirement impact</w:t>
      </w:r>
      <w:r>
        <w:rPr>
          <w:b/>
          <w:bCs/>
        </w:rPr>
        <w:t>s</w:t>
      </w:r>
      <w:r w:rsidRPr="0008175C">
        <w:rPr>
          <w:b/>
          <w:bCs/>
        </w:rPr>
        <w:t xml:space="preserve"> for AI-BM</w:t>
      </w:r>
      <w:r>
        <w:rPr>
          <w:b/>
          <w:bCs/>
        </w:rPr>
        <w:t xml:space="preserve">, by separating the discussion by (1) NW and UE-sided model; (2) different sub-features introduced in RAN1/2, including: </w:t>
      </w:r>
      <w:r w:rsidRPr="00932DD9">
        <w:rPr>
          <w:b/>
          <w:bCs/>
        </w:rPr>
        <w:t>Data collection</w:t>
      </w:r>
      <w:r>
        <w:rPr>
          <w:b/>
          <w:bCs/>
        </w:rPr>
        <w:t xml:space="preserve">, </w:t>
      </w:r>
      <w:r w:rsidRPr="00932DD9">
        <w:rPr>
          <w:b/>
          <w:bCs/>
        </w:rPr>
        <w:t>Inference</w:t>
      </w:r>
      <w:r>
        <w:rPr>
          <w:b/>
          <w:bCs/>
        </w:rPr>
        <w:t xml:space="preserve">, </w:t>
      </w:r>
      <w:r w:rsidRPr="00932DD9">
        <w:rPr>
          <w:b/>
          <w:bCs/>
        </w:rPr>
        <w:t>Perf. monitoring</w:t>
      </w:r>
      <w:r>
        <w:rPr>
          <w:b/>
          <w:bCs/>
        </w:rPr>
        <w:t xml:space="preserve">, </w:t>
      </w:r>
      <w:r w:rsidRPr="00932DD9">
        <w:rPr>
          <w:b/>
          <w:bCs/>
        </w:rPr>
        <w:t>LCM</w:t>
      </w:r>
      <w:r>
        <w:rPr>
          <w:b/>
          <w:bCs/>
        </w:rPr>
        <w:t xml:space="preserve"> and additional assistance information (for UE-sided model only). </w:t>
      </w:r>
    </w:p>
    <w:p w14:paraId="00E59A89" w14:textId="77777777" w:rsidR="00FF5174" w:rsidRPr="00FB292F" w:rsidRDefault="00FF5174" w:rsidP="00FF5174">
      <w:pPr>
        <w:spacing w:before="120" w:after="120"/>
        <w:jc w:val="both"/>
        <w:rPr>
          <w:b/>
          <w:bCs/>
        </w:rPr>
      </w:pPr>
      <w:r>
        <w:rPr>
          <w:b/>
          <w:bCs/>
        </w:rPr>
        <w:t xml:space="preserve">Proposal 2: The following table can be used as the template for collecting views from companies. </w:t>
      </w:r>
    </w:p>
    <w:tbl>
      <w:tblPr>
        <w:tblStyle w:val="TableGrid"/>
        <w:tblpPr w:leftFromText="180" w:rightFromText="180" w:vertAnchor="text" w:tblpXSpec="center" w:tblpY="1"/>
        <w:tblOverlap w:val="never"/>
        <w:tblW w:w="6799" w:type="dxa"/>
        <w:tblLook w:val="04A0" w:firstRow="1" w:lastRow="0" w:firstColumn="1" w:lastColumn="0" w:noHBand="0" w:noVBand="1"/>
      </w:tblPr>
      <w:tblGrid>
        <w:gridCol w:w="988"/>
        <w:gridCol w:w="2976"/>
        <w:gridCol w:w="2835"/>
      </w:tblGrid>
      <w:tr w:rsidR="00FF5174" w:rsidRPr="00A02AD2" w14:paraId="682CF357" w14:textId="77777777" w:rsidTr="0059174B">
        <w:trPr>
          <w:trHeight w:val="20"/>
        </w:trPr>
        <w:tc>
          <w:tcPr>
            <w:tcW w:w="988" w:type="dxa"/>
            <w:shd w:val="clear" w:color="auto" w:fill="auto"/>
          </w:tcPr>
          <w:p w14:paraId="03662130" w14:textId="77777777" w:rsidR="00FF5174" w:rsidRPr="00A02AD2" w:rsidRDefault="00FF5174" w:rsidP="0059174B">
            <w:pPr>
              <w:spacing w:after="0"/>
              <w:rPr>
                <w:sz w:val="20"/>
                <w:szCs w:val="20"/>
              </w:rPr>
            </w:pPr>
          </w:p>
        </w:tc>
        <w:tc>
          <w:tcPr>
            <w:tcW w:w="2976" w:type="dxa"/>
            <w:shd w:val="clear" w:color="auto" w:fill="auto"/>
          </w:tcPr>
          <w:p w14:paraId="0013D063" w14:textId="77777777" w:rsidR="00FF5174" w:rsidRPr="00A02AD2" w:rsidRDefault="00FF5174" w:rsidP="0059174B">
            <w:pPr>
              <w:spacing w:after="0"/>
              <w:rPr>
                <w:sz w:val="20"/>
                <w:szCs w:val="20"/>
              </w:rPr>
            </w:pPr>
            <w:r>
              <w:rPr>
                <w:sz w:val="20"/>
                <w:szCs w:val="20"/>
              </w:rPr>
              <w:t>New Sub-Feature introduced in RAN1/2</w:t>
            </w:r>
          </w:p>
        </w:tc>
        <w:tc>
          <w:tcPr>
            <w:tcW w:w="2835" w:type="dxa"/>
            <w:shd w:val="clear" w:color="auto" w:fill="auto"/>
          </w:tcPr>
          <w:p w14:paraId="132E0971" w14:textId="77777777" w:rsidR="00FF5174" w:rsidRPr="00A02AD2" w:rsidRDefault="00FF5174" w:rsidP="0059174B">
            <w:pPr>
              <w:spacing w:after="0"/>
              <w:rPr>
                <w:sz w:val="20"/>
                <w:szCs w:val="20"/>
              </w:rPr>
            </w:pPr>
            <w:r>
              <w:rPr>
                <w:sz w:val="20"/>
                <w:szCs w:val="20"/>
              </w:rPr>
              <w:t>Whether/How</w:t>
            </w:r>
            <w:r>
              <w:t xml:space="preserve"> </w:t>
            </w:r>
            <w:r w:rsidRPr="00CB3CED">
              <w:rPr>
                <w:sz w:val="20"/>
                <w:szCs w:val="20"/>
              </w:rPr>
              <w:t>RAN4 requirement impact</w:t>
            </w:r>
            <w:r>
              <w:rPr>
                <w:sz w:val="20"/>
                <w:szCs w:val="20"/>
              </w:rPr>
              <w:t xml:space="preserve"> is expected?</w:t>
            </w:r>
            <w:r>
              <w:rPr>
                <w:sz w:val="20"/>
                <w:szCs w:val="20"/>
              </w:rPr>
              <w:br/>
              <w:t>(e.g., clause # in TS 38.133 impacted/new requirement needed/no impact)</w:t>
            </w:r>
          </w:p>
        </w:tc>
      </w:tr>
      <w:tr w:rsidR="00FF5174" w:rsidRPr="00A02AD2" w14:paraId="056E9169" w14:textId="77777777" w:rsidTr="0059174B">
        <w:trPr>
          <w:trHeight w:val="230"/>
        </w:trPr>
        <w:tc>
          <w:tcPr>
            <w:tcW w:w="988" w:type="dxa"/>
            <w:vMerge w:val="restart"/>
            <w:shd w:val="clear" w:color="auto" w:fill="auto"/>
          </w:tcPr>
          <w:p w14:paraId="1F804AFC" w14:textId="77777777" w:rsidR="00FF5174" w:rsidRPr="00A02AD2" w:rsidRDefault="00FF5174" w:rsidP="0059174B">
            <w:pPr>
              <w:spacing w:after="0"/>
              <w:rPr>
                <w:sz w:val="20"/>
                <w:szCs w:val="20"/>
              </w:rPr>
            </w:pPr>
            <w:r w:rsidRPr="00A02AD2">
              <w:rPr>
                <w:sz w:val="20"/>
                <w:szCs w:val="20"/>
              </w:rPr>
              <w:t>NW-sided model</w:t>
            </w:r>
          </w:p>
        </w:tc>
        <w:tc>
          <w:tcPr>
            <w:tcW w:w="2976" w:type="dxa"/>
            <w:shd w:val="clear" w:color="auto" w:fill="auto"/>
          </w:tcPr>
          <w:p w14:paraId="17C968E9" w14:textId="77777777" w:rsidR="00FF5174" w:rsidRPr="00A02AD2" w:rsidRDefault="00FF5174" w:rsidP="0059174B">
            <w:pPr>
              <w:spacing w:after="0"/>
              <w:rPr>
                <w:sz w:val="20"/>
                <w:szCs w:val="20"/>
              </w:rPr>
            </w:pPr>
            <w:r w:rsidRPr="00A02AD2">
              <w:rPr>
                <w:sz w:val="20"/>
                <w:szCs w:val="20"/>
              </w:rPr>
              <w:t>Data collection</w:t>
            </w:r>
          </w:p>
        </w:tc>
        <w:tc>
          <w:tcPr>
            <w:tcW w:w="2835" w:type="dxa"/>
            <w:shd w:val="clear" w:color="auto" w:fill="auto"/>
          </w:tcPr>
          <w:p w14:paraId="24CA7170" w14:textId="77777777" w:rsidR="00FF5174" w:rsidRPr="00A02AD2" w:rsidRDefault="00FF5174" w:rsidP="0059174B">
            <w:pPr>
              <w:spacing w:after="0"/>
              <w:rPr>
                <w:sz w:val="20"/>
                <w:szCs w:val="20"/>
              </w:rPr>
            </w:pPr>
          </w:p>
        </w:tc>
      </w:tr>
      <w:tr w:rsidR="00FF5174" w:rsidRPr="00A02AD2" w14:paraId="0C219A73" w14:textId="77777777" w:rsidTr="0059174B">
        <w:trPr>
          <w:trHeight w:val="20"/>
        </w:trPr>
        <w:tc>
          <w:tcPr>
            <w:tcW w:w="988" w:type="dxa"/>
            <w:vMerge/>
            <w:shd w:val="clear" w:color="auto" w:fill="auto"/>
          </w:tcPr>
          <w:p w14:paraId="7DCD13B3" w14:textId="77777777" w:rsidR="00FF5174" w:rsidRPr="00A02AD2" w:rsidRDefault="00FF5174" w:rsidP="0059174B">
            <w:pPr>
              <w:spacing w:after="0"/>
              <w:rPr>
                <w:sz w:val="20"/>
                <w:szCs w:val="20"/>
              </w:rPr>
            </w:pPr>
          </w:p>
        </w:tc>
        <w:tc>
          <w:tcPr>
            <w:tcW w:w="2976" w:type="dxa"/>
            <w:shd w:val="clear" w:color="auto" w:fill="auto"/>
          </w:tcPr>
          <w:p w14:paraId="3F79C0D3" w14:textId="77777777" w:rsidR="00FF5174" w:rsidRPr="00A02AD2" w:rsidRDefault="00FF5174" w:rsidP="0059174B">
            <w:pPr>
              <w:spacing w:after="0"/>
              <w:rPr>
                <w:sz w:val="20"/>
                <w:szCs w:val="20"/>
              </w:rPr>
            </w:pPr>
            <w:r w:rsidRPr="00A02AD2">
              <w:rPr>
                <w:sz w:val="20"/>
                <w:szCs w:val="20"/>
              </w:rPr>
              <w:t>Inference</w:t>
            </w:r>
          </w:p>
        </w:tc>
        <w:tc>
          <w:tcPr>
            <w:tcW w:w="2835" w:type="dxa"/>
            <w:shd w:val="clear" w:color="auto" w:fill="auto"/>
          </w:tcPr>
          <w:p w14:paraId="3CE72FCD" w14:textId="77777777" w:rsidR="00FF5174" w:rsidRPr="00A02AD2" w:rsidRDefault="00FF5174" w:rsidP="0059174B">
            <w:pPr>
              <w:spacing w:after="0"/>
              <w:rPr>
                <w:sz w:val="20"/>
                <w:szCs w:val="20"/>
              </w:rPr>
            </w:pPr>
          </w:p>
        </w:tc>
      </w:tr>
      <w:tr w:rsidR="00FF5174" w:rsidRPr="00A02AD2" w14:paraId="223586E5" w14:textId="77777777" w:rsidTr="0059174B">
        <w:trPr>
          <w:trHeight w:val="20"/>
        </w:trPr>
        <w:tc>
          <w:tcPr>
            <w:tcW w:w="988" w:type="dxa"/>
            <w:vMerge/>
            <w:shd w:val="clear" w:color="auto" w:fill="auto"/>
          </w:tcPr>
          <w:p w14:paraId="002EF27E" w14:textId="77777777" w:rsidR="00FF5174" w:rsidRPr="00A02AD2" w:rsidRDefault="00FF5174" w:rsidP="0059174B">
            <w:pPr>
              <w:spacing w:after="0"/>
              <w:rPr>
                <w:sz w:val="20"/>
                <w:szCs w:val="20"/>
              </w:rPr>
            </w:pPr>
          </w:p>
        </w:tc>
        <w:tc>
          <w:tcPr>
            <w:tcW w:w="2976" w:type="dxa"/>
            <w:shd w:val="clear" w:color="auto" w:fill="auto"/>
          </w:tcPr>
          <w:p w14:paraId="24196E8B" w14:textId="77777777" w:rsidR="00FF5174" w:rsidRPr="00A02AD2" w:rsidRDefault="00FF5174" w:rsidP="0059174B">
            <w:pPr>
              <w:spacing w:after="0"/>
              <w:rPr>
                <w:sz w:val="20"/>
                <w:szCs w:val="20"/>
              </w:rPr>
            </w:pPr>
            <w:r w:rsidRPr="00A02AD2">
              <w:rPr>
                <w:sz w:val="20"/>
                <w:szCs w:val="20"/>
              </w:rPr>
              <w:t>Perf. monitoring</w:t>
            </w:r>
          </w:p>
        </w:tc>
        <w:tc>
          <w:tcPr>
            <w:tcW w:w="2835" w:type="dxa"/>
            <w:shd w:val="clear" w:color="auto" w:fill="auto"/>
          </w:tcPr>
          <w:p w14:paraId="7EB288C2" w14:textId="77777777" w:rsidR="00FF5174" w:rsidRPr="00A02AD2" w:rsidRDefault="00FF5174" w:rsidP="0059174B">
            <w:pPr>
              <w:spacing w:after="0"/>
              <w:rPr>
                <w:sz w:val="20"/>
                <w:szCs w:val="20"/>
              </w:rPr>
            </w:pPr>
          </w:p>
        </w:tc>
      </w:tr>
      <w:tr w:rsidR="00FF5174" w:rsidRPr="00A02AD2" w14:paraId="4E20FA0C" w14:textId="77777777" w:rsidTr="0059174B">
        <w:trPr>
          <w:trHeight w:val="20"/>
        </w:trPr>
        <w:tc>
          <w:tcPr>
            <w:tcW w:w="988" w:type="dxa"/>
            <w:vMerge/>
            <w:shd w:val="clear" w:color="auto" w:fill="auto"/>
          </w:tcPr>
          <w:p w14:paraId="7A84C1F3" w14:textId="77777777" w:rsidR="00FF5174" w:rsidRPr="00A02AD2" w:rsidRDefault="00FF5174" w:rsidP="0059174B">
            <w:pPr>
              <w:spacing w:after="0"/>
              <w:rPr>
                <w:sz w:val="20"/>
                <w:szCs w:val="20"/>
              </w:rPr>
            </w:pPr>
          </w:p>
        </w:tc>
        <w:tc>
          <w:tcPr>
            <w:tcW w:w="2976" w:type="dxa"/>
            <w:shd w:val="clear" w:color="auto" w:fill="auto"/>
          </w:tcPr>
          <w:p w14:paraId="52118169" w14:textId="77777777" w:rsidR="00FF5174" w:rsidRPr="00A02AD2" w:rsidRDefault="00FF5174" w:rsidP="0059174B">
            <w:pPr>
              <w:spacing w:after="0"/>
              <w:rPr>
                <w:sz w:val="20"/>
                <w:szCs w:val="20"/>
              </w:rPr>
            </w:pPr>
            <w:r w:rsidRPr="00A02AD2">
              <w:rPr>
                <w:sz w:val="20"/>
                <w:szCs w:val="20"/>
              </w:rPr>
              <w:t>LCM</w:t>
            </w:r>
          </w:p>
        </w:tc>
        <w:tc>
          <w:tcPr>
            <w:tcW w:w="2835" w:type="dxa"/>
            <w:shd w:val="clear" w:color="auto" w:fill="auto"/>
          </w:tcPr>
          <w:p w14:paraId="049E75FC" w14:textId="77777777" w:rsidR="00FF5174" w:rsidRPr="00A02AD2" w:rsidRDefault="00FF5174" w:rsidP="0059174B">
            <w:pPr>
              <w:spacing w:after="0"/>
              <w:rPr>
                <w:sz w:val="20"/>
                <w:szCs w:val="20"/>
              </w:rPr>
            </w:pPr>
          </w:p>
        </w:tc>
      </w:tr>
      <w:tr w:rsidR="00FF5174" w:rsidRPr="00A02AD2" w14:paraId="73BFEC8E" w14:textId="77777777" w:rsidTr="0059174B">
        <w:trPr>
          <w:trHeight w:val="20"/>
        </w:trPr>
        <w:tc>
          <w:tcPr>
            <w:tcW w:w="988" w:type="dxa"/>
            <w:vMerge w:val="restart"/>
            <w:shd w:val="clear" w:color="auto" w:fill="auto"/>
          </w:tcPr>
          <w:p w14:paraId="62256C5C" w14:textId="77777777" w:rsidR="00FF5174" w:rsidRPr="00A02AD2" w:rsidRDefault="00FF5174" w:rsidP="0059174B">
            <w:pPr>
              <w:spacing w:after="0"/>
              <w:rPr>
                <w:sz w:val="20"/>
                <w:szCs w:val="20"/>
              </w:rPr>
            </w:pPr>
            <w:r w:rsidRPr="00A02AD2">
              <w:rPr>
                <w:sz w:val="20"/>
                <w:szCs w:val="20"/>
              </w:rPr>
              <w:t>UE-</w:t>
            </w:r>
            <w:r>
              <w:rPr>
                <w:sz w:val="20"/>
                <w:szCs w:val="20"/>
              </w:rPr>
              <w:br/>
            </w:r>
            <w:r w:rsidRPr="00A02AD2">
              <w:rPr>
                <w:sz w:val="20"/>
                <w:szCs w:val="20"/>
              </w:rPr>
              <w:t>sided model</w:t>
            </w:r>
          </w:p>
        </w:tc>
        <w:tc>
          <w:tcPr>
            <w:tcW w:w="2976" w:type="dxa"/>
            <w:shd w:val="clear" w:color="auto" w:fill="auto"/>
          </w:tcPr>
          <w:p w14:paraId="50BAE2A2" w14:textId="77777777" w:rsidR="00FF5174" w:rsidRPr="00A02AD2" w:rsidRDefault="00FF5174" w:rsidP="0059174B">
            <w:pPr>
              <w:spacing w:after="0"/>
              <w:rPr>
                <w:sz w:val="20"/>
                <w:szCs w:val="20"/>
              </w:rPr>
            </w:pPr>
            <w:r w:rsidRPr="00A02AD2">
              <w:rPr>
                <w:sz w:val="20"/>
                <w:szCs w:val="20"/>
              </w:rPr>
              <w:t>Data collection</w:t>
            </w:r>
          </w:p>
        </w:tc>
        <w:tc>
          <w:tcPr>
            <w:tcW w:w="2835" w:type="dxa"/>
            <w:shd w:val="clear" w:color="auto" w:fill="auto"/>
          </w:tcPr>
          <w:p w14:paraId="2C953932" w14:textId="77777777" w:rsidR="00FF5174" w:rsidRPr="00A02AD2" w:rsidRDefault="00FF5174" w:rsidP="0059174B">
            <w:pPr>
              <w:spacing w:after="0"/>
              <w:rPr>
                <w:sz w:val="20"/>
                <w:szCs w:val="20"/>
              </w:rPr>
            </w:pPr>
          </w:p>
        </w:tc>
      </w:tr>
      <w:tr w:rsidR="00FF5174" w:rsidRPr="00A02AD2" w14:paraId="563476A1" w14:textId="77777777" w:rsidTr="0059174B">
        <w:trPr>
          <w:trHeight w:val="20"/>
        </w:trPr>
        <w:tc>
          <w:tcPr>
            <w:tcW w:w="988" w:type="dxa"/>
            <w:vMerge/>
            <w:shd w:val="clear" w:color="auto" w:fill="auto"/>
          </w:tcPr>
          <w:p w14:paraId="24E30909" w14:textId="77777777" w:rsidR="00FF5174" w:rsidRPr="00A02AD2" w:rsidRDefault="00FF5174" w:rsidP="0059174B">
            <w:pPr>
              <w:spacing w:after="0"/>
              <w:rPr>
                <w:sz w:val="20"/>
                <w:szCs w:val="20"/>
              </w:rPr>
            </w:pPr>
          </w:p>
        </w:tc>
        <w:tc>
          <w:tcPr>
            <w:tcW w:w="2976" w:type="dxa"/>
            <w:shd w:val="clear" w:color="auto" w:fill="auto"/>
          </w:tcPr>
          <w:p w14:paraId="34DE6514" w14:textId="77777777" w:rsidR="00FF5174" w:rsidRPr="00A02AD2" w:rsidRDefault="00FF5174" w:rsidP="0059174B">
            <w:pPr>
              <w:spacing w:after="0"/>
              <w:rPr>
                <w:sz w:val="20"/>
                <w:szCs w:val="20"/>
              </w:rPr>
            </w:pPr>
            <w:r w:rsidRPr="00A02AD2">
              <w:rPr>
                <w:sz w:val="20"/>
                <w:szCs w:val="20"/>
              </w:rPr>
              <w:t>Additional assistance information</w:t>
            </w:r>
          </w:p>
        </w:tc>
        <w:tc>
          <w:tcPr>
            <w:tcW w:w="2835" w:type="dxa"/>
            <w:shd w:val="clear" w:color="auto" w:fill="auto"/>
          </w:tcPr>
          <w:p w14:paraId="52D87CB1" w14:textId="77777777" w:rsidR="00FF5174" w:rsidRPr="00A02AD2" w:rsidRDefault="00FF5174" w:rsidP="0059174B">
            <w:pPr>
              <w:spacing w:after="0"/>
              <w:rPr>
                <w:sz w:val="20"/>
                <w:szCs w:val="20"/>
              </w:rPr>
            </w:pPr>
          </w:p>
        </w:tc>
      </w:tr>
      <w:tr w:rsidR="00FF5174" w:rsidRPr="00A02AD2" w14:paraId="2F18DBC0" w14:textId="77777777" w:rsidTr="0059174B">
        <w:trPr>
          <w:trHeight w:val="20"/>
        </w:trPr>
        <w:tc>
          <w:tcPr>
            <w:tcW w:w="988" w:type="dxa"/>
            <w:vMerge/>
            <w:shd w:val="clear" w:color="auto" w:fill="auto"/>
          </w:tcPr>
          <w:p w14:paraId="35B7E0A5" w14:textId="77777777" w:rsidR="00FF5174" w:rsidRPr="00A02AD2" w:rsidRDefault="00FF5174" w:rsidP="0059174B">
            <w:pPr>
              <w:spacing w:after="0"/>
              <w:rPr>
                <w:sz w:val="20"/>
                <w:szCs w:val="20"/>
              </w:rPr>
            </w:pPr>
          </w:p>
        </w:tc>
        <w:tc>
          <w:tcPr>
            <w:tcW w:w="2976" w:type="dxa"/>
            <w:shd w:val="clear" w:color="auto" w:fill="auto"/>
          </w:tcPr>
          <w:p w14:paraId="6A31F1D4" w14:textId="77777777" w:rsidR="00FF5174" w:rsidRPr="00A02AD2" w:rsidRDefault="00FF5174" w:rsidP="0059174B">
            <w:pPr>
              <w:spacing w:after="0"/>
              <w:rPr>
                <w:sz w:val="20"/>
                <w:szCs w:val="20"/>
              </w:rPr>
            </w:pPr>
            <w:r w:rsidRPr="00A02AD2">
              <w:rPr>
                <w:sz w:val="20"/>
                <w:szCs w:val="20"/>
              </w:rPr>
              <w:t>Inference</w:t>
            </w:r>
          </w:p>
        </w:tc>
        <w:tc>
          <w:tcPr>
            <w:tcW w:w="2835" w:type="dxa"/>
            <w:shd w:val="clear" w:color="auto" w:fill="auto"/>
          </w:tcPr>
          <w:p w14:paraId="191754B1" w14:textId="77777777" w:rsidR="00FF5174" w:rsidRPr="00A02AD2" w:rsidRDefault="00FF5174" w:rsidP="0059174B">
            <w:pPr>
              <w:spacing w:after="0"/>
              <w:rPr>
                <w:sz w:val="20"/>
                <w:szCs w:val="20"/>
              </w:rPr>
            </w:pPr>
          </w:p>
        </w:tc>
      </w:tr>
      <w:tr w:rsidR="00FF5174" w:rsidRPr="00A02AD2" w14:paraId="2792D2C3" w14:textId="77777777" w:rsidTr="0059174B">
        <w:trPr>
          <w:trHeight w:val="20"/>
        </w:trPr>
        <w:tc>
          <w:tcPr>
            <w:tcW w:w="988" w:type="dxa"/>
            <w:vMerge/>
            <w:shd w:val="clear" w:color="auto" w:fill="auto"/>
          </w:tcPr>
          <w:p w14:paraId="67B3193B" w14:textId="77777777" w:rsidR="00FF5174" w:rsidRPr="00A02AD2" w:rsidRDefault="00FF5174" w:rsidP="0059174B">
            <w:pPr>
              <w:spacing w:after="0"/>
              <w:rPr>
                <w:sz w:val="20"/>
                <w:szCs w:val="20"/>
              </w:rPr>
            </w:pPr>
          </w:p>
        </w:tc>
        <w:tc>
          <w:tcPr>
            <w:tcW w:w="2976" w:type="dxa"/>
            <w:shd w:val="clear" w:color="auto" w:fill="auto"/>
          </w:tcPr>
          <w:p w14:paraId="5CDBED62" w14:textId="77777777" w:rsidR="00FF5174" w:rsidRPr="00A02AD2" w:rsidRDefault="00FF5174" w:rsidP="0059174B">
            <w:pPr>
              <w:spacing w:after="0"/>
              <w:rPr>
                <w:sz w:val="20"/>
                <w:szCs w:val="20"/>
              </w:rPr>
            </w:pPr>
            <w:r w:rsidRPr="00A02AD2">
              <w:rPr>
                <w:sz w:val="20"/>
                <w:szCs w:val="20"/>
              </w:rPr>
              <w:t>Perf. monitoring</w:t>
            </w:r>
          </w:p>
        </w:tc>
        <w:tc>
          <w:tcPr>
            <w:tcW w:w="2835" w:type="dxa"/>
            <w:shd w:val="clear" w:color="auto" w:fill="auto"/>
          </w:tcPr>
          <w:p w14:paraId="7C2EB997" w14:textId="77777777" w:rsidR="00FF5174" w:rsidRPr="00A02AD2" w:rsidRDefault="00FF5174" w:rsidP="0059174B">
            <w:pPr>
              <w:spacing w:after="0"/>
              <w:rPr>
                <w:sz w:val="20"/>
                <w:szCs w:val="20"/>
              </w:rPr>
            </w:pPr>
          </w:p>
        </w:tc>
      </w:tr>
      <w:tr w:rsidR="00FF5174" w:rsidRPr="004E768B" w14:paraId="145C65EA" w14:textId="77777777" w:rsidTr="0059174B">
        <w:trPr>
          <w:trHeight w:val="20"/>
        </w:trPr>
        <w:tc>
          <w:tcPr>
            <w:tcW w:w="988" w:type="dxa"/>
            <w:vMerge/>
            <w:shd w:val="clear" w:color="auto" w:fill="auto"/>
          </w:tcPr>
          <w:p w14:paraId="46AC54E3" w14:textId="77777777" w:rsidR="00FF5174" w:rsidRPr="00A02AD2" w:rsidRDefault="00FF5174" w:rsidP="0059174B">
            <w:pPr>
              <w:spacing w:after="0"/>
              <w:rPr>
                <w:sz w:val="20"/>
                <w:szCs w:val="20"/>
              </w:rPr>
            </w:pPr>
          </w:p>
        </w:tc>
        <w:tc>
          <w:tcPr>
            <w:tcW w:w="2976" w:type="dxa"/>
            <w:shd w:val="clear" w:color="auto" w:fill="auto"/>
          </w:tcPr>
          <w:p w14:paraId="5C415E55" w14:textId="77777777" w:rsidR="00FF5174" w:rsidRPr="00A02AD2" w:rsidRDefault="00FF5174" w:rsidP="0059174B">
            <w:pPr>
              <w:spacing w:after="0"/>
              <w:rPr>
                <w:sz w:val="20"/>
                <w:szCs w:val="20"/>
              </w:rPr>
            </w:pPr>
            <w:r w:rsidRPr="00A02AD2">
              <w:rPr>
                <w:sz w:val="20"/>
                <w:szCs w:val="20"/>
              </w:rPr>
              <w:t>LCM</w:t>
            </w:r>
          </w:p>
        </w:tc>
        <w:tc>
          <w:tcPr>
            <w:tcW w:w="2835" w:type="dxa"/>
            <w:shd w:val="clear" w:color="auto" w:fill="auto"/>
          </w:tcPr>
          <w:p w14:paraId="52CCC2DC" w14:textId="77777777" w:rsidR="00FF5174" w:rsidRPr="004E768B" w:rsidRDefault="00FF5174" w:rsidP="0059174B">
            <w:pPr>
              <w:spacing w:after="0"/>
              <w:rPr>
                <w:sz w:val="20"/>
                <w:szCs w:val="20"/>
              </w:rPr>
            </w:pPr>
          </w:p>
        </w:tc>
      </w:tr>
    </w:tbl>
    <w:p w14:paraId="37BE7C61" w14:textId="77777777" w:rsidR="00FF5174" w:rsidRDefault="00FF5174" w:rsidP="00FF5174">
      <w:pPr>
        <w:spacing w:before="120" w:after="120"/>
        <w:jc w:val="both"/>
      </w:pPr>
    </w:p>
    <w:p w14:paraId="21B65BD3" w14:textId="77777777" w:rsidR="00FF5174" w:rsidRDefault="00FF5174" w:rsidP="00FF5174">
      <w:pPr>
        <w:spacing w:before="120" w:after="120"/>
        <w:jc w:val="both"/>
      </w:pPr>
    </w:p>
    <w:p w14:paraId="6BED652C" w14:textId="77777777" w:rsidR="00FF5174" w:rsidRDefault="00FF5174" w:rsidP="00FF5174">
      <w:pPr>
        <w:spacing w:before="120" w:after="120"/>
        <w:jc w:val="both"/>
      </w:pPr>
    </w:p>
    <w:p w14:paraId="0D4F39AE" w14:textId="77777777" w:rsidR="00FF5174" w:rsidRDefault="00FF5174" w:rsidP="00FF5174">
      <w:pPr>
        <w:spacing w:before="120" w:after="120"/>
        <w:jc w:val="both"/>
      </w:pPr>
    </w:p>
    <w:p w14:paraId="336482E2" w14:textId="77777777" w:rsidR="00FF5174" w:rsidRDefault="00FF5174" w:rsidP="00FF5174">
      <w:pPr>
        <w:spacing w:before="120" w:after="120"/>
        <w:jc w:val="both"/>
      </w:pPr>
    </w:p>
    <w:p w14:paraId="31FDD432" w14:textId="77777777" w:rsidR="00FF5174" w:rsidRDefault="00FF5174" w:rsidP="00FF5174">
      <w:pPr>
        <w:spacing w:before="120" w:after="120"/>
        <w:jc w:val="both"/>
      </w:pPr>
    </w:p>
    <w:p w14:paraId="71C24F90" w14:textId="77777777" w:rsidR="00FF5174" w:rsidRDefault="00FF5174" w:rsidP="00FF5174">
      <w:pPr>
        <w:spacing w:before="120" w:after="120"/>
        <w:jc w:val="both"/>
      </w:pPr>
    </w:p>
    <w:p w14:paraId="3DEE4CEB" w14:textId="77777777" w:rsidR="00FF5174" w:rsidRDefault="00FF5174" w:rsidP="00FF5174">
      <w:pPr>
        <w:spacing w:after="180"/>
        <w:jc w:val="both"/>
        <w:rPr>
          <w:i/>
          <w:iCs/>
          <w:u w:val="single"/>
        </w:rPr>
      </w:pPr>
      <w:r w:rsidRPr="00AD6D35">
        <w:rPr>
          <w:i/>
          <w:iCs/>
          <w:u w:val="single"/>
        </w:rPr>
        <w:t xml:space="preserve">RAN4 Core Requirements for </w:t>
      </w:r>
      <w:r>
        <w:rPr>
          <w:i/>
          <w:iCs/>
          <w:u w:val="single"/>
        </w:rPr>
        <w:t>Supporting NW-sided Model</w:t>
      </w:r>
    </w:p>
    <w:p w14:paraId="7E2D3C5C" w14:textId="16732621" w:rsidR="00FF5174" w:rsidRPr="005708A9" w:rsidRDefault="00FF5174" w:rsidP="00FF5174">
      <w:pPr>
        <w:spacing w:after="60"/>
        <w:jc w:val="both"/>
        <w:rPr>
          <w:b/>
          <w:bCs/>
        </w:rPr>
      </w:pPr>
      <w:r w:rsidRPr="005708A9">
        <w:rPr>
          <w:b/>
          <w:bCs/>
        </w:rPr>
        <w:t xml:space="preserve">Proposal </w:t>
      </w:r>
      <w:r>
        <w:rPr>
          <w:b/>
          <w:bCs/>
        </w:rPr>
        <w:t>3</w:t>
      </w:r>
      <w:r w:rsidRPr="005708A9">
        <w:rPr>
          <w:b/>
          <w:bCs/>
        </w:rPr>
        <w:t xml:space="preserve">: RAN4 shall introduce the necessary </w:t>
      </w:r>
      <w:r>
        <w:rPr>
          <w:b/>
          <w:bCs/>
        </w:rPr>
        <w:t>L1-RSRP reporting</w:t>
      </w:r>
      <w:r w:rsidRPr="005708A9">
        <w:rPr>
          <w:b/>
          <w:bCs/>
        </w:rPr>
        <w:t xml:space="preserve"> requirement on supporting data collection for NW-side AI/ML model </w:t>
      </w:r>
      <w:r>
        <w:rPr>
          <w:b/>
          <w:bCs/>
        </w:rPr>
        <w:t xml:space="preserve">inference/training (for </w:t>
      </w:r>
      <w:r w:rsidR="000A5C6D">
        <w:rPr>
          <w:b/>
          <w:bCs/>
          <w:lang w:val="en-AU"/>
        </w:rPr>
        <w:t xml:space="preserve">both </w:t>
      </w:r>
      <w:r w:rsidRPr="005708A9">
        <w:rPr>
          <w:b/>
          <w:bCs/>
        </w:rPr>
        <w:t xml:space="preserve">BM-Case1 </w:t>
      </w:r>
      <w:r>
        <w:rPr>
          <w:b/>
          <w:bCs/>
        </w:rPr>
        <w:t xml:space="preserve">&amp; </w:t>
      </w:r>
      <w:r w:rsidRPr="005708A9">
        <w:rPr>
          <w:b/>
          <w:bCs/>
        </w:rPr>
        <w:t>2</w:t>
      </w:r>
      <w:r>
        <w:rPr>
          <w:b/>
          <w:bCs/>
        </w:rPr>
        <w:t>)</w:t>
      </w:r>
      <w:r w:rsidRPr="005708A9">
        <w:rPr>
          <w:b/>
          <w:bCs/>
        </w:rPr>
        <w:t>, by</w:t>
      </w:r>
      <w:r>
        <w:rPr>
          <w:b/>
          <w:bCs/>
        </w:rPr>
        <w:t xml:space="preserve"> considering</w:t>
      </w:r>
      <w:r w:rsidRPr="005708A9">
        <w:rPr>
          <w:b/>
          <w:bCs/>
        </w:rPr>
        <w:t xml:space="preserve">: </w:t>
      </w:r>
    </w:p>
    <w:p w14:paraId="28719A92" w14:textId="77777777" w:rsidR="00FF5174" w:rsidRPr="00E21905" w:rsidRDefault="00FF5174" w:rsidP="00FF5174">
      <w:pPr>
        <w:pStyle w:val="ListParagraph"/>
        <w:numPr>
          <w:ilvl w:val="0"/>
          <w:numId w:val="34"/>
        </w:numPr>
        <w:spacing w:after="60"/>
        <w:ind w:firstLineChars="0"/>
        <w:jc w:val="both"/>
        <w:rPr>
          <w:b/>
          <w:bCs/>
          <w:sz w:val="22"/>
          <w:szCs w:val="22"/>
        </w:rPr>
      </w:pPr>
      <w:r w:rsidRPr="00E21905">
        <w:rPr>
          <w:b/>
          <w:bCs/>
          <w:sz w:val="22"/>
          <w:szCs w:val="22"/>
          <w:lang w:val="en-US"/>
        </w:rPr>
        <w:t>L1 measurement</w:t>
      </w:r>
      <w:r>
        <w:rPr>
          <w:b/>
          <w:bCs/>
          <w:sz w:val="22"/>
          <w:szCs w:val="22"/>
          <w:lang w:val="en-US"/>
        </w:rPr>
        <w:t>/reporting for inference</w:t>
      </w:r>
      <w:r w:rsidRPr="00E21905">
        <w:rPr>
          <w:b/>
          <w:bCs/>
          <w:sz w:val="22"/>
          <w:szCs w:val="22"/>
        </w:rPr>
        <w:t>: e.g., beam reporting for more than 4 beam in L1 signaling,</w:t>
      </w:r>
      <w:r>
        <w:rPr>
          <w:b/>
          <w:bCs/>
          <w:sz w:val="22"/>
          <w:szCs w:val="22"/>
        </w:rPr>
        <w:t xml:space="preserve"> and other new reporting format (including potential granularity step)</w:t>
      </w:r>
      <w:r w:rsidRPr="00E21905">
        <w:rPr>
          <w:b/>
          <w:bCs/>
          <w:sz w:val="22"/>
          <w:szCs w:val="22"/>
        </w:rPr>
        <w:t>;</w:t>
      </w:r>
    </w:p>
    <w:p w14:paraId="2943A457" w14:textId="77777777" w:rsidR="00FF5174" w:rsidRPr="005708A9" w:rsidRDefault="00FF5174" w:rsidP="00FF5174">
      <w:pPr>
        <w:pStyle w:val="ListParagraph"/>
        <w:numPr>
          <w:ilvl w:val="0"/>
          <w:numId w:val="34"/>
        </w:numPr>
        <w:spacing w:after="60"/>
        <w:ind w:left="714" w:firstLineChars="0" w:hanging="357"/>
        <w:jc w:val="both"/>
        <w:rPr>
          <w:b/>
          <w:bCs/>
          <w:sz w:val="22"/>
          <w:szCs w:val="22"/>
        </w:rPr>
      </w:pPr>
      <w:r>
        <w:rPr>
          <w:b/>
          <w:bCs/>
          <w:sz w:val="22"/>
          <w:szCs w:val="22"/>
        </w:rPr>
        <w:t>Potential enhancement on MDT-based measurement/reporting for training</w:t>
      </w:r>
      <w:r w:rsidRPr="005708A9">
        <w:rPr>
          <w:b/>
          <w:bCs/>
          <w:sz w:val="22"/>
          <w:szCs w:val="22"/>
        </w:rPr>
        <w:t>.</w:t>
      </w:r>
    </w:p>
    <w:p w14:paraId="2034E2E0" w14:textId="5730168C" w:rsidR="00CA49B4" w:rsidRDefault="00CA49B4" w:rsidP="00473C63">
      <w:pPr>
        <w:spacing w:after="180"/>
        <w:jc w:val="both"/>
        <w:rPr>
          <w:i/>
          <w:iCs/>
          <w:u w:val="single"/>
          <w:lang w:val="en-GB"/>
        </w:rPr>
      </w:pPr>
    </w:p>
    <w:p w14:paraId="5C4D5EA9" w14:textId="77777777" w:rsidR="00FF5174" w:rsidRPr="00687249" w:rsidRDefault="00FF5174" w:rsidP="00FF5174">
      <w:pPr>
        <w:spacing w:after="60"/>
        <w:jc w:val="both"/>
        <w:rPr>
          <w:b/>
          <w:bCs/>
        </w:rPr>
      </w:pPr>
      <w:r w:rsidRPr="00687249">
        <w:rPr>
          <w:b/>
          <w:bCs/>
        </w:rPr>
        <w:t xml:space="preserve">Proposal </w:t>
      </w:r>
      <w:r>
        <w:rPr>
          <w:b/>
          <w:bCs/>
        </w:rPr>
        <w:t>4</w:t>
      </w:r>
      <w:r w:rsidRPr="00687249">
        <w:rPr>
          <w:b/>
          <w:bCs/>
        </w:rPr>
        <w:t xml:space="preserve">: For tightening measurement accuracy requirement for AI-BM NW-sided model: </w:t>
      </w:r>
    </w:p>
    <w:p w14:paraId="1F356D03" w14:textId="77777777" w:rsidR="00FF5174" w:rsidRPr="00687249" w:rsidRDefault="00FF5174" w:rsidP="00FF5174">
      <w:pPr>
        <w:pStyle w:val="ListParagraph"/>
        <w:numPr>
          <w:ilvl w:val="0"/>
          <w:numId w:val="35"/>
        </w:numPr>
        <w:spacing w:after="60"/>
        <w:ind w:firstLineChars="0"/>
        <w:jc w:val="both"/>
        <w:rPr>
          <w:b/>
          <w:bCs/>
          <w:sz w:val="22"/>
          <w:szCs w:val="22"/>
        </w:rPr>
      </w:pPr>
      <w:r w:rsidRPr="00687249">
        <w:rPr>
          <w:b/>
          <w:bCs/>
          <w:sz w:val="22"/>
          <w:szCs w:val="22"/>
        </w:rPr>
        <w:t>RAN4 shall only focus on the feasibility part of tightened measurement accuracy;</w:t>
      </w:r>
    </w:p>
    <w:p w14:paraId="5FA3C9FB" w14:textId="77777777" w:rsidR="00FF5174" w:rsidRPr="00687249" w:rsidRDefault="00FF5174" w:rsidP="00FF5174">
      <w:pPr>
        <w:pStyle w:val="ListParagraph"/>
        <w:numPr>
          <w:ilvl w:val="0"/>
          <w:numId w:val="35"/>
        </w:numPr>
        <w:spacing w:after="60"/>
        <w:ind w:firstLineChars="0"/>
        <w:jc w:val="both"/>
        <w:rPr>
          <w:b/>
          <w:bCs/>
          <w:sz w:val="22"/>
          <w:szCs w:val="22"/>
        </w:rPr>
      </w:pPr>
      <w:r>
        <w:rPr>
          <w:b/>
          <w:bCs/>
          <w:sz w:val="22"/>
          <w:szCs w:val="22"/>
        </w:rPr>
        <w:t>Without any particular request, RAN4 shall reuse the accuracy requirement from Rel-15 L1-RSRP for both absolute and relative RSRP reporting</w:t>
      </w:r>
      <w:r w:rsidRPr="00687249">
        <w:rPr>
          <w:b/>
          <w:bCs/>
          <w:sz w:val="22"/>
          <w:szCs w:val="22"/>
        </w:rPr>
        <w:t xml:space="preserve">. </w:t>
      </w:r>
    </w:p>
    <w:p w14:paraId="6ADDDBFD" w14:textId="63134622" w:rsidR="00FF5174" w:rsidRPr="00FF5174" w:rsidRDefault="00FF5174" w:rsidP="00473C63">
      <w:pPr>
        <w:spacing w:after="180"/>
        <w:jc w:val="both"/>
        <w:rPr>
          <w:b/>
          <w:bCs/>
        </w:rPr>
      </w:pPr>
      <w:r w:rsidRPr="00FF5174">
        <w:rPr>
          <w:b/>
          <w:bCs/>
        </w:rPr>
        <w:lastRenderedPageBreak/>
        <w:t xml:space="preserve">Proposal 5: No RAN4 impact is expected for NW-side AI/ML model inference for BM-Case1 &amp; 2, except data collection for model inference. </w:t>
      </w:r>
    </w:p>
    <w:p w14:paraId="21339A3F" w14:textId="77777777" w:rsidR="00FF5174" w:rsidRDefault="00FF5174" w:rsidP="00FF5174">
      <w:pPr>
        <w:spacing w:after="180"/>
        <w:jc w:val="both"/>
        <w:rPr>
          <w:b/>
          <w:bCs/>
        </w:rPr>
      </w:pPr>
      <w:r w:rsidRPr="00A37B3A">
        <w:rPr>
          <w:b/>
          <w:bCs/>
        </w:rPr>
        <w:t xml:space="preserve">Proposal </w:t>
      </w:r>
      <w:r>
        <w:rPr>
          <w:b/>
          <w:bCs/>
        </w:rPr>
        <w:t>6</w:t>
      </w:r>
      <w:r w:rsidRPr="00A37B3A">
        <w:rPr>
          <w:b/>
          <w:bCs/>
        </w:rPr>
        <w:t xml:space="preserve">: </w:t>
      </w:r>
      <w:r>
        <w:rPr>
          <w:b/>
          <w:bCs/>
        </w:rPr>
        <w:t>FFS</w:t>
      </w:r>
      <w:r w:rsidRPr="00A37B3A">
        <w:rPr>
          <w:b/>
          <w:bCs/>
        </w:rPr>
        <w:t xml:space="preserve"> RAN4 impact </w:t>
      </w:r>
      <w:r>
        <w:rPr>
          <w:b/>
          <w:bCs/>
        </w:rPr>
        <w:t>from</w:t>
      </w:r>
      <w:r w:rsidRPr="00A37B3A">
        <w:rPr>
          <w:b/>
          <w:bCs/>
        </w:rPr>
        <w:t xml:space="preserve"> </w:t>
      </w:r>
      <w:r>
        <w:rPr>
          <w:b/>
          <w:bCs/>
        </w:rPr>
        <w:t xml:space="preserve">NW-side AI/ML </w:t>
      </w:r>
      <w:r w:rsidRPr="00BB6504">
        <w:rPr>
          <w:b/>
          <w:bCs/>
        </w:rPr>
        <w:t xml:space="preserve">model </w:t>
      </w:r>
      <w:r w:rsidRPr="00A37B3A">
        <w:rPr>
          <w:b/>
          <w:bCs/>
        </w:rPr>
        <w:t xml:space="preserve">performance monitoring for BM-Case1 </w:t>
      </w:r>
      <w:r>
        <w:rPr>
          <w:b/>
          <w:bCs/>
        </w:rPr>
        <w:t xml:space="preserve">&amp; </w:t>
      </w:r>
      <w:r w:rsidRPr="00A37B3A">
        <w:rPr>
          <w:b/>
          <w:bCs/>
        </w:rPr>
        <w:t xml:space="preserve">2 </w:t>
      </w:r>
      <w:r>
        <w:rPr>
          <w:b/>
          <w:bCs/>
        </w:rPr>
        <w:t>(depending on RAN1/2 input)</w:t>
      </w:r>
      <w:r w:rsidRPr="00A37B3A">
        <w:rPr>
          <w:b/>
          <w:bCs/>
        </w:rPr>
        <w:t xml:space="preserve">. </w:t>
      </w:r>
    </w:p>
    <w:p w14:paraId="3A418FF8" w14:textId="77777777" w:rsidR="00FF5174" w:rsidRPr="000F533B" w:rsidRDefault="00FF5174" w:rsidP="00FF5174">
      <w:pPr>
        <w:spacing w:after="180"/>
        <w:jc w:val="both"/>
        <w:rPr>
          <w:b/>
          <w:bCs/>
        </w:rPr>
      </w:pPr>
      <w:r w:rsidRPr="000F533B">
        <w:rPr>
          <w:b/>
          <w:bCs/>
        </w:rPr>
        <w:t xml:space="preserve">Proposal </w:t>
      </w:r>
      <w:r>
        <w:rPr>
          <w:b/>
          <w:bCs/>
        </w:rPr>
        <w:t>7</w:t>
      </w:r>
      <w:r w:rsidRPr="000F533B">
        <w:rPr>
          <w:b/>
          <w:bCs/>
        </w:rPr>
        <w:t xml:space="preserve">: </w:t>
      </w:r>
      <w:r>
        <w:rPr>
          <w:b/>
          <w:bCs/>
        </w:rPr>
        <w:t xml:space="preserve">No </w:t>
      </w:r>
      <w:r w:rsidRPr="00BB6504">
        <w:rPr>
          <w:b/>
          <w:bCs/>
        </w:rPr>
        <w:t>RAN4 impact is expected for NW-side AI/ML model</w:t>
      </w:r>
      <w:r>
        <w:rPr>
          <w:b/>
          <w:bCs/>
        </w:rPr>
        <w:t xml:space="preserve"> LCM</w:t>
      </w:r>
      <w:r w:rsidRPr="00BB6504">
        <w:rPr>
          <w:b/>
          <w:bCs/>
        </w:rPr>
        <w:t xml:space="preserve"> for BM-Case1 </w:t>
      </w:r>
      <w:r>
        <w:rPr>
          <w:b/>
          <w:bCs/>
        </w:rPr>
        <w:t xml:space="preserve">&amp; </w:t>
      </w:r>
      <w:r w:rsidRPr="00BB6504">
        <w:rPr>
          <w:b/>
          <w:bCs/>
        </w:rPr>
        <w:t>2</w:t>
      </w:r>
      <w:r>
        <w:rPr>
          <w:b/>
          <w:bCs/>
        </w:rPr>
        <w:t xml:space="preserve">. </w:t>
      </w:r>
      <w:r w:rsidRPr="000F533B">
        <w:rPr>
          <w:b/>
          <w:bCs/>
        </w:rPr>
        <w:t xml:space="preserve"> </w:t>
      </w:r>
    </w:p>
    <w:p w14:paraId="23B99270" w14:textId="77777777" w:rsidR="00FF5174" w:rsidRPr="00FF5174" w:rsidRDefault="00FF5174" w:rsidP="00473C63">
      <w:pPr>
        <w:spacing w:after="180"/>
        <w:jc w:val="both"/>
        <w:rPr>
          <w:i/>
          <w:iCs/>
          <w:u w:val="single"/>
        </w:rPr>
      </w:pPr>
    </w:p>
    <w:p w14:paraId="31A6ADA8" w14:textId="0A14557C" w:rsidR="00F01E2A" w:rsidRDefault="00F01E2A" w:rsidP="00F01E2A">
      <w:pPr>
        <w:spacing w:after="180"/>
        <w:jc w:val="both"/>
        <w:rPr>
          <w:i/>
          <w:iCs/>
          <w:u w:val="single"/>
        </w:rPr>
      </w:pPr>
      <w:r w:rsidRPr="00AD6D35">
        <w:rPr>
          <w:i/>
          <w:iCs/>
          <w:u w:val="single"/>
        </w:rPr>
        <w:t xml:space="preserve">RAN4 Core Requirements for </w:t>
      </w:r>
      <w:r>
        <w:rPr>
          <w:i/>
          <w:iCs/>
          <w:u w:val="single"/>
        </w:rPr>
        <w:t>Supporting UE-sided Model</w:t>
      </w:r>
    </w:p>
    <w:p w14:paraId="3E331C7D" w14:textId="77777777" w:rsidR="00FF5174" w:rsidRPr="00880AA3" w:rsidRDefault="00FF5174" w:rsidP="00FF5174">
      <w:pPr>
        <w:spacing w:before="120" w:after="180"/>
        <w:jc w:val="both"/>
        <w:rPr>
          <w:b/>
          <w:bCs/>
        </w:rPr>
      </w:pPr>
      <w:r w:rsidRPr="00880AA3">
        <w:rPr>
          <w:b/>
          <w:bCs/>
        </w:rPr>
        <w:t xml:space="preserve">Proposal </w:t>
      </w:r>
      <w:r>
        <w:rPr>
          <w:b/>
          <w:bCs/>
        </w:rPr>
        <w:t>8</w:t>
      </w:r>
      <w:r w:rsidRPr="00880AA3">
        <w:rPr>
          <w:b/>
          <w:bCs/>
        </w:rPr>
        <w:t xml:space="preserve">: </w:t>
      </w:r>
      <w:r>
        <w:rPr>
          <w:b/>
          <w:bCs/>
        </w:rPr>
        <w:t xml:space="preserve">FFS </w:t>
      </w:r>
      <w:r w:rsidRPr="00880AA3">
        <w:rPr>
          <w:b/>
          <w:bCs/>
        </w:rPr>
        <w:t>RAN4</w:t>
      </w:r>
      <w:r>
        <w:rPr>
          <w:b/>
          <w:bCs/>
        </w:rPr>
        <w:t xml:space="preserve"> impact from</w:t>
      </w:r>
      <w:r w:rsidRPr="00880AA3">
        <w:rPr>
          <w:b/>
          <w:bCs/>
        </w:rPr>
        <w:t xml:space="preserve"> data collection for UE-sided model training</w:t>
      </w:r>
      <w:r>
        <w:rPr>
          <w:b/>
          <w:bCs/>
        </w:rPr>
        <w:t xml:space="preserve"> (depending on RAN1/2 input)</w:t>
      </w:r>
      <w:r w:rsidRPr="00880AA3">
        <w:rPr>
          <w:b/>
          <w:bCs/>
        </w:rPr>
        <w:t xml:space="preserve">. </w:t>
      </w:r>
    </w:p>
    <w:p w14:paraId="19838AF1" w14:textId="77777777" w:rsidR="00FF5174" w:rsidRDefault="00FF5174" w:rsidP="00FF5174">
      <w:pPr>
        <w:spacing w:after="180"/>
        <w:jc w:val="both"/>
        <w:rPr>
          <w:b/>
          <w:bCs/>
        </w:rPr>
      </w:pPr>
      <w:r w:rsidRPr="00880AA3">
        <w:rPr>
          <w:b/>
          <w:bCs/>
        </w:rPr>
        <w:t xml:space="preserve">Proposal </w:t>
      </w:r>
      <w:r>
        <w:rPr>
          <w:b/>
          <w:bCs/>
        </w:rPr>
        <w:t>9</w:t>
      </w:r>
      <w:r w:rsidRPr="00880AA3">
        <w:rPr>
          <w:b/>
          <w:bCs/>
        </w:rPr>
        <w:t xml:space="preserve">: </w:t>
      </w:r>
      <w:r>
        <w:rPr>
          <w:b/>
          <w:bCs/>
        </w:rPr>
        <w:t xml:space="preserve">For the </w:t>
      </w:r>
      <w:r w:rsidRPr="00F3465A">
        <w:rPr>
          <w:b/>
          <w:bCs/>
        </w:rPr>
        <w:t xml:space="preserve">testing </w:t>
      </w:r>
      <w:r>
        <w:rPr>
          <w:b/>
          <w:bCs/>
        </w:rPr>
        <w:t xml:space="preserve">of </w:t>
      </w:r>
      <w:r w:rsidRPr="00F3465A">
        <w:rPr>
          <w:b/>
          <w:bCs/>
        </w:rPr>
        <w:t xml:space="preserve">UE-sided model inference and monitoring </w:t>
      </w:r>
      <w:r>
        <w:rPr>
          <w:b/>
          <w:bCs/>
        </w:rPr>
        <w:t xml:space="preserve">(if any), </w:t>
      </w:r>
      <w:r w:rsidRPr="0045290A">
        <w:rPr>
          <w:b/>
          <w:bCs/>
        </w:rPr>
        <w:t>the consistency of NW-side additional condition across training and inference</w:t>
      </w:r>
      <w:r w:rsidRPr="00880AA3">
        <w:rPr>
          <w:b/>
          <w:bCs/>
        </w:rPr>
        <w:t xml:space="preserve"> shall be guaranteed</w:t>
      </w:r>
      <w:r>
        <w:rPr>
          <w:b/>
          <w:bCs/>
        </w:rPr>
        <w:t xml:space="preserve"> as side condition</w:t>
      </w:r>
      <w:r w:rsidRPr="00880AA3">
        <w:rPr>
          <w:b/>
          <w:bCs/>
        </w:rPr>
        <w:t xml:space="preserve">. </w:t>
      </w:r>
    </w:p>
    <w:p w14:paraId="5953C14E" w14:textId="77777777" w:rsidR="00FF5174" w:rsidRDefault="00FF5174" w:rsidP="00FF5174">
      <w:pPr>
        <w:spacing w:after="180"/>
        <w:jc w:val="both"/>
        <w:rPr>
          <w:b/>
          <w:bCs/>
        </w:rPr>
      </w:pPr>
      <w:r w:rsidRPr="00C66391">
        <w:rPr>
          <w:b/>
          <w:bCs/>
        </w:rPr>
        <w:t xml:space="preserve">Proposal </w:t>
      </w:r>
      <w:r>
        <w:rPr>
          <w:b/>
          <w:bCs/>
        </w:rPr>
        <w:t>10</w:t>
      </w:r>
      <w:r w:rsidRPr="00C66391">
        <w:rPr>
          <w:b/>
          <w:bCs/>
        </w:rPr>
        <w:t xml:space="preserve">: </w:t>
      </w:r>
      <w:r w:rsidRPr="005F40A8">
        <w:rPr>
          <w:b/>
          <w:bCs/>
        </w:rPr>
        <w:t xml:space="preserve">RAN4 requirement </w:t>
      </w:r>
      <w:r>
        <w:rPr>
          <w:b/>
          <w:bCs/>
        </w:rPr>
        <w:t>of</w:t>
      </w:r>
      <w:r w:rsidRPr="005F40A8">
        <w:rPr>
          <w:b/>
          <w:bCs/>
        </w:rPr>
        <w:t xml:space="preserve"> UE-side AI/ML model inference needs to be specified</w:t>
      </w:r>
      <w:r>
        <w:rPr>
          <w:b/>
          <w:bCs/>
        </w:rPr>
        <w:t xml:space="preserve">. </w:t>
      </w:r>
    </w:p>
    <w:p w14:paraId="7D2BA779" w14:textId="77777777" w:rsidR="00FF5174" w:rsidRPr="00A7513D" w:rsidRDefault="00FF5174" w:rsidP="00FF5174">
      <w:pPr>
        <w:spacing w:after="180"/>
        <w:jc w:val="both"/>
        <w:rPr>
          <w:b/>
          <w:bCs/>
          <w:lang w:val="en-AU"/>
        </w:rPr>
      </w:pPr>
      <w:r>
        <w:rPr>
          <w:b/>
          <w:bCs/>
        </w:rPr>
        <w:t xml:space="preserve">Proposal 11: RAN4 shall specify RRM requirement for </w:t>
      </w:r>
      <w:r w:rsidRPr="005F40A8">
        <w:rPr>
          <w:b/>
          <w:bCs/>
        </w:rPr>
        <w:t>UE-side AI/ML model inference</w:t>
      </w:r>
      <w:r>
        <w:rPr>
          <w:b/>
          <w:bCs/>
        </w:rPr>
        <w:t>: to guarantee (1) accuracy</w:t>
      </w:r>
      <w:r w:rsidRPr="00CD0DA0">
        <w:rPr>
          <w:b/>
          <w:bCs/>
        </w:rPr>
        <w:t xml:space="preserve"> of inference results</w:t>
      </w:r>
      <w:r>
        <w:rPr>
          <w:b/>
          <w:bCs/>
        </w:rPr>
        <w:t xml:space="preserve"> (2) the delay of reporting inference results </w:t>
      </w:r>
      <w:r w:rsidRPr="008309C2">
        <w:rPr>
          <w:b/>
          <w:bCs/>
        </w:rPr>
        <w:t>(</w:t>
      </w:r>
      <w:r>
        <w:rPr>
          <w:b/>
          <w:bCs/>
        </w:rPr>
        <w:t>containing the inference latency</w:t>
      </w:r>
      <w:r w:rsidRPr="008309C2">
        <w:rPr>
          <w:b/>
          <w:bCs/>
        </w:rPr>
        <w:t>)</w:t>
      </w:r>
      <w:r>
        <w:rPr>
          <w:b/>
          <w:bCs/>
        </w:rPr>
        <w:t xml:space="preserve">. </w:t>
      </w:r>
    </w:p>
    <w:p w14:paraId="1FA7009B" w14:textId="77777777" w:rsidR="00FF5174" w:rsidRPr="00F949EC" w:rsidRDefault="00FF5174" w:rsidP="00FF5174">
      <w:pPr>
        <w:spacing w:after="180"/>
        <w:jc w:val="both"/>
        <w:rPr>
          <w:b/>
          <w:bCs/>
        </w:rPr>
      </w:pPr>
      <w:r w:rsidRPr="00F949EC">
        <w:rPr>
          <w:b/>
          <w:bCs/>
        </w:rPr>
        <w:t>Proposal 1</w:t>
      </w:r>
      <w:r>
        <w:rPr>
          <w:b/>
          <w:bCs/>
        </w:rPr>
        <w:t>2</w:t>
      </w:r>
      <w:r w:rsidRPr="00F949EC">
        <w:rPr>
          <w:b/>
          <w:bCs/>
        </w:rPr>
        <w:t xml:space="preserve">: For different types of performance monitoring for UE-sided model, the necessity of RAN4 requirement is provided as: </w:t>
      </w:r>
    </w:p>
    <w:p w14:paraId="64CF0E38" w14:textId="77777777" w:rsidR="00FF5174" w:rsidRPr="00F949EC" w:rsidRDefault="00FF5174" w:rsidP="00FF5174">
      <w:pPr>
        <w:pStyle w:val="ListParagraph"/>
        <w:numPr>
          <w:ilvl w:val="0"/>
          <w:numId w:val="36"/>
        </w:numPr>
        <w:ind w:firstLineChars="0"/>
        <w:jc w:val="both"/>
        <w:rPr>
          <w:b/>
          <w:bCs/>
          <w:sz w:val="22"/>
          <w:szCs w:val="22"/>
        </w:rPr>
      </w:pPr>
      <w:r w:rsidRPr="00F949EC">
        <w:rPr>
          <w:b/>
          <w:bCs/>
          <w:sz w:val="22"/>
          <w:szCs w:val="22"/>
        </w:rPr>
        <w:t xml:space="preserve">Type 1, Option 1 (NW-side performance monitoring): The necessity of RAN4 requirement on data collection for monitoring is not significant, because it is similar to data collection for other purposes. </w:t>
      </w:r>
    </w:p>
    <w:p w14:paraId="766155B7" w14:textId="77777777" w:rsidR="00FF5174" w:rsidRPr="00F949EC" w:rsidRDefault="00FF5174" w:rsidP="00FF5174">
      <w:pPr>
        <w:pStyle w:val="ListParagraph"/>
        <w:numPr>
          <w:ilvl w:val="0"/>
          <w:numId w:val="36"/>
        </w:numPr>
        <w:ind w:firstLineChars="0"/>
        <w:jc w:val="both"/>
        <w:rPr>
          <w:b/>
          <w:bCs/>
          <w:sz w:val="22"/>
          <w:szCs w:val="22"/>
        </w:rPr>
      </w:pPr>
      <w:r w:rsidRPr="00F949EC">
        <w:rPr>
          <w:b/>
          <w:bCs/>
          <w:sz w:val="22"/>
          <w:szCs w:val="22"/>
        </w:rPr>
        <w:t xml:space="preserve">Type 1, Option 2 (UE-assisted performance monitoring): RAN4 requirement on data collection for monitoring can be specified to test the accuracy of performance metrics calculated by UE. </w:t>
      </w:r>
    </w:p>
    <w:p w14:paraId="0F224E10" w14:textId="77777777" w:rsidR="00FF5174" w:rsidRPr="00F949EC" w:rsidRDefault="00FF5174" w:rsidP="00FF5174">
      <w:pPr>
        <w:pStyle w:val="ListParagraph"/>
        <w:numPr>
          <w:ilvl w:val="0"/>
          <w:numId w:val="36"/>
        </w:numPr>
        <w:ind w:firstLineChars="0"/>
        <w:jc w:val="both"/>
        <w:rPr>
          <w:b/>
          <w:bCs/>
          <w:sz w:val="22"/>
          <w:szCs w:val="22"/>
        </w:rPr>
      </w:pPr>
      <w:r w:rsidRPr="00F949EC">
        <w:rPr>
          <w:b/>
          <w:bCs/>
          <w:sz w:val="22"/>
          <w:szCs w:val="22"/>
        </w:rPr>
        <w:t xml:space="preserve">Type 2 (UE-side performance monitoring): No RAN4 requirement is needed because no UE feedback will be performed. </w:t>
      </w:r>
    </w:p>
    <w:p w14:paraId="3C9D8F1C" w14:textId="77777777" w:rsidR="00FF5174" w:rsidRPr="003C1CEC" w:rsidRDefault="00FF5174" w:rsidP="00FF5174">
      <w:pPr>
        <w:spacing w:after="60"/>
        <w:jc w:val="both"/>
        <w:rPr>
          <w:b/>
          <w:bCs/>
        </w:rPr>
      </w:pPr>
      <w:r w:rsidRPr="003C1CEC">
        <w:rPr>
          <w:b/>
          <w:bCs/>
        </w:rPr>
        <w:t>Proposal 1</w:t>
      </w:r>
      <w:r>
        <w:rPr>
          <w:b/>
          <w:bCs/>
        </w:rPr>
        <w:t>3</w:t>
      </w:r>
      <w:r w:rsidRPr="003C1CEC">
        <w:rPr>
          <w:b/>
          <w:bCs/>
        </w:rPr>
        <w:t>: For UE-sided model</w:t>
      </w:r>
      <w:r>
        <w:rPr>
          <w:b/>
          <w:bCs/>
        </w:rPr>
        <w:t xml:space="preserve"> LCM</w:t>
      </w:r>
      <w:r w:rsidRPr="003C1CEC">
        <w:rPr>
          <w:b/>
          <w:bCs/>
        </w:rPr>
        <w:t xml:space="preserve">, the necessity of RAN4 requirement: </w:t>
      </w:r>
    </w:p>
    <w:p w14:paraId="0387EE61" w14:textId="77777777" w:rsidR="00FF5174" w:rsidRPr="000D78C2" w:rsidRDefault="00FF5174" w:rsidP="00FF5174">
      <w:pPr>
        <w:pStyle w:val="ListParagraph"/>
        <w:numPr>
          <w:ilvl w:val="0"/>
          <w:numId w:val="37"/>
        </w:numPr>
        <w:spacing w:after="60"/>
        <w:ind w:firstLineChars="0"/>
        <w:jc w:val="both"/>
        <w:rPr>
          <w:b/>
          <w:bCs/>
          <w:sz w:val="22"/>
          <w:szCs w:val="22"/>
        </w:rPr>
      </w:pPr>
      <w:r w:rsidRPr="000D78C2">
        <w:rPr>
          <w:b/>
          <w:bCs/>
          <w:sz w:val="22"/>
          <w:szCs w:val="22"/>
        </w:rPr>
        <w:t>“</w:t>
      </w:r>
      <w:r>
        <w:rPr>
          <w:b/>
          <w:bCs/>
          <w:noProof/>
          <w:sz w:val="22"/>
          <w:szCs w:val="22"/>
        </w:rPr>
        <w:t>N</w:t>
      </w:r>
      <w:r w:rsidRPr="000D78C2">
        <w:rPr>
          <w:b/>
          <w:bCs/>
          <w:noProof/>
          <w:sz w:val="22"/>
          <w:szCs w:val="22"/>
        </w:rPr>
        <w:t>etwork decision, network-initiated</w:t>
      </w:r>
      <w:r w:rsidRPr="000D78C2">
        <w:rPr>
          <w:b/>
          <w:bCs/>
          <w:sz w:val="22"/>
          <w:szCs w:val="22"/>
        </w:rPr>
        <w:t xml:space="preserve">” LCM: RAN4 requirement is needed. </w:t>
      </w:r>
    </w:p>
    <w:p w14:paraId="10D0C47A" w14:textId="77777777" w:rsidR="00FF5174" w:rsidRPr="003C1CEC" w:rsidRDefault="00FF5174" w:rsidP="00FF5174">
      <w:pPr>
        <w:pStyle w:val="ListParagraph"/>
        <w:numPr>
          <w:ilvl w:val="0"/>
          <w:numId w:val="37"/>
        </w:numPr>
        <w:spacing w:after="60"/>
        <w:ind w:firstLineChars="0"/>
        <w:jc w:val="both"/>
        <w:rPr>
          <w:b/>
          <w:bCs/>
          <w:sz w:val="22"/>
          <w:szCs w:val="22"/>
        </w:rPr>
      </w:pPr>
      <w:r>
        <w:rPr>
          <w:b/>
          <w:bCs/>
          <w:sz w:val="22"/>
          <w:szCs w:val="22"/>
        </w:rPr>
        <w:t xml:space="preserve">FFS the detailed </w:t>
      </w:r>
      <w:r w:rsidRPr="003C1CEC">
        <w:rPr>
          <w:b/>
          <w:bCs/>
          <w:sz w:val="22"/>
          <w:szCs w:val="22"/>
        </w:rPr>
        <w:t>RAN4 requirement</w:t>
      </w:r>
      <w:r>
        <w:rPr>
          <w:b/>
          <w:bCs/>
          <w:sz w:val="22"/>
          <w:szCs w:val="22"/>
        </w:rPr>
        <w:t xml:space="preserve"> (depending on RAN1/2 input)</w:t>
      </w:r>
      <w:r w:rsidRPr="003C1CEC">
        <w:rPr>
          <w:b/>
          <w:bCs/>
          <w:sz w:val="22"/>
          <w:szCs w:val="22"/>
        </w:rPr>
        <w:t xml:space="preserve">. </w:t>
      </w:r>
    </w:p>
    <w:p w14:paraId="7D1F37A5" w14:textId="49202241" w:rsidR="00F01E2A" w:rsidRPr="00FF5174" w:rsidRDefault="00F01E2A" w:rsidP="00EA3120">
      <w:pPr>
        <w:spacing w:after="180"/>
        <w:jc w:val="both"/>
        <w:rPr>
          <w:i/>
          <w:iCs/>
          <w:u w:val="single"/>
          <w:lang w:val="en-GB"/>
        </w:rPr>
      </w:pPr>
    </w:p>
    <w:p w14:paraId="48FAE47A" w14:textId="4F8645A1" w:rsidR="00CA49B4" w:rsidRPr="00864312" w:rsidRDefault="00F01E2A" w:rsidP="00CA49B4">
      <w:pPr>
        <w:spacing w:after="180"/>
        <w:jc w:val="both"/>
        <w:rPr>
          <w:i/>
          <w:iCs/>
          <w:u w:val="single"/>
        </w:rPr>
      </w:pPr>
      <w:r>
        <w:rPr>
          <w:i/>
          <w:iCs/>
          <w:u w:val="single"/>
        </w:rPr>
        <w:t>Summary of Proposals for AI-BM Core Requirement</w:t>
      </w:r>
    </w:p>
    <w:p w14:paraId="25BA3F0C" w14:textId="77777777" w:rsidR="00FF5174" w:rsidRPr="001524FC" w:rsidRDefault="00FF5174" w:rsidP="00FF5174">
      <w:pPr>
        <w:spacing w:after="180"/>
        <w:jc w:val="both"/>
        <w:rPr>
          <w:b/>
          <w:bCs/>
        </w:rPr>
      </w:pPr>
      <w:r w:rsidRPr="003C1CEC">
        <w:rPr>
          <w:b/>
          <w:bCs/>
        </w:rPr>
        <w:t>Proposal 1</w:t>
      </w:r>
      <w:r>
        <w:rPr>
          <w:b/>
          <w:bCs/>
        </w:rPr>
        <w:t>4</w:t>
      </w:r>
      <w:r w:rsidRPr="003C1CEC">
        <w:rPr>
          <w:b/>
          <w:bCs/>
        </w:rPr>
        <w:t xml:space="preserve">: </w:t>
      </w:r>
      <w:r>
        <w:rPr>
          <w:b/>
          <w:bCs/>
        </w:rPr>
        <w:t xml:space="preserve">Based on corresponding proposals, </w:t>
      </w:r>
      <w:r w:rsidRPr="001524FC">
        <w:rPr>
          <w:b/>
          <w:bCs/>
        </w:rPr>
        <w:t>the expected RAN4 requirement impact</w:t>
      </w:r>
      <w:r>
        <w:rPr>
          <w:b/>
          <w:bCs/>
        </w:rPr>
        <w:t xml:space="preserve"> from AI-BM</w:t>
      </w:r>
      <w:r w:rsidRPr="001524FC">
        <w:rPr>
          <w:b/>
          <w:bCs/>
        </w:rPr>
        <w:t xml:space="preserve"> is summarized as:  </w:t>
      </w:r>
    </w:p>
    <w:tbl>
      <w:tblPr>
        <w:tblStyle w:val="TableGrid"/>
        <w:tblpPr w:leftFromText="180" w:rightFromText="180" w:vertAnchor="text" w:tblpY="1"/>
        <w:tblOverlap w:val="never"/>
        <w:tblW w:w="9631" w:type="dxa"/>
        <w:tblLook w:val="04A0" w:firstRow="1" w:lastRow="0" w:firstColumn="1" w:lastColumn="0" w:noHBand="0" w:noVBand="1"/>
      </w:tblPr>
      <w:tblGrid>
        <w:gridCol w:w="865"/>
        <w:gridCol w:w="1682"/>
        <w:gridCol w:w="5528"/>
        <w:gridCol w:w="1556"/>
      </w:tblGrid>
      <w:tr w:rsidR="00FF5174" w:rsidRPr="00A02AD2" w14:paraId="02DF9945" w14:textId="77777777" w:rsidTr="0059174B">
        <w:trPr>
          <w:trHeight w:val="56"/>
        </w:trPr>
        <w:tc>
          <w:tcPr>
            <w:tcW w:w="865" w:type="dxa"/>
          </w:tcPr>
          <w:p w14:paraId="751186F3" w14:textId="77777777" w:rsidR="00FF5174" w:rsidRPr="00A02AD2" w:rsidRDefault="00FF5174" w:rsidP="0059174B">
            <w:pPr>
              <w:spacing w:after="0"/>
              <w:rPr>
                <w:sz w:val="20"/>
                <w:szCs w:val="20"/>
              </w:rPr>
            </w:pPr>
          </w:p>
        </w:tc>
        <w:tc>
          <w:tcPr>
            <w:tcW w:w="1682" w:type="dxa"/>
          </w:tcPr>
          <w:p w14:paraId="3C72FF14" w14:textId="77777777" w:rsidR="00FF5174" w:rsidRPr="00A02AD2" w:rsidRDefault="00FF5174" w:rsidP="0059174B">
            <w:pPr>
              <w:spacing w:after="0"/>
              <w:rPr>
                <w:sz w:val="20"/>
                <w:szCs w:val="20"/>
              </w:rPr>
            </w:pPr>
            <w:r>
              <w:rPr>
                <w:sz w:val="20"/>
                <w:szCs w:val="20"/>
              </w:rPr>
              <w:t>New Sub-Feature introduced in RAN1/2</w:t>
            </w:r>
          </w:p>
        </w:tc>
        <w:tc>
          <w:tcPr>
            <w:tcW w:w="5528" w:type="dxa"/>
          </w:tcPr>
          <w:p w14:paraId="22B08433" w14:textId="77777777" w:rsidR="00FF5174" w:rsidRPr="00A02AD2" w:rsidRDefault="00FF5174" w:rsidP="0059174B">
            <w:pPr>
              <w:spacing w:after="0"/>
              <w:rPr>
                <w:sz w:val="20"/>
                <w:szCs w:val="20"/>
              </w:rPr>
            </w:pPr>
            <w:r>
              <w:rPr>
                <w:sz w:val="20"/>
                <w:szCs w:val="20"/>
              </w:rPr>
              <w:t>Whether/How</w:t>
            </w:r>
            <w:r>
              <w:t xml:space="preserve"> </w:t>
            </w:r>
            <w:r w:rsidRPr="00CB3CED">
              <w:rPr>
                <w:sz w:val="20"/>
                <w:szCs w:val="20"/>
              </w:rPr>
              <w:t>RAN4 requirement impact</w:t>
            </w:r>
            <w:r>
              <w:rPr>
                <w:sz w:val="20"/>
                <w:szCs w:val="20"/>
              </w:rPr>
              <w:t xml:space="preserve"> is expected?</w:t>
            </w:r>
            <w:r>
              <w:rPr>
                <w:sz w:val="20"/>
                <w:szCs w:val="20"/>
              </w:rPr>
              <w:br/>
              <w:t>(e.g., clause # in TS 38.133 impacted/new requirement needed/no impact/FFS)</w:t>
            </w:r>
          </w:p>
        </w:tc>
        <w:tc>
          <w:tcPr>
            <w:tcW w:w="1556" w:type="dxa"/>
          </w:tcPr>
          <w:p w14:paraId="68CC5B83" w14:textId="77777777" w:rsidR="00FF5174" w:rsidRDefault="00FF5174" w:rsidP="0059174B">
            <w:pPr>
              <w:rPr>
                <w:sz w:val="20"/>
                <w:szCs w:val="20"/>
              </w:rPr>
            </w:pPr>
            <w:r>
              <w:rPr>
                <w:sz w:val="20"/>
                <w:szCs w:val="20"/>
              </w:rPr>
              <w:t>Related Proposal(s)</w:t>
            </w:r>
          </w:p>
        </w:tc>
      </w:tr>
      <w:tr w:rsidR="00FF5174" w:rsidRPr="00A02AD2" w14:paraId="68007FA2" w14:textId="77777777" w:rsidTr="0059174B">
        <w:trPr>
          <w:trHeight w:val="1982"/>
        </w:trPr>
        <w:tc>
          <w:tcPr>
            <w:tcW w:w="865" w:type="dxa"/>
            <w:vMerge w:val="restart"/>
          </w:tcPr>
          <w:p w14:paraId="57079606" w14:textId="77777777" w:rsidR="00FF5174" w:rsidRPr="00A02AD2" w:rsidRDefault="00FF5174" w:rsidP="0059174B">
            <w:pPr>
              <w:spacing w:after="0"/>
              <w:rPr>
                <w:sz w:val="20"/>
                <w:szCs w:val="20"/>
              </w:rPr>
            </w:pPr>
            <w:r w:rsidRPr="00A02AD2">
              <w:rPr>
                <w:sz w:val="20"/>
                <w:szCs w:val="20"/>
              </w:rPr>
              <w:lastRenderedPageBreak/>
              <w:t>NW-sided model</w:t>
            </w:r>
          </w:p>
        </w:tc>
        <w:tc>
          <w:tcPr>
            <w:tcW w:w="1682" w:type="dxa"/>
            <w:shd w:val="clear" w:color="auto" w:fill="C5E0B3" w:themeFill="accent6" w:themeFillTint="66"/>
          </w:tcPr>
          <w:p w14:paraId="59135998" w14:textId="77777777" w:rsidR="00FF5174" w:rsidRPr="00A02AD2" w:rsidRDefault="00FF5174" w:rsidP="0059174B">
            <w:pPr>
              <w:spacing w:after="120"/>
              <w:rPr>
                <w:sz w:val="20"/>
                <w:szCs w:val="20"/>
              </w:rPr>
            </w:pPr>
            <w:r w:rsidRPr="00A02AD2">
              <w:rPr>
                <w:sz w:val="20"/>
                <w:szCs w:val="20"/>
              </w:rPr>
              <w:t>Data collection</w:t>
            </w:r>
          </w:p>
        </w:tc>
        <w:tc>
          <w:tcPr>
            <w:tcW w:w="5528" w:type="dxa"/>
            <w:shd w:val="clear" w:color="auto" w:fill="C5E0B3" w:themeFill="accent6" w:themeFillTint="66"/>
          </w:tcPr>
          <w:p w14:paraId="5660FEE6" w14:textId="77777777" w:rsidR="00FF5174" w:rsidRDefault="00FF5174" w:rsidP="0059174B">
            <w:pPr>
              <w:pStyle w:val="ListParagraph"/>
              <w:numPr>
                <w:ilvl w:val="0"/>
                <w:numId w:val="31"/>
              </w:numPr>
              <w:spacing w:after="120"/>
              <w:ind w:firstLineChars="0"/>
            </w:pPr>
            <w:r w:rsidRPr="005C76D7">
              <w:t xml:space="preserve">Clause 9.5 L1-RSRP measurements for reporting </w:t>
            </w:r>
            <w:r w:rsidRPr="005C76D7">
              <w:br/>
              <w:t>(or similar new requirement for L1-RSRP measurement for reporting for AI-BM)</w:t>
            </w:r>
          </w:p>
          <w:p w14:paraId="621F9FDC" w14:textId="77777777" w:rsidR="00FF5174" w:rsidRDefault="00FF5174" w:rsidP="0059174B">
            <w:pPr>
              <w:pStyle w:val="ListParagraph"/>
              <w:numPr>
                <w:ilvl w:val="0"/>
                <w:numId w:val="31"/>
              </w:numPr>
              <w:spacing w:after="120"/>
              <w:ind w:firstLineChars="0"/>
            </w:pPr>
            <w:r>
              <w:t>FFS new clause for MDT-based measurement/reporting for training</w:t>
            </w:r>
          </w:p>
          <w:p w14:paraId="7244A0BF" w14:textId="77777777" w:rsidR="00FF5174" w:rsidRPr="00E36A06" w:rsidRDefault="00FF5174" w:rsidP="0059174B">
            <w:pPr>
              <w:pStyle w:val="ListParagraph"/>
              <w:numPr>
                <w:ilvl w:val="0"/>
                <w:numId w:val="31"/>
              </w:numPr>
              <w:spacing w:after="120"/>
              <w:ind w:firstLineChars="0"/>
            </w:pPr>
            <w:r>
              <w:t>FFS Clause 10.1.20 for L1-RSRP accuracy requirements for FR2</w:t>
            </w:r>
          </w:p>
        </w:tc>
        <w:tc>
          <w:tcPr>
            <w:tcW w:w="1556" w:type="dxa"/>
            <w:shd w:val="clear" w:color="auto" w:fill="C5E0B3" w:themeFill="accent6" w:themeFillTint="66"/>
          </w:tcPr>
          <w:p w14:paraId="4DD7B9D2" w14:textId="77777777" w:rsidR="00FF5174" w:rsidRPr="00A02AD2" w:rsidRDefault="00FF5174" w:rsidP="0059174B">
            <w:pPr>
              <w:spacing w:after="120"/>
              <w:rPr>
                <w:sz w:val="20"/>
                <w:szCs w:val="20"/>
              </w:rPr>
            </w:pPr>
            <w:r>
              <w:rPr>
                <w:sz w:val="20"/>
                <w:szCs w:val="20"/>
              </w:rPr>
              <w:t>Proposal 3/4</w:t>
            </w:r>
          </w:p>
        </w:tc>
      </w:tr>
      <w:tr w:rsidR="00FF5174" w:rsidRPr="00A02AD2" w14:paraId="68D791CD" w14:textId="77777777" w:rsidTr="0059174B">
        <w:trPr>
          <w:trHeight w:val="56"/>
        </w:trPr>
        <w:tc>
          <w:tcPr>
            <w:tcW w:w="865" w:type="dxa"/>
            <w:vMerge/>
          </w:tcPr>
          <w:p w14:paraId="762D5B97" w14:textId="77777777" w:rsidR="00FF5174" w:rsidRPr="00A02AD2" w:rsidRDefault="00FF5174" w:rsidP="0059174B">
            <w:pPr>
              <w:spacing w:after="0"/>
              <w:rPr>
                <w:sz w:val="20"/>
                <w:szCs w:val="20"/>
              </w:rPr>
            </w:pPr>
          </w:p>
        </w:tc>
        <w:tc>
          <w:tcPr>
            <w:tcW w:w="1682" w:type="dxa"/>
            <w:shd w:val="clear" w:color="auto" w:fill="D9D9D9" w:themeFill="background1" w:themeFillShade="D9"/>
          </w:tcPr>
          <w:p w14:paraId="451FA5B8" w14:textId="77777777" w:rsidR="00FF5174" w:rsidRPr="00A02AD2" w:rsidRDefault="00FF5174" w:rsidP="0059174B">
            <w:pPr>
              <w:spacing w:after="120"/>
              <w:rPr>
                <w:sz w:val="20"/>
                <w:szCs w:val="20"/>
              </w:rPr>
            </w:pPr>
            <w:r w:rsidRPr="00A02AD2">
              <w:rPr>
                <w:sz w:val="20"/>
                <w:szCs w:val="20"/>
              </w:rPr>
              <w:t>Inference</w:t>
            </w:r>
          </w:p>
        </w:tc>
        <w:tc>
          <w:tcPr>
            <w:tcW w:w="5528" w:type="dxa"/>
            <w:shd w:val="clear" w:color="auto" w:fill="D9D9D9" w:themeFill="background1" w:themeFillShade="D9"/>
          </w:tcPr>
          <w:p w14:paraId="6A25530A" w14:textId="77777777" w:rsidR="00FF5174" w:rsidRPr="00E36A06" w:rsidRDefault="00FF5174" w:rsidP="0059174B">
            <w:pPr>
              <w:pStyle w:val="ListParagraph"/>
              <w:numPr>
                <w:ilvl w:val="0"/>
                <w:numId w:val="33"/>
              </w:numPr>
              <w:spacing w:after="120"/>
              <w:ind w:firstLineChars="0"/>
            </w:pPr>
            <w:r w:rsidRPr="00E36A06">
              <w:t>No RAN4 impact expected</w:t>
            </w:r>
          </w:p>
        </w:tc>
        <w:tc>
          <w:tcPr>
            <w:tcW w:w="1556" w:type="dxa"/>
            <w:shd w:val="clear" w:color="auto" w:fill="D9D9D9" w:themeFill="background1" w:themeFillShade="D9"/>
          </w:tcPr>
          <w:p w14:paraId="34EFA69D" w14:textId="77777777" w:rsidR="00FF5174" w:rsidRPr="00A02AD2" w:rsidRDefault="00FF5174" w:rsidP="0059174B">
            <w:pPr>
              <w:spacing w:after="120"/>
              <w:rPr>
                <w:sz w:val="20"/>
                <w:szCs w:val="20"/>
              </w:rPr>
            </w:pPr>
            <w:r>
              <w:rPr>
                <w:sz w:val="20"/>
                <w:szCs w:val="20"/>
              </w:rPr>
              <w:t>Proposal 5</w:t>
            </w:r>
          </w:p>
        </w:tc>
      </w:tr>
      <w:tr w:rsidR="00FF5174" w:rsidRPr="00A02AD2" w14:paraId="52B7F2AE" w14:textId="77777777" w:rsidTr="0059174B">
        <w:trPr>
          <w:trHeight w:val="121"/>
        </w:trPr>
        <w:tc>
          <w:tcPr>
            <w:tcW w:w="865" w:type="dxa"/>
            <w:vMerge/>
          </w:tcPr>
          <w:p w14:paraId="31014B3A" w14:textId="77777777" w:rsidR="00FF5174" w:rsidRPr="00A02AD2" w:rsidRDefault="00FF5174" w:rsidP="0059174B">
            <w:pPr>
              <w:spacing w:after="0"/>
              <w:rPr>
                <w:sz w:val="20"/>
                <w:szCs w:val="20"/>
              </w:rPr>
            </w:pPr>
          </w:p>
        </w:tc>
        <w:tc>
          <w:tcPr>
            <w:tcW w:w="1682" w:type="dxa"/>
            <w:shd w:val="clear" w:color="auto" w:fill="FFF2CC" w:themeFill="accent4" w:themeFillTint="33"/>
          </w:tcPr>
          <w:p w14:paraId="19AFBD2D" w14:textId="77777777" w:rsidR="00FF5174" w:rsidRPr="00A02AD2" w:rsidRDefault="00FF5174" w:rsidP="0059174B">
            <w:pPr>
              <w:spacing w:after="120"/>
              <w:rPr>
                <w:sz w:val="20"/>
                <w:szCs w:val="20"/>
              </w:rPr>
            </w:pPr>
            <w:r w:rsidRPr="00A02AD2">
              <w:rPr>
                <w:sz w:val="20"/>
                <w:szCs w:val="20"/>
              </w:rPr>
              <w:t>Perf. monitoring</w:t>
            </w:r>
          </w:p>
        </w:tc>
        <w:tc>
          <w:tcPr>
            <w:tcW w:w="5528" w:type="dxa"/>
            <w:shd w:val="clear" w:color="auto" w:fill="FFF2CC" w:themeFill="accent4" w:themeFillTint="33"/>
          </w:tcPr>
          <w:p w14:paraId="05F9174E" w14:textId="77777777" w:rsidR="00FF5174" w:rsidRPr="00E36A06" w:rsidRDefault="00FF5174" w:rsidP="0059174B">
            <w:pPr>
              <w:pStyle w:val="ListParagraph"/>
              <w:numPr>
                <w:ilvl w:val="0"/>
                <w:numId w:val="32"/>
              </w:numPr>
              <w:spacing w:after="120"/>
              <w:ind w:firstLineChars="0"/>
            </w:pPr>
            <w:r w:rsidRPr="00E36A06">
              <w:t xml:space="preserve">FFS </w:t>
            </w:r>
            <w:r>
              <w:t>new clause for performance monitoring</w:t>
            </w:r>
          </w:p>
        </w:tc>
        <w:tc>
          <w:tcPr>
            <w:tcW w:w="1556" w:type="dxa"/>
            <w:shd w:val="clear" w:color="auto" w:fill="FFF2CC" w:themeFill="accent4" w:themeFillTint="33"/>
          </w:tcPr>
          <w:p w14:paraId="3FFFC867" w14:textId="77777777" w:rsidR="00FF5174" w:rsidRPr="00A02AD2" w:rsidRDefault="00FF5174" w:rsidP="0059174B">
            <w:pPr>
              <w:spacing w:after="120"/>
              <w:rPr>
                <w:sz w:val="20"/>
                <w:szCs w:val="20"/>
              </w:rPr>
            </w:pPr>
            <w:r>
              <w:rPr>
                <w:sz w:val="20"/>
                <w:szCs w:val="20"/>
              </w:rPr>
              <w:t>Proposal 6</w:t>
            </w:r>
          </w:p>
        </w:tc>
      </w:tr>
      <w:tr w:rsidR="00FF5174" w:rsidRPr="00A02AD2" w14:paraId="2345BE55" w14:textId="77777777" w:rsidTr="0059174B">
        <w:trPr>
          <w:trHeight w:val="56"/>
        </w:trPr>
        <w:tc>
          <w:tcPr>
            <w:tcW w:w="865" w:type="dxa"/>
            <w:vMerge/>
          </w:tcPr>
          <w:p w14:paraId="75E5E030" w14:textId="77777777" w:rsidR="00FF5174" w:rsidRPr="00A02AD2" w:rsidRDefault="00FF5174" w:rsidP="0059174B">
            <w:pPr>
              <w:spacing w:after="0"/>
              <w:rPr>
                <w:sz w:val="20"/>
                <w:szCs w:val="20"/>
              </w:rPr>
            </w:pPr>
          </w:p>
        </w:tc>
        <w:tc>
          <w:tcPr>
            <w:tcW w:w="1682" w:type="dxa"/>
            <w:shd w:val="clear" w:color="auto" w:fill="D9D9D9" w:themeFill="background1" w:themeFillShade="D9"/>
          </w:tcPr>
          <w:p w14:paraId="0ED68F9F" w14:textId="77777777" w:rsidR="00FF5174" w:rsidRPr="00A02AD2" w:rsidRDefault="00FF5174" w:rsidP="0059174B">
            <w:pPr>
              <w:spacing w:after="120"/>
              <w:rPr>
                <w:sz w:val="20"/>
                <w:szCs w:val="20"/>
              </w:rPr>
            </w:pPr>
            <w:r w:rsidRPr="00A02AD2">
              <w:rPr>
                <w:sz w:val="20"/>
                <w:szCs w:val="20"/>
              </w:rPr>
              <w:t>LCM</w:t>
            </w:r>
          </w:p>
        </w:tc>
        <w:tc>
          <w:tcPr>
            <w:tcW w:w="5528" w:type="dxa"/>
            <w:shd w:val="clear" w:color="auto" w:fill="D9D9D9" w:themeFill="background1" w:themeFillShade="D9"/>
          </w:tcPr>
          <w:p w14:paraId="585075BE" w14:textId="77777777" w:rsidR="00FF5174" w:rsidRPr="00A02AD2" w:rsidRDefault="00FF5174" w:rsidP="0059174B">
            <w:pPr>
              <w:pStyle w:val="ListParagraph"/>
              <w:numPr>
                <w:ilvl w:val="0"/>
                <w:numId w:val="33"/>
              </w:numPr>
              <w:spacing w:after="120"/>
              <w:ind w:firstLineChars="0"/>
            </w:pPr>
            <w:r w:rsidRPr="00A02AD2">
              <w:t>No RAN4 impact expected</w:t>
            </w:r>
          </w:p>
        </w:tc>
        <w:tc>
          <w:tcPr>
            <w:tcW w:w="1556" w:type="dxa"/>
            <w:shd w:val="clear" w:color="auto" w:fill="D9D9D9" w:themeFill="background1" w:themeFillShade="D9"/>
          </w:tcPr>
          <w:p w14:paraId="21C1CF98" w14:textId="77777777" w:rsidR="00FF5174" w:rsidRPr="00A02AD2" w:rsidRDefault="00FF5174" w:rsidP="0059174B">
            <w:pPr>
              <w:spacing w:after="120"/>
              <w:rPr>
                <w:sz w:val="20"/>
                <w:szCs w:val="20"/>
              </w:rPr>
            </w:pPr>
            <w:r>
              <w:rPr>
                <w:sz w:val="20"/>
                <w:szCs w:val="20"/>
              </w:rPr>
              <w:t>Proposal 7</w:t>
            </w:r>
          </w:p>
        </w:tc>
      </w:tr>
      <w:tr w:rsidR="00FF5174" w:rsidRPr="00A02AD2" w14:paraId="3A168006" w14:textId="77777777" w:rsidTr="0059174B">
        <w:trPr>
          <w:trHeight w:val="227"/>
        </w:trPr>
        <w:tc>
          <w:tcPr>
            <w:tcW w:w="865" w:type="dxa"/>
            <w:vMerge w:val="restart"/>
          </w:tcPr>
          <w:p w14:paraId="45A37AA0" w14:textId="77777777" w:rsidR="00FF5174" w:rsidRPr="00A02AD2" w:rsidRDefault="00FF5174" w:rsidP="0059174B">
            <w:pPr>
              <w:spacing w:after="0"/>
              <w:rPr>
                <w:sz w:val="20"/>
                <w:szCs w:val="20"/>
              </w:rPr>
            </w:pPr>
            <w:r w:rsidRPr="00A02AD2">
              <w:rPr>
                <w:sz w:val="20"/>
                <w:szCs w:val="20"/>
              </w:rPr>
              <w:t>UE-</w:t>
            </w:r>
            <w:r>
              <w:rPr>
                <w:sz w:val="20"/>
                <w:szCs w:val="20"/>
              </w:rPr>
              <w:br/>
            </w:r>
            <w:r w:rsidRPr="00A02AD2">
              <w:rPr>
                <w:sz w:val="20"/>
                <w:szCs w:val="20"/>
              </w:rPr>
              <w:t>sided model</w:t>
            </w:r>
          </w:p>
        </w:tc>
        <w:tc>
          <w:tcPr>
            <w:tcW w:w="1682" w:type="dxa"/>
            <w:shd w:val="clear" w:color="auto" w:fill="FFF2CC" w:themeFill="accent4" w:themeFillTint="33"/>
          </w:tcPr>
          <w:p w14:paraId="2BA42B5C" w14:textId="77777777" w:rsidR="00FF5174" w:rsidRPr="00A02AD2" w:rsidRDefault="00FF5174" w:rsidP="0059174B">
            <w:pPr>
              <w:spacing w:after="120"/>
              <w:rPr>
                <w:sz w:val="20"/>
                <w:szCs w:val="20"/>
              </w:rPr>
            </w:pPr>
            <w:r w:rsidRPr="00A02AD2">
              <w:rPr>
                <w:sz w:val="20"/>
                <w:szCs w:val="20"/>
              </w:rPr>
              <w:t>Data collection</w:t>
            </w:r>
          </w:p>
        </w:tc>
        <w:tc>
          <w:tcPr>
            <w:tcW w:w="5528" w:type="dxa"/>
            <w:shd w:val="clear" w:color="auto" w:fill="FFF2CC" w:themeFill="accent4" w:themeFillTint="33"/>
          </w:tcPr>
          <w:p w14:paraId="54203D17" w14:textId="77777777" w:rsidR="00FF5174" w:rsidRPr="00A02AD2" w:rsidRDefault="00FF5174" w:rsidP="0059174B">
            <w:pPr>
              <w:pStyle w:val="ListParagraph"/>
              <w:numPr>
                <w:ilvl w:val="0"/>
                <w:numId w:val="32"/>
              </w:numPr>
              <w:spacing w:after="120"/>
              <w:ind w:firstLineChars="0"/>
            </w:pPr>
            <w:r w:rsidRPr="00E36A06">
              <w:t xml:space="preserve">FFS </w:t>
            </w:r>
            <w:r>
              <w:t xml:space="preserve">new clause for </w:t>
            </w:r>
            <w:r w:rsidRPr="00F772E7">
              <w:t>data collection for UE-sided model training</w:t>
            </w:r>
          </w:p>
        </w:tc>
        <w:tc>
          <w:tcPr>
            <w:tcW w:w="1556" w:type="dxa"/>
            <w:shd w:val="clear" w:color="auto" w:fill="FFF2CC" w:themeFill="accent4" w:themeFillTint="33"/>
          </w:tcPr>
          <w:p w14:paraId="73D47EEF" w14:textId="77777777" w:rsidR="00FF5174" w:rsidRPr="00A02AD2" w:rsidRDefault="00FF5174" w:rsidP="0059174B">
            <w:pPr>
              <w:spacing w:after="120"/>
              <w:rPr>
                <w:sz w:val="20"/>
                <w:szCs w:val="20"/>
              </w:rPr>
            </w:pPr>
            <w:r>
              <w:rPr>
                <w:sz w:val="20"/>
                <w:szCs w:val="20"/>
              </w:rPr>
              <w:t>Proposal 8</w:t>
            </w:r>
          </w:p>
        </w:tc>
      </w:tr>
      <w:tr w:rsidR="00FF5174" w:rsidRPr="00A02AD2" w14:paraId="564EAE35" w14:textId="77777777" w:rsidTr="0059174B">
        <w:trPr>
          <w:trHeight w:val="737"/>
        </w:trPr>
        <w:tc>
          <w:tcPr>
            <w:tcW w:w="865" w:type="dxa"/>
            <w:vMerge/>
          </w:tcPr>
          <w:p w14:paraId="0C3A40EC" w14:textId="77777777" w:rsidR="00FF5174" w:rsidRPr="00A02AD2" w:rsidRDefault="00FF5174" w:rsidP="0059174B">
            <w:pPr>
              <w:spacing w:after="0"/>
              <w:rPr>
                <w:sz w:val="20"/>
                <w:szCs w:val="20"/>
              </w:rPr>
            </w:pPr>
          </w:p>
        </w:tc>
        <w:tc>
          <w:tcPr>
            <w:tcW w:w="1682" w:type="dxa"/>
            <w:shd w:val="clear" w:color="auto" w:fill="C5E0B3" w:themeFill="accent6" w:themeFillTint="66"/>
          </w:tcPr>
          <w:p w14:paraId="31D94FF0" w14:textId="77777777" w:rsidR="00FF5174" w:rsidRPr="00A02AD2" w:rsidRDefault="00FF5174" w:rsidP="0059174B">
            <w:pPr>
              <w:spacing w:after="120"/>
              <w:rPr>
                <w:sz w:val="20"/>
                <w:szCs w:val="20"/>
              </w:rPr>
            </w:pPr>
            <w:r w:rsidRPr="00A02AD2">
              <w:rPr>
                <w:sz w:val="20"/>
                <w:szCs w:val="20"/>
              </w:rPr>
              <w:t>Additional assistance information</w:t>
            </w:r>
          </w:p>
        </w:tc>
        <w:tc>
          <w:tcPr>
            <w:tcW w:w="5528" w:type="dxa"/>
            <w:shd w:val="clear" w:color="auto" w:fill="C5E0B3" w:themeFill="accent6" w:themeFillTint="66"/>
          </w:tcPr>
          <w:p w14:paraId="78DC787C" w14:textId="77777777" w:rsidR="00FF5174" w:rsidRPr="00A02AD2" w:rsidRDefault="00FF5174" w:rsidP="0059174B">
            <w:pPr>
              <w:pStyle w:val="ListParagraph"/>
              <w:numPr>
                <w:ilvl w:val="0"/>
                <w:numId w:val="32"/>
              </w:numPr>
              <w:spacing w:after="120"/>
              <w:ind w:firstLineChars="0"/>
            </w:pPr>
            <w:r>
              <w:rPr>
                <w:lang w:val="en-US"/>
              </w:rPr>
              <w:t xml:space="preserve">Added as new side condition: </w:t>
            </w:r>
            <w:r>
              <w:t>c</w:t>
            </w:r>
            <w:r w:rsidRPr="00A02AD2">
              <w:t xml:space="preserve">onsistency/association shall be guaranteed </w:t>
            </w:r>
            <w:r>
              <w:t>for inference and perf. monitoring requirement testing</w:t>
            </w:r>
          </w:p>
        </w:tc>
        <w:tc>
          <w:tcPr>
            <w:tcW w:w="1556" w:type="dxa"/>
            <w:shd w:val="clear" w:color="auto" w:fill="C5E0B3" w:themeFill="accent6" w:themeFillTint="66"/>
          </w:tcPr>
          <w:p w14:paraId="3D072622" w14:textId="77777777" w:rsidR="00FF5174" w:rsidRPr="00F772E7" w:rsidRDefault="00FF5174" w:rsidP="0059174B">
            <w:pPr>
              <w:spacing w:after="120"/>
              <w:rPr>
                <w:sz w:val="20"/>
                <w:szCs w:val="20"/>
                <w:lang w:val="en-GB"/>
              </w:rPr>
            </w:pPr>
            <w:r w:rsidRPr="00A02AD2">
              <w:rPr>
                <w:sz w:val="20"/>
                <w:szCs w:val="20"/>
              </w:rPr>
              <w:t xml:space="preserve">Proposal </w:t>
            </w:r>
            <w:r>
              <w:rPr>
                <w:sz w:val="20"/>
                <w:szCs w:val="20"/>
              </w:rPr>
              <w:t>9</w:t>
            </w:r>
          </w:p>
        </w:tc>
      </w:tr>
      <w:tr w:rsidR="00FF5174" w:rsidRPr="00A02AD2" w14:paraId="4BD724D2" w14:textId="77777777" w:rsidTr="0059174B">
        <w:trPr>
          <w:trHeight w:val="56"/>
        </w:trPr>
        <w:tc>
          <w:tcPr>
            <w:tcW w:w="865" w:type="dxa"/>
            <w:vMerge/>
          </w:tcPr>
          <w:p w14:paraId="237E0883" w14:textId="77777777" w:rsidR="00FF5174" w:rsidRPr="00A02AD2" w:rsidRDefault="00FF5174" w:rsidP="0059174B">
            <w:pPr>
              <w:spacing w:after="0"/>
              <w:rPr>
                <w:sz w:val="20"/>
                <w:szCs w:val="20"/>
              </w:rPr>
            </w:pPr>
          </w:p>
        </w:tc>
        <w:tc>
          <w:tcPr>
            <w:tcW w:w="1682" w:type="dxa"/>
            <w:shd w:val="clear" w:color="auto" w:fill="C5E0B3" w:themeFill="accent6" w:themeFillTint="66"/>
          </w:tcPr>
          <w:p w14:paraId="35195A97" w14:textId="77777777" w:rsidR="00FF5174" w:rsidRPr="00A02AD2" w:rsidRDefault="00FF5174" w:rsidP="0059174B">
            <w:pPr>
              <w:spacing w:after="120"/>
              <w:rPr>
                <w:sz w:val="20"/>
                <w:szCs w:val="20"/>
              </w:rPr>
            </w:pPr>
            <w:r w:rsidRPr="00A02AD2">
              <w:rPr>
                <w:sz w:val="20"/>
                <w:szCs w:val="20"/>
              </w:rPr>
              <w:t>Inference</w:t>
            </w:r>
          </w:p>
        </w:tc>
        <w:tc>
          <w:tcPr>
            <w:tcW w:w="5528" w:type="dxa"/>
            <w:shd w:val="clear" w:color="auto" w:fill="C5E0B3" w:themeFill="accent6" w:themeFillTint="66"/>
          </w:tcPr>
          <w:p w14:paraId="28B513E5" w14:textId="77777777" w:rsidR="00FF5174" w:rsidRPr="00F379CE" w:rsidRDefault="00FF5174" w:rsidP="0059174B">
            <w:pPr>
              <w:pStyle w:val="ListParagraph"/>
              <w:numPr>
                <w:ilvl w:val="0"/>
                <w:numId w:val="32"/>
              </w:numPr>
              <w:spacing w:after="120"/>
              <w:ind w:firstLineChars="0"/>
            </w:pPr>
            <w:r>
              <w:t xml:space="preserve">New clause for </w:t>
            </w:r>
            <w:r w:rsidRPr="00F379CE">
              <w:t>UE-side AI/ML model inference</w:t>
            </w:r>
          </w:p>
        </w:tc>
        <w:tc>
          <w:tcPr>
            <w:tcW w:w="1556" w:type="dxa"/>
            <w:shd w:val="clear" w:color="auto" w:fill="C5E0B3" w:themeFill="accent6" w:themeFillTint="66"/>
          </w:tcPr>
          <w:p w14:paraId="45C90525" w14:textId="77777777" w:rsidR="00FF5174" w:rsidRPr="00A02AD2" w:rsidRDefault="00FF5174" w:rsidP="0059174B">
            <w:pPr>
              <w:spacing w:after="120"/>
              <w:rPr>
                <w:sz w:val="20"/>
                <w:szCs w:val="20"/>
              </w:rPr>
            </w:pPr>
            <w:r w:rsidRPr="00A02AD2">
              <w:rPr>
                <w:sz w:val="20"/>
                <w:szCs w:val="20"/>
              </w:rPr>
              <w:t>Proposal</w:t>
            </w:r>
            <w:r>
              <w:rPr>
                <w:sz w:val="20"/>
                <w:szCs w:val="20"/>
              </w:rPr>
              <w:t xml:space="preserve"> 10/11</w:t>
            </w:r>
          </w:p>
        </w:tc>
      </w:tr>
      <w:tr w:rsidR="00FF5174" w:rsidRPr="00A02AD2" w14:paraId="5713763A" w14:textId="77777777" w:rsidTr="0059174B">
        <w:trPr>
          <w:trHeight w:val="56"/>
        </w:trPr>
        <w:tc>
          <w:tcPr>
            <w:tcW w:w="865" w:type="dxa"/>
            <w:vMerge/>
          </w:tcPr>
          <w:p w14:paraId="17AC77F7" w14:textId="77777777" w:rsidR="00FF5174" w:rsidRPr="00A02AD2" w:rsidRDefault="00FF5174" w:rsidP="0059174B">
            <w:pPr>
              <w:spacing w:after="0"/>
              <w:rPr>
                <w:sz w:val="20"/>
                <w:szCs w:val="20"/>
              </w:rPr>
            </w:pPr>
          </w:p>
        </w:tc>
        <w:tc>
          <w:tcPr>
            <w:tcW w:w="1682" w:type="dxa"/>
            <w:shd w:val="clear" w:color="auto" w:fill="C5E0B3" w:themeFill="accent6" w:themeFillTint="66"/>
          </w:tcPr>
          <w:p w14:paraId="4E82F2E1" w14:textId="77777777" w:rsidR="00FF5174" w:rsidRPr="00A02AD2" w:rsidRDefault="00FF5174" w:rsidP="0059174B">
            <w:pPr>
              <w:spacing w:after="120"/>
              <w:rPr>
                <w:sz w:val="20"/>
                <w:szCs w:val="20"/>
              </w:rPr>
            </w:pPr>
            <w:r w:rsidRPr="00A02AD2">
              <w:rPr>
                <w:sz w:val="20"/>
                <w:szCs w:val="20"/>
              </w:rPr>
              <w:t>Perf. monitoring</w:t>
            </w:r>
          </w:p>
        </w:tc>
        <w:tc>
          <w:tcPr>
            <w:tcW w:w="5528" w:type="dxa"/>
            <w:shd w:val="clear" w:color="auto" w:fill="C5E0B3" w:themeFill="accent6" w:themeFillTint="66"/>
          </w:tcPr>
          <w:p w14:paraId="10AC8BC4" w14:textId="77777777" w:rsidR="00FF5174" w:rsidRDefault="00FF5174" w:rsidP="0059174B">
            <w:pPr>
              <w:pStyle w:val="ListParagraph"/>
              <w:numPr>
                <w:ilvl w:val="0"/>
                <w:numId w:val="31"/>
              </w:numPr>
              <w:spacing w:after="120"/>
              <w:ind w:firstLineChars="0"/>
            </w:pPr>
            <w:r>
              <w:t xml:space="preserve">FFS new clause is needed for </w:t>
            </w:r>
            <w:r w:rsidRPr="00F379CE">
              <w:t xml:space="preserve">Type 1 - Option </w:t>
            </w:r>
            <w:r>
              <w:t>1</w:t>
            </w:r>
          </w:p>
          <w:p w14:paraId="467A9281" w14:textId="77777777" w:rsidR="00FF5174" w:rsidRDefault="00FF5174" w:rsidP="0059174B">
            <w:pPr>
              <w:pStyle w:val="ListParagraph"/>
              <w:numPr>
                <w:ilvl w:val="0"/>
                <w:numId w:val="31"/>
              </w:numPr>
              <w:spacing w:after="120"/>
              <w:ind w:firstLineChars="0"/>
            </w:pPr>
            <w:r w:rsidRPr="00F379CE">
              <w:t>New clause for Type 1 - Option 2</w:t>
            </w:r>
          </w:p>
          <w:p w14:paraId="67533075" w14:textId="77777777" w:rsidR="00FF5174" w:rsidRPr="00F379CE" w:rsidRDefault="00FF5174" w:rsidP="0059174B">
            <w:pPr>
              <w:pStyle w:val="ListParagraph"/>
              <w:numPr>
                <w:ilvl w:val="0"/>
                <w:numId w:val="31"/>
              </w:numPr>
              <w:spacing w:after="120"/>
              <w:ind w:firstLineChars="0"/>
            </w:pPr>
            <w:r>
              <w:t>No RAN4 impact expected for Type 2</w:t>
            </w:r>
          </w:p>
        </w:tc>
        <w:tc>
          <w:tcPr>
            <w:tcW w:w="1556" w:type="dxa"/>
            <w:shd w:val="clear" w:color="auto" w:fill="C5E0B3" w:themeFill="accent6" w:themeFillTint="66"/>
          </w:tcPr>
          <w:p w14:paraId="7D76F149" w14:textId="77777777" w:rsidR="00FF5174" w:rsidRPr="00A02AD2" w:rsidRDefault="00FF5174" w:rsidP="0059174B">
            <w:pPr>
              <w:spacing w:after="120"/>
              <w:rPr>
                <w:sz w:val="20"/>
                <w:szCs w:val="20"/>
              </w:rPr>
            </w:pPr>
            <w:r w:rsidRPr="00A02AD2">
              <w:rPr>
                <w:sz w:val="20"/>
                <w:szCs w:val="20"/>
              </w:rPr>
              <w:t xml:space="preserve">Proposal </w:t>
            </w:r>
            <w:r>
              <w:rPr>
                <w:sz w:val="20"/>
                <w:szCs w:val="20"/>
              </w:rPr>
              <w:t>12</w:t>
            </w:r>
          </w:p>
        </w:tc>
      </w:tr>
      <w:tr w:rsidR="00FF5174" w:rsidRPr="004E768B" w14:paraId="762AC9DE" w14:textId="77777777" w:rsidTr="0059174B">
        <w:trPr>
          <w:trHeight w:val="56"/>
        </w:trPr>
        <w:tc>
          <w:tcPr>
            <w:tcW w:w="865" w:type="dxa"/>
            <w:vMerge/>
          </w:tcPr>
          <w:p w14:paraId="20AB80E3" w14:textId="77777777" w:rsidR="00FF5174" w:rsidRPr="00A02AD2" w:rsidRDefault="00FF5174" w:rsidP="0059174B">
            <w:pPr>
              <w:spacing w:after="0"/>
              <w:rPr>
                <w:sz w:val="20"/>
                <w:szCs w:val="20"/>
              </w:rPr>
            </w:pPr>
          </w:p>
        </w:tc>
        <w:tc>
          <w:tcPr>
            <w:tcW w:w="1682" w:type="dxa"/>
            <w:shd w:val="clear" w:color="auto" w:fill="C5E0B3" w:themeFill="accent6" w:themeFillTint="66"/>
          </w:tcPr>
          <w:p w14:paraId="6E7C5AEE" w14:textId="77777777" w:rsidR="00FF5174" w:rsidRPr="00A02AD2" w:rsidRDefault="00FF5174" w:rsidP="0059174B">
            <w:pPr>
              <w:spacing w:after="120"/>
              <w:rPr>
                <w:sz w:val="20"/>
                <w:szCs w:val="20"/>
              </w:rPr>
            </w:pPr>
            <w:r w:rsidRPr="00A02AD2">
              <w:rPr>
                <w:sz w:val="20"/>
                <w:szCs w:val="20"/>
              </w:rPr>
              <w:t>LCM</w:t>
            </w:r>
          </w:p>
        </w:tc>
        <w:tc>
          <w:tcPr>
            <w:tcW w:w="5528" w:type="dxa"/>
            <w:shd w:val="clear" w:color="auto" w:fill="C5E0B3" w:themeFill="accent6" w:themeFillTint="66"/>
          </w:tcPr>
          <w:p w14:paraId="33B94DD4" w14:textId="77777777" w:rsidR="00FF5174" w:rsidRPr="004E768B" w:rsidRDefault="00FF5174" w:rsidP="0059174B">
            <w:pPr>
              <w:pStyle w:val="ListParagraph"/>
              <w:numPr>
                <w:ilvl w:val="0"/>
                <w:numId w:val="31"/>
              </w:numPr>
              <w:spacing w:after="120"/>
              <w:ind w:firstLineChars="0"/>
            </w:pPr>
            <w:r>
              <w:t xml:space="preserve">New clause for </w:t>
            </w:r>
            <w:r w:rsidRPr="00A02AD2">
              <w:t>RAN4</w:t>
            </w:r>
            <w:r>
              <w:t xml:space="preserve"> RRM</w:t>
            </w:r>
            <w:r w:rsidRPr="00A02AD2">
              <w:t xml:space="preserve"> requirement for </w:t>
            </w:r>
            <w:r>
              <w:t>“</w:t>
            </w:r>
            <w:r w:rsidRPr="009B1642">
              <w:t>Network decision, network-initiated</w:t>
            </w:r>
            <w:r>
              <w:t>”</w:t>
            </w:r>
            <w:r w:rsidRPr="00A02AD2">
              <w:t xml:space="preserve"> </w:t>
            </w:r>
            <w:r>
              <w:t>LCM</w:t>
            </w:r>
          </w:p>
        </w:tc>
        <w:tc>
          <w:tcPr>
            <w:tcW w:w="1556" w:type="dxa"/>
            <w:shd w:val="clear" w:color="auto" w:fill="C5E0B3" w:themeFill="accent6" w:themeFillTint="66"/>
          </w:tcPr>
          <w:p w14:paraId="66EB911C" w14:textId="77777777" w:rsidR="00FF5174" w:rsidRPr="00F379CE" w:rsidRDefault="00FF5174" w:rsidP="0059174B">
            <w:pPr>
              <w:spacing w:after="120"/>
              <w:rPr>
                <w:sz w:val="20"/>
                <w:szCs w:val="20"/>
                <w:lang w:val="en-GB"/>
              </w:rPr>
            </w:pPr>
            <w:r w:rsidRPr="00A02AD2">
              <w:rPr>
                <w:sz w:val="20"/>
                <w:szCs w:val="20"/>
              </w:rPr>
              <w:t xml:space="preserve">Proposal </w:t>
            </w:r>
            <w:r>
              <w:rPr>
                <w:sz w:val="20"/>
                <w:szCs w:val="20"/>
              </w:rPr>
              <w:t>13</w:t>
            </w:r>
          </w:p>
        </w:tc>
      </w:tr>
    </w:tbl>
    <w:p w14:paraId="25C6578D" w14:textId="77777777" w:rsidR="00F01E2A" w:rsidRDefault="00F01E2A" w:rsidP="00EA3120">
      <w:pPr>
        <w:spacing w:after="180"/>
        <w:jc w:val="both"/>
        <w:rPr>
          <w:i/>
          <w:iCs/>
          <w:u w:val="single"/>
        </w:rPr>
      </w:pPr>
    </w:p>
    <w:p w14:paraId="0C8737E0" w14:textId="55EA84D9" w:rsidR="00AD6D35" w:rsidRDefault="0082645B" w:rsidP="00EA3120">
      <w:pPr>
        <w:spacing w:after="180"/>
        <w:jc w:val="both"/>
        <w:rPr>
          <w:i/>
          <w:iCs/>
          <w:u w:val="single"/>
        </w:rPr>
      </w:pPr>
      <w:r w:rsidRPr="0082645B">
        <w:rPr>
          <w:i/>
          <w:iCs/>
          <w:u w:val="single"/>
        </w:rPr>
        <w:t>Testability Issues for AI-BM</w:t>
      </w:r>
    </w:p>
    <w:p w14:paraId="7529430F" w14:textId="77777777" w:rsidR="00FF5174" w:rsidRDefault="00FF5174" w:rsidP="00FF5174">
      <w:pPr>
        <w:spacing w:after="180"/>
        <w:jc w:val="both"/>
        <w:rPr>
          <w:b/>
          <w:bCs/>
        </w:rPr>
      </w:pPr>
      <w:r w:rsidRPr="003C1CEC">
        <w:rPr>
          <w:b/>
          <w:bCs/>
        </w:rPr>
        <w:t>Proposal 1</w:t>
      </w:r>
      <w:r>
        <w:rPr>
          <w:b/>
          <w:bCs/>
        </w:rPr>
        <w:t>5</w:t>
      </w:r>
      <w:r w:rsidRPr="003C1CEC">
        <w:rPr>
          <w:b/>
          <w:bCs/>
        </w:rPr>
        <w:t xml:space="preserve">: </w:t>
      </w:r>
      <w:r w:rsidRPr="00A565F9">
        <w:rPr>
          <w:b/>
          <w:bCs/>
        </w:rPr>
        <w:t xml:space="preserve">For metrics for beam management requirements/tests, </w:t>
      </w:r>
      <w:r>
        <w:rPr>
          <w:b/>
          <w:bCs/>
        </w:rPr>
        <w:t xml:space="preserve">RAN4 adopt the following combined option of Option 2 and 3 for compromise: </w:t>
      </w:r>
    </w:p>
    <w:p w14:paraId="4AFE8EEF" w14:textId="77777777" w:rsidR="00FF5174" w:rsidRDefault="00FF5174" w:rsidP="00FF5174">
      <w:pPr>
        <w:pStyle w:val="ListParagraph"/>
        <w:numPr>
          <w:ilvl w:val="0"/>
          <w:numId w:val="31"/>
        </w:numPr>
        <w:ind w:firstLineChars="0"/>
        <w:jc w:val="both"/>
        <w:rPr>
          <w:b/>
          <w:bCs/>
        </w:rPr>
      </w:pPr>
      <w:r>
        <w:rPr>
          <w:b/>
          <w:bCs/>
        </w:rPr>
        <w:t xml:space="preserve">Option-New: </w:t>
      </w:r>
      <w:r w:rsidRPr="00CE3586">
        <w:rPr>
          <w:b/>
          <w:bCs/>
        </w:rPr>
        <w:t>The successful rate for the correct prediction which is considered as</w:t>
      </w:r>
      <w:r>
        <w:rPr>
          <w:b/>
          <w:bCs/>
        </w:rPr>
        <w:t xml:space="preserve"> </w:t>
      </w:r>
      <w:r w:rsidRPr="00A565F9">
        <w:rPr>
          <w:b/>
          <w:bCs/>
        </w:rPr>
        <w:t>"the Top-1 predicted beam is one of the Top-</w:t>
      </w:r>
      <w:r>
        <w:rPr>
          <w:b/>
          <w:bCs/>
        </w:rPr>
        <w:t>K</w:t>
      </w:r>
      <w:r w:rsidRPr="00A565F9">
        <w:rPr>
          <w:b/>
          <w:bCs/>
        </w:rPr>
        <w:t xml:space="preserve"> strongest beams</w:t>
      </w:r>
      <w:r>
        <w:rPr>
          <w:b/>
          <w:bCs/>
        </w:rPr>
        <w:t xml:space="preserve">, and the Top-1 predicted beam’s ground truth RSRP value is larger than </w:t>
      </w:r>
      <w:r w:rsidRPr="00CE3586">
        <w:rPr>
          <w:b/>
          <w:bCs/>
        </w:rPr>
        <w:t>the RSRP of the strongest beam – x dB</w:t>
      </w:r>
      <w:r>
        <w:rPr>
          <w:b/>
          <w:bCs/>
        </w:rPr>
        <w:t>”</w:t>
      </w:r>
    </w:p>
    <w:p w14:paraId="22BE43AA" w14:textId="77777777" w:rsidR="00FF5174" w:rsidRDefault="00FF5174" w:rsidP="00FF5174">
      <w:pPr>
        <w:pStyle w:val="ListParagraph"/>
        <w:numPr>
          <w:ilvl w:val="1"/>
          <w:numId w:val="31"/>
        </w:numPr>
        <w:ind w:firstLineChars="0"/>
        <w:jc w:val="both"/>
        <w:rPr>
          <w:b/>
          <w:bCs/>
        </w:rPr>
      </w:pPr>
      <w:r>
        <w:rPr>
          <w:b/>
          <w:bCs/>
        </w:rPr>
        <w:t>FFS the values of K and x</w:t>
      </w:r>
    </w:p>
    <w:p w14:paraId="18790B26" w14:textId="77777777" w:rsidR="00FF5174" w:rsidRDefault="00FF5174" w:rsidP="00FF5174">
      <w:pPr>
        <w:spacing w:after="180"/>
        <w:jc w:val="both"/>
        <w:rPr>
          <w:b/>
          <w:bCs/>
        </w:rPr>
      </w:pPr>
      <w:r>
        <w:rPr>
          <w:b/>
          <w:bCs/>
        </w:rPr>
        <w:t>Proposal</w:t>
      </w:r>
      <w:r w:rsidRPr="007F7570">
        <w:rPr>
          <w:b/>
          <w:bCs/>
        </w:rPr>
        <w:t xml:space="preserve"> </w:t>
      </w:r>
      <w:r>
        <w:rPr>
          <w:b/>
          <w:bCs/>
        </w:rPr>
        <w:t>16</w:t>
      </w:r>
      <w:r w:rsidRPr="00256938">
        <w:rPr>
          <w:b/>
          <w:bCs/>
        </w:rPr>
        <w:t xml:space="preserve">: </w:t>
      </w:r>
      <w:r>
        <w:rPr>
          <w:b/>
          <w:bCs/>
        </w:rPr>
        <w:t>The following steps can be followed</w:t>
      </w:r>
      <w:r w:rsidRPr="00256938">
        <w:rPr>
          <w:b/>
          <w:bCs/>
        </w:rPr>
        <w:t xml:space="preserve"> </w:t>
      </w:r>
      <w:r>
        <w:rPr>
          <w:b/>
          <w:bCs/>
        </w:rPr>
        <w:t xml:space="preserve">to emulate </w:t>
      </w:r>
      <w:r w:rsidRPr="002A5AC1">
        <w:rPr>
          <w:b/>
          <w:bCs/>
        </w:rPr>
        <w:t>the required channel model in OTA chamber</w:t>
      </w:r>
      <w:r>
        <w:rPr>
          <w:b/>
          <w:bCs/>
        </w:rPr>
        <w:t xml:space="preserve"> </w:t>
      </w:r>
      <w:r w:rsidRPr="00A13961">
        <w:rPr>
          <w:b/>
          <w:bCs/>
        </w:rPr>
        <w:t>for UE-sided AI-BM model inference requirement testing</w:t>
      </w:r>
      <w:r>
        <w:rPr>
          <w:b/>
          <w:bCs/>
        </w:rPr>
        <w:t xml:space="preserve">: </w:t>
      </w:r>
    </w:p>
    <w:p w14:paraId="76AD65C7" w14:textId="77777777" w:rsidR="00FF5174" w:rsidRPr="00BF08F1" w:rsidRDefault="00FF5174" w:rsidP="00FF5174">
      <w:pPr>
        <w:spacing w:after="180"/>
        <w:ind w:left="568"/>
        <w:jc w:val="both"/>
        <w:rPr>
          <w:b/>
          <w:bCs/>
        </w:rPr>
      </w:pPr>
      <w:r w:rsidRPr="00BF08F1">
        <w:rPr>
          <w:b/>
          <w:bCs/>
        </w:rPr>
        <w:t xml:space="preserve">Step-1: </w:t>
      </w:r>
      <w:r w:rsidRPr="00BF08F1">
        <w:rPr>
          <w:rFonts w:hint="eastAsia"/>
          <w:b/>
          <w:bCs/>
        </w:rPr>
        <w:t>Det</w:t>
      </w:r>
      <w:r w:rsidRPr="00BF08F1">
        <w:rPr>
          <w:b/>
          <w:bCs/>
        </w:rPr>
        <w:t xml:space="preserve">ermine the </w:t>
      </w:r>
      <w:r>
        <w:rPr>
          <w:b/>
          <w:bCs/>
        </w:rPr>
        <w:t xml:space="preserve">required </w:t>
      </w:r>
      <w:r w:rsidRPr="00BF08F1">
        <w:rPr>
          <w:b/>
          <w:bCs/>
        </w:rPr>
        <w:t>evaluation scenario</w:t>
      </w:r>
      <w:r>
        <w:rPr>
          <w:b/>
          <w:bCs/>
        </w:rPr>
        <w:t>;</w:t>
      </w:r>
    </w:p>
    <w:p w14:paraId="75266D3D" w14:textId="77777777" w:rsidR="00FF5174" w:rsidRPr="007F13FF" w:rsidRDefault="00FF5174" w:rsidP="00FF5174">
      <w:pPr>
        <w:spacing w:after="180"/>
        <w:ind w:left="568"/>
        <w:jc w:val="both"/>
        <w:rPr>
          <w:b/>
          <w:bCs/>
        </w:rPr>
      </w:pPr>
      <w:r w:rsidRPr="007F13FF">
        <w:rPr>
          <w:b/>
          <w:bCs/>
        </w:rPr>
        <w:t xml:space="preserve">Step-2: </w:t>
      </w:r>
      <w:r>
        <w:rPr>
          <w:b/>
          <w:bCs/>
        </w:rPr>
        <w:t>SLS for channel model for all TX beams;</w:t>
      </w:r>
    </w:p>
    <w:p w14:paraId="5E39B75E" w14:textId="77777777" w:rsidR="00FF5174" w:rsidRDefault="00FF5174" w:rsidP="00FF5174">
      <w:pPr>
        <w:spacing w:after="180"/>
        <w:ind w:left="568"/>
        <w:jc w:val="both"/>
        <w:rPr>
          <w:b/>
          <w:bCs/>
        </w:rPr>
      </w:pPr>
      <w:r w:rsidRPr="00323CF7">
        <w:rPr>
          <w:b/>
          <w:bCs/>
        </w:rPr>
        <w:t xml:space="preserve">Step-3: </w:t>
      </w:r>
      <w:r>
        <w:rPr>
          <w:b/>
          <w:bCs/>
        </w:rPr>
        <w:t>Test signal is mapped over probe(s) in OTA chamber.</w:t>
      </w:r>
    </w:p>
    <w:p w14:paraId="673C74E0" w14:textId="77777777" w:rsidR="00FF5174" w:rsidRDefault="00FF5174" w:rsidP="00FF5174">
      <w:pPr>
        <w:spacing w:after="180"/>
        <w:jc w:val="both"/>
      </w:pPr>
    </w:p>
    <w:p w14:paraId="155CAC84" w14:textId="77777777" w:rsidR="00FF5174" w:rsidRDefault="00FF5174" w:rsidP="00FF5174">
      <w:pPr>
        <w:spacing w:after="180"/>
        <w:jc w:val="both"/>
        <w:rPr>
          <w:b/>
          <w:bCs/>
        </w:rPr>
      </w:pPr>
      <w:r>
        <w:rPr>
          <w:b/>
          <w:bCs/>
        </w:rPr>
        <w:t>Proposal</w:t>
      </w:r>
      <w:r w:rsidRPr="007F7570">
        <w:rPr>
          <w:b/>
          <w:bCs/>
        </w:rPr>
        <w:t xml:space="preserve"> </w:t>
      </w:r>
      <w:r>
        <w:rPr>
          <w:b/>
          <w:bCs/>
        </w:rPr>
        <w:t>17</w:t>
      </w:r>
      <w:r w:rsidRPr="00256938">
        <w:rPr>
          <w:b/>
          <w:bCs/>
        </w:rPr>
        <w:t xml:space="preserve">: </w:t>
      </w:r>
      <w:r>
        <w:rPr>
          <w:b/>
          <w:bCs/>
        </w:rPr>
        <w:t xml:space="preserve">RAN4 shall firstly discuss the required evaluation scenario, which is used to perform SLS for generating the UE received signals from different beams, in order to obtain the dataset for AI model training/evaluation. </w:t>
      </w:r>
    </w:p>
    <w:p w14:paraId="1F52F017" w14:textId="77777777" w:rsidR="00FF5174" w:rsidRDefault="00FF5174" w:rsidP="00FF5174">
      <w:pPr>
        <w:spacing w:after="180"/>
        <w:ind w:left="284"/>
        <w:jc w:val="both"/>
        <w:rPr>
          <w:b/>
          <w:bCs/>
          <w:lang w:val="en-AU"/>
        </w:rPr>
      </w:pPr>
      <w:r>
        <w:rPr>
          <w:b/>
          <w:bCs/>
        </w:rPr>
        <w:t xml:space="preserve">- </w:t>
      </w:r>
      <w:r>
        <w:rPr>
          <w:b/>
          <w:bCs/>
          <w:lang w:val="en-AU"/>
        </w:rPr>
        <w:t xml:space="preserve">The evaluation assumption from Table 6.3.1-1 in TR38.843 could be used as the baseline for RAN4 to </w:t>
      </w:r>
      <w:r>
        <w:rPr>
          <w:b/>
          <w:bCs/>
        </w:rPr>
        <w:t>perform SLS for generating the UE received signals from different beams</w:t>
      </w:r>
      <w:r>
        <w:rPr>
          <w:b/>
          <w:bCs/>
          <w:lang w:val="en-AU"/>
        </w:rPr>
        <w:t xml:space="preserve">. </w:t>
      </w:r>
    </w:p>
    <w:p w14:paraId="6AC8C0EA" w14:textId="77777777" w:rsidR="00FF5174" w:rsidRDefault="00FF5174" w:rsidP="00FF5174">
      <w:pPr>
        <w:spacing w:after="180"/>
        <w:jc w:val="both"/>
        <w:rPr>
          <w:b/>
          <w:bCs/>
        </w:rPr>
      </w:pPr>
      <w:r>
        <w:rPr>
          <w:b/>
          <w:bCs/>
        </w:rPr>
        <w:lastRenderedPageBreak/>
        <w:t>Proposal</w:t>
      </w:r>
      <w:r w:rsidRPr="007F7570">
        <w:rPr>
          <w:b/>
          <w:bCs/>
        </w:rPr>
        <w:t xml:space="preserve"> </w:t>
      </w:r>
      <w:r>
        <w:rPr>
          <w:b/>
          <w:bCs/>
        </w:rPr>
        <w:t>18</w:t>
      </w:r>
      <w:r w:rsidRPr="007F7570">
        <w:rPr>
          <w:b/>
          <w:bCs/>
        </w:rPr>
        <w:t xml:space="preserve">: </w:t>
      </w:r>
      <w:r>
        <w:rPr>
          <w:b/>
          <w:bCs/>
        </w:rPr>
        <w:t xml:space="preserve">FFS the feasibility of DFF chamber and 3D MPAC in a separate OTA testability study item, by considering: </w:t>
      </w:r>
    </w:p>
    <w:p w14:paraId="329DC200" w14:textId="77777777" w:rsidR="00FF5174" w:rsidRDefault="00FF5174" w:rsidP="00FF5174">
      <w:pPr>
        <w:spacing w:after="180"/>
        <w:ind w:left="426"/>
        <w:jc w:val="both"/>
        <w:rPr>
          <w:b/>
          <w:bCs/>
        </w:rPr>
      </w:pPr>
      <w:r>
        <w:rPr>
          <w:b/>
          <w:bCs/>
        </w:rPr>
        <w:t>-  The necessity/feasibility of evaluate RX beam management in OTA chamber;</w:t>
      </w:r>
    </w:p>
    <w:p w14:paraId="6928508A" w14:textId="77777777" w:rsidR="00FF5174" w:rsidRDefault="00FF5174" w:rsidP="00FF5174">
      <w:pPr>
        <w:spacing w:after="180"/>
        <w:ind w:left="426"/>
        <w:jc w:val="both"/>
        <w:rPr>
          <w:b/>
          <w:bCs/>
        </w:rPr>
      </w:pPr>
      <w:r>
        <w:rPr>
          <w:b/>
          <w:bCs/>
        </w:rPr>
        <w:t xml:space="preserve">-  The feasibility to generate the required channel model (for certain TX beambook) with limited number of probes. </w:t>
      </w:r>
    </w:p>
    <w:p w14:paraId="46CBEE12" w14:textId="77777777" w:rsidR="00FF5174" w:rsidRPr="00FF5174" w:rsidRDefault="00FF5174" w:rsidP="00864312">
      <w:pPr>
        <w:spacing w:after="180"/>
        <w:jc w:val="both"/>
      </w:pPr>
    </w:p>
    <w:p w14:paraId="1DCCAF6F" w14:textId="2054E05A" w:rsidR="008429AD" w:rsidRDefault="00187AA1" w:rsidP="008429AD">
      <w:pPr>
        <w:pStyle w:val="Heading1"/>
        <w:tabs>
          <w:tab w:val="num" w:pos="522"/>
        </w:tabs>
        <w:ind w:left="522" w:hanging="522"/>
        <w:rPr>
          <w:lang w:val="en-US" w:eastAsia="zh-CN"/>
        </w:rPr>
      </w:pPr>
      <w:r>
        <w:rPr>
          <w:lang w:val="en-US" w:eastAsia="zh-CN"/>
        </w:rPr>
        <w:t>7</w:t>
      </w:r>
      <w:r w:rsidR="008429AD" w:rsidRPr="00873E1F">
        <w:rPr>
          <w:rFonts w:hint="eastAsia"/>
          <w:lang w:val="en-US" w:eastAsia="zh-CN"/>
        </w:rPr>
        <w:t>. Reference</w:t>
      </w:r>
    </w:p>
    <w:p w14:paraId="75EDA7A2" w14:textId="77777777" w:rsidR="0082251E" w:rsidRDefault="0082251E" w:rsidP="0082251E">
      <w:pPr>
        <w:spacing w:after="180"/>
        <w:jc w:val="both"/>
      </w:pPr>
      <w:r w:rsidRPr="009410D5">
        <w:t xml:space="preserve">[1] </w:t>
      </w:r>
      <w:r>
        <w:t>TR 38.843, v18.0.0</w:t>
      </w:r>
      <w:r w:rsidRPr="009410D5">
        <w:t>, “</w:t>
      </w:r>
      <w:r w:rsidRPr="00011009">
        <w:t>Study on Artificial Intelligence (AI)/Machine Learning (ML) for NR air interface</w:t>
      </w:r>
      <w:r w:rsidRPr="009410D5">
        <w:t>”.</w:t>
      </w:r>
    </w:p>
    <w:p w14:paraId="3944F008" w14:textId="77777777" w:rsidR="0082251E" w:rsidRDefault="0082251E" w:rsidP="0082251E">
      <w:pPr>
        <w:spacing w:after="180"/>
        <w:jc w:val="both"/>
      </w:pPr>
      <w:r w:rsidRPr="009410D5">
        <w:t>[</w:t>
      </w:r>
      <w:r>
        <w:t>2</w:t>
      </w:r>
      <w:r w:rsidRPr="009410D5">
        <w:t xml:space="preserve">] </w:t>
      </w:r>
      <w:r>
        <w:t xml:space="preserve">RP-240774 (revised from </w:t>
      </w:r>
      <w:r w:rsidRPr="009410D5">
        <w:t>RP-</w:t>
      </w:r>
      <w:r>
        <w:t>234039)</w:t>
      </w:r>
      <w:r w:rsidRPr="009410D5">
        <w:t>, “</w:t>
      </w:r>
      <w:r w:rsidRPr="00F41529">
        <w:t>New WID on Artificial Intelligence (AI)/Machine Learning (ML) for NR Air Interface</w:t>
      </w:r>
      <w:r w:rsidRPr="009410D5">
        <w:t xml:space="preserve">”, </w:t>
      </w:r>
      <w:r>
        <w:t>Qualcomm</w:t>
      </w:r>
      <w:r w:rsidRPr="009410D5">
        <w:t>, RAN#</w:t>
      </w:r>
      <w:r>
        <w:t>103, March 2023</w:t>
      </w:r>
      <w:r w:rsidRPr="009410D5">
        <w:t>.</w:t>
      </w:r>
    </w:p>
    <w:p w14:paraId="1F12C931" w14:textId="3E263898" w:rsidR="005D5037" w:rsidRDefault="005D5037" w:rsidP="005D5037">
      <w:pPr>
        <w:spacing w:after="180"/>
        <w:jc w:val="both"/>
      </w:pPr>
      <w:r>
        <w:t>[3] R4-24023</w:t>
      </w:r>
      <w:r w:rsidR="00F356E1">
        <w:t>89</w:t>
      </w:r>
      <w:r>
        <w:t>, “</w:t>
      </w:r>
      <w:r w:rsidRPr="003076F8">
        <w:t xml:space="preserve">Discussion on testability and interoperability issues for </w:t>
      </w:r>
      <w:r w:rsidR="00F356E1">
        <w:rPr>
          <w:rFonts w:hint="eastAsia"/>
        </w:rPr>
        <w:t>beam</w:t>
      </w:r>
      <w:r w:rsidR="00F356E1">
        <w:t xml:space="preserve"> management</w:t>
      </w:r>
      <w:r>
        <w:t>”, Samsung, RAN#110, Feb. 2024.</w:t>
      </w:r>
    </w:p>
    <w:p w14:paraId="2EBD29AE" w14:textId="77777777" w:rsidR="005D5037" w:rsidRDefault="005D5037" w:rsidP="005D5037">
      <w:pPr>
        <w:spacing w:after="180"/>
        <w:jc w:val="both"/>
      </w:pPr>
      <w:r>
        <w:t xml:space="preserve">[4] </w:t>
      </w:r>
      <w:r w:rsidRPr="003076F8">
        <w:t>R4-2403712</w:t>
      </w:r>
      <w:r>
        <w:t>, “</w:t>
      </w:r>
      <w:r w:rsidRPr="003076F8">
        <w:t>WF on AI/ML</w:t>
      </w:r>
      <w:r>
        <w:t>”</w:t>
      </w:r>
      <w:r>
        <w:rPr>
          <w:lang w:val="en-AU"/>
        </w:rPr>
        <w:t xml:space="preserve">, Qualcomm, </w:t>
      </w:r>
      <w:r>
        <w:t>RAN#110, Feb. 2024.</w:t>
      </w:r>
    </w:p>
    <w:p w14:paraId="5DACC6BE" w14:textId="362F4F7D" w:rsidR="008035E7" w:rsidRDefault="008035E7" w:rsidP="009410D5">
      <w:pPr>
        <w:spacing w:after="180"/>
        <w:jc w:val="both"/>
      </w:pPr>
      <w:r>
        <w:t>[</w:t>
      </w:r>
      <w:r w:rsidR="005D5037">
        <w:t>5</w:t>
      </w:r>
      <w:r>
        <w:t xml:space="preserve">] </w:t>
      </w:r>
      <w:r w:rsidR="00A931D1">
        <w:t xml:space="preserve">3GPP </w:t>
      </w:r>
      <w:r>
        <w:t>TR 38.810, v16.7.0, “</w:t>
      </w:r>
      <w:r w:rsidR="00A931D1">
        <w:t xml:space="preserve">NR; </w:t>
      </w:r>
      <w:r w:rsidRPr="008035E7">
        <w:t>Study on test methods</w:t>
      </w:r>
      <w:r>
        <w:t xml:space="preserve">”. </w:t>
      </w:r>
    </w:p>
    <w:p w14:paraId="00793112" w14:textId="154DBFE8" w:rsidR="00A931D1" w:rsidRDefault="00A931D1" w:rsidP="00A931D1">
      <w:pPr>
        <w:spacing w:after="180"/>
        <w:jc w:val="both"/>
      </w:pPr>
      <w:r>
        <w:t>[6] 3GPP TR 38.827, v16.8.0, “</w:t>
      </w:r>
      <w:r w:rsidRPr="00A931D1">
        <w:t>Study on radiated metrics and test methodology for the verification of multi-antenna reception performance of NR User Equipment (UE)</w:t>
      </w:r>
      <w:r>
        <w:t xml:space="preserve">”. </w:t>
      </w:r>
    </w:p>
    <w:p w14:paraId="6664D150" w14:textId="29401A07" w:rsidR="00E25778" w:rsidRDefault="00E25778" w:rsidP="00E25778">
      <w:pPr>
        <w:spacing w:after="180"/>
        <w:jc w:val="both"/>
      </w:pPr>
      <w:r>
        <w:t xml:space="preserve">[7] </w:t>
      </w:r>
      <w:r w:rsidRPr="00E25778">
        <w:t>R4-2405652</w:t>
      </w:r>
      <w:r>
        <w:t>, “</w:t>
      </w:r>
      <w:r w:rsidRPr="00E25778">
        <w:t>Discussion on testability and interoperability issues for beam management</w:t>
      </w:r>
      <w:r>
        <w:t>”, Samsung, RAN#110bis, April 2024.</w:t>
      </w:r>
    </w:p>
    <w:p w14:paraId="55C273CE" w14:textId="00813AF2" w:rsidR="00E25778" w:rsidRDefault="00E25778" w:rsidP="00E25778">
      <w:pPr>
        <w:spacing w:after="180"/>
        <w:jc w:val="both"/>
      </w:pPr>
      <w:r>
        <w:t xml:space="preserve">[8] </w:t>
      </w:r>
      <w:r w:rsidRPr="00E25778">
        <w:t>R4-2406617</w:t>
      </w:r>
      <w:r>
        <w:t>, “</w:t>
      </w:r>
      <w:r w:rsidRPr="00E25778">
        <w:t>WF on AI/ML for NR Air Interface</w:t>
      </w:r>
      <w:r>
        <w:t>”, Qualcomm, RAN#110bis, April 2024.</w:t>
      </w:r>
    </w:p>
    <w:p w14:paraId="1D4BC87E" w14:textId="4EF10B31" w:rsidR="00757686" w:rsidRDefault="00757686" w:rsidP="00757686">
      <w:pPr>
        <w:spacing w:after="180"/>
        <w:jc w:val="both"/>
      </w:pPr>
      <w:bookmarkStart w:id="12" w:name="_Hlk173969078"/>
      <w:r>
        <w:t xml:space="preserve">[9] </w:t>
      </w:r>
      <w:r w:rsidRPr="00E25778">
        <w:t>R4-240</w:t>
      </w:r>
      <w:r>
        <w:t>9761, “</w:t>
      </w:r>
      <w:r w:rsidRPr="00E25778">
        <w:t>Discussion on testability and interoperability issues for beam management</w:t>
      </w:r>
      <w:r>
        <w:t xml:space="preserve">”, Samsung, RAN#111, </w:t>
      </w:r>
      <w:r w:rsidRPr="00757686">
        <w:rPr>
          <w:rFonts w:hint="eastAsia"/>
        </w:rPr>
        <w:t>May</w:t>
      </w:r>
      <w:r>
        <w:t xml:space="preserve"> 2024.</w:t>
      </w:r>
    </w:p>
    <w:p w14:paraId="4DBC790F" w14:textId="2E0B2306" w:rsidR="00757686" w:rsidRDefault="00757686" w:rsidP="00757686">
      <w:pPr>
        <w:spacing w:after="180"/>
        <w:jc w:val="both"/>
      </w:pPr>
      <w:r>
        <w:t xml:space="preserve">[10] </w:t>
      </w:r>
      <w:r w:rsidRPr="00757686">
        <w:t>R4-24</w:t>
      </w:r>
      <w:r w:rsidR="007C5153">
        <w:t>10</w:t>
      </w:r>
      <w:r w:rsidRPr="00757686">
        <w:t>570</w:t>
      </w:r>
      <w:r>
        <w:t>, “</w:t>
      </w:r>
      <w:r w:rsidRPr="00E25778">
        <w:t>WF on AI/ML</w:t>
      </w:r>
      <w:r>
        <w:t>”, Qualcomm, RAN#111, May 2024.</w:t>
      </w:r>
    </w:p>
    <w:bookmarkEnd w:id="12"/>
    <w:p w14:paraId="78BF0FE8" w14:textId="77777777" w:rsidR="00757686" w:rsidRDefault="00757686" w:rsidP="00E25778">
      <w:pPr>
        <w:spacing w:after="180"/>
        <w:jc w:val="both"/>
      </w:pPr>
    </w:p>
    <w:p w14:paraId="1B334102" w14:textId="1FE1951B" w:rsidR="00E25778" w:rsidRDefault="00E25778" w:rsidP="00E25778">
      <w:pPr>
        <w:spacing w:after="180"/>
        <w:jc w:val="both"/>
      </w:pPr>
    </w:p>
    <w:p w14:paraId="62C7F0DC" w14:textId="44BEC660" w:rsidR="00E25778" w:rsidRDefault="00E25778" w:rsidP="00A931D1">
      <w:pPr>
        <w:spacing w:after="180"/>
        <w:jc w:val="both"/>
      </w:pPr>
    </w:p>
    <w:p w14:paraId="50092C9A" w14:textId="77777777" w:rsidR="00A931D1" w:rsidRDefault="00A931D1" w:rsidP="009410D5">
      <w:pPr>
        <w:spacing w:after="180"/>
        <w:jc w:val="both"/>
      </w:pPr>
    </w:p>
    <w:p w14:paraId="10FA7746" w14:textId="77777777" w:rsidR="0051686C" w:rsidRDefault="0051686C" w:rsidP="009410D5">
      <w:pPr>
        <w:spacing w:after="180"/>
        <w:jc w:val="both"/>
      </w:pPr>
    </w:p>
    <w:p w14:paraId="44A31849" w14:textId="77777777" w:rsidR="008570D1" w:rsidRPr="009410D5" w:rsidRDefault="008570D1" w:rsidP="009410D5">
      <w:pPr>
        <w:spacing w:after="180"/>
        <w:jc w:val="both"/>
      </w:pPr>
    </w:p>
    <w:p w14:paraId="2C88313C" w14:textId="77777777" w:rsidR="00640157" w:rsidRPr="0024627C" w:rsidRDefault="00640157" w:rsidP="009410D5">
      <w:pPr>
        <w:spacing w:after="180"/>
        <w:jc w:val="both"/>
        <w:rPr>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CB344" w14:textId="77777777" w:rsidR="004278A0" w:rsidRDefault="004278A0">
      <w:r>
        <w:separator/>
      </w:r>
    </w:p>
  </w:endnote>
  <w:endnote w:type="continuationSeparator" w:id="0">
    <w:p w14:paraId="04E5A79B" w14:textId="77777777" w:rsidR="004278A0" w:rsidRDefault="0042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6B29C" w14:textId="77777777" w:rsidR="004278A0" w:rsidRDefault="004278A0">
      <w:r>
        <w:separator/>
      </w:r>
    </w:p>
  </w:footnote>
  <w:footnote w:type="continuationSeparator" w:id="0">
    <w:p w14:paraId="1D7BACE2" w14:textId="77777777" w:rsidR="004278A0" w:rsidRDefault="00427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464D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36048"/>
    <w:multiLevelType w:val="hybridMultilevel"/>
    <w:tmpl w:val="0C1249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B42EF"/>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1405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22699"/>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8743D"/>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D4FF6"/>
    <w:multiLevelType w:val="hybridMultilevel"/>
    <w:tmpl w:val="20D6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8130E"/>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0D1E5A"/>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5C2B7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73BD2"/>
    <w:multiLevelType w:val="hybridMultilevel"/>
    <w:tmpl w:val="2FA68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B06A50"/>
    <w:multiLevelType w:val="hybridMultilevel"/>
    <w:tmpl w:val="9262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C079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573BBF"/>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7"/>
  </w:num>
  <w:num w:numId="3">
    <w:abstractNumId w:val="32"/>
  </w:num>
  <w:num w:numId="4">
    <w:abstractNumId w:val="10"/>
  </w:num>
  <w:num w:numId="5">
    <w:abstractNumId w:val="3"/>
  </w:num>
  <w:num w:numId="6">
    <w:abstractNumId w:val="30"/>
  </w:num>
  <w:num w:numId="7">
    <w:abstractNumId w:val="11"/>
  </w:num>
  <w:num w:numId="8">
    <w:abstractNumId w:val="4"/>
  </w:num>
  <w:num w:numId="9">
    <w:abstractNumId w:val="35"/>
  </w:num>
  <w:num w:numId="10">
    <w:abstractNumId w:val="31"/>
  </w:num>
  <w:num w:numId="11">
    <w:abstractNumId w:val="33"/>
  </w:num>
  <w:num w:numId="12">
    <w:abstractNumId w:val="7"/>
  </w:num>
  <w:num w:numId="13">
    <w:abstractNumId w:val="29"/>
  </w:num>
  <w:num w:numId="14">
    <w:abstractNumId w:val="24"/>
  </w:num>
  <w:num w:numId="15">
    <w:abstractNumId w:val="20"/>
  </w:num>
  <w:num w:numId="16">
    <w:abstractNumId w:val="13"/>
  </w:num>
  <w:num w:numId="17">
    <w:abstractNumId w:val="23"/>
  </w:num>
  <w:num w:numId="18">
    <w:abstractNumId w:val="9"/>
  </w:num>
  <w:num w:numId="19">
    <w:abstractNumId w:val="0"/>
  </w:num>
  <w:num w:numId="20">
    <w:abstractNumId w:val="34"/>
  </w:num>
  <w:num w:numId="21">
    <w:abstractNumId w:val="6"/>
  </w:num>
  <w:num w:numId="22">
    <w:abstractNumId w:val="18"/>
  </w:num>
  <w:num w:numId="23">
    <w:abstractNumId w:val="1"/>
  </w:num>
  <w:num w:numId="24">
    <w:abstractNumId w:val="36"/>
  </w:num>
  <w:num w:numId="25">
    <w:abstractNumId w:val="19"/>
  </w:num>
  <w:num w:numId="26">
    <w:abstractNumId w:val="8"/>
  </w:num>
  <w:num w:numId="27">
    <w:abstractNumId w:val="21"/>
  </w:num>
  <w:num w:numId="28">
    <w:abstractNumId w:val="2"/>
  </w:num>
  <w:num w:numId="29">
    <w:abstractNumId w:val="22"/>
  </w:num>
  <w:num w:numId="30">
    <w:abstractNumId w:val="15"/>
  </w:num>
  <w:num w:numId="31">
    <w:abstractNumId w:val="25"/>
  </w:num>
  <w:num w:numId="32">
    <w:abstractNumId w:val="14"/>
  </w:num>
  <w:num w:numId="33">
    <w:abstractNumId w:val="28"/>
  </w:num>
  <w:num w:numId="34">
    <w:abstractNumId w:val="5"/>
  </w:num>
  <w:num w:numId="35">
    <w:abstractNumId w:val="12"/>
  </w:num>
  <w:num w:numId="36">
    <w:abstractNumId w:val="16"/>
  </w:num>
  <w:num w:numId="3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274F0"/>
    <w:rsid w:val="0003171D"/>
    <w:rsid w:val="00031C1D"/>
    <w:rsid w:val="00032AF6"/>
    <w:rsid w:val="0003313F"/>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326A"/>
    <w:rsid w:val="00054750"/>
    <w:rsid w:val="0005499E"/>
    <w:rsid w:val="00056FCB"/>
    <w:rsid w:val="00057928"/>
    <w:rsid w:val="00057CD0"/>
    <w:rsid w:val="00057F68"/>
    <w:rsid w:val="0006109E"/>
    <w:rsid w:val="0006266D"/>
    <w:rsid w:val="00064BD7"/>
    <w:rsid w:val="00065506"/>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F36"/>
    <w:rsid w:val="00097C14"/>
    <w:rsid w:val="000A0A1A"/>
    <w:rsid w:val="000A1830"/>
    <w:rsid w:val="000A1AE6"/>
    <w:rsid w:val="000A326D"/>
    <w:rsid w:val="000A4121"/>
    <w:rsid w:val="000A4AA3"/>
    <w:rsid w:val="000A550E"/>
    <w:rsid w:val="000A5C6D"/>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5B53"/>
    <w:rsid w:val="000D11CB"/>
    <w:rsid w:val="000D234B"/>
    <w:rsid w:val="000D329B"/>
    <w:rsid w:val="000D3E1E"/>
    <w:rsid w:val="000D4089"/>
    <w:rsid w:val="000D44FB"/>
    <w:rsid w:val="000D4F5E"/>
    <w:rsid w:val="000D6487"/>
    <w:rsid w:val="000D66A7"/>
    <w:rsid w:val="000D6CFC"/>
    <w:rsid w:val="000D702D"/>
    <w:rsid w:val="000D78C2"/>
    <w:rsid w:val="000E0317"/>
    <w:rsid w:val="000E2599"/>
    <w:rsid w:val="000E4891"/>
    <w:rsid w:val="000E537B"/>
    <w:rsid w:val="000E57D0"/>
    <w:rsid w:val="000E595A"/>
    <w:rsid w:val="000E5F86"/>
    <w:rsid w:val="000E61E0"/>
    <w:rsid w:val="000E71EF"/>
    <w:rsid w:val="000E7858"/>
    <w:rsid w:val="000F08E7"/>
    <w:rsid w:val="000F101B"/>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4609"/>
    <w:rsid w:val="0011496F"/>
    <w:rsid w:val="001163AF"/>
    <w:rsid w:val="00116917"/>
    <w:rsid w:val="00117BD6"/>
    <w:rsid w:val="001206C2"/>
    <w:rsid w:val="00121360"/>
    <w:rsid w:val="00121978"/>
    <w:rsid w:val="0012268F"/>
    <w:rsid w:val="00123422"/>
    <w:rsid w:val="00123A38"/>
    <w:rsid w:val="00124B6A"/>
    <w:rsid w:val="00126E68"/>
    <w:rsid w:val="001270DF"/>
    <w:rsid w:val="00127974"/>
    <w:rsid w:val="00127D57"/>
    <w:rsid w:val="001318B6"/>
    <w:rsid w:val="00132030"/>
    <w:rsid w:val="00133EE5"/>
    <w:rsid w:val="00135800"/>
    <w:rsid w:val="00135AFF"/>
    <w:rsid w:val="00135D4F"/>
    <w:rsid w:val="00136136"/>
    <w:rsid w:val="00137996"/>
    <w:rsid w:val="00143548"/>
    <w:rsid w:val="001437F2"/>
    <w:rsid w:val="00143857"/>
    <w:rsid w:val="001440CF"/>
    <w:rsid w:val="00144F96"/>
    <w:rsid w:val="0014527D"/>
    <w:rsid w:val="00145E5E"/>
    <w:rsid w:val="00150641"/>
    <w:rsid w:val="00151EAC"/>
    <w:rsid w:val="001524FC"/>
    <w:rsid w:val="00152C68"/>
    <w:rsid w:val="00153528"/>
    <w:rsid w:val="00153659"/>
    <w:rsid w:val="00153941"/>
    <w:rsid w:val="00153AF7"/>
    <w:rsid w:val="00154116"/>
    <w:rsid w:val="00154E68"/>
    <w:rsid w:val="001553CC"/>
    <w:rsid w:val="001564BB"/>
    <w:rsid w:val="0015707D"/>
    <w:rsid w:val="00161771"/>
    <w:rsid w:val="00162548"/>
    <w:rsid w:val="001628B4"/>
    <w:rsid w:val="00163D48"/>
    <w:rsid w:val="00163FBD"/>
    <w:rsid w:val="0016514D"/>
    <w:rsid w:val="00166AB6"/>
    <w:rsid w:val="00167178"/>
    <w:rsid w:val="00167F0D"/>
    <w:rsid w:val="00170B21"/>
    <w:rsid w:val="00170C9E"/>
    <w:rsid w:val="0017138B"/>
    <w:rsid w:val="00172183"/>
    <w:rsid w:val="0017282B"/>
    <w:rsid w:val="00174284"/>
    <w:rsid w:val="001751AB"/>
    <w:rsid w:val="00175A3F"/>
    <w:rsid w:val="0017623C"/>
    <w:rsid w:val="00176427"/>
    <w:rsid w:val="00177DA7"/>
    <w:rsid w:val="00180E09"/>
    <w:rsid w:val="00181DD4"/>
    <w:rsid w:val="00182506"/>
    <w:rsid w:val="001832A4"/>
    <w:rsid w:val="00183D4C"/>
    <w:rsid w:val="00183F6D"/>
    <w:rsid w:val="001844F2"/>
    <w:rsid w:val="00185BC9"/>
    <w:rsid w:val="0018670E"/>
    <w:rsid w:val="0018681E"/>
    <w:rsid w:val="00187AA1"/>
    <w:rsid w:val="00187C00"/>
    <w:rsid w:val="00191505"/>
    <w:rsid w:val="00193244"/>
    <w:rsid w:val="0019495A"/>
    <w:rsid w:val="00195077"/>
    <w:rsid w:val="001952A9"/>
    <w:rsid w:val="00196AEB"/>
    <w:rsid w:val="00197F9C"/>
    <w:rsid w:val="001A08AA"/>
    <w:rsid w:val="001A3A90"/>
    <w:rsid w:val="001A4177"/>
    <w:rsid w:val="001A6CE9"/>
    <w:rsid w:val="001A7004"/>
    <w:rsid w:val="001A7008"/>
    <w:rsid w:val="001B169E"/>
    <w:rsid w:val="001B31B6"/>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6AE"/>
    <w:rsid w:val="001D7D94"/>
    <w:rsid w:val="001E064E"/>
    <w:rsid w:val="001E0673"/>
    <w:rsid w:val="001E137D"/>
    <w:rsid w:val="001E13AE"/>
    <w:rsid w:val="001E2DD3"/>
    <w:rsid w:val="001E4218"/>
    <w:rsid w:val="001E4B3E"/>
    <w:rsid w:val="001E504F"/>
    <w:rsid w:val="001E5066"/>
    <w:rsid w:val="001E52F2"/>
    <w:rsid w:val="001E76AE"/>
    <w:rsid w:val="001F0626"/>
    <w:rsid w:val="001F0B20"/>
    <w:rsid w:val="001F102D"/>
    <w:rsid w:val="001F18A9"/>
    <w:rsid w:val="001F1CEC"/>
    <w:rsid w:val="001F27C0"/>
    <w:rsid w:val="001F2BCE"/>
    <w:rsid w:val="001F2BFE"/>
    <w:rsid w:val="001F4E8D"/>
    <w:rsid w:val="001F6C75"/>
    <w:rsid w:val="001F7E8A"/>
    <w:rsid w:val="00200A62"/>
    <w:rsid w:val="00200EC5"/>
    <w:rsid w:val="002010E0"/>
    <w:rsid w:val="00201933"/>
    <w:rsid w:val="0020272F"/>
    <w:rsid w:val="00203019"/>
    <w:rsid w:val="0020312D"/>
    <w:rsid w:val="00203740"/>
    <w:rsid w:val="002046C7"/>
    <w:rsid w:val="00211143"/>
    <w:rsid w:val="0021162C"/>
    <w:rsid w:val="00213818"/>
    <w:rsid w:val="002138EA"/>
    <w:rsid w:val="00213F84"/>
    <w:rsid w:val="0021445E"/>
    <w:rsid w:val="00214FBD"/>
    <w:rsid w:val="00216DA0"/>
    <w:rsid w:val="00220A88"/>
    <w:rsid w:val="00220CBA"/>
    <w:rsid w:val="00221F9A"/>
    <w:rsid w:val="00222897"/>
    <w:rsid w:val="00222B0C"/>
    <w:rsid w:val="00227A12"/>
    <w:rsid w:val="0023055E"/>
    <w:rsid w:val="00230769"/>
    <w:rsid w:val="00230859"/>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E5E"/>
    <w:rsid w:val="00284016"/>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1F52"/>
    <w:rsid w:val="002A26D2"/>
    <w:rsid w:val="002A2BEE"/>
    <w:rsid w:val="002A4CD0"/>
    <w:rsid w:val="002A5AC1"/>
    <w:rsid w:val="002A5BDF"/>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E6B"/>
    <w:rsid w:val="002E5694"/>
    <w:rsid w:val="002F114A"/>
    <w:rsid w:val="002F158C"/>
    <w:rsid w:val="002F20C5"/>
    <w:rsid w:val="002F2D2E"/>
    <w:rsid w:val="002F4093"/>
    <w:rsid w:val="002F563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2CE5"/>
    <w:rsid w:val="00315267"/>
    <w:rsid w:val="0031577E"/>
    <w:rsid w:val="00315867"/>
    <w:rsid w:val="00315C22"/>
    <w:rsid w:val="00321660"/>
    <w:rsid w:val="00322146"/>
    <w:rsid w:val="00323613"/>
    <w:rsid w:val="00323CF7"/>
    <w:rsid w:val="003240A0"/>
    <w:rsid w:val="00324956"/>
    <w:rsid w:val="00325527"/>
    <w:rsid w:val="003260D7"/>
    <w:rsid w:val="003267D0"/>
    <w:rsid w:val="003302F3"/>
    <w:rsid w:val="00330837"/>
    <w:rsid w:val="0033138D"/>
    <w:rsid w:val="00332A1C"/>
    <w:rsid w:val="003356B9"/>
    <w:rsid w:val="0033597C"/>
    <w:rsid w:val="00341CA0"/>
    <w:rsid w:val="003425DF"/>
    <w:rsid w:val="00342CE8"/>
    <w:rsid w:val="00346368"/>
    <w:rsid w:val="00347300"/>
    <w:rsid w:val="00347CA3"/>
    <w:rsid w:val="00350264"/>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3873"/>
    <w:rsid w:val="003858E0"/>
    <w:rsid w:val="00385E02"/>
    <w:rsid w:val="00386825"/>
    <w:rsid w:val="00387B66"/>
    <w:rsid w:val="00390A45"/>
    <w:rsid w:val="003911BF"/>
    <w:rsid w:val="00391FCC"/>
    <w:rsid w:val="00392D61"/>
    <w:rsid w:val="00393042"/>
    <w:rsid w:val="00394AD5"/>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B771D"/>
    <w:rsid w:val="003C000B"/>
    <w:rsid w:val="003C0FF6"/>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44C"/>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B86"/>
    <w:rsid w:val="00424F8C"/>
    <w:rsid w:val="00426989"/>
    <w:rsid w:val="004271BA"/>
    <w:rsid w:val="004278A0"/>
    <w:rsid w:val="0043296A"/>
    <w:rsid w:val="0043355D"/>
    <w:rsid w:val="00433F81"/>
    <w:rsid w:val="004344E5"/>
    <w:rsid w:val="00434DC1"/>
    <w:rsid w:val="004350F4"/>
    <w:rsid w:val="00435144"/>
    <w:rsid w:val="00440CB5"/>
    <w:rsid w:val="004412A0"/>
    <w:rsid w:val="00445301"/>
    <w:rsid w:val="00445F14"/>
    <w:rsid w:val="004461BF"/>
    <w:rsid w:val="00450F27"/>
    <w:rsid w:val="0045160A"/>
    <w:rsid w:val="0045290A"/>
    <w:rsid w:val="004541B9"/>
    <w:rsid w:val="0045581D"/>
    <w:rsid w:val="00456A75"/>
    <w:rsid w:val="00456E5B"/>
    <w:rsid w:val="00457D7F"/>
    <w:rsid w:val="00461E39"/>
    <w:rsid w:val="00462D3A"/>
    <w:rsid w:val="00463102"/>
    <w:rsid w:val="004634EB"/>
    <w:rsid w:val="00463521"/>
    <w:rsid w:val="00464301"/>
    <w:rsid w:val="00466C6D"/>
    <w:rsid w:val="00467E06"/>
    <w:rsid w:val="00471125"/>
    <w:rsid w:val="00472E9E"/>
    <w:rsid w:val="00473C63"/>
    <w:rsid w:val="00473D9B"/>
    <w:rsid w:val="0047437A"/>
    <w:rsid w:val="004759A2"/>
    <w:rsid w:val="004761C5"/>
    <w:rsid w:val="004767E8"/>
    <w:rsid w:val="00476ECF"/>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8E1"/>
    <w:rsid w:val="004F0DFB"/>
    <w:rsid w:val="004F2CB0"/>
    <w:rsid w:val="004F36FC"/>
    <w:rsid w:val="004F5B20"/>
    <w:rsid w:val="004F626F"/>
    <w:rsid w:val="004F699E"/>
    <w:rsid w:val="005014BE"/>
    <w:rsid w:val="005017F7"/>
    <w:rsid w:val="00501FA7"/>
    <w:rsid w:val="005036A1"/>
    <w:rsid w:val="00503869"/>
    <w:rsid w:val="00505BFA"/>
    <w:rsid w:val="005071B4"/>
    <w:rsid w:val="00507D53"/>
    <w:rsid w:val="00510D97"/>
    <w:rsid w:val="005117A9"/>
    <w:rsid w:val="00511B22"/>
    <w:rsid w:val="00511F57"/>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A4C"/>
    <w:rsid w:val="00527D47"/>
    <w:rsid w:val="0053013D"/>
    <w:rsid w:val="00530A2E"/>
    <w:rsid w:val="00530FBE"/>
    <w:rsid w:val="005320C6"/>
    <w:rsid w:val="005339DB"/>
    <w:rsid w:val="00534B14"/>
    <w:rsid w:val="00534C89"/>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62565"/>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D39"/>
    <w:rsid w:val="005A4EA2"/>
    <w:rsid w:val="005A74E2"/>
    <w:rsid w:val="005A77B4"/>
    <w:rsid w:val="005A7A26"/>
    <w:rsid w:val="005B0A97"/>
    <w:rsid w:val="005B145A"/>
    <w:rsid w:val="005B3CBC"/>
    <w:rsid w:val="005B44FA"/>
    <w:rsid w:val="005B4F04"/>
    <w:rsid w:val="005B656A"/>
    <w:rsid w:val="005B73D7"/>
    <w:rsid w:val="005B7C47"/>
    <w:rsid w:val="005C087C"/>
    <w:rsid w:val="005C135A"/>
    <w:rsid w:val="005C1EA6"/>
    <w:rsid w:val="005C20B6"/>
    <w:rsid w:val="005C42A8"/>
    <w:rsid w:val="005C4B25"/>
    <w:rsid w:val="005C52B4"/>
    <w:rsid w:val="005C76D7"/>
    <w:rsid w:val="005C7974"/>
    <w:rsid w:val="005D0B99"/>
    <w:rsid w:val="005D0D1C"/>
    <w:rsid w:val="005D1735"/>
    <w:rsid w:val="005D190F"/>
    <w:rsid w:val="005D308E"/>
    <w:rsid w:val="005D312C"/>
    <w:rsid w:val="005D3A48"/>
    <w:rsid w:val="005D5037"/>
    <w:rsid w:val="005D5AC0"/>
    <w:rsid w:val="005D6A16"/>
    <w:rsid w:val="005D6E74"/>
    <w:rsid w:val="005D7470"/>
    <w:rsid w:val="005D7D8C"/>
    <w:rsid w:val="005D7E46"/>
    <w:rsid w:val="005E0AF4"/>
    <w:rsid w:val="005E0D90"/>
    <w:rsid w:val="005E281A"/>
    <w:rsid w:val="005E4C99"/>
    <w:rsid w:val="005E5C23"/>
    <w:rsid w:val="005E726D"/>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1BFC"/>
    <w:rsid w:val="00632792"/>
    <w:rsid w:val="00634D84"/>
    <w:rsid w:val="00635B33"/>
    <w:rsid w:val="006363BD"/>
    <w:rsid w:val="006363D6"/>
    <w:rsid w:val="00637608"/>
    <w:rsid w:val="00640157"/>
    <w:rsid w:val="00640CAC"/>
    <w:rsid w:val="006412DC"/>
    <w:rsid w:val="006437E5"/>
    <w:rsid w:val="0064399B"/>
    <w:rsid w:val="00643ECB"/>
    <w:rsid w:val="00644790"/>
    <w:rsid w:val="00644E62"/>
    <w:rsid w:val="006460A4"/>
    <w:rsid w:val="00647C45"/>
    <w:rsid w:val="006501AF"/>
    <w:rsid w:val="00650DDE"/>
    <w:rsid w:val="0065130C"/>
    <w:rsid w:val="00653290"/>
    <w:rsid w:val="0065360C"/>
    <w:rsid w:val="00653A36"/>
    <w:rsid w:val="00653B49"/>
    <w:rsid w:val="0065561E"/>
    <w:rsid w:val="00656A4B"/>
    <w:rsid w:val="00656CCF"/>
    <w:rsid w:val="00657589"/>
    <w:rsid w:val="00657D27"/>
    <w:rsid w:val="00660AE2"/>
    <w:rsid w:val="006612FB"/>
    <w:rsid w:val="0066178A"/>
    <w:rsid w:val="006655D7"/>
    <w:rsid w:val="006667C7"/>
    <w:rsid w:val="00666E03"/>
    <w:rsid w:val="00667F16"/>
    <w:rsid w:val="00671AD6"/>
    <w:rsid w:val="00671DEB"/>
    <w:rsid w:val="00672307"/>
    <w:rsid w:val="00673610"/>
    <w:rsid w:val="00675096"/>
    <w:rsid w:val="006770A4"/>
    <w:rsid w:val="006808C6"/>
    <w:rsid w:val="00681BD6"/>
    <w:rsid w:val="00685000"/>
    <w:rsid w:val="00685682"/>
    <w:rsid w:val="0068603C"/>
    <w:rsid w:val="00686771"/>
    <w:rsid w:val="00687249"/>
    <w:rsid w:val="00687CE3"/>
    <w:rsid w:val="006907F9"/>
    <w:rsid w:val="00692A68"/>
    <w:rsid w:val="0069383C"/>
    <w:rsid w:val="00694163"/>
    <w:rsid w:val="00695D85"/>
    <w:rsid w:val="00696DB7"/>
    <w:rsid w:val="006972A2"/>
    <w:rsid w:val="0069790A"/>
    <w:rsid w:val="00697AEF"/>
    <w:rsid w:val="00697DD5"/>
    <w:rsid w:val="006A1EC0"/>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345"/>
    <w:rsid w:val="006B6451"/>
    <w:rsid w:val="006C0717"/>
    <w:rsid w:val="006C1C3B"/>
    <w:rsid w:val="006C241D"/>
    <w:rsid w:val="006C31A2"/>
    <w:rsid w:val="006C37B3"/>
    <w:rsid w:val="006C3B7D"/>
    <w:rsid w:val="006C3BCB"/>
    <w:rsid w:val="006C4315"/>
    <w:rsid w:val="006C4E43"/>
    <w:rsid w:val="006C5495"/>
    <w:rsid w:val="006C5EFA"/>
    <w:rsid w:val="006C62D3"/>
    <w:rsid w:val="006C6435"/>
    <w:rsid w:val="006C643E"/>
    <w:rsid w:val="006C7ACB"/>
    <w:rsid w:val="006D01BA"/>
    <w:rsid w:val="006D2779"/>
    <w:rsid w:val="006D3671"/>
    <w:rsid w:val="006D3694"/>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881"/>
    <w:rsid w:val="006E7EA9"/>
    <w:rsid w:val="006E7FC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701"/>
    <w:rsid w:val="0071232B"/>
    <w:rsid w:val="007130A2"/>
    <w:rsid w:val="00715463"/>
    <w:rsid w:val="007167D8"/>
    <w:rsid w:val="00716DD2"/>
    <w:rsid w:val="00716F54"/>
    <w:rsid w:val="00717593"/>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125B"/>
    <w:rsid w:val="0075161A"/>
    <w:rsid w:val="007520B4"/>
    <w:rsid w:val="00752C4D"/>
    <w:rsid w:val="007530EF"/>
    <w:rsid w:val="007556D0"/>
    <w:rsid w:val="007572AB"/>
    <w:rsid w:val="00757686"/>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CFD"/>
    <w:rsid w:val="00777E82"/>
    <w:rsid w:val="00780FC3"/>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1248"/>
    <w:rsid w:val="007A1DA0"/>
    <w:rsid w:val="007A2579"/>
    <w:rsid w:val="007A4180"/>
    <w:rsid w:val="007A5ACC"/>
    <w:rsid w:val="007A5FE3"/>
    <w:rsid w:val="007A6D4E"/>
    <w:rsid w:val="007A6D8E"/>
    <w:rsid w:val="007A79FD"/>
    <w:rsid w:val="007B0B9D"/>
    <w:rsid w:val="007B157E"/>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4062"/>
    <w:rsid w:val="007D5F92"/>
    <w:rsid w:val="007D72E2"/>
    <w:rsid w:val="007D75E5"/>
    <w:rsid w:val="007D773E"/>
    <w:rsid w:val="007E066E"/>
    <w:rsid w:val="007E1356"/>
    <w:rsid w:val="007E20FC"/>
    <w:rsid w:val="007E355F"/>
    <w:rsid w:val="007E405B"/>
    <w:rsid w:val="007E4525"/>
    <w:rsid w:val="007E4CD4"/>
    <w:rsid w:val="007E5529"/>
    <w:rsid w:val="007E7062"/>
    <w:rsid w:val="007E75D2"/>
    <w:rsid w:val="007F03F9"/>
    <w:rsid w:val="007F0E1E"/>
    <w:rsid w:val="007F13FF"/>
    <w:rsid w:val="007F29A7"/>
    <w:rsid w:val="007F2D47"/>
    <w:rsid w:val="007F31CD"/>
    <w:rsid w:val="007F36DB"/>
    <w:rsid w:val="007F409E"/>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6D5B"/>
    <w:rsid w:val="00866FF5"/>
    <w:rsid w:val="0086732E"/>
    <w:rsid w:val="008675CA"/>
    <w:rsid w:val="00870BA4"/>
    <w:rsid w:val="00871E3E"/>
    <w:rsid w:val="008722A5"/>
    <w:rsid w:val="00872F5A"/>
    <w:rsid w:val="008738A4"/>
    <w:rsid w:val="00873E1F"/>
    <w:rsid w:val="00874C16"/>
    <w:rsid w:val="00876825"/>
    <w:rsid w:val="00877D2F"/>
    <w:rsid w:val="00880AA3"/>
    <w:rsid w:val="00882EBE"/>
    <w:rsid w:val="00882F62"/>
    <w:rsid w:val="0088307E"/>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46B"/>
    <w:rsid w:val="008A19E0"/>
    <w:rsid w:val="008A1FBE"/>
    <w:rsid w:val="008A3443"/>
    <w:rsid w:val="008A4046"/>
    <w:rsid w:val="008B22F9"/>
    <w:rsid w:val="008B2961"/>
    <w:rsid w:val="008B2E60"/>
    <w:rsid w:val="008B4D15"/>
    <w:rsid w:val="008B57A7"/>
    <w:rsid w:val="008B5AE7"/>
    <w:rsid w:val="008B5CB5"/>
    <w:rsid w:val="008B5DB5"/>
    <w:rsid w:val="008B789A"/>
    <w:rsid w:val="008C0F35"/>
    <w:rsid w:val="008C1532"/>
    <w:rsid w:val="008C184A"/>
    <w:rsid w:val="008C2EF2"/>
    <w:rsid w:val="008C31D7"/>
    <w:rsid w:val="008C4A05"/>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0CB9"/>
    <w:rsid w:val="008F18FD"/>
    <w:rsid w:val="008F1F17"/>
    <w:rsid w:val="008F2829"/>
    <w:rsid w:val="008F299B"/>
    <w:rsid w:val="008F2A72"/>
    <w:rsid w:val="008F2E1D"/>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37CD"/>
    <w:rsid w:val="0091380A"/>
    <w:rsid w:val="0091419E"/>
    <w:rsid w:val="009149B2"/>
    <w:rsid w:val="00914B09"/>
    <w:rsid w:val="00914B63"/>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2E1"/>
    <w:rsid w:val="009536F4"/>
    <w:rsid w:val="00953E16"/>
    <w:rsid w:val="009541BA"/>
    <w:rsid w:val="009542AC"/>
    <w:rsid w:val="00955C0A"/>
    <w:rsid w:val="00957066"/>
    <w:rsid w:val="00957239"/>
    <w:rsid w:val="00960DC2"/>
    <w:rsid w:val="00961F0A"/>
    <w:rsid w:val="00963836"/>
    <w:rsid w:val="009638D6"/>
    <w:rsid w:val="0096450F"/>
    <w:rsid w:val="00966194"/>
    <w:rsid w:val="009664CA"/>
    <w:rsid w:val="0096769E"/>
    <w:rsid w:val="00967D1B"/>
    <w:rsid w:val="00967EA8"/>
    <w:rsid w:val="00967F36"/>
    <w:rsid w:val="009720DB"/>
    <w:rsid w:val="009723B4"/>
    <w:rsid w:val="009728FA"/>
    <w:rsid w:val="0097408E"/>
    <w:rsid w:val="00974BB2"/>
    <w:rsid w:val="00974FA7"/>
    <w:rsid w:val="009756E5"/>
    <w:rsid w:val="009770B7"/>
    <w:rsid w:val="00977A8C"/>
    <w:rsid w:val="00980611"/>
    <w:rsid w:val="00981141"/>
    <w:rsid w:val="009817F0"/>
    <w:rsid w:val="00981BDA"/>
    <w:rsid w:val="00983910"/>
    <w:rsid w:val="00983BAF"/>
    <w:rsid w:val="00983D09"/>
    <w:rsid w:val="009863A5"/>
    <w:rsid w:val="00986DAB"/>
    <w:rsid w:val="009871F8"/>
    <w:rsid w:val="0098755F"/>
    <w:rsid w:val="00987C8E"/>
    <w:rsid w:val="009932AC"/>
    <w:rsid w:val="00995CF5"/>
    <w:rsid w:val="009A1DBF"/>
    <w:rsid w:val="009A1E16"/>
    <w:rsid w:val="009A2755"/>
    <w:rsid w:val="009A3055"/>
    <w:rsid w:val="009A3757"/>
    <w:rsid w:val="009A3B3C"/>
    <w:rsid w:val="009A5317"/>
    <w:rsid w:val="009A68E6"/>
    <w:rsid w:val="009A7598"/>
    <w:rsid w:val="009B0033"/>
    <w:rsid w:val="009B06C4"/>
    <w:rsid w:val="009B0E95"/>
    <w:rsid w:val="009B144A"/>
    <w:rsid w:val="009B1642"/>
    <w:rsid w:val="009B1D10"/>
    <w:rsid w:val="009B1DF8"/>
    <w:rsid w:val="009B2AF5"/>
    <w:rsid w:val="009B3D20"/>
    <w:rsid w:val="009B53EB"/>
    <w:rsid w:val="009B5418"/>
    <w:rsid w:val="009B6531"/>
    <w:rsid w:val="009B699F"/>
    <w:rsid w:val="009B7197"/>
    <w:rsid w:val="009B7212"/>
    <w:rsid w:val="009C0727"/>
    <w:rsid w:val="009C08B5"/>
    <w:rsid w:val="009C0D69"/>
    <w:rsid w:val="009C1030"/>
    <w:rsid w:val="009C15B7"/>
    <w:rsid w:val="009C4072"/>
    <w:rsid w:val="009C492F"/>
    <w:rsid w:val="009C5E2D"/>
    <w:rsid w:val="009C5F17"/>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205A"/>
    <w:rsid w:val="009E311B"/>
    <w:rsid w:val="009E375F"/>
    <w:rsid w:val="009E5401"/>
    <w:rsid w:val="009E6A9F"/>
    <w:rsid w:val="009F2380"/>
    <w:rsid w:val="009F30F4"/>
    <w:rsid w:val="009F41FF"/>
    <w:rsid w:val="009F7ED2"/>
    <w:rsid w:val="00A02AD2"/>
    <w:rsid w:val="00A02D3C"/>
    <w:rsid w:val="00A03B19"/>
    <w:rsid w:val="00A05B26"/>
    <w:rsid w:val="00A0758F"/>
    <w:rsid w:val="00A07A22"/>
    <w:rsid w:val="00A07BCD"/>
    <w:rsid w:val="00A10439"/>
    <w:rsid w:val="00A10CCA"/>
    <w:rsid w:val="00A11CE7"/>
    <w:rsid w:val="00A11E3B"/>
    <w:rsid w:val="00A13468"/>
    <w:rsid w:val="00A13841"/>
    <w:rsid w:val="00A13961"/>
    <w:rsid w:val="00A1570A"/>
    <w:rsid w:val="00A15C98"/>
    <w:rsid w:val="00A16335"/>
    <w:rsid w:val="00A20D6C"/>
    <w:rsid w:val="00A211B4"/>
    <w:rsid w:val="00A211F9"/>
    <w:rsid w:val="00A2150C"/>
    <w:rsid w:val="00A23EFD"/>
    <w:rsid w:val="00A26CA6"/>
    <w:rsid w:val="00A316B6"/>
    <w:rsid w:val="00A326F4"/>
    <w:rsid w:val="00A33B4F"/>
    <w:rsid w:val="00A33DDF"/>
    <w:rsid w:val="00A34547"/>
    <w:rsid w:val="00A362DE"/>
    <w:rsid w:val="00A376B7"/>
    <w:rsid w:val="00A37B3A"/>
    <w:rsid w:val="00A4035F"/>
    <w:rsid w:val="00A405FE"/>
    <w:rsid w:val="00A41BF5"/>
    <w:rsid w:val="00A434AD"/>
    <w:rsid w:val="00A43F09"/>
    <w:rsid w:val="00A44ADF"/>
    <w:rsid w:val="00A44BEE"/>
    <w:rsid w:val="00A46464"/>
    <w:rsid w:val="00A46772"/>
    <w:rsid w:val="00A469E7"/>
    <w:rsid w:val="00A503DB"/>
    <w:rsid w:val="00A52133"/>
    <w:rsid w:val="00A54120"/>
    <w:rsid w:val="00A548ED"/>
    <w:rsid w:val="00A54C75"/>
    <w:rsid w:val="00A56596"/>
    <w:rsid w:val="00A565F9"/>
    <w:rsid w:val="00A5773B"/>
    <w:rsid w:val="00A604A4"/>
    <w:rsid w:val="00A61F90"/>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A1CFD"/>
    <w:rsid w:val="00AA2239"/>
    <w:rsid w:val="00AA2271"/>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F2D"/>
    <w:rsid w:val="00AF1AAE"/>
    <w:rsid w:val="00AF1DFE"/>
    <w:rsid w:val="00AF2EA8"/>
    <w:rsid w:val="00AF2F77"/>
    <w:rsid w:val="00AF30F5"/>
    <w:rsid w:val="00AF3204"/>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51652"/>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2D0D"/>
    <w:rsid w:val="00B9393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946"/>
    <w:rsid w:val="00BB0FDE"/>
    <w:rsid w:val="00BB122B"/>
    <w:rsid w:val="00BB14F1"/>
    <w:rsid w:val="00BB1791"/>
    <w:rsid w:val="00BB1EBA"/>
    <w:rsid w:val="00BB286F"/>
    <w:rsid w:val="00BB2BAB"/>
    <w:rsid w:val="00BB49F9"/>
    <w:rsid w:val="00BB51D8"/>
    <w:rsid w:val="00BB5645"/>
    <w:rsid w:val="00BB572E"/>
    <w:rsid w:val="00BB6504"/>
    <w:rsid w:val="00BB6C00"/>
    <w:rsid w:val="00BB74FD"/>
    <w:rsid w:val="00BB7EE1"/>
    <w:rsid w:val="00BC1696"/>
    <w:rsid w:val="00BC38C3"/>
    <w:rsid w:val="00BC3BFA"/>
    <w:rsid w:val="00BC5982"/>
    <w:rsid w:val="00BC64C6"/>
    <w:rsid w:val="00BC6966"/>
    <w:rsid w:val="00BC6F99"/>
    <w:rsid w:val="00BC7CA2"/>
    <w:rsid w:val="00BD0235"/>
    <w:rsid w:val="00BD0FDA"/>
    <w:rsid w:val="00BD4E6B"/>
    <w:rsid w:val="00BD6404"/>
    <w:rsid w:val="00BD7235"/>
    <w:rsid w:val="00BE079B"/>
    <w:rsid w:val="00BE178E"/>
    <w:rsid w:val="00BE181D"/>
    <w:rsid w:val="00BE2412"/>
    <w:rsid w:val="00BE33AE"/>
    <w:rsid w:val="00BE4E66"/>
    <w:rsid w:val="00BE5766"/>
    <w:rsid w:val="00BF046F"/>
    <w:rsid w:val="00BF08F1"/>
    <w:rsid w:val="00BF12BD"/>
    <w:rsid w:val="00BF34EB"/>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3C24"/>
    <w:rsid w:val="00C149F4"/>
    <w:rsid w:val="00C17202"/>
    <w:rsid w:val="00C17F5B"/>
    <w:rsid w:val="00C20979"/>
    <w:rsid w:val="00C21560"/>
    <w:rsid w:val="00C22C4E"/>
    <w:rsid w:val="00C25E3D"/>
    <w:rsid w:val="00C268C0"/>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50F9"/>
    <w:rsid w:val="00C5739F"/>
    <w:rsid w:val="00C57CF0"/>
    <w:rsid w:val="00C60ACF"/>
    <w:rsid w:val="00C623C5"/>
    <w:rsid w:val="00C642EB"/>
    <w:rsid w:val="00C64694"/>
    <w:rsid w:val="00C65891"/>
    <w:rsid w:val="00C663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5362"/>
    <w:rsid w:val="00C86ABA"/>
    <w:rsid w:val="00C92542"/>
    <w:rsid w:val="00C93F72"/>
    <w:rsid w:val="00C943F3"/>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FD6"/>
    <w:rsid w:val="00CB33C7"/>
    <w:rsid w:val="00CB3CC2"/>
    <w:rsid w:val="00CB3CED"/>
    <w:rsid w:val="00CB3FA8"/>
    <w:rsid w:val="00CB4B5B"/>
    <w:rsid w:val="00CB67A6"/>
    <w:rsid w:val="00CB75C9"/>
    <w:rsid w:val="00CC0AE4"/>
    <w:rsid w:val="00CC25B4"/>
    <w:rsid w:val="00CC2E7B"/>
    <w:rsid w:val="00CC324A"/>
    <w:rsid w:val="00CC34FA"/>
    <w:rsid w:val="00CC3E31"/>
    <w:rsid w:val="00CC4AFB"/>
    <w:rsid w:val="00CC55C7"/>
    <w:rsid w:val="00CC5798"/>
    <w:rsid w:val="00CC6362"/>
    <w:rsid w:val="00CC69C8"/>
    <w:rsid w:val="00CC77A2"/>
    <w:rsid w:val="00CC7AEA"/>
    <w:rsid w:val="00CC7FE6"/>
    <w:rsid w:val="00CD0DA0"/>
    <w:rsid w:val="00CD162F"/>
    <w:rsid w:val="00CD26F1"/>
    <w:rsid w:val="00CD40BC"/>
    <w:rsid w:val="00CD5914"/>
    <w:rsid w:val="00CD6364"/>
    <w:rsid w:val="00CD6A1B"/>
    <w:rsid w:val="00CE03C2"/>
    <w:rsid w:val="00CE0A7F"/>
    <w:rsid w:val="00CE1718"/>
    <w:rsid w:val="00CE1C50"/>
    <w:rsid w:val="00CE3586"/>
    <w:rsid w:val="00CE4029"/>
    <w:rsid w:val="00CE5C40"/>
    <w:rsid w:val="00CE64A0"/>
    <w:rsid w:val="00CE6DF5"/>
    <w:rsid w:val="00CE7D8C"/>
    <w:rsid w:val="00CF278C"/>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520E4"/>
    <w:rsid w:val="00D534A2"/>
    <w:rsid w:val="00D539E0"/>
    <w:rsid w:val="00D5457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55E3"/>
    <w:rsid w:val="00D7619D"/>
    <w:rsid w:val="00D767E7"/>
    <w:rsid w:val="00D80786"/>
    <w:rsid w:val="00D80B8F"/>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0CD3"/>
    <w:rsid w:val="00DA21AB"/>
    <w:rsid w:val="00DA3A86"/>
    <w:rsid w:val="00DA3AF1"/>
    <w:rsid w:val="00DA4CC9"/>
    <w:rsid w:val="00DA7AE8"/>
    <w:rsid w:val="00DB04AA"/>
    <w:rsid w:val="00DB0EAA"/>
    <w:rsid w:val="00DB1112"/>
    <w:rsid w:val="00DB1696"/>
    <w:rsid w:val="00DB49AE"/>
    <w:rsid w:val="00DB61B2"/>
    <w:rsid w:val="00DB6F85"/>
    <w:rsid w:val="00DB7665"/>
    <w:rsid w:val="00DC0546"/>
    <w:rsid w:val="00DC130B"/>
    <w:rsid w:val="00DC1A72"/>
    <w:rsid w:val="00DC34F4"/>
    <w:rsid w:val="00DC4CC6"/>
    <w:rsid w:val="00DC4D4A"/>
    <w:rsid w:val="00DC6BDB"/>
    <w:rsid w:val="00DC752D"/>
    <w:rsid w:val="00DC77DC"/>
    <w:rsid w:val="00DC781F"/>
    <w:rsid w:val="00DC7933"/>
    <w:rsid w:val="00DD02AE"/>
    <w:rsid w:val="00DD0C2C"/>
    <w:rsid w:val="00DD153C"/>
    <w:rsid w:val="00DD234B"/>
    <w:rsid w:val="00DD28BC"/>
    <w:rsid w:val="00DD2AC4"/>
    <w:rsid w:val="00DD2E29"/>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4DD5"/>
    <w:rsid w:val="00DF5483"/>
    <w:rsid w:val="00DF72F8"/>
    <w:rsid w:val="00E007F0"/>
    <w:rsid w:val="00E01CC3"/>
    <w:rsid w:val="00E0227D"/>
    <w:rsid w:val="00E02680"/>
    <w:rsid w:val="00E03A8E"/>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713D"/>
    <w:rsid w:val="00E17BC1"/>
    <w:rsid w:val="00E17DE8"/>
    <w:rsid w:val="00E20A43"/>
    <w:rsid w:val="00E21905"/>
    <w:rsid w:val="00E221F6"/>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D91"/>
    <w:rsid w:val="00E363E0"/>
    <w:rsid w:val="00E36A06"/>
    <w:rsid w:val="00E37E3E"/>
    <w:rsid w:val="00E40E90"/>
    <w:rsid w:val="00E4303D"/>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A93"/>
    <w:rsid w:val="00E726EB"/>
    <w:rsid w:val="00E72A96"/>
    <w:rsid w:val="00E751B5"/>
    <w:rsid w:val="00E77291"/>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477"/>
    <w:rsid w:val="00EA1901"/>
    <w:rsid w:val="00EA20D5"/>
    <w:rsid w:val="00EA2344"/>
    <w:rsid w:val="00EA3120"/>
    <w:rsid w:val="00EA3961"/>
    <w:rsid w:val="00EA3B4F"/>
    <w:rsid w:val="00EA3C24"/>
    <w:rsid w:val="00EA3F42"/>
    <w:rsid w:val="00EA46A3"/>
    <w:rsid w:val="00EA4731"/>
    <w:rsid w:val="00EA5DC7"/>
    <w:rsid w:val="00EA6575"/>
    <w:rsid w:val="00EA73DF"/>
    <w:rsid w:val="00EB335C"/>
    <w:rsid w:val="00EB3998"/>
    <w:rsid w:val="00EB3C5C"/>
    <w:rsid w:val="00EB55B4"/>
    <w:rsid w:val="00EB61AE"/>
    <w:rsid w:val="00EB6AF8"/>
    <w:rsid w:val="00EC0E2A"/>
    <w:rsid w:val="00EC1A60"/>
    <w:rsid w:val="00EC1DD4"/>
    <w:rsid w:val="00EC322D"/>
    <w:rsid w:val="00EC35D8"/>
    <w:rsid w:val="00EC3919"/>
    <w:rsid w:val="00EC3D3C"/>
    <w:rsid w:val="00EC43E4"/>
    <w:rsid w:val="00EC4741"/>
    <w:rsid w:val="00EC5C75"/>
    <w:rsid w:val="00EC627A"/>
    <w:rsid w:val="00ED014D"/>
    <w:rsid w:val="00ED0890"/>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AD5"/>
    <w:rsid w:val="00F12C3E"/>
    <w:rsid w:val="00F13D05"/>
    <w:rsid w:val="00F14386"/>
    <w:rsid w:val="00F161A2"/>
    <w:rsid w:val="00F1671E"/>
    <w:rsid w:val="00F1679D"/>
    <w:rsid w:val="00F1682C"/>
    <w:rsid w:val="00F200B9"/>
    <w:rsid w:val="00F20B91"/>
    <w:rsid w:val="00F221E2"/>
    <w:rsid w:val="00F22EEB"/>
    <w:rsid w:val="00F23041"/>
    <w:rsid w:val="00F241A3"/>
    <w:rsid w:val="00F24B8B"/>
    <w:rsid w:val="00F26C49"/>
    <w:rsid w:val="00F27257"/>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700F"/>
    <w:rsid w:val="00F51896"/>
    <w:rsid w:val="00F521C4"/>
    <w:rsid w:val="00F5319D"/>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709FE"/>
    <w:rsid w:val="00F72CF2"/>
    <w:rsid w:val="00F74493"/>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64DB"/>
    <w:rsid w:val="00F96B02"/>
    <w:rsid w:val="00FA045A"/>
    <w:rsid w:val="00FA0C3A"/>
    <w:rsid w:val="00FA4718"/>
    <w:rsid w:val="00FA4A05"/>
    <w:rsid w:val="00FA56EC"/>
    <w:rsid w:val="00FA59D8"/>
    <w:rsid w:val="00FA697C"/>
    <w:rsid w:val="00FA7F3D"/>
    <w:rsid w:val="00FB276C"/>
    <w:rsid w:val="00FB292F"/>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2F81"/>
    <w:rsid w:val="00FE5129"/>
    <w:rsid w:val="00FE65AF"/>
    <w:rsid w:val="00FE710B"/>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20A4392-24E3-4EC6-A8C7-3025B1743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BDB"/>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uiPriority w:val="99"/>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21</Pages>
  <Words>8019</Words>
  <Characters>45713</Characters>
  <Application>Microsoft Office Word</Application>
  <DocSecurity>0</DocSecurity>
  <Lines>380</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53625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5</cp:revision>
  <cp:lastPrinted>2019-04-25T01:09:00Z</cp:lastPrinted>
  <dcterms:created xsi:type="dcterms:W3CDTF">2024-08-07T13:14:00Z</dcterms:created>
  <dcterms:modified xsi:type="dcterms:W3CDTF">2024-08-09T10:47:00Z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