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1A0D8" w14:textId="263AD852" w:rsidR="00817838" w:rsidRPr="00817838" w:rsidRDefault="00817838" w:rsidP="00817838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817838">
        <w:rPr>
          <w:rFonts w:ascii="Arial" w:hAnsi="Arial" w:cs="Arial"/>
          <w:b/>
          <w:noProof/>
          <w:sz w:val="24"/>
          <w:szCs w:val="24"/>
        </w:rPr>
        <w:t>3GPP TSG-RAN WG4 Meeting #112</w:t>
      </w:r>
      <w:r w:rsidRPr="00817838">
        <w:rPr>
          <w:rFonts w:ascii="Arial" w:hAnsi="Arial" w:cs="Arial"/>
          <w:b/>
          <w:noProof/>
          <w:sz w:val="24"/>
          <w:szCs w:val="24"/>
        </w:rPr>
        <w:tab/>
      </w:r>
      <w:r w:rsidR="00D270E1" w:rsidRPr="00D270E1">
        <w:rPr>
          <w:rFonts w:ascii="Arial" w:hAnsi="Arial" w:cs="Arial"/>
          <w:b/>
          <w:noProof/>
          <w:color w:val="000000"/>
          <w:sz w:val="24"/>
          <w:szCs w:val="24"/>
        </w:rPr>
        <w:t>R4-2411000</w:t>
      </w:r>
    </w:p>
    <w:p w14:paraId="48247F6C" w14:textId="77777777" w:rsidR="00817838" w:rsidRPr="00817838" w:rsidRDefault="00817838" w:rsidP="00817838">
      <w:pPr>
        <w:rPr>
          <w:rFonts w:ascii="Arial" w:hAnsi="Arial" w:cs="Arial"/>
          <w:b/>
          <w:noProof/>
          <w:sz w:val="24"/>
          <w:szCs w:val="24"/>
        </w:rPr>
      </w:pPr>
      <w:r w:rsidRPr="00817838">
        <w:rPr>
          <w:rFonts w:ascii="Arial" w:hAnsi="Arial" w:cs="Arial"/>
          <w:b/>
          <w:noProof/>
          <w:sz w:val="24"/>
          <w:szCs w:val="24"/>
        </w:rPr>
        <w:t>Maastricht, Netherlands, 19 – 23 August, 2024</w:t>
      </w:r>
    </w:p>
    <w:p w14:paraId="3B391CF0" w14:textId="77777777" w:rsidR="00817838" w:rsidRPr="00817838" w:rsidRDefault="00817838" w:rsidP="00817838">
      <w:pPr>
        <w:jc w:val="center"/>
        <w:rPr>
          <w:rFonts w:ascii="Arial" w:hAnsi="Arial" w:cs="Arial"/>
          <w:b/>
          <w:sz w:val="36"/>
        </w:rPr>
      </w:pPr>
      <w:r w:rsidRPr="00817838">
        <w:rPr>
          <w:rFonts w:ascii="Arial" w:hAnsi="Arial" w:cs="Arial"/>
          <w:b/>
          <w:sz w:val="36"/>
        </w:rPr>
        <w:br/>
      </w:r>
      <w:r w:rsidRPr="00817838">
        <w:rPr>
          <w:rFonts w:ascii="Arial" w:hAnsi="Arial" w:cs="Arial"/>
          <w:b/>
          <w:sz w:val="36"/>
        </w:rPr>
        <w:br/>
      </w:r>
      <w:r w:rsidRPr="00817838">
        <w:rPr>
          <w:rFonts w:ascii="Arial" w:hAnsi="Arial" w:cs="Arial"/>
          <w:b/>
          <w:sz w:val="36"/>
        </w:rPr>
        <w:br/>
      </w:r>
      <w:r w:rsidRPr="00817838">
        <w:rPr>
          <w:rFonts w:ascii="Arial" w:hAnsi="Arial" w:cs="Arial"/>
          <w:b/>
          <w:sz w:val="36"/>
        </w:rPr>
        <w:br/>
        <w:t>Third Generation Partnership Project (3GPP™)</w:t>
      </w:r>
    </w:p>
    <w:p w14:paraId="191800B3" w14:textId="2AA3C116" w:rsidR="00817838" w:rsidRPr="00817838" w:rsidRDefault="00817838" w:rsidP="00817838">
      <w:pPr>
        <w:jc w:val="center"/>
        <w:rPr>
          <w:rFonts w:ascii="Arial" w:hAnsi="Arial" w:cs="Arial"/>
          <w:b/>
          <w:sz w:val="32"/>
        </w:rPr>
      </w:pPr>
      <w:r w:rsidRPr="00817838">
        <w:rPr>
          <w:rFonts w:ascii="Arial" w:hAnsi="Arial" w:cs="Arial"/>
          <w:b/>
          <w:sz w:val="32"/>
        </w:rPr>
        <w:br/>
      </w:r>
      <w:r w:rsidRPr="00817838">
        <w:rPr>
          <w:rFonts w:ascii="Arial" w:hAnsi="Arial" w:cs="Arial"/>
          <w:b/>
          <w:sz w:val="32"/>
        </w:rPr>
        <w:br/>
        <w:t>Meeting Report</w:t>
      </w:r>
      <w:r w:rsidRPr="00817838">
        <w:rPr>
          <w:rFonts w:ascii="Arial" w:hAnsi="Arial" w:cs="Arial"/>
          <w:b/>
          <w:sz w:val="32"/>
        </w:rPr>
        <w:br/>
        <w:t>for</w:t>
      </w:r>
      <w:r w:rsidRPr="00817838">
        <w:rPr>
          <w:rFonts w:ascii="Arial" w:hAnsi="Arial" w:cs="Arial"/>
          <w:b/>
          <w:sz w:val="32"/>
        </w:rPr>
        <w:br/>
        <w:t>TSG RAN WG4</w:t>
      </w:r>
      <w:r w:rsidRPr="00817838">
        <w:rPr>
          <w:rFonts w:ascii="Arial" w:hAnsi="Arial" w:cs="Arial"/>
          <w:b/>
          <w:sz w:val="32"/>
        </w:rPr>
        <w:br/>
        <w:t>meeting: 111</w:t>
      </w:r>
    </w:p>
    <w:p w14:paraId="48DFA0E1" w14:textId="77777777" w:rsidR="00817838" w:rsidRPr="00817838" w:rsidRDefault="00817838" w:rsidP="00817838">
      <w:pPr>
        <w:jc w:val="center"/>
        <w:rPr>
          <w:rFonts w:ascii="Arial" w:hAnsi="Arial" w:cs="Arial"/>
          <w:b/>
          <w:sz w:val="32"/>
        </w:rPr>
      </w:pPr>
      <w:r w:rsidRPr="00817838">
        <w:rPr>
          <w:rFonts w:ascii="Arial" w:hAnsi="Arial" w:cs="Arial"/>
          <w:b/>
          <w:sz w:val="32"/>
        </w:rPr>
        <w:t>Fukuoka City, Japan, 20/05/2024 to 24/05/2024</w:t>
      </w:r>
    </w:p>
    <w:p w14:paraId="462BA703" w14:textId="77777777" w:rsidR="00817838" w:rsidRPr="00817838" w:rsidRDefault="00817838" w:rsidP="00817838"/>
    <w:p w14:paraId="13B2FEAD" w14:textId="77777777" w:rsidR="00817838" w:rsidRPr="00817838" w:rsidRDefault="00817838" w:rsidP="00817838">
      <w:r w:rsidRPr="00817838">
        <w:t>Report generated on Friday, 2024-07-19 15:16  UTC</w:t>
      </w:r>
    </w:p>
    <w:p w14:paraId="54E0EB7E" w14:textId="77777777" w:rsidR="00817838" w:rsidRDefault="00817838" w:rsidP="00817838"/>
    <w:p w14:paraId="370F19B3" w14:textId="3DB02C64" w:rsidR="006C6A14" w:rsidRDefault="006C6A14" w:rsidP="00817838">
      <w:pPr>
        <w:pStyle w:val="Heading2"/>
      </w:pPr>
      <w:r>
        <w:br w:type="page"/>
      </w:r>
      <w:r>
        <w:lastRenderedPageBreak/>
        <w:t>Annex A: Contribution documents and status</w:t>
      </w:r>
    </w:p>
    <w:p w14:paraId="62A5FC5F" w14:textId="77777777" w:rsidR="006C6A14" w:rsidRDefault="006C6A14" w:rsidP="006C6A14">
      <w:pPr>
        <w:pStyle w:val="Heading3"/>
      </w:pPr>
      <w:r>
        <w:t>A1: List of TDocs</w:t>
      </w:r>
    </w:p>
    <w:p w14:paraId="7F7F86BD" w14:textId="77777777" w:rsidR="006C6A14" w:rsidRDefault="006C6A14" w:rsidP="006C6A14">
      <w:pPr>
        <w:pStyle w:val="TH"/>
      </w:pPr>
    </w:p>
    <w:p w14:paraId="56C12C27" w14:textId="1C714752" w:rsidR="006C6A14" w:rsidRDefault="00B161BA" w:rsidP="006C6A14">
      <w:r>
        <w:t>See excel file attached to this report.</w:t>
      </w:r>
    </w:p>
    <w:p w14:paraId="2E5E0AFC" w14:textId="77777777" w:rsidR="006C6A14" w:rsidRDefault="006C6A14" w:rsidP="006C6A14">
      <w:pPr>
        <w:pStyle w:val="Heading2"/>
      </w:pPr>
      <w:r>
        <w:br w:type="page"/>
      </w:r>
      <w:r>
        <w:lastRenderedPageBreak/>
        <w:t>Annex B: List of change requests</w:t>
      </w:r>
    </w:p>
    <w:p w14:paraId="4AA2CF09" w14:textId="77777777" w:rsidR="006C6A14" w:rsidRDefault="006C6A14" w:rsidP="006C6A14">
      <w:pPr>
        <w:pStyle w:val="TH"/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5"/>
        <w:gridCol w:w="2005"/>
        <w:gridCol w:w="973"/>
        <w:gridCol w:w="851"/>
        <w:gridCol w:w="695"/>
        <w:gridCol w:w="437"/>
        <w:gridCol w:w="711"/>
        <w:gridCol w:w="566"/>
        <w:gridCol w:w="1560"/>
        <w:gridCol w:w="986"/>
      </w:tblGrid>
      <w:tr w:rsidR="00D85DB0" w:rsidRPr="00D85DB0" w14:paraId="06FE5589" w14:textId="77777777" w:rsidTr="00D85DB0">
        <w:tc>
          <w:tcPr>
            <w:tcW w:w="439" w:type="pct"/>
          </w:tcPr>
          <w:p w14:paraId="39B180DF" w14:textId="66241919" w:rsidR="006C6A14" w:rsidRPr="00D85DB0" w:rsidRDefault="006C6A14" w:rsidP="006C6A14">
            <w:pPr>
              <w:pStyle w:val="TAH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Document</w:t>
            </w:r>
          </w:p>
        </w:tc>
        <w:tc>
          <w:tcPr>
            <w:tcW w:w="1041" w:type="pct"/>
          </w:tcPr>
          <w:p w14:paraId="69A9C214" w14:textId="11E3B3FE" w:rsidR="006C6A14" w:rsidRPr="00D85DB0" w:rsidRDefault="006C6A14" w:rsidP="006C6A14">
            <w:pPr>
              <w:pStyle w:val="TAH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505" w:type="pct"/>
          </w:tcPr>
          <w:p w14:paraId="308755A7" w14:textId="677CDDEE" w:rsidR="006C6A14" w:rsidRPr="00D85DB0" w:rsidRDefault="006C6A14" w:rsidP="006C6A14">
            <w:pPr>
              <w:pStyle w:val="TAH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Source</w:t>
            </w:r>
          </w:p>
        </w:tc>
        <w:tc>
          <w:tcPr>
            <w:tcW w:w="442" w:type="pct"/>
          </w:tcPr>
          <w:p w14:paraId="52EDC015" w14:textId="3C5AD851" w:rsidR="006C6A14" w:rsidRPr="00D85DB0" w:rsidRDefault="006C6A14" w:rsidP="006C6A14">
            <w:pPr>
              <w:pStyle w:val="TAH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Spec</w:t>
            </w:r>
          </w:p>
        </w:tc>
        <w:tc>
          <w:tcPr>
            <w:tcW w:w="361" w:type="pct"/>
          </w:tcPr>
          <w:p w14:paraId="05EECC5C" w14:textId="042961A3" w:rsidR="006C6A14" w:rsidRPr="00D85DB0" w:rsidRDefault="006C6A14" w:rsidP="006C6A14">
            <w:pPr>
              <w:pStyle w:val="TAH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27" w:type="pct"/>
          </w:tcPr>
          <w:p w14:paraId="35229A06" w14:textId="42936542" w:rsidR="006C6A14" w:rsidRPr="00D85DB0" w:rsidRDefault="006C6A14" w:rsidP="006C6A14">
            <w:pPr>
              <w:pStyle w:val="TAH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</w:t>
            </w:r>
          </w:p>
        </w:tc>
        <w:tc>
          <w:tcPr>
            <w:tcW w:w="369" w:type="pct"/>
          </w:tcPr>
          <w:p w14:paraId="0B7B9F4A" w14:textId="2BA073EA" w:rsidR="006C6A14" w:rsidRPr="00D85DB0" w:rsidRDefault="006C6A14" w:rsidP="006C6A14">
            <w:pPr>
              <w:pStyle w:val="TAH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</w:t>
            </w:r>
          </w:p>
        </w:tc>
        <w:tc>
          <w:tcPr>
            <w:tcW w:w="294" w:type="pct"/>
          </w:tcPr>
          <w:p w14:paraId="209A9BD2" w14:textId="458B90CE" w:rsidR="006C6A14" w:rsidRPr="00D85DB0" w:rsidRDefault="006C6A14" w:rsidP="006C6A14">
            <w:pPr>
              <w:pStyle w:val="TAH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</w:t>
            </w:r>
          </w:p>
        </w:tc>
        <w:tc>
          <w:tcPr>
            <w:tcW w:w="810" w:type="pct"/>
          </w:tcPr>
          <w:p w14:paraId="66589B22" w14:textId="163EFC8A" w:rsidR="006C6A14" w:rsidRPr="00D85DB0" w:rsidRDefault="006C6A14" w:rsidP="006C6A14">
            <w:pPr>
              <w:pStyle w:val="TAH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</w:t>
            </w:r>
          </w:p>
        </w:tc>
        <w:tc>
          <w:tcPr>
            <w:tcW w:w="512" w:type="pct"/>
          </w:tcPr>
          <w:p w14:paraId="70444B01" w14:textId="096AFB79" w:rsidR="006C6A14" w:rsidRPr="00D85DB0" w:rsidRDefault="006C6A14" w:rsidP="006C6A14">
            <w:pPr>
              <w:pStyle w:val="TAH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Decision</w:t>
            </w:r>
          </w:p>
        </w:tc>
      </w:tr>
      <w:tr w:rsidR="00D85DB0" w:rsidRPr="00D85DB0" w14:paraId="7285D4C5" w14:textId="77777777" w:rsidTr="00D85DB0">
        <w:tc>
          <w:tcPr>
            <w:tcW w:w="439" w:type="pct"/>
          </w:tcPr>
          <w:p w14:paraId="174E0298" w14:textId="134089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R4-2407097</w:t>
            </w:r>
          </w:p>
        </w:tc>
        <w:tc>
          <w:tcPr>
            <w:tcW w:w="1041" w:type="pct"/>
          </w:tcPr>
          <w:p w14:paraId="26C64BD9" w14:textId="2DD55D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36.101 on mitigating power class fallback issues</w:t>
            </w:r>
          </w:p>
        </w:tc>
        <w:tc>
          <w:tcPr>
            <w:tcW w:w="505" w:type="pct"/>
          </w:tcPr>
          <w:p w14:paraId="20589A60" w14:textId="6D74E6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022726DA" w14:textId="38BC1C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361" w:type="pct"/>
          </w:tcPr>
          <w:p w14:paraId="330A21BC" w14:textId="2396F2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6046</w:t>
            </w:r>
          </w:p>
        </w:tc>
        <w:tc>
          <w:tcPr>
            <w:tcW w:w="227" w:type="pct"/>
          </w:tcPr>
          <w:p w14:paraId="26BCE70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7F84EE3" w14:textId="70D346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BF735A7" w14:textId="7446B7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5D223AE" w14:textId="580394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49AFA626" w14:textId="1C6F0B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70FEDAB7" w14:textId="77777777" w:rsidTr="00D85DB0">
        <w:tc>
          <w:tcPr>
            <w:tcW w:w="439" w:type="pct"/>
          </w:tcPr>
          <w:p w14:paraId="3467A34B" w14:textId="7C1982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R4-2407221</w:t>
            </w:r>
          </w:p>
        </w:tc>
        <w:tc>
          <w:tcPr>
            <w:tcW w:w="1041" w:type="pct"/>
          </w:tcPr>
          <w:p w14:paraId="06F03ECE" w14:textId="79BF01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Bug Fixes 36101-i50_s00-07</w:t>
            </w:r>
          </w:p>
        </w:tc>
        <w:tc>
          <w:tcPr>
            <w:tcW w:w="505" w:type="pct"/>
          </w:tcPr>
          <w:p w14:paraId="49A60E0C" w14:textId="2F9EE1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0275B875" w14:textId="7D4DB1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361" w:type="pct"/>
          </w:tcPr>
          <w:p w14:paraId="793208AA" w14:textId="28A870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6047</w:t>
            </w:r>
          </w:p>
        </w:tc>
        <w:tc>
          <w:tcPr>
            <w:tcW w:w="227" w:type="pct"/>
          </w:tcPr>
          <w:p w14:paraId="0F83496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A32D76" w14:textId="60EE24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113E12F" w14:textId="2B0D25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2B28F56" w14:textId="325E86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LTE_CA_R18_xBDL_yBUL</w:t>
            </w:r>
          </w:p>
        </w:tc>
        <w:tc>
          <w:tcPr>
            <w:tcW w:w="512" w:type="pct"/>
          </w:tcPr>
          <w:p w14:paraId="67317FC0" w14:textId="6F54D4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6D24509" w14:textId="77777777" w:rsidTr="00D85DB0">
        <w:tc>
          <w:tcPr>
            <w:tcW w:w="439" w:type="pct"/>
          </w:tcPr>
          <w:p w14:paraId="1D586E3D" w14:textId="5BAF52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R4-2410588</w:t>
            </w:r>
          </w:p>
        </w:tc>
        <w:tc>
          <w:tcPr>
            <w:tcW w:w="1041" w:type="pct"/>
          </w:tcPr>
          <w:p w14:paraId="6489E157" w14:textId="6FEE3F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Bug Fixes 36101-i50_s00-07</w:t>
            </w:r>
          </w:p>
        </w:tc>
        <w:tc>
          <w:tcPr>
            <w:tcW w:w="505" w:type="pct"/>
          </w:tcPr>
          <w:p w14:paraId="1896B5E0" w14:textId="220D0C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68CC2219" w14:textId="69A206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361" w:type="pct"/>
          </w:tcPr>
          <w:p w14:paraId="7A44FD1C" w14:textId="07CF7F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6047</w:t>
            </w:r>
          </w:p>
        </w:tc>
        <w:tc>
          <w:tcPr>
            <w:tcW w:w="227" w:type="pct"/>
          </w:tcPr>
          <w:p w14:paraId="43AF07D1" w14:textId="3E5D726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CCBC574" w14:textId="21FBCB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062B588" w14:textId="53C8B8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5DAD357" w14:textId="565416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LTE_CA_R18_xBDL_yBUL</w:t>
            </w:r>
          </w:p>
        </w:tc>
        <w:tc>
          <w:tcPr>
            <w:tcW w:w="512" w:type="pct"/>
          </w:tcPr>
          <w:p w14:paraId="36EA552C" w14:textId="72E593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D1DCB2D" w14:textId="77777777" w:rsidTr="00D85DB0">
        <w:tc>
          <w:tcPr>
            <w:tcW w:w="439" w:type="pct"/>
          </w:tcPr>
          <w:p w14:paraId="7E7CC2A7" w14:textId="6B0849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R4-2408506</w:t>
            </w:r>
          </w:p>
        </w:tc>
        <w:tc>
          <w:tcPr>
            <w:tcW w:w="1041" w:type="pct"/>
          </w:tcPr>
          <w:p w14:paraId="13446D04" w14:textId="37FD55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DraftCR to 36.101 on Aerial Specific Pmax Values</w:t>
            </w:r>
          </w:p>
        </w:tc>
        <w:tc>
          <w:tcPr>
            <w:tcW w:w="505" w:type="pct"/>
          </w:tcPr>
          <w:p w14:paraId="4316FF1B" w14:textId="0CC693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44581AD" w14:textId="39129A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361" w:type="pct"/>
          </w:tcPr>
          <w:p w14:paraId="598CC601" w14:textId="19C5F0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6048</w:t>
            </w:r>
          </w:p>
        </w:tc>
        <w:tc>
          <w:tcPr>
            <w:tcW w:w="227" w:type="pct"/>
          </w:tcPr>
          <w:p w14:paraId="0894ED6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46373FC" w14:textId="59BAEE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6656AE9" w14:textId="735F87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BC31062" w14:textId="32D824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LTE_UAV_enh</w:t>
            </w:r>
          </w:p>
        </w:tc>
        <w:tc>
          <w:tcPr>
            <w:tcW w:w="512" w:type="pct"/>
          </w:tcPr>
          <w:p w14:paraId="05587219" w14:textId="28F060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160AC38" w14:textId="77777777" w:rsidTr="00D85DB0">
        <w:tc>
          <w:tcPr>
            <w:tcW w:w="439" w:type="pct"/>
          </w:tcPr>
          <w:p w14:paraId="79C5D136" w14:textId="54BBDD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R4-2409671</w:t>
            </w:r>
          </w:p>
        </w:tc>
        <w:tc>
          <w:tcPr>
            <w:tcW w:w="1041" w:type="pct"/>
          </w:tcPr>
          <w:p w14:paraId="34F7EEA4" w14:textId="4637D1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36.101 on Aerial Specific Pmax Values</w:t>
            </w:r>
          </w:p>
        </w:tc>
        <w:tc>
          <w:tcPr>
            <w:tcW w:w="505" w:type="pct"/>
          </w:tcPr>
          <w:p w14:paraId="268AE451" w14:textId="6665E8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965CFFE" w14:textId="6EA266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361" w:type="pct"/>
          </w:tcPr>
          <w:p w14:paraId="11E91194" w14:textId="674FD4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6048</w:t>
            </w:r>
          </w:p>
        </w:tc>
        <w:tc>
          <w:tcPr>
            <w:tcW w:w="227" w:type="pct"/>
          </w:tcPr>
          <w:p w14:paraId="35540720" w14:textId="7C91FB3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3A21E7A" w14:textId="075FAF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D7835F1" w14:textId="7CEDA2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7BA2FB2" w14:textId="438646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LTE_UAV_enh</w:t>
            </w:r>
          </w:p>
        </w:tc>
        <w:tc>
          <w:tcPr>
            <w:tcW w:w="512" w:type="pct"/>
          </w:tcPr>
          <w:p w14:paraId="3CC4B501" w14:textId="113C0E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8E80FF0" w14:textId="77777777" w:rsidTr="00D85DB0">
        <w:tc>
          <w:tcPr>
            <w:tcW w:w="439" w:type="pct"/>
          </w:tcPr>
          <w:p w14:paraId="5C6B15EB" w14:textId="29B85F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R4-2408727</w:t>
            </w:r>
          </w:p>
        </w:tc>
        <w:tc>
          <w:tcPr>
            <w:tcW w:w="1041" w:type="pct"/>
          </w:tcPr>
          <w:p w14:paraId="1334B0B7" w14:textId="213862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into 36.101 Correction to band combination tables</w:t>
            </w:r>
          </w:p>
        </w:tc>
        <w:tc>
          <w:tcPr>
            <w:tcW w:w="505" w:type="pct"/>
          </w:tcPr>
          <w:p w14:paraId="676C15E0" w14:textId="0B2C59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8901176" w14:textId="3F6452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361" w:type="pct"/>
          </w:tcPr>
          <w:p w14:paraId="09FAA29A" w14:textId="06B841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6049</w:t>
            </w:r>
          </w:p>
        </w:tc>
        <w:tc>
          <w:tcPr>
            <w:tcW w:w="227" w:type="pct"/>
          </w:tcPr>
          <w:p w14:paraId="6F3CB36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6BB5EDF" w14:textId="65AA41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D334C94" w14:textId="4F8E95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40DB31E" w14:textId="2C147E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LTE_CA_R18_xBDL_yBUL</w:t>
            </w:r>
          </w:p>
        </w:tc>
        <w:tc>
          <w:tcPr>
            <w:tcW w:w="512" w:type="pct"/>
          </w:tcPr>
          <w:p w14:paraId="6C9D4835" w14:textId="294CCA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AC8E172" w14:textId="77777777" w:rsidTr="00D85DB0">
        <w:tc>
          <w:tcPr>
            <w:tcW w:w="439" w:type="pct"/>
          </w:tcPr>
          <w:p w14:paraId="19162965" w14:textId="477DA6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R4-2408728</w:t>
            </w:r>
          </w:p>
        </w:tc>
        <w:tc>
          <w:tcPr>
            <w:tcW w:w="1041" w:type="pct"/>
          </w:tcPr>
          <w:p w14:paraId="023EC270" w14:textId="3A6015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36.101 removal of illegal chacarters from CA acronymns</w:t>
            </w:r>
          </w:p>
        </w:tc>
        <w:tc>
          <w:tcPr>
            <w:tcW w:w="505" w:type="pct"/>
          </w:tcPr>
          <w:p w14:paraId="3CB605C0" w14:textId="132AB1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2E076009" w14:textId="67EE50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361" w:type="pct"/>
          </w:tcPr>
          <w:p w14:paraId="6BFBF61C" w14:textId="3C98C9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6050</w:t>
            </w:r>
          </w:p>
        </w:tc>
        <w:tc>
          <w:tcPr>
            <w:tcW w:w="227" w:type="pct"/>
          </w:tcPr>
          <w:p w14:paraId="3C1D7CE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24D263F" w14:textId="4C6D40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4C11C8B" w14:textId="16569E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F7102A6" w14:textId="140153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LTE_CA_R18_xBDL_yBUL</w:t>
            </w:r>
          </w:p>
        </w:tc>
        <w:tc>
          <w:tcPr>
            <w:tcW w:w="512" w:type="pct"/>
          </w:tcPr>
          <w:p w14:paraId="1D7F616A" w14:textId="11FC21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351034B" w14:textId="77777777" w:rsidTr="00D85DB0">
        <w:tc>
          <w:tcPr>
            <w:tcW w:w="439" w:type="pct"/>
          </w:tcPr>
          <w:p w14:paraId="31B890F2" w14:textId="05F857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R4-2409156</w:t>
            </w:r>
          </w:p>
        </w:tc>
        <w:tc>
          <w:tcPr>
            <w:tcW w:w="1041" w:type="pct"/>
          </w:tcPr>
          <w:p w14:paraId="109D4EBC" w14:textId="233F8C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(LTE_CA_R18_xBDL_yBUL) BigCr to TS 36.101:   Introduction of completed new LTE-A CA combinations</w:t>
            </w:r>
          </w:p>
        </w:tc>
        <w:tc>
          <w:tcPr>
            <w:tcW w:w="505" w:type="pct"/>
          </w:tcPr>
          <w:p w14:paraId="7DE24C53" w14:textId="57F82D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D96F7AC" w14:textId="66FCAB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361" w:type="pct"/>
          </w:tcPr>
          <w:p w14:paraId="53A87480" w14:textId="06597C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6051</w:t>
            </w:r>
          </w:p>
        </w:tc>
        <w:tc>
          <w:tcPr>
            <w:tcW w:w="227" w:type="pct"/>
          </w:tcPr>
          <w:p w14:paraId="008A257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ECB632D" w14:textId="320BE3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BA88A3E" w14:textId="0D1400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BCC4A1C" w14:textId="53665C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LTE_CA_R18_xBDL_yBUL-Core</w:t>
            </w:r>
          </w:p>
        </w:tc>
        <w:tc>
          <w:tcPr>
            <w:tcW w:w="512" w:type="pct"/>
          </w:tcPr>
          <w:p w14:paraId="2743E911" w14:textId="19077D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756811D" w14:textId="77777777" w:rsidTr="00D85DB0">
        <w:tc>
          <w:tcPr>
            <w:tcW w:w="439" w:type="pct"/>
          </w:tcPr>
          <w:p w14:paraId="17E764BF" w14:textId="1CA3F4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R4-2410769</w:t>
            </w:r>
          </w:p>
        </w:tc>
        <w:tc>
          <w:tcPr>
            <w:tcW w:w="1041" w:type="pct"/>
          </w:tcPr>
          <w:p w14:paraId="2310A238" w14:textId="58D856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TS 36.101 High-power UE operation for fixed-wireless/vehicle-mounted use cases in LTE bands</w:t>
            </w:r>
          </w:p>
        </w:tc>
        <w:tc>
          <w:tcPr>
            <w:tcW w:w="505" w:type="pct"/>
          </w:tcPr>
          <w:p w14:paraId="502C05F9" w14:textId="7E7FEF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43EE142C" w14:textId="0D027E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361" w:type="pct"/>
          </w:tcPr>
          <w:p w14:paraId="1F88B959" w14:textId="33C241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6052</w:t>
            </w:r>
          </w:p>
        </w:tc>
        <w:tc>
          <w:tcPr>
            <w:tcW w:w="227" w:type="pct"/>
          </w:tcPr>
          <w:p w14:paraId="5B3B4B3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CC28768" w14:textId="3E618E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DD15A41" w14:textId="3FB550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3802F4E" w14:textId="29DA30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LTE_NR_HPUE_FWVM_R18-Core</w:t>
            </w:r>
          </w:p>
        </w:tc>
        <w:tc>
          <w:tcPr>
            <w:tcW w:w="512" w:type="pct"/>
          </w:tcPr>
          <w:p w14:paraId="67A385F2" w14:textId="327AB1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F024BC8" w14:textId="77777777" w:rsidTr="00D85DB0">
        <w:tc>
          <w:tcPr>
            <w:tcW w:w="439" w:type="pct"/>
          </w:tcPr>
          <w:p w14:paraId="5930BF09" w14:textId="0621FF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R4-2407996</w:t>
            </w:r>
          </w:p>
        </w:tc>
        <w:tc>
          <w:tcPr>
            <w:tcW w:w="1041" w:type="pct"/>
          </w:tcPr>
          <w:p w14:paraId="3E1DB3EE" w14:textId="615FA5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Update on definition of GEO</w:t>
            </w:r>
          </w:p>
        </w:tc>
        <w:tc>
          <w:tcPr>
            <w:tcW w:w="505" w:type="pct"/>
          </w:tcPr>
          <w:p w14:paraId="148C8E60" w14:textId="2D566E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China Telecomunication Corp.</w:t>
            </w:r>
          </w:p>
        </w:tc>
        <w:tc>
          <w:tcPr>
            <w:tcW w:w="442" w:type="pct"/>
          </w:tcPr>
          <w:p w14:paraId="6F3EB557" w14:textId="67D5DB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36.102</w:t>
            </w:r>
          </w:p>
        </w:tc>
        <w:tc>
          <w:tcPr>
            <w:tcW w:w="361" w:type="pct"/>
          </w:tcPr>
          <w:p w14:paraId="53BFBAD9" w14:textId="124825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0036</w:t>
            </w:r>
          </w:p>
        </w:tc>
        <w:tc>
          <w:tcPr>
            <w:tcW w:w="227" w:type="pct"/>
          </w:tcPr>
          <w:p w14:paraId="7D6FF49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B06416E" w14:textId="74CBBD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A090262" w14:textId="4737C9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6AD593E" w14:textId="422E64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LTE_NBIoT_eMTC_NTN_req-Core</w:t>
            </w:r>
          </w:p>
        </w:tc>
        <w:tc>
          <w:tcPr>
            <w:tcW w:w="512" w:type="pct"/>
          </w:tcPr>
          <w:p w14:paraId="53459217" w14:textId="08C0F4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F6A5A62" w14:textId="77777777" w:rsidTr="00D85DB0">
        <w:tc>
          <w:tcPr>
            <w:tcW w:w="439" w:type="pct"/>
          </w:tcPr>
          <w:p w14:paraId="1F02169F" w14:textId="6E1A3B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R4-2410683</w:t>
            </w:r>
          </w:p>
        </w:tc>
        <w:tc>
          <w:tcPr>
            <w:tcW w:w="1041" w:type="pct"/>
          </w:tcPr>
          <w:p w14:paraId="2E2A9D11" w14:textId="7F6CEF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Update on definition of GEO</w:t>
            </w:r>
          </w:p>
        </w:tc>
        <w:tc>
          <w:tcPr>
            <w:tcW w:w="505" w:type="pct"/>
          </w:tcPr>
          <w:p w14:paraId="33D85DB5" w14:textId="112B79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China Telecomunication Corp.</w:t>
            </w:r>
          </w:p>
        </w:tc>
        <w:tc>
          <w:tcPr>
            <w:tcW w:w="442" w:type="pct"/>
          </w:tcPr>
          <w:p w14:paraId="0E8FBC01" w14:textId="4BDC4D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36.102</w:t>
            </w:r>
          </w:p>
        </w:tc>
        <w:tc>
          <w:tcPr>
            <w:tcW w:w="361" w:type="pct"/>
          </w:tcPr>
          <w:p w14:paraId="3B2C1E46" w14:textId="5D8DDB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0036</w:t>
            </w:r>
          </w:p>
        </w:tc>
        <w:tc>
          <w:tcPr>
            <w:tcW w:w="227" w:type="pct"/>
          </w:tcPr>
          <w:p w14:paraId="269227D7" w14:textId="262CE85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00F36BA" w14:textId="23D976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2B34C51" w14:textId="68AF1D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383BBF4" w14:textId="211A8C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LTE_NBIoT_eMTC_NTN_req-Core</w:t>
            </w:r>
          </w:p>
        </w:tc>
        <w:tc>
          <w:tcPr>
            <w:tcW w:w="512" w:type="pct"/>
          </w:tcPr>
          <w:p w14:paraId="4FCE7BA5" w14:textId="129FCB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10B4599C" w14:textId="77777777" w:rsidTr="00D85DB0">
        <w:tc>
          <w:tcPr>
            <w:tcW w:w="439" w:type="pct"/>
          </w:tcPr>
          <w:p w14:paraId="2991134A" w14:textId="71DE78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R4-2408708</w:t>
            </w:r>
          </w:p>
        </w:tc>
        <w:tc>
          <w:tcPr>
            <w:tcW w:w="1041" w:type="pct"/>
          </w:tcPr>
          <w:p w14:paraId="3D9DD76C" w14:textId="7EC1ED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(TEI18) CR to 36.102 In-band NB-IoT NTN deployment with NR from Rel-18 [TEI_NTN]</w:t>
            </w:r>
          </w:p>
        </w:tc>
        <w:tc>
          <w:tcPr>
            <w:tcW w:w="505" w:type="pct"/>
          </w:tcPr>
          <w:p w14:paraId="6B5E2665" w14:textId="70D2F5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Inmarsat, Viasat, Omnispace, Terrestar Solutions, Thuraya, Ligado Networks, EchoStar, Thales, Skyworks, Apple</w:t>
            </w:r>
          </w:p>
        </w:tc>
        <w:tc>
          <w:tcPr>
            <w:tcW w:w="442" w:type="pct"/>
          </w:tcPr>
          <w:p w14:paraId="15F3DA91" w14:textId="681C12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36.102</w:t>
            </w:r>
          </w:p>
        </w:tc>
        <w:tc>
          <w:tcPr>
            <w:tcW w:w="361" w:type="pct"/>
          </w:tcPr>
          <w:p w14:paraId="4714B97A" w14:textId="180C31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0037</w:t>
            </w:r>
          </w:p>
        </w:tc>
        <w:tc>
          <w:tcPr>
            <w:tcW w:w="227" w:type="pct"/>
          </w:tcPr>
          <w:p w14:paraId="011C5E2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853E58A" w14:textId="26C862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599B8E7" w14:textId="70899E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55725B8" w14:textId="6A826B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2B4EFFB4" w14:textId="2858D4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750915AB" w14:textId="77777777" w:rsidTr="00D85DB0">
        <w:tc>
          <w:tcPr>
            <w:tcW w:w="439" w:type="pct"/>
          </w:tcPr>
          <w:p w14:paraId="55471440" w14:textId="78914A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R4-2407466</w:t>
            </w:r>
          </w:p>
        </w:tc>
        <w:tc>
          <w:tcPr>
            <w:tcW w:w="1041" w:type="pct"/>
          </w:tcPr>
          <w:p w14:paraId="22E0C6ED" w14:textId="78E56F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(LTE_NBIOT_eMTC_NTN_req-Core)CR for TS 36.108, Correction on antenna connector for RF requirements</w:t>
            </w:r>
          </w:p>
        </w:tc>
        <w:tc>
          <w:tcPr>
            <w:tcW w:w="505" w:type="pct"/>
          </w:tcPr>
          <w:p w14:paraId="243C2640" w14:textId="14E2BE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329428E9" w14:textId="59AF96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36.108</w:t>
            </w:r>
          </w:p>
        </w:tc>
        <w:tc>
          <w:tcPr>
            <w:tcW w:w="361" w:type="pct"/>
          </w:tcPr>
          <w:p w14:paraId="78F24D4E" w14:textId="403C6D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0022</w:t>
            </w:r>
          </w:p>
        </w:tc>
        <w:tc>
          <w:tcPr>
            <w:tcW w:w="227" w:type="pct"/>
          </w:tcPr>
          <w:p w14:paraId="028CA14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814B31A" w14:textId="692EF1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D27EC1F" w14:textId="48E6D9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F9A65E2" w14:textId="5B3BD6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LTE_NBIoT_eMTC_NTN_req-Core</w:t>
            </w:r>
          </w:p>
        </w:tc>
        <w:tc>
          <w:tcPr>
            <w:tcW w:w="512" w:type="pct"/>
          </w:tcPr>
          <w:p w14:paraId="61437C6C" w14:textId="219AA7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0D13C04" w14:textId="77777777" w:rsidTr="00D85DB0">
        <w:tc>
          <w:tcPr>
            <w:tcW w:w="439" w:type="pct"/>
          </w:tcPr>
          <w:p w14:paraId="73D29C28" w14:textId="65F828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R4-2407467</w:t>
            </w:r>
          </w:p>
        </w:tc>
        <w:tc>
          <w:tcPr>
            <w:tcW w:w="1041" w:type="pct"/>
          </w:tcPr>
          <w:p w14:paraId="71BDAE54" w14:textId="7C3719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(LTE_NBIOT_eMTC_NTN_req-Core)CR for TS 36.108, Correction on general SAN transmitter spurious emission limits</w:t>
            </w:r>
          </w:p>
        </w:tc>
        <w:tc>
          <w:tcPr>
            <w:tcW w:w="505" w:type="pct"/>
          </w:tcPr>
          <w:p w14:paraId="14D5B9D7" w14:textId="68CFDE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6647212E" w14:textId="09AAD2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36.108</w:t>
            </w:r>
          </w:p>
        </w:tc>
        <w:tc>
          <w:tcPr>
            <w:tcW w:w="361" w:type="pct"/>
          </w:tcPr>
          <w:p w14:paraId="51D0C4C4" w14:textId="795A47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0023</w:t>
            </w:r>
          </w:p>
        </w:tc>
        <w:tc>
          <w:tcPr>
            <w:tcW w:w="227" w:type="pct"/>
          </w:tcPr>
          <w:p w14:paraId="511971F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836C822" w14:textId="177A97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8A8964B" w14:textId="551D47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69AA234" w14:textId="5F5BE2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LTE_NBIoT_eMTC_NTN_req-Core</w:t>
            </w:r>
          </w:p>
        </w:tc>
        <w:tc>
          <w:tcPr>
            <w:tcW w:w="512" w:type="pct"/>
          </w:tcPr>
          <w:p w14:paraId="754D4807" w14:textId="6300A4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BACBDE4" w14:textId="77777777" w:rsidTr="00D85DB0">
        <w:tc>
          <w:tcPr>
            <w:tcW w:w="439" w:type="pct"/>
          </w:tcPr>
          <w:p w14:paraId="4A9CF12F" w14:textId="6CFDA4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R4-2408199</w:t>
            </w:r>
          </w:p>
        </w:tc>
        <w:tc>
          <w:tcPr>
            <w:tcW w:w="1041" w:type="pct"/>
          </w:tcPr>
          <w:p w14:paraId="01DD701E" w14:textId="59A35A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36.108: Minimum requirements for unwanted emissions for SAN</w:t>
            </w:r>
          </w:p>
        </w:tc>
        <w:tc>
          <w:tcPr>
            <w:tcW w:w="505" w:type="pct"/>
          </w:tcPr>
          <w:p w14:paraId="2722F2C9" w14:textId="6ACC84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02C8D23B" w14:textId="43005F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36.108</w:t>
            </w:r>
          </w:p>
        </w:tc>
        <w:tc>
          <w:tcPr>
            <w:tcW w:w="361" w:type="pct"/>
          </w:tcPr>
          <w:p w14:paraId="6D35D74E" w14:textId="0056C3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0024</w:t>
            </w:r>
          </w:p>
        </w:tc>
        <w:tc>
          <w:tcPr>
            <w:tcW w:w="227" w:type="pct"/>
          </w:tcPr>
          <w:p w14:paraId="4591BC2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ED1066" w14:textId="1BA853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B9ACACE" w14:textId="239F5D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C63320E" w14:textId="33E357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LTE_NBIoT_eMTC_NTN_req-Core</w:t>
            </w:r>
          </w:p>
        </w:tc>
        <w:tc>
          <w:tcPr>
            <w:tcW w:w="512" w:type="pct"/>
          </w:tcPr>
          <w:p w14:paraId="64841F2C" w14:textId="3397A3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8BA0B6C" w14:textId="77777777" w:rsidTr="00D85DB0">
        <w:tc>
          <w:tcPr>
            <w:tcW w:w="439" w:type="pct"/>
          </w:tcPr>
          <w:p w14:paraId="0FC07C8F" w14:textId="745515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R4-2409987</w:t>
            </w:r>
          </w:p>
        </w:tc>
        <w:tc>
          <w:tcPr>
            <w:tcW w:w="1041" w:type="pct"/>
          </w:tcPr>
          <w:p w14:paraId="66774433" w14:textId="7F233B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36.108: Minimum requirements for unwanted emissions for SAN</w:t>
            </w:r>
          </w:p>
        </w:tc>
        <w:tc>
          <w:tcPr>
            <w:tcW w:w="505" w:type="pct"/>
          </w:tcPr>
          <w:p w14:paraId="088058F5" w14:textId="05B08B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3EE16F38" w14:textId="60DE00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36.108</w:t>
            </w:r>
          </w:p>
        </w:tc>
        <w:tc>
          <w:tcPr>
            <w:tcW w:w="361" w:type="pct"/>
          </w:tcPr>
          <w:p w14:paraId="6974845E" w14:textId="3FB82A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0024</w:t>
            </w:r>
          </w:p>
        </w:tc>
        <w:tc>
          <w:tcPr>
            <w:tcW w:w="227" w:type="pct"/>
          </w:tcPr>
          <w:p w14:paraId="3606FFDD" w14:textId="174D51D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5928279" w14:textId="0C492D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0A436D9" w14:textId="6E6EC7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6D8E2F8" w14:textId="2AEDEB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LTE_NBIoT_eMTC_NTN_req-Core</w:t>
            </w:r>
          </w:p>
        </w:tc>
        <w:tc>
          <w:tcPr>
            <w:tcW w:w="512" w:type="pct"/>
          </w:tcPr>
          <w:p w14:paraId="59883084" w14:textId="04687A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12F6AAE" w14:textId="77777777" w:rsidTr="00D85DB0">
        <w:tc>
          <w:tcPr>
            <w:tcW w:w="439" w:type="pct"/>
          </w:tcPr>
          <w:p w14:paraId="72A67AD5" w14:textId="131C48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R4-2408710</w:t>
            </w:r>
          </w:p>
        </w:tc>
        <w:tc>
          <w:tcPr>
            <w:tcW w:w="1041" w:type="pct"/>
          </w:tcPr>
          <w:p w14:paraId="77C339AF" w14:textId="3F14BA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(TEI18) CR to 36.108 In-band NB-IoT NTN deployment with NR from Rel-18 [TEI_NTN]</w:t>
            </w:r>
          </w:p>
        </w:tc>
        <w:tc>
          <w:tcPr>
            <w:tcW w:w="505" w:type="pct"/>
          </w:tcPr>
          <w:p w14:paraId="1788D59A" w14:textId="19305C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Inmarsat, Viasat, Omnispace, Terrestar Solutions, Thuraya, Ligado Networks, EchoStar, Thales, Skyworks, Apple</w:t>
            </w:r>
          </w:p>
        </w:tc>
        <w:tc>
          <w:tcPr>
            <w:tcW w:w="442" w:type="pct"/>
          </w:tcPr>
          <w:p w14:paraId="7777457D" w14:textId="6F6872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36.108</w:t>
            </w:r>
          </w:p>
        </w:tc>
        <w:tc>
          <w:tcPr>
            <w:tcW w:w="361" w:type="pct"/>
          </w:tcPr>
          <w:p w14:paraId="35B1D6BB" w14:textId="14FEFE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0025</w:t>
            </w:r>
          </w:p>
        </w:tc>
        <w:tc>
          <w:tcPr>
            <w:tcW w:w="227" w:type="pct"/>
          </w:tcPr>
          <w:p w14:paraId="0287836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3C8B420" w14:textId="157899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5B301D2" w14:textId="4EA4BB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F59D019" w14:textId="20C889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53911DC2" w14:textId="484CB0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430B8581" w14:textId="77777777" w:rsidTr="00D85DB0">
        <w:tc>
          <w:tcPr>
            <w:tcW w:w="439" w:type="pct"/>
          </w:tcPr>
          <w:p w14:paraId="1617D5B0" w14:textId="2C0D88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R4-2409539</w:t>
            </w:r>
          </w:p>
        </w:tc>
        <w:tc>
          <w:tcPr>
            <w:tcW w:w="1041" w:type="pct"/>
          </w:tcPr>
          <w:p w14:paraId="2B6D8C3E" w14:textId="1E393E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36.108: Band-agnostic OBUE requirement</w:t>
            </w:r>
          </w:p>
        </w:tc>
        <w:tc>
          <w:tcPr>
            <w:tcW w:w="505" w:type="pct"/>
          </w:tcPr>
          <w:p w14:paraId="24A9EF0E" w14:textId="15301A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644BF55" w14:textId="717201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36.108</w:t>
            </w:r>
          </w:p>
        </w:tc>
        <w:tc>
          <w:tcPr>
            <w:tcW w:w="361" w:type="pct"/>
          </w:tcPr>
          <w:p w14:paraId="366CF227" w14:textId="3DBD6A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0026</w:t>
            </w:r>
          </w:p>
        </w:tc>
        <w:tc>
          <w:tcPr>
            <w:tcW w:w="227" w:type="pct"/>
          </w:tcPr>
          <w:p w14:paraId="0C92869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C41AF62" w14:textId="26B7F2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EF237B7" w14:textId="79E692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D503DBA" w14:textId="1D9E3B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LTE_NBIoT_eMTC_NTN_req-Core</w:t>
            </w:r>
          </w:p>
        </w:tc>
        <w:tc>
          <w:tcPr>
            <w:tcW w:w="512" w:type="pct"/>
          </w:tcPr>
          <w:p w14:paraId="2A5CBEAC" w14:textId="5A50FB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F976545" w14:textId="77777777" w:rsidTr="00D85DB0">
        <w:tc>
          <w:tcPr>
            <w:tcW w:w="439" w:type="pct"/>
          </w:tcPr>
          <w:p w14:paraId="5B899817" w14:textId="1E14E9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R4-2409964</w:t>
            </w:r>
          </w:p>
        </w:tc>
        <w:tc>
          <w:tcPr>
            <w:tcW w:w="1041" w:type="pct"/>
          </w:tcPr>
          <w:p w14:paraId="489C8E4F" w14:textId="234226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36.108: Band-agnostic OBUE requirement</w:t>
            </w:r>
          </w:p>
        </w:tc>
        <w:tc>
          <w:tcPr>
            <w:tcW w:w="505" w:type="pct"/>
          </w:tcPr>
          <w:p w14:paraId="390C5261" w14:textId="3BC853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8C1195F" w14:textId="0F3548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36.108</w:t>
            </w:r>
          </w:p>
        </w:tc>
        <w:tc>
          <w:tcPr>
            <w:tcW w:w="361" w:type="pct"/>
          </w:tcPr>
          <w:p w14:paraId="12F72BF4" w14:textId="0A36AF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0026</w:t>
            </w:r>
          </w:p>
        </w:tc>
        <w:tc>
          <w:tcPr>
            <w:tcW w:w="227" w:type="pct"/>
          </w:tcPr>
          <w:p w14:paraId="2F5DEC55" w14:textId="6F06D2B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14057AA" w14:textId="73CE66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C6FE5FB" w14:textId="504DD3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BD6A420" w14:textId="54A969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LTE_NBIoT_eMTC_NTN_req-Core</w:t>
            </w:r>
          </w:p>
        </w:tc>
        <w:tc>
          <w:tcPr>
            <w:tcW w:w="512" w:type="pct"/>
          </w:tcPr>
          <w:p w14:paraId="04634695" w14:textId="024290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077B264" w14:textId="77777777" w:rsidTr="00D85DB0">
        <w:tc>
          <w:tcPr>
            <w:tcW w:w="439" w:type="pct"/>
          </w:tcPr>
          <w:p w14:paraId="0184091F" w14:textId="1B0393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R4-2410002</w:t>
            </w:r>
          </w:p>
        </w:tc>
        <w:tc>
          <w:tcPr>
            <w:tcW w:w="1041" w:type="pct"/>
          </w:tcPr>
          <w:p w14:paraId="415EAADA" w14:textId="733E61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36.108: Band-agnostic OBUE requirement</w:t>
            </w:r>
          </w:p>
        </w:tc>
        <w:tc>
          <w:tcPr>
            <w:tcW w:w="505" w:type="pct"/>
          </w:tcPr>
          <w:p w14:paraId="67CD36B3" w14:textId="3B3FA5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6B85D99" w14:textId="13BA28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36.108</w:t>
            </w:r>
          </w:p>
        </w:tc>
        <w:tc>
          <w:tcPr>
            <w:tcW w:w="361" w:type="pct"/>
          </w:tcPr>
          <w:p w14:paraId="29EB97FE" w14:textId="67BD2B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0026</w:t>
            </w:r>
          </w:p>
        </w:tc>
        <w:tc>
          <w:tcPr>
            <w:tcW w:w="227" w:type="pct"/>
          </w:tcPr>
          <w:p w14:paraId="4E32A3D8" w14:textId="5F49089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07C474A2" w14:textId="0FDA74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6BB1231" w14:textId="4AB413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1B5A324" w14:textId="795B82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LTE_NBIoT_eMTC_NTN_req-Core</w:t>
            </w:r>
          </w:p>
        </w:tc>
        <w:tc>
          <w:tcPr>
            <w:tcW w:w="512" w:type="pct"/>
          </w:tcPr>
          <w:p w14:paraId="50405E8A" w14:textId="469F44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8819E53" w14:textId="77777777" w:rsidTr="00D85DB0">
        <w:tc>
          <w:tcPr>
            <w:tcW w:w="439" w:type="pct"/>
          </w:tcPr>
          <w:p w14:paraId="37A24B1B" w14:textId="6FA38C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R4-2407204</w:t>
            </w:r>
          </w:p>
        </w:tc>
        <w:tc>
          <w:tcPr>
            <w:tcW w:w="1041" w:type="pct"/>
          </w:tcPr>
          <w:p w14:paraId="682822D9" w14:textId="705C71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36.133 on Correction of core and performance requirements for NB-IoT/eMTC NTN</w:t>
            </w:r>
          </w:p>
        </w:tc>
        <w:tc>
          <w:tcPr>
            <w:tcW w:w="505" w:type="pct"/>
          </w:tcPr>
          <w:p w14:paraId="66CDC914" w14:textId="2583D8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7FA7F3D5" w14:textId="4E1CDC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69421DF9" w14:textId="443DA7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7316</w:t>
            </w:r>
          </w:p>
        </w:tc>
        <w:tc>
          <w:tcPr>
            <w:tcW w:w="227" w:type="pct"/>
          </w:tcPr>
          <w:p w14:paraId="2884D35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AAD84EF" w14:textId="0C4FFF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DD178C0" w14:textId="73F71F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81232DF" w14:textId="6A865C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</w:t>
            </w:r>
          </w:p>
        </w:tc>
        <w:tc>
          <w:tcPr>
            <w:tcW w:w="512" w:type="pct"/>
          </w:tcPr>
          <w:p w14:paraId="5D3655AC" w14:textId="3FA121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F5C5A01" w14:textId="77777777" w:rsidTr="00D85DB0">
        <w:tc>
          <w:tcPr>
            <w:tcW w:w="439" w:type="pct"/>
          </w:tcPr>
          <w:p w14:paraId="4725C08C" w14:textId="34F5AB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R4-2410242</w:t>
            </w:r>
          </w:p>
        </w:tc>
        <w:tc>
          <w:tcPr>
            <w:tcW w:w="1041" w:type="pct"/>
          </w:tcPr>
          <w:p w14:paraId="0E58A197" w14:textId="4FB6F2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36.133 on Correction of core and performance requirements for NB-IoT/eMTC NTN</w:t>
            </w:r>
          </w:p>
        </w:tc>
        <w:tc>
          <w:tcPr>
            <w:tcW w:w="505" w:type="pct"/>
          </w:tcPr>
          <w:p w14:paraId="793BD274" w14:textId="388563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0705999D" w14:textId="705533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7CE2DE0B" w14:textId="0FAF79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7316</w:t>
            </w:r>
          </w:p>
        </w:tc>
        <w:tc>
          <w:tcPr>
            <w:tcW w:w="227" w:type="pct"/>
          </w:tcPr>
          <w:p w14:paraId="266D4D2D" w14:textId="59E1D0F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A367085" w14:textId="471BA0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587687F" w14:textId="09F0D9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6C0A33B" w14:textId="77D8DC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</w:t>
            </w:r>
          </w:p>
        </w:tc>
        <w:tc>
          <w:tcPr>
            <w:tcW w:w="512" w:type="pct"/>
          </w:tcPr>
          <w:p w14:paraId="3742F922" w14:textId="55899E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E2AEF7C" w14:textId="77777777" w:rsidTr="00D85DB0">
        <w:tc>
          <w:tcPr>
            <w:tcW w:w="439" w:type="pct"/>
          </w:tcPr>
          <w:p w14:paraId="4949B340" w14:textId="70323A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R4-2407205</w:t>
            </w:r>
          </w:p>
        </w:tc>
        <w:tc>
          <w:tcPr>
            <w:tcW w:w="1041" w:type="pct"/>
          </w:tcPr>
          <w:p w14:paraId="2B6E8CB2" w14:textId="51E8A0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36.133 on core requirement maintenance for IoT NTN enhancements</w:t>
            </w:r>
          </w:p>
        </w:tc>
        <w:tc>
          <w:tcPr>
            <w:tcW w:w="505" w:type="pct"/>
          </w:tcPr>
          <w:p w14:paraId="4B185876" w14:textId="646A70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000691DE" w14:textId="6270D7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1716B3D0" w14:textId="1E0C82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7317</w:t>
            </w:r>
          </w:p>
        </w:tc>
        <w:tc>
          <w:tcPr>
            <w:tcW w:w="227" w:type="pct"/>
          </w:tcPr>
          <w:p w14:paraId="5CFCF4F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F4DF339" w14:textId="60EA87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C78BD62" w14:textId="2050EE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F060CD3" w14:textId="5BDCF8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IoT_NTN_enh-Core</w:t>
            </w:r>
          </w:p>
        </w:tc>
        <w:tc>
          <w:tcPr>
            <w:tcW w:w="512" w:type="pct"/>
          </w:tcPr>
          <w:p w14:paraId="0626EBA6" w14:textId="47233B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40959F3" w14:textId="77777777" w:rsidTr="00D85DB0">
        <w:tc>
          <w:tcPr>
            <w:tcW w:w="439" w:type="pct"/>
          </w:tcPr>
          <w:p w14:paraId="7581DC9D" w14:textId="65CC86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R4-2410263</w:t>
            </w:r>
          </w:p>
        </w:tc>
        <w:tc>
          <w:tcPr>
            <w:tcW w:w="1041" w:type="pct"/>
          </w:tcPr>
          <w:p w14:paraId="11F97125" w14:textId="7243A6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36.133 on core requirement maintenance for IoT NTN enhancements</w:t>
            </w:r>
          </w:p>
        </w:tc>
        <w:tc>
          <w:tcPr>
            <w:tcW w:w="505" w:type="pct"/>
          </w:tcPr>
          <w:p w14:paraId="29764088" w14:textId="284F45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38965BB4" w14:textId="041A65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7B48C800" w14:textId="03C389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7317</w:t>
            </w:r>
          </w:p>
        </w:tc>
        <w:tc>
          <w:tcPr>
            <w:tcW w:w="227" w:type="pct"/>
          </w:tcPr>
          <w:p w14:paraId="322DB05F" w14:textId="7F8B9E7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DD3F678" w14:textId="2A4A75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7A317C8" w14:textId="057B19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6D44AB7" w14:textId="5E8745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IoT_NTN_enh-Core</w:t>
            </w:r>
          </w:p>
        </w:tc>
        <w:tc>
          <w:tcPr>
            <w:tcW w:w="512" w:type="pct"/>
          </w:tcPr>
          <w:p w14:paraId="4943405F" w14:textId="067FD4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A9C95E9" w14:textId="77777777" w:rsidTr="00D85DB0">
        <w:tc>
          <w:tcPr>
            <w:tcW w:w="439" w:type="pct"/>
          </w:tcPr>
          <w:p w14:paraId="71727022" w14:textId="642FF2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R4-2407206</w:t>
            </w:r>
          </w:p>
        </w:tc>
        <w:tc>
          <w:tcPr>
            <w:tcW w:w="1041" w:type="pct"/>
          </w:tcPr>
          <w:p w14:paraId="4E44C1BC" w14:textId="1E8340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36.133 on performance requirements for IoT NTN enhancements</w:t>
            </w:r>
          </w:p>
        </w:tc>
        <w:tc>
          <w:tcPr>
            <w:tcW w:w="505" w:type="pct"/>
          </w:tcPr>
          <w:p w14:paraId="3EC92D07" w14:textId="2C58C7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46D13651" w14:textId="64EFC5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631D93EC" w14:textId="5D659C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7318</w:t>
            </w:r>
          </w:p>
        </w:tc>
        <w:tc>
          <w:tcPr>
            <w:tcW w:w="227" w:type="pct"/>
          </w:tcPr>
          <w:p w14:paraId="00C09E0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87C1FFA" w14:textId="1E3DD5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CE3B00F" w14:textId="45350F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5E60697" w14:textId="1FAA41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IoT_NTN_enh-Perf</w:t>
            </w:r>
          </w:p>
        </w:tc>
        <w:tc>
          <w:tcPr>
            <w:tcW w:w="512" w:type="pct"/>
          </w:tcPr>
          <w:p w14:paraId="7497B235" w14:textId="618E2C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D960E75" w14:textId="77777777" w:rsidTr="00D85DB0">
        <w:tc>
          <w:tcPr>
            <w:tcW w:w="439" w:type="pct"/>
          </w:tcPr>
          <w:p w14:paraId="2B5000F5" w14:textId="40B56C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R4-2410268</w:t>
            </w:r>
          </w:p>
        </w:tc>
        <w:tc>
          <w:tcPr>
            <w:tcW w:w="1041" w:type="pct"/>
          </w:tcPr>
          <w:p w14:paraId="37417C17" w14:textId="0B190D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36.133 on performance requirements for IoT NTN enhancements</w:t>
            </w:r>
          </w:p>
        </w:tc>
        <w:tc>
          <w:tcPr>
            <w:tcW w:w="505" w:type="pct"/>
          </w:tcPr>
          <w:p w14:paraId="664243F6" w14:textId="5B2EE4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17362AC2" w14:textId="3110C5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141307A8" w14:textId="6B8490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7318</w:t>
            </w:r>
          </w:p>
        </w:tc>
        <w:tc>
          <w:tcPr>
            <w:tcW w:w="227" w:type="pct"/>
          </w:tcPr>
          <w:p w14:paraId="39196DD5" w14:textId="57A27BF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F9747E4" w14:textId="0F7AF0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9ADC28F" w14:textId="7A7B61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A0D9B6C" w14:textId="6A54FA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IoT_NTN_enh-Perf</w:t>
            </w:r>
          </w:p>
        </w:tc>
        <w:tc>
          <w:tcPr>
            <w:tcW w:w="512" w:type="pct"/>
          </w:tcPr>
          <w:p w14:paraId="27107645" w14:textId="592DDA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FD83558" w14:textId="77777777" w:rsidTr="00D85DB0">
        <w:tc>
          <w:tcPr>
            <w:tcW w:w="439" w:type="pct"/>
          </w:tcPr>
          <w:p w14:paraId="21046375" w14:textId="34834F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R4-2407392</w:t>
            </w:r>
          </w:p>
        </w:tc>
        <w:tc>
          <w:tcPr>
            <w:tcW w:w="1041" w:type="pct"/>
          </w:tcPr>
          <w:p w14:paraId="40683168" w14:textId="2C8351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(LTE_NBIoT_eMTC_NTN_req-Perf) CR to TS 36.133: Corrections to IE configurations (Rel 18)</w:t>
            </w:r>
          </w:p>
        </w:tc>
        <w:tc>
          <w:tcPr>
            <w:tcW w:w="505" w:type="pct"/>
          </w:tcPr>
          <w:p w14:paraId="783C3B91" w14:textId="44D083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39C6333F" w14:textId="0E62E5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03A8BE40" w14:textId="030F4D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7319</w:t>
            </w:r>
          </w:p>
        </w:tc>
        <w:tc>
          <w:tcPr>
            <w:tcW w:w="227" w:type="pct"/>
          </w:tcPr>
          <w:p w14:paraId="7B973FD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479FE56" w14:textId="7D1BA6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71F2F98" w14:textId="28C0CF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271818E" w14:textId="07E822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LTE_NBIoT_eMTC_NTN_req-Perf</w:t>
            </w:r>
          </w:p>
        </w:tc>
        <w:tc>
          <w:tcPr>
            <w:tcW w:w="512" w:type="pct"/>
          </w:tcPr>
          <w:p w14:paraId="67840C49" w14:textId="6F90C6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F1432C5" w14:textId="77777777" w:rsidTr="00D85DB0">
        <w:tc>
          <w:tcPr>
            <w:tcW w:w="439" w:type="pct"/>
          </w:tcPr>
          <w:p w14:paraId="6DFFFEB5" w14:textId="04EC87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R4-2410246</w:t>
            </w:r>
          </w:p>
        </w:tc>
        <w:tc>
          <w:tcPr>
            <w:tcW w:w="1041" w:type="pct"/>
          </w:tcPr>
          <w:p w14:paraId="10DB6583" w14:textId="0129A5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(LTE_NBIoT_eMTC_NTN_req-Perf) CR to TS 36.133: Corrections to IE configurations (Rel 18)</w:t>
            </w:r>
          </w:p>
        </w:tc>
        <w:tc>
          <w:tcPr>
            <w:tcW w:w="505" w:type="pct"/>
          </w:tcPr>
          <w:p w14:paraId="4BD1FA87" w14:textId="35CED3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5184DFC3" w14:textId="5AA433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71892A0F" w14:textId="684D92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7319</w:t>
            </w:r>
          </w:p>
        </w:tc>
        <w:tc>
          <w:tcPr>
            <w:tcW w:w="227" w:type="pct"/>
          </w:tcPr>
          <w:p w14:paraId="361F62B5" w14:textId="02F2A59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D1A8AE6" w14:textId="31C636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E4F8EE5" w14:textId="1C1313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D29AC0D" w14:textId="22ED0E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LTE_NBIoT_eMTC_NTN_req-Perf</w:t>
            </w:r>
          </w:p>
        </w:tc>
        <w:tc>
          <w:tcPr>
            <w:tcW w:w="512" w:type="pct"/>
          </w:tcPr>
          <w:p w14:paraId="02BA45CB" w14:textId="7B5308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57DEFB70" w14:textId="77777777" w:rsidTr="00D85DB0">
        <w:tc>
          <w:tcPr>
            <w:tcW w:w="439" w:type="pct"/>
          </w:tcPr>
          <w:p w14:paraId="1201C93C" w14:textId="2060E3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R4-2408517</w:t>
            </w:r>
          </w:p>
        </w:tc>
        <w:tc>
          <w:tcPr>
            <w:tcW w:w="1041" w:type="pct"/>
          </w:tcPr>
          <w:p w14:paraId="6991AC15" w14:textId="4004DA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36.133 on applicability of requirements upon GNSS-MG duration</w:t>
            </w:r>
          </w:p>
        </w:tc>
        <w:tc>
          <w:tcPr>
            <w:tcW w:w="505" w:type="pct"/>
          </w:tcPr>
          <w:p w14:paraId="14837EB1" w14:textId="154600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13A016B5" w14:textId="3992FB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7F93DF63" w14:textId="56D697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7320</w:t>
            </w:r>
          </w:p>
        </w:tc>
        <w:tc>
          <w:tcPr>
            <w:tcW w:w="227" w:type="pct"/>
          </w:tcPr>
          <w:p w14:paraId="66EDDDA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E5D909C" w14:textId="017DCC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6817FF1" w14:textId="521C53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116477F" w14:textId="23BC24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IoT_NTN_enh-Core</w:t>
            </w:r>
          </w:p>
        </w:tc>
        <w:tc>
          <w:tcPr>
            <w:tcW w:w="512" w:type="pct"/>
          </w:tcPr>
          <w:p w14:paraId="2EC1B239" w14:textId="03BEED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5E5F5F50" w14:textId="77777777" w:rsidTr="00D85DB0">
        <w:tc>
          <w:tcPr>
            <w:tcW w:w="439" w:type="pct"/>
          </w:tcPr>
          <w:p w14:paraId="6FB1D2FD" w14:textId="0BD861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R4-2408555</w:t>
            </w:r>
          </w:p>
        </w:tc>
        <w:tc>
          <w:tcPr>
            <w:tcW w:w="1041" w:type="pct"/>
          </w:tcPr>
          <w:p w14:paraId="13F839E3" w14:textId="0711B8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core requirements maintenance for R18 IoT NTN</w:t>
            </w:r>
          </w:p>
        </w:tc>
        <w:tc>
          <w:tcPr>
            <w:tcW w:w="505" w:type="pct"/>
          </w:tcPr>
          <w:p w14:paraId="34D16440" w14:textId="4DD363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FFFBA39" w14:textId="41A688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709807C7" w14:textId="2CD268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7321</w:t>
            </w:r>
          </w:p>
        </w:tc>
        <w:tc>
          <w:tcPr>
            <w:tcW w:w="227" w:type="pct"/>
          </w:tcPr>
          <w:p w14:paraId="136F4CC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FE19FA6" w14:textId="1F07EA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DB67AF8" w14:textId="0DCA8E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C9869DD" w14:textId="2ECEAE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LTE_NBIoT_eMTC_NTN_req-Core</w:t>
            </w:r>
          </w:p>
        </w:tc>
        <w:tc>
          <w:tcPr>
            <w:tcW w:w="512" w:type="pct"/>
          </w:tcPr>
          <w:p w14:paraId="5E22212B" w14:textId="4A1B63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7D02DACD" w14:textId="77777777" w:rsidTr="00D85DB0">
        <w:tc>
          <w:tcPr>
            <w:tcW w:w="439" w:type="pct"/>
          </w:tcPr>
          <w:p w14:paraId="4CB5C701" w14:textId="7190E6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R4-2409128</w:t>
            </w:r>
          </w:p>
        </w:tc>
        <w:tc>
          <w:tcPr>
            <w:tcW w:w="1041" w:type="pct"/>
          </w:tcPr>
          <w:p w14:paraId="74A05B3C" w14:textId="5EE6C7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(NR_RRM_enh-Core) CR to 36.133 Clarification of interruption behavior for measurements without gaps</w:t>
            </w:r>
          </w:p>
        </w:tc>
        <w:tc>
          <w:tcPr>
            <w:tcW w:w="505" w:type="pct"/>
          </w:tcPr>
          <w:p w14:paraId="46D8FFE3" w14:textId="568D3D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Deutsche Telekom, Orange, NTT DOCOMO, INC., TELECOM ITALIA S.p.A., Telia Company, T-Mobile USA, Vodafone</w:t>
            </w:r>
          </w:p>
        </w:tc>
        <w:tc>
          <w:tcPr>
            <w:tcW w:w="442" w:type="pct"/>
          </w:tcPr>
          <w:p w14:paraId="0DDD814F" w14:textId="0387B7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05B65F03" w14:textId="08931E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7322</w:t>
            </w:r>
          </w:p>
        </w:tc>
        <w:tc>
          <w:tcPr>
            <w:tcW w:w="227" w:type="pct"/>
          </w:tcPr>
          <w:p w14:paraId="4067A91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3CFB21F" w14:textId="0F00C7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1F14161" w14:textId="2C0494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F65F238" w14:textId="46CBFF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NR_RRM_enh-Core</w:t>
            </w:r>
          </w:p>
        </w:tc>
        <w:tc>
          <w:tcPr>
            <w:tcW w:w="512" w:type="pct"/>
          </w:tcPr>
          <w:p w14:paraId="550A08DD" w14:textId="1B277B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5E1C722C" w14:textId="77777777" w:rsidTr="00D85DB0">
        <w:tc>
          <w:tcPr>
            <w:tcW w:w="439" w:type="pct"/>
          </w:tcPr>
          <w:p w14:paraId="0316A784" w14:textId="0454E6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R4-2409129</w:t>
            </w:r>
          </w:p>
        </w:tc>
        <w:tc>
          <w:tcPr>
            <w:tcW w:w="1041" w:type="pct"/>
          </w:tcPr>
          <w:p w14:paraId="17252E60" w14:textId="481D0C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(NR_RRM_enh-Core) CR to 36.133 Clarification of interruption behavior for measurements without gaps</w:t>
            </w:r>
          </w:p>
        </w:tc>
        <w:tc>
          <w:tcPr>
            <w:tcW w:w="505" w:type="pct"/>
          </w:tcPr>
          <w:p w14:paraId="0870CDEE" w14:textId="1D8212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Deutsche Telekom, Orange, NTT DOCOMO, INC., TELECOM ITALIA S.p.A., Telia Company, T-Mobile USA, Vodafone</w:t>
            </w:r>
          </w:p>
        </w:tc>
        <w:tc>
          <w:tcPr>
            <w:tcW w:w="442" w:type="pct"/>
          </w:tcPr>
          <w:p w14:paraId="6A98DEA7" w14:textId="221C2B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05A2998B" w14:textId="2DC5F8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7323</w:t>
            </w:r>
          </w:p>
        </w:tc>
        <w:tc>
          <w:tcPr>
            <w:tcW w:w="227" w:type="pct"/>
          </w:tcPr>
          <w:p w14:paraId="49E91A0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E99332D" w14:textId="1EE3CA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64CFFA5" w14:textId="23EE45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2F81C8E" w14:textId="06FDEA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NR_RRM_enh-Core</w:t>
            </w:r>
          </w:p>
        </w:tc>
        <w:tc>
          <w:tcPr>
            <w:tcW w:w="512" w:type="pct"/>
          </w:tcPr>
          <w:p w14:paraId="336C5598" w14:textId="562269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AB4D06F" w14:textId="77777777" w:rsidTr="00D85DB0">
        <w:tc>
          <w:tcPr>
            <w:tcW w:w="439" w:type="pct"/>
          </w:tcPr>
          <w:p w14:paraId="0916C63A" w14:textId="55ACDA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R4-2409130</w:t>
            </w:r>
          </w:p>
        </w:tc>
        <w:tc>
          <w:tcPr>
            <w:tcW w:w="1041" w:type="pct"/>
          </w:tcPr>
          <w:p w14:paraId="49BF43A3" w14:textId="63384F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(NR_RRM_enh-Core) CR to 36.133 Clarification of interruption behavior for measurements without gaps</w:t>
            </w:r>
          </w:p>
        </w:tc>
        <w:tc>
          <w:tcPr>
            <w:tcW w:w="505" w:type="pct"/>
          </w:tcPr>
          <w:p w14:paraId="49929044" w14:textId="0247CC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Deutsche Telekom, Orange, NTT DOCOMO, INC., TELECOM ITALIA S.p.A., Telia Company, T-Mobile USA, Vodafone</w:t>
            </w:r>
          </w:p>
        </w:tc>
        <w:tc>
          <w:tcPr>
            <w:tcW w:w="442" w:type="pct"/>
          </w:tcPr>
          <w:p w14:paraId="16B5688E" w14:textId="178C00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4878DFFC" w14:textId="710E28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7324</w:t>
            </w:r>
          </w:p>
        </w:tc>
        <w:tc>
          <w:tcPr>
            <w:tcW w:w="227" w:type="pct"/>
          </w:tcPr>
          <w:p w14:paraId="60359C9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3C42E3C" w14:textId="473491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82E792F" w14:textId="46BA69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9EBBB31" w14:textId="786FC6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NR_RRM_enh-Core</w:t>
            </w:r>
          </w:p>
        </w:tc>
        <w:tc>
          <w:tcPr>
            <w:tcW w:w="512" w:type="pct"/>
          </w:tcPr>
          <w:p w14:paraId="73792CB3" w14:textId="731FD2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4158875" w14:textId="77777777" w:rsidTr="00D85DB0">
        <w:tc>
          <w:tcPr>
            <w:tcW w:w="439" w:type="pct"/>
          </w:tcPr>
          <w:p w14:paraId="5DACA5F3" w14:textId="1920A3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R4-2409236</w:t>
            </w:r>
          </w:p>
        </w:tc>
        <w:tc>
          <w:tcPr>
            <w:tcW w:w="1041" w:type="pct"/>
          </w:tcPr>
          <w:p w14:paraId="43674F91" w14:textId="142007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(LTE_NBIOT_eMTC_NTN_req-Perf) Correction to PHR reporting requirements for NB-IoT over NTN</w:t>
            </w:r>
          </w:p>
        </w:tc>
        <w:tc>
          <w:tcPr>
            <w:tcW w:w="505" w:type="pct"/>
          </w:tcPr>
          <w:p w14:paraId="6D6443EA" w14:textId="2BC40F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3A8E6AD5" w14:textId="1B8615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04A54CEB" w14:textId="01EAEA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7325</w:t>
            </w:r>
          </w:p>
        </w:tc>
        <w:tc>
          <w:tcPr>
            <w:tcW w:w="227" w:type="pct"/>
          </w:tcPr>
          <w:p w14:paraId="5484773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8DD3F88" w14:textId="2C3538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ADB2F1A" w14:textId="10C1BA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5AAEB76" w14:textId="730BBE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LTE_NBIoT_eMTC_NTN_req-Perf</w:t>
            </w:r>
          </w:p>
        </w:tc>
        <w:tc>
          <w:tcPr>
            <w:tcW w:w="512" w:type="pct"/>
          </w:tcPr>
          <w:p w14:paraId="2917E0BD" w14:textId="24A545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564A40D7" w14:textId="77777777" w:rsidTr="00D85DB0">
        <w:tc>
          <w:tcPr>
            <w:tcW w:w="439" w:type="pct"/>
          </w:tcPr>
          <w:p w14:paraId="650F6D50" w14:textId="79A66B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R4-2409743</w:t>
            </w:r>
          </w:p>
        </w:tc>
        <w:tc>
          <w:tcPr>
            <w:tcW w:w="1041" w:type="pct"/>
          </w:tcPr>
          <w:p w14:paraId="1BE17141" w14:textId="0070F6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 CR on concurrent Pre-MG dynamic collision</w:t>
            </w:r>
          </w:p>
        </w:tc>
        <w:tc>
          <w:tcPr>
            <w:tcW w:w="505" w:type="pct"/>
          </w:tcPr>
          <w:p w14:paraId="32C28043" w14:textId="08B6C6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6ABF6646" w14:textId="66F8F9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4BC386C3" w14:textId="78993A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7326</w:t>
            </w:r>
          </w:p>
        </w:tc>
        <w:tc>
          <w:tcPr>
            <w:tcW w:w="227" w:type="pct"/>
          </w:tcPr>
          <w:p w14:paraId="2715BFE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870E62E" w14:textId="296FAF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E3B2895" w14:textId="3CB4E2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E90CCF8" w14:textId="0271DF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NR_MG_enh2-Core</w:t>
            </w:r>
          </w:p>
        </w:tc>
        <w:tc>
          <w:tcPr>
            <w:tcW w:w="512" w:type="pct"/>
          </w:tcPr>
          <w:p w14:paraId="44143536" w14:textId="65A7AA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DABC4D0" w14:textId="77777777" w:rsidTr="00D85DB0">
        <w:tc>
          <w:tcPr>
            <w:tcW w:w="439" w:type="pct"/>
          </w:tcPr>
          <w:p w14:paraId="7C0DBC15" w14:textId="61AA21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R4-2410439</w:t>
            </w:r>
          </w:p>
        </w:tc>
        <w:tc>
          <w:tcPr>
            <w:tcW w:w="1041" w:type="pct"/>
          </w:tcPr>
          <w:p w14:paraId="35F56458" w14:textId="56DC9E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36.133 on core requirement maintenance for R18 NR and MR-DC measurement gaps and measurements without gaps</w:t>
            </w:r>
          </w:p>
        </w:tc>
        <w:tc>
          <w:tcPr>
            <w:tcW w:w="505" w:type="pct"/>
          </w:tcPr>
          <w:p w14:paraId="22176168" w14:textId="68CAF4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MediaTek, Intel</w:t>
            </w:r>
          </w:p>
        </w:tc>
        <w:tc>
          <w:tcPr>
            <w:tcW w:w="442" w:type="pct"/>
          </w:tcPr>
          <w:p w14:paraId="760099A9" w14:textId="4D0AD2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36.133</w:t>
            </w:r>
          </w:p>
        </w:tc>
        <w:tc>
          <w:tcPr>
            <w:tcW w:w="361" w:type="pct"/>
          </w:tcPr>
          <w:p w14:paraId="1013E228" w14:textId="333BC4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7327</w:t>
            </w:r>
          </w:p>
        </w:tc>
        <w:tc>
          <w:tcPr>
            <w:tcW w:w="227" w:type="pct"/>
          </w:tcPr>
          <w:p w14:paraId="65D7D27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3B16F47" w14:textId="16E226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906C70A" w14:textId="7CFC22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40EB914" w14:textId="6FC438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NR_MG_enh2-Core</w:t>
            </w:r>
          </w:p>
        </w:tc>
        <w:tc>
          <w:tcPr>
            <w:tcW w:w="512" w:type="pct"/>
          </w:tcPr>
          <w:p w14:paraId="03DF0411" w14:textId="55AB1E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FB57D78" w14:textId="77777777" w:rsidTr="00D85DB0">
        <w:tc>
          <w:tcPr>
            <w:tcW w:w="439" w:type="pct"/>
          </w:tcPr>
          <w:p w14:paraId="062915E1" w14:textId="109B21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R4-2407150</w:t>
            </w:r>
          </w:p>
        </w:tc>
        <w:tc>
          <w:tcPr>
            <w:tcW w:w="1041" w:type="pct"/>
          </w:tcPr>
          <w:p w14:paraId="71391BA6" w14:textId="2A672B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[LTE_NBIOT_eMTC_NTN_req-Perf] CR on TS 36.181 for SAN Demodulation</w:t>
            </w:r>
          </w:p>
        </w:tc>
        <w:tc>
          <w:tcPr>
            <w:tcW w:w="505" w:type="pct"/>
          </w:tcPr>
          <w:p w14:paraId="36E69103" w14:textId="5302AF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4655F489" w14:textId="2900DD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36.181</w:t>
            </w:r>
          </w:p>
        </w:tc>
        <w:tc>
          <w:tcPr>
            <w:tcW w:w="361" w:type="pct"/>
          </w:tcPr>
          <w:p w14:paraId="6A92FA71" w14:textId="214DE2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0016</w:t>
            </w:r>
          </w:p>
        </w:tc>
        <w:tc>
          <w:tcPr>
            <w:tcW w:w="227" w:type="pct"/>
          </w:tcPr>
          <w:p w14:paraId="239EB69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AD07EA7" w14:textId="43FBE9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B97896F" w14:textId="324115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F804D15" w14:textId="05ED2B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LTE_NBIoT_eMTC_NTN_req-Perf</w:t>
            </w:r>
          </w:p>
        </w:tc>
        <w:tc>
          <w:tcPr>
            <w:tcW w:w="512" w:type="pct"/>
          </w:tcPr>
          <w:p w14:paraId="4819C55E" w14:textId="7698FD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4F80D02" w14:textId="77777777" w:rsidTr="00D85DB0">
        <w:tc>
          <w:tcPr>
            <w:tcW w:w="439" w:type="pct"/>
          </w:tcPr>
          <w:p w14:paraId="554E56F2" w14:textId="5B17CC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R4-2407468</w:t>
            </w:r>
          </w:p>
        </w:tc>
        <w:tc>
          <w:tcPr>
            <w:tcW w:w="1041" w:type="pct"/>
          </w:tcPr>
          <w:p w14:paraId="396A7348" w14:textId="3B08B0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(LTE_NBIOT_eMTC_NTN_req-Perf)CR for TS 36.181, Correction on antenna connector for demodulatin requirements</w:t>
            </w:r>
          </w:p>
        </w:tc>
        <w:tc>
          <w:tcPr>
            <w:tcW w:w="505" w:type="pct"/>
          </w:tcPr>
          <w:p w14:paraId="43D5642D" w14:textId="57663E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6C70F613" w14:textId="0880AD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36.181</w:t>
            </w:r>
          </w:p>
        </w:tc>
        <w:tc>
          <w:tcPr>
            <w:tcW w:w="361" w:type="pct"/>
          </w:tcPr>
          <w:p w14:paraId="449D2E0A" w14:textId="4B8DCC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0017</w:t>
            </w:r>
          </w:p>
        </w:tc>
        <w:tc>
          <w:tcPr>
            <w:tcW w:w="227" w:type="pct"/>
          </w:tcPr>
          <w:p w14:paraId="5CFC084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BD6730B" w14:textId="19EF82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D08525F" w14:textId="146285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34CFD7F" w14:textId="22B656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LTE_NBIoT_eMTC_NTN_req-Perf</w:t>
            </w:r>
          </w:p>
        </w:tc>
        <w:tc>
          <w:tcPr>
            <w:tcW w:w="512" w:type="pct"/>
          </w:tcPr>
          <w:p w14:paraId="7BA5DC0E" w14:textId="4833EA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F009E12" w14:textId="77777777" w:rsidTr="00D85DB0">
        <w:tc>
          <w:tcPr>
            <w:tcW w:w="439" w:type="pct"/>
          </w:tcPr>
          <w:p w14:paraId="02C1A302" w14:textId="75BCCE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R4-2407469</w:t>
            </w:r>
          </w:p>
        </w:tc>
        <w:tc>
          <w:tcPr>
            <w:tcW w:w="1041" w:type="pct"/>
          </w:tcPr>
          <w:p w14:paraId="59973447" w14:textId="673923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(LTE_NBIOT_eMTC_NTN_req-Perf)CR for TS 36.181, Correction on general SAN transmitter spurious emission limits</w:t>
            </w:r>
          </w:p>
        </w:tc>
        <w:tc>
          <w:tcPr>
            <w:tcW w:w="505" w:type="pct"/>
          </w:tcPr>
          <w:p w14:paraId="18BD7C9C" w14:textId="1618DB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38623DF8" w14:textId="529BAD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36.181</w:t>
            </w:r>
          </w:p>
        </w:tc>
        <w:tc>
          <w:tcPr>
            <w:tcW w:w="361" w:type="pct"/>
          </w:tcPr>
          <w:p w14:paraId="2BF03002" w14:textId="39499A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0018</w:t>
            </w:r>
          </w:p>
        </w:tc>
        <w:tc>
          <w:tcPr>
            <w:tcW w:w="227" w:type="pct"/>
          </w:tcPr>
          <w:p w14:paraId="386E793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12C3D0C" w14:textId="57C523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92EAC96" w14:textId="40EB50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E9FA4F3" w14:textId="1E6FA5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LTE_NBIoT_eMTC_NTN_req-Perf</w:t>
            </w:r>
          </w:p>
        </w:tc>
        <w:tc>
          <w:tcPr>
            <w:tcW w:w="512" w:type="pct"/>
          </w:tcPr>
          <w:p w14:paraId="3D87D4EF" w14:textId="3C2F6F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05D8851" w14:textId="77777777" w:rsidTr="00D85DB0">
        <w:tc>
          <w:tcPr>
            <w:tcW w:w="439" w:type="pct"/>
          </w:tcPr>
          <w:p w14:paraId="45C72A20" w14:textId="5F4357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R4-2407470</w:t>
            </w:r>
          </w:p>
        </w:tc>
        <w:tc>
          <w:tcPr>
            <w:tcW w:w="1041" w:type="pct"/>
          </w:tcPr>
          <w:p w14:paraId="04A7E525" w14:textId="357FCB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(LTE_NBIOT_eMTC_NTN_req-Perf)CR for TS36.181, Correction on Number of RX antennas in header row of tables for radiated demodulation test requirements</w:t>
            </w:r>
          </w:p>
        </w:tc>
        <w:tc>
          <w:tcPr>
            <w:tcW w:w="505" w:type="pct"/>
          </w:tcPr>
          <w:p w14:paraId="380E75EA" w14:textId="02A227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1DCE51B3" w14:textId="21CDB0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36.181</w:t>
            </w:r>
          </w:p>
        </w:tc>
        <w:tc>
          <w:tcPr>
            <w:tcW w:w="361" w:type="pct"/>
          </w:tcPr>
          <w:p w14:paraId="0F2102A4" w14:textId="6AFD8B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0019</w:t>
            </w:r>
          </w:p>
        </w:tc>
        <w:tc>
          <w:tcPr>
            <w:tcW w:w="227" w:type="pct"/>
          </w:tcPr>
          <w:p w14:paraId="006F136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0488813" w14:textId="1BD6A5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9990E15" w14:textId="148B87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FBDFE04" w14:textId="47E70A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LTE_NBIoT_eMTC_NTN_req-Perf</w:t>
            </w:r>
          </w:p>
        </w:tc>
        <w:tc>
          <w:tcPr>
            <w:tcW w:w="512" w:type="pct"/>
          </w:tcPr>
          <w:p w14:paraId="76C6B6BE" w14:textId="058841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6F5C2E49" w14:textId="77777777" w:rsidTr="00D85DB0">
        <w:tc>
          <w:tcPr>
            <w:tcW w:w="439" w:type="pct"/>
          </w:tcPr>
          <w:p w14:paraId="630620FC" w14:textId="3E6898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R4-2409540</w:t>
            </w:r>
          </w:p>
        </w:tc>
        <w:tc>
          <w:tcPr>
            <w:tcW w:w="1041" w:type="pct"/>
          </w:tcPr>
          <w:p w14:paraId="7D2C3F08" w14:textId="4D9D72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36.181: Band-agnostic OBUE requirement</w:t>
            </w:r>
          </w:p>
        </w:tc>
        <w:tc>
          <w:tcPr>
            <w:tcW w:w="505" w:type="pct"/>
          </w:tcPr>
          <w:p w14:paraId="257B0DCB" w14:textId="2C36D6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CCCF032" w14:textId="4ECD07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36.181</w:t>
            </w:r>
          </w:p>
        </w:tc>
        <w:tc>
          <w:tcPr>
            <w:tcW w:w="361" w:type="pct"/>
          </w:tcPr>
          <w:p w14:paraId="5D27AAFE" w14:textId="2AA046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0020</w:t>
            </w:r>
          </w:p>
        </w:tc>
        <w:tc>
          <w:tcPr>
            <w:tcW w:w="227" w:type="pct"/>
          </w:tcPr>
          <w:p w14:paraId="55D7C3C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17EFD57" w14:textId="61C1C7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FC9CE19" w14:textId="6221C4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BF4403E" w14:textId="448D4C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LTE_NBIoT_eMTC_NTN_req-Perf</w:t>
            </w:r>
          </w:p>
        </w:tc>
        <w:tc>
          <w:tcPr>
            <w:tcW w:w="512" w:type="pct"/>
          </w:tcPr>
          <w:p w14:paraId="745155F9" w14:textId="7BC873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EC0CFEF" w14:textId="77777777" w:rsidTr="00D85DB0">
        <w:tc>
          <w:tcPr>
            <w:tcW w:w="439" w:type="pct"/>
          </w:tcPr>
          <w:p w14:paraId="537D2DF0" w14:textId="05F5D0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R4-2410022</w:t>
            </w:r>
          </w:p>
        </w:tc>
        <w:tc>
          <w:tcPr>
            <w:tcW w:w="1041" w:type="pct"/>
          </w:tcPr>
          <w:p w14:paraId="045835A5" w14:textId="4248CB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36.181: Band-agnostic OBUE requirement</w:t>
            </w:r>
          </w:p>
        </w:tc>
        <w:tc>
          <w:tcPr>
            <w:tcW w:w="505" w:type="pct"/>
          </w:tcPr>
          <w:p w14:paraId="470EAC2B" w14:textId="7DACE2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8EFD46D" w14:textId="6C81EC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36.181</w:t>
            </w:r>
          </w:p>
        </w:tc>
        <w:tc>
          <w:tcPr>
            <w:tcW w:w="361" w:type="pct"/>
          </w:tcPr>
          <w:p w14:paraId="43B5152A" w14:textId="4F48C4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0020</w:t>
            </w:r>
          </w:p>
        </w:tc>
        <w:tc>
          <w:tcPr>
            <w:tcW w:w="227" w:type="pct"/>
          </w:tcPr>
          <w:p w14:paraId="14F9D59C" w14:textId="359DA0E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F8483FC" w14:textId="7B323C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9C82ADF" w14:textId="513EFD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F217C0F" w14:textId="787EE1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LTE_NBIoT_eMTC_NTN_req-Perf</w:t>
            </w:r>
          </w:p>
        </w:tc>
        <w:tc>
          <w:tcPr>
            <w:tcW w:w="512" w:type="pct"/>
          </w:tcPr>
          <w:p w14:paraId="42A13D7E" w14:textId="36A81A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E1CE150" w14:textId="77777777" w:rsidTr="00D85DB0">
        <w:tc>
          <w:tcPr>
            <w:tcW w:w="439" w:type="pct"/>
          </w:tcPr>
          <w:p w14:paraId="3686F7F5" w14:textId="04FC6B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R4-2407314</w:t>
            </w:r>
          </w:p>
        </w:tc>
        <w:tc>
          <w:tcPr>
            <w:tcW w:w="1041" w:type="pct"/>
          </w:tcPr>
          <w:p w14:paraId="72E33C1B" w14:textId="62A728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(IoT_NTN_FDD_LS_band) CR to 36.307: Release independent for IoT-NTN requirements (Rel-18)</w:t>
            </w:r>
          </w:p>
        </w:tc>
        <w:tc>
          <w:tcPr>
            <w:tcW w:w="505" w:type="pct"/>
          </w:tcPr>
          <w:p w14:paraId="1285CA4D" w14:textId="41C76F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31AEB46E" w14:textId="1B1BA7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361" w:type="pct"/>
          </w:tcPr>
          <w:p w14:paraId="164CAC3E" w14:textId="0EE4DD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4503</w:t>
            </w:r>
          </w:p>
        </w:tc>
        <w:tc>
          <w:tcPr>
            <w:tcW w:w="227" w:type="pct"/>
          </w:tcPr>
          <w:p w14:paraId="1678768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68E99F" w14:textId="7D16B0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1D74FE8" w14:textId="6A8B1C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C213446" w14:textId="75BEC5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IoT_NTN_FDD_LS_band</w:t>
            </w:r>
          </w:p>
        </w:tc>
        <w:tc>
          <w:tcPr>
            <w:tcW w:w="512" w:type="pct"/>
          </w:tcPr>
          <w:p w14:paraId="00DF35BA" w14:textId="32B18F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08943A4" w14:textId="77777777" w:rsidTr="00D85DB0">
        <w:tc>
          <w:tcPr>
            <w:tcW w:w="439" w:type="pct"/>
          </w:tcPr>
          <w:p w14:paraId="58614CD3" w14:textId="3CF4C3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R4-2410680</w:t>
            </w:r>
          </w:p>
        </w:tc>
        <w:tc>
          <w:tcPr>
            <w:tcW w:w="1041" w:type="pct"/>
          </w:tcPr>
          <w:p w14:paraId="27CD1B9D" w14:textId="14FD90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(IoT_NTN_FDD_LS_band) CR to 36.307: Release independent for IoT-NTN requirements (Rel-18)</w:t>
            </w:r>
          </w:p>
        </w:tc>
        <w:tc>
          <w:tcPr>
            <w:tcW w:w="505" w:type="pct"/>
          </w:tcPr>
          <w:p w14:paraId="02A90B2A" w14:textId="5E8DCD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2A1DF56B" w14:textId="0105E7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361" w:type="pct"/>
          </w:tcPr>
          <w:p w14:paraId="5A5CD553" w14:textId="5A859E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4503</w:t>
            </w:r>
          </w:p>
        </w:tc>
        <w:tc>
          <w:tcPr>
            <w:tcW w:w="227" w:type="pct"/>
          </w:tcPr>
          <w:p w14:paraId="3670BEA0" w14:textId="53233D3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E4DC210" w14:textId="09EF30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81AB3A9" w14:textId="381D00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36B17B0" w14:textId="4BA217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IoT_NTN_FDD_LS_band</w:t>
            </w:r>
          </w:p>
        </w:tc>
        <w:tc>
          <w:tcPr>
            <w:tcW w:w="512" w:type="pct"/>
          </w:tcPr>
          <w:p w14:paraId="5E7884BE" w14:textId="24691E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6E894BB" w14:textId="77777777" w:rsidTr="00D85DB0">
        <w:tc>
          <w:tcPr>
            <w:tcW w:w="439" w:type="pct"/>
          </w:tcPr>
          <w:p w14:paraId="7036A01B" w14:textId="439EA1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R4-2407315</w:t>
            </w:r>
          </w:p>
        </w:tc>
        <w:tc>
          <w:tcPr>
            <w:tcW w:w="1041" w:type="pct"/>
          </w:tcPr>
          <w:p w14:paraId="7AA91408" w14:textId="37A1B8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(IoT_NTN_FDD_LS_band) CR to 36.764 for IoT-NTN UE RF requirements (Rel-18)</w:t>
            </w:r>
          </w:p>
        </w:tc>
        <w:tc>
          <w:tcPr>
            <w:tcW w:w="505" w:type="pct"/>
          </w:tcPr>
          <w:p w14:paraId="43726A39" w14:textId="523914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India Technology Pvt.</w:t>
            </w:r>
          </w:p>
        </w:tc>
        <w:tc>
          <w:tcPr>
            <w:tcW w:w="442" w:type="pct"/>
          </w:tcPr>
          <w:p w14:paraId="1761D52A" w14:textId="72E117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36.764</w:t>
            </w:r>
          </w:p>
        </w:tc>
        <w:tc>
          <w:tcPr>
            <w:tcW w:w="361" w:type="pct"/>
          </w:tcPr>
          <w:p w14:paraId="1F3B788A" w14:textId="4061C1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0002</w:t>
            </w:r>
          </w:p>
        </w:tc>
        <w:tc>
          <w:tcPr>
            <w:tcW w:w="227" w:type="pct"/>
          </w:tcPr>
          <w:p w14:paraId="478BF62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6F6D4B" w14:textId="014A9E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0C0AD63" w14:textId="26AAC1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AC89253" w14:textId="7FCE82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IoT_NTN_FDD_LS_band</w:t>
            </w:r>
          </w:p>
        </w:tc>
        <w:tc>
          <w:tcPr>
            <w:tcW w:w="512" w:type="pct"/>
          </w:tcPr>
          <w:p w14:paraId="4BA22815" w14:textId="308476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63920EE" w14:textId="77777777" w:rsidTr="00D85DB0">
        <w:tc>
          <w:tcPr>
            <w:tcW w:w="439" w:type="pct"/>
          </w:tcPr>
          <w:p w14:paraId="67B6261F" w14:textId="78B11A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R4-2410681</w:t>
            </w:r>
          </w:p>
        </w:tc>
        <w:tc>
          <w:tcPr>
            <w:tcW w:w="1041" w:type="pct"/>
          </w:tcPr>
          <w:p w14:paraId="51E169DF" w14:textId="3D603F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(IoT_NTN_FDD_LS_band) CR to 36.764 for IoT-NTN UE RF requirements (Rel-18)</w:t>
            </w:r>
          </w:p>
        </w:tc>
        <w:tc>
          <w:tcPr>
            <w:tcW w:w="505" w:type="pct"/>
          </w:tcPr>
          <w:p w14:paraId="4FA77E75" w14:textId="3081C8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India Technology Pvt.</w:t>
            </w:r>
          </w:p>
        </w:tc>
        <w:tc>
          <w:tcPr>
            <w:tcW w:w="442" w:type="pct"/>
          </w:tcPr>
          <w:p w14:paraId="67AB1E4D" w14:textId="7DE69F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36.764</w:t>
            </w:r>
          </w:p>
        </w:tc>
        <w:tc>
          <w:tcPr>
            <w:tcW w:w="361" w:type="pct"/>
          </w:tcPr>
          <w:p w14:paraId="2AB65AF9" w14:textId="1383EC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0002</w:t>
            </w:r>
          </w:p>
        </w:tc>
        <w:tc>
          <w:tcPr>
            <w:tcW w:w="227" w:type="pct"/>
          </w:tcPr>
          <w:p w14:paraId="30CCC49F" w14:textId="47042E2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A9FCA26" w14:textId="066B70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F1AEB19" w14:textId="62BB38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6B9E902" w14:textId="436BC6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IoT_NTN_FDD_LS_band</w:t>
            </w:r>
          </w:p>
        </w:tc>
        <w:tc>
          <w:tcPr>
            <w:tcW w:w="512" w:type="pct"/>
          </w:tcPr>
          <w:p w14:paraId="052CE425" w14:textId="18ABF9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B41C5B8" w14:textId="77777777" w:rsidTr="00D85DB0">
        <w:tc>
          <w:tcPr>
            <w:tcW w:w="439" w:type="pct"/>
          </w:tcPr>
          <w:p w14:paraId="5FECA34E" w14:textId="454AF5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R4-2407316</w:t>
            </w:r>
          </w:p>
        </w:tc>
        <w:tc>
          <w:tcPr>
            <w:tcW w:w="1041" w:type="pct"/>
          </w:tcPr>
          <w:p w14:paraId="1441E1B2" w14:textId="67C241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(IoT_NTN_extLband) CR to 36.764 for IoT-NTN UE RF requirements (Rel-18)</w:t>
            </w:r>
          </w:p>
        </w:tc>
        <w:tc>
          <w:tcPr>
            <w:tcW w:w="505" w:type="pct"/>
          </w:tcPr>
          <w:p w14:paraId="3E7C34E4" w14:textId="226915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3E05F6C1" w14:textId="3478B2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36.764</w:t>
            </w:r>
          </w:p>
        </w:tc>
        <w:tc>
          <w:tcPr>
            <w:tcW w:w="361" w:type="pct"/>
          </w:tcPr>
          <w:p w14:paraId="05D8217C" w14:textId="1565A6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0003</w:t>
            </w:r>
          </w:p>
        </w:tc>
        <w:tc>
          <w:tcPr>
            <w:tcW w:w="227" w:type="pct"/>
          </w:tcPr>
          <w:p w14:paraId="4F893D9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0C450F" w14:textId="77AF9F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4C238AC" w14:textId="27976D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A0511B9" w14:textId="776263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IoT_NTN_extLband</w:t>
            </w:r>
          </w:p>
        </w:tc>
        <w:tc>
          <w:tcPr>
            <w:tcW w:w="512" w:type="pct"/>
          </w:tcPr>
          <w:p w14:paraId="0F85CE23" w14:textId="14A2B0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6BA2185" w14:textId="77777777" w:rsidTr="00D85DB0">
        <w:tc>
          <w:tcPr>
            <w:tcW w:w="439" w:type="pct"/>
          </w:tcPr>
          <w:p w14:paraId="156B0133" w14:textId="1DA4B4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R4-2409435</w:t>
            </w:r>
          </w:p>
        </w:tc>
        <w:tc>
          <w:tcPr>
            <w:tcW w:w="1041" w:type="pct"/>
          </w:tcPr>
          <w:p w14:paraId="4519C197" w14:textId="52A59E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36.764 - Extended L-band Clause 7.3 Evaluation and Simulation</w:t>
            </w:r>
          </w:p>
        </w:tc>
        <w:tc>
          <w:tcPr>
            <w:tcW w:w="505" w:type="pct"/>
          </w:tcPr>
          <w:p w14:paraId="0824A350" w14:textId="36B6CF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Inmarsat</w:t>
            </w:r>
          </w:p>
        </w:tc>
        <w:tc>
          <w:tcPr>
            <w:tcW w:w="442" w:type="pct"/>
          </w:tcPr>
          <w:p w14:paraId="0099E54B" w14:textId="1E51D7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36.764</w:t>
            </w:r>
          </w:p>
        </w:tc>
        <w:tc>
          <w:tcPr>
            <w:tcW w:w="361" w:type="pct"/>
          </w:tcPr>
          <w:p w14:paraId="2AFE2EB0" w14:textId="44CF12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0004</w:t>
            </w:r>
          </w:p>
        </w:tc>
        <w:tc>
          <w:tcPr>
            <w:tcW w:w="227" w:type="pct"/>
          </w:tcPr>
          <w:p w14:paraId="7451D18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1DF36B8" w14:textId="56FF0D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B42DB7A" w14:textId="11A5E6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EEABEB8" w14:textId="2484B5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IoT_NTN_extLband-Core</w:t>
            </w:r>
          </w:p>
        </w:tc>
        <w:tc>
          <w:tcPr>
            <w:tcW w:w="512" w:type="pct"/>
          </w:tcPr>
          <w:p w14:paraId="0EA3A33D" w14:textId="12468A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BC48900" w14:textId="77777777" w:rsidTr="00D85DB0">
        <w:tc>
          <w:tcPr>
            <w:tcW w:w="439" w:type="pct"/>
          </w:tcPr>
          <w:p w14:paraId="062D90A1" w14:textId="2DC87C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R4-2409660</w:t>
            </w:r>
          </w:p>
        </w:tc>
        <w:tc>
          <w:tcPr>
            <w:tcW w:w="1041" w:type="pct"/>
          </w:tcPr>
          <w:p w14:paraId="1D1234FA" w14:textId="7F6C4A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36.764 - Extended L-band Clause 7.3 Evaluation and Simulation</w:t>
            </w:r>
          </w:p>
        </w:tc>
        <w:tc>
          <w:tcPr>
            <w:tcW w:w="505" w:type="pct"/>
          </w:tcPr>
          <w:p w14:paraId="5E870F0B" w14:textId="786D9E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Inmarsat</w:t>
            </w:r>
          </w:p>
        </w:tc>
        <w:tc>
          <w:tcPr>
            <w:tcW w:w="442" w:type="pct"/>
          </w:tcPr>
          <w:p w14:paraId="7E5909FC" w14:textId="205B61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36.764</w:t>
            </w:r>
          </w:p>
        </w:tc>
        <w:tc>
          <w:tcPr>
            <w:tcW w:w="361" w:type="pct"/>
          </w:tcPr>
          <w:p w14:paraId="38E10574" w14:textId="6CC963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0004</w:t>
            </w:r>
          </w:p>
        </w:tc>
        <w:tc>
          <w:tcPr>
            <w:tcW w:w="227" w:type="pct"/>
          </w:tcPr>
          <w:p w14:paraId="2B9B0530" w14:textId="04ED614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522D84D" w14:textId="21BA9F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4D10851" w14:textId="0F7E9F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238FF7D" w14:textId="07C61A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IoT_NTN_extLband-Core</w:t>
            </w:r>
          </w:p>
        </w:tc>
        <w:tc>
          <w:tcPr>
            <w:tcW w:w="512" w:type="pct"/>
          </w:tcPr>
          <w:p w14:paraId="0FAE461D" w14:textId="55EE9B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E0EB1D7" w14:textId="77777777" w:rsidTr="00D85DB0">
        <w:tc>
          <w:tcPr>
            <w:tcW w:w="439" w:type="pct"/>
          </w:tcPr>
          <w:p w14:paraId="0D2612F0" w14:textId="14C975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R4-2410578</w:t>
            </w:r>
          </w:p>
        </w:tc>
        <w:tc>
          <w:tcPr>
            <w:tcW w:w="1041" w:type="pct"/>
          </w:tcPr>
          <w:p w14:paraId="08B14753" w14:textId="0FAD80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36.764 - Extended L-band Clause 7.3 Evaluation and Simulation</w:t>
            </w:r>
          </w:p>
        </w:tc>
        <w:tc>
          <w:tcPr>
            <w:tcW w:w="505" w:type="pct"/>
          </w:tcPr>
          <w:p w14:paraId="1409EF3B" w14:textId="0E1BF0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Inmarsat</w:t>
            </w:r>
          </w:p>
        </w:tc>
        <w:tc>
          <w:tcPr>
            <w:tcW w:w="442" w:type="pct"/>
          </w:tcPr>
          <w:p w14:paraId="5C2B6720" w14:textId="60D526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36.764</w:t>
            </w:r>
          </w:p>
        </w:tc>
        <w:tc>
          <w:tcPr>
            <w:tcW w:w="361" w:type="pct"/>
          </w:tcPr>
          <w:p w14:paraId="0820156A" w14:textId="6C33A9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0004</w:t>
            </w:r>
          </w:p>
        </w:tc>
        <w:tc>
          <w:tcPr>
            <w:tcW w:w="227" w:type="pct"/>
          </w:tcPr>
          <w:p w14:paraId="51E22E5E" w14:textId="14FCCCB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6D19A217" w14:textId="41461C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B6C334F" w14:textId="39AE6E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0F9275A" w14:textId="73DC4B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IoT_NTN_extLband-Core</w:t>
            </w:r>
          </w:p>
        </w:tc>
        <w:tc>
          <w:tcPr>
            <w:tcW w:w="512" w:type="pct"/>
          </w:tcPr>
          <w:p w14:paraId="016796BE" w14:textId="655559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E2AB7C5" w14:textId="77777777" w:rsidTr="00D85DB0">
        <w:tc>
          <w:tcPr>
            <w:tcW w:w="439" w:type="pct"/>
          </w:tcPr>
          <w:p w14:paraId="4EA2B77F" w14:textId="17D8BB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R4-2408472</w:t>
            </w:r>
          </w:p>
        </w:tc>
        <w:tc>
          <w:tcPr>
            <w:tcW w:w="1041" w:type="pct"/>
          </w:tcPr>
          <w:p w14:paraId="53667481" w14:textId="708E0F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CR to 37.104 on Removal of Additional spurious emission limits for GSM (BC2)</w:t>
            </w:r>
          </w:p>
        </w:tc>
        <w:tc>
          <w:tcPr>
            <w:tcW w:w="505" w:type="pct"/>
          </w:tcPr>
          <w:p w14:paraId="1C904BE3" w14:textId="14F5EA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66BC00D4" w14:textId="3927CA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37.104</w:t>
            </w:r>
          </w:p>
        </w:tc>
        <w:tc>
          <w:tcPr>
            <w:tcW w:w="361" w:type="pct"/>
          </w:tcPr>
          <w:p w14:paraId="5578BC27" w14:textId="46A1AD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1014</w:t>
            </w:r>
          </w:p>
        </w:tc>
        <w:tc>
          <w:tcPr>
            <w:tcW w:w="227" w:type="pct"/>
          </w:tcPr>
          <w:p w14:paraId="13D6F6A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8C1B113" w14:textId="437FB2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9B2ED28" w14:textId="14E76C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0410DC4" w14:textId="0D28AD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3ABA0A52" w14:textId="6C92EB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2D0F2B3" w14:textId="77777777" w:rsidTr="00D85DB0">
        <w:tc>
          <w:tcPr>
            <w:tcW w:w="439" w:type="pct"/>
          </w:tcPr>
          <w:p w14:paraId="184E2B21" w14:textId="44FB79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R4-2408473</w:t>
            </w:r>
          </w:p>
        </w:tc>
        <w:tc>
          <w:tcPr>
            <w:tcW w:w="1041" w:type="pct"/>
          </w:tcPr>
          <w:p w14:paraId="09D95135" w14:textId="7E7C46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CR to 37.104 on Removal of Additional spurious emission limits for GSM (BC2)</w:t>
            </w:r>
          </w:p>
        </w:tc>
        <w:tc>
          <w:tcPr>
            <w:tcW w:w="505" w:type="pct"/>
          </w:tcPr>
          <w:p w14:paraId="710D04EA" w14:textId="00A969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B827AB9" w14:textId="7E450F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37.104</w:t>
            </w:r>
          </w:p>
        </w:tc>
        <w:tc>
          <w:tcPr>
            <w:tcW w:w="361" w:type="pct"/>
          </w:tcPr>
          <w:p w14:paraId="77AACC77" w14:textId="3A6A40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1015</w:t>
            </w:r>
          </w:p>
        </w:tc>
        <w:tc>
          <w:tcPr>
            <w:tcW w:w="227" w:type="pct"/>
          </w:tcPr>
          <w:p w14:paraId="6E72F97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BD8934F" w14:textId="193EB6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E981225" w14:textId="15E2E4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AFCE41E" w14:textId="3C5C83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12C8221A" w14:textId="44402E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3D83323" w14:textId="77777777" w:rsidTr="00D85DB0">
        <w:tc>
          <w:tcPr>
            <w:tcW w:w="439" w:type="pct"/>
          </w:tcPr>
          <w:p w14:paraId="0D90D93C" w14:textId="182E85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R4-2409982</w:t>
            </w:r>
          </w:p>
        </w:tc>
        <w:tc>
          <w:tcPr>
            <w:tcW w:w="1041" w:type="pct"/>
          </w:tcPr>
          <w:p w14:paraId="08EA7DCF" w14:textId="4BD1E8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CR to 37.104 on Removal of Additional spurious emission limits for GSM (BC2)</w:t>
            </w:r>
          </w:p>
        </w:tc>
        <w:tc>
          <w:tcPr>
            <w:tcW w:w="505" w:type="pct"/>
          </w:tcPr>
          <w:p w14:paraId="26E92BB8" w14:textId="4ED5C8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5A3EEA30" w14:textId="7A87D3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37.104</w:t>
            </w:r>
          </w:p>
        </w:tc>
        <w:tc>
          <w:tcPr>
            <w:tcW w:w="361" w:type="pct"/>
          </w:tcPr>
          <w:p w14:paraId="3AAB240E" w14:textId="47D624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1016</w:t>
            </w:r>
          </w:p>
        </w:tc>
        <w:tc>
          <w:tcPr>
            <w:tcW w:w="227" w:type="pct"/>
          </w:tcPr>
          <w:p w14:paraId="5293072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D862361" w14:textId="7D324E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E0833A1" w14:textId="0DFC88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BB176D7" w14:textId="2BFF65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5228D74B" w14:textId="7FE8C7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5745F35" w14:textId="77777777" w:rsidTr="00D85DB0">
        <w:tc>
          <w:tcPr>
            <w:tcW w:w="439" w:type="pct"/>
          </w:tcPr>
          <w:p w14:paraId="223F11E0" w14:textId="4C7539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R4-2407420</w:t>
            </w:r>
          </w:p>
        </w:tc>
        <w:tc>
          <w:tcPr>
            <w:tcW w:w="1041" w:type="pct"/>
          </w:tcPr>
          <w:p w14:paraId="689D8A46" w14:textId="483C83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(AAS_BS_LTE_UTRA-Core) CR to TS 37.105 on correction for single RAT E-UTRA operation</w:t>
            </w:r>
          </w:p>
        </w:tc>
        <w:tc>
          <w:tcPr>
            <w:tcW w:w="505" w:type="pct"/>
          </w:tcPr>
          <w:p w14:paraId="7ECE9FB4" w14:textId="548151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7D1BB65" w14:textId="00123B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37.105</w:t>
            </w:r>
          </w:p>
        </w:tc>
        <w:tc>
          <w:tcPr>
            <w:tcW w:w="361" w:type="pct"/>
          </w:tcPr>
          <w:p w14:paraId="240EE709" w14:textId="56826A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227" w:type="pct"/>
          </w:tcPr>
          <w:p w14:paraId="6AC219D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3661137" w14:textId="642A93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6DAF4917" w14:textId="50654C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893D696" w14:textId="593B71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AAS_BS_LTE_UTRA-Core</w:t>
            </w:r>
          </w:p>
        </w:tc>
        <w:tc>
          <w:tcPr>
            <w:tcW w:w="512" w:type="pct"/>
          </w:tcPr>
          <w:p w14:paraId="5A9C3399" w14:textId="587EF2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1EFBAC7" w14:textId="77777777" w:rsidTr="00D85DB0">
        <w:tc>
          <w:tcPr>
            <w:tcW w:w="439" w:type="pct"/>
          </w:tcPr>
          <w:p w14:paraId="1556A548" w14:textId="44DD52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R4-2407421</w:t>
            </w:r>
          </w:p>
        </w:tc>
        <w:tc>
          <w:tcPr>
            <w:tcW w:w="1041" w:type="pct"/>
          </w:tcPr>
          <w:p w14:paraId="380F8B2E" w14:textId="79B34C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(AAS_BS_LTE_UTRA-Core) CR to TS 37.105 on correction for single RAT E-UTRA operation</w:t>
            </w:r>
          </w:p>
        </w:tc>
        <w:tc>
          <w:tcPr>
            <w:tcW w:w="505" w:type="pct"/>
          </w:tcPr>
          <w:p w14:paraId="475B3D40" w14:textId="6E97F1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12499C6A" w14:textId="562539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37.105</w:t>
            </w:r>
          </w:p>
        </w:tc>
        <w:tc>
          <w:tcPr>
            <w:tcW w:w="361" w:type="pct"/>
          </w:tcPr>
          <w:p w14:paraId="2D025205" w14:textId="6D1B6A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0288</w:t>
            </w:r>
          </w:p>
        </w:tc>
        <w:tc>
          <w:tcPr>
            <w:tcW w:w="227" w:type="pct"/>
          </w:tcPr>
          <w:p w14:paraId="4D11568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D31EC56" w14:textId="4FDBD2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F4470E9" w14:textId="3F329D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FAC9A66" w14:textId="13D7A6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AAS_BS_LTE_UTRA-Core</w:t>
            </w:r>
          </w:p>
        </w:tc>
        <w:tc>
          <w:tcPr>
            <w:tcW w:w="512" w:type="pct"/>
          </w:tcPr>
          <w:p w14:paraId="0BAC095C" w14:textId="5328CB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1098B02" w14:textId="77777777" w:rsidTr="00D85DB0">
        <w:tc>
          <w:tcPr>
            <w:tcW w:w="439" w:type="pct"/>
          </w:tcPr>
          <w:p w14:paraId="5D5E4305" w14:textId="1626CA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R4-2407422</w:t>
            </w:r>
          </w:p>
        </w:tc>
        <w:tc>
          <w:tcPr>
            <w:tcW w:w="1041" w:type="pct"/>
          </w:tcPr>
          <w:p w14:paraId="043DFF32" w14:textId="693F1D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(AAS_BS_LTE_UTRA-Core) CR to TS 37.105 on correction for single RAT E-UTRA operation</w:t>
            </w:r>
          </w:p>
        </w:tc>
        <w:tc>
          <w:tcPr>
            <w:tcW w:w="505" w:type="pct"/>
          </w:tcPr>
          <w:p w14:paraId="5973D59D" w14:textId="354B2C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4BD6C791" w14:textId="1FF274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37.105</w:t>
            </w:r>
          </w:p>
        </w:tc>
        <w:tc>
          <w:tcPr>
            <w:tcW w:w="361" w:type="pct"/>
          </w:tcPr>
          <w:p w14:paraId="09B2F639" w14:textId="3360EF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0289</w:t>
            </w:r>
          </w:p>
        </w:tc>
        <w:tc>
          <w:tcPr>
            <w:tcW w:w="227" w:type="pct"/>
          </w:tcPr>
          <w:p w14:paraId="319C957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1DD462" w14:textId="28CF9C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669A69F" w14:textId="3FBD10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E29CE44" w14:textId="532238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AAS_BS_LTE_UTRA-Core</w:t>
            </w:r>
          </w:p>
        </w:tc>
        <w:tc>
          <w:tcPr>
            <w:tcW w:w="512" w:type="pct"/>
          </w:tcPr>
          <w:p w14:paraId="54DB02DC" w14:textId="62CE5E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070C6E7" w14:textId="77777777" w:rsidTr="00D85DB0">
        <w:tc>
          <w:tcPr>
            <w:tcW w:w="439" w:type="pct"/>
          </w:tcPr>
          <w:p w14:paraId="2A0D13AC" w14:textId="018B29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R4-2407423</w:t>
            </w:r>
          </w:p>
        </w:tc>
        <w:tc>
          <w:tcPr>
            <w:tcW w:w="1041" w:type="pct"/>
          </w:tcPr>
          <w:p w14:paraId="52B86E12" w14:textId="52D5BC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(AAS_BS_LTE_UTRA-Core) CR to TS 37.105 on correction for single RAT E-UTRA operation</w:t>
            </w:r>
          </w:p>
        </w:tc>
        <w:tc>
          <w:tcPr>
            <w:tcW w:w="505" w:type="pct"/>
          </w:tcPr>
          <w:p w14:paraId="08639869" w14:textId="6CA7A2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FDAAEE3" w14:textId="7622EB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37.105</w:t>
            </w:r>
          </w:p>
        </w:tc>
        <w:tc>
          <w:tcPr>
            <w:tcW w:w="361" w:type="pct"/>
          </w:tcPr>
          <w:p w14:paraId="337423E4" w14:textId="34BB8D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227" w:type="pct"/>
          </w:tcPr>
          <w:p w14:paraId="0991AB3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460FD3F" w14:textId="1A3241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7E02532" w14:textId="151503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CFF9155" w14:textId="623B59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AAS_BS_LTE_UTRA-Core</w:t>
            </w:r>
          </w:p>
        </w:tc>
        <w:tc>
          <w:tcPr>
            <w:tcW w:w="512" w:type="pct"/>
          </w:tcPr>
          <w:p w14:paraId="33773D20" w14:textId="19DE65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561698F" w14:textId="77777777" w:rsidTr="00D85DB0">
        <w:tc>
          <w:tcPr>
            <w:tcW w:w="439" w:type="pct"/>
          </w:tcPr>
          <w:p w14:paraId="34E3CD5F" w14:textId="551B4E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R4-2408474</w:t>
            </w:r>
          </w:p>
        </w:tc>
        <w:tc>
          <w:tcPr>
            <w:tcW w:w="1041" w:type="pct"/>
          </w:tcPr>
          <w:p w14:paraId="224A8C81" w14:textId="13A007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CR to 37.141 on Removal of Additional spurious emission limits for GSM (BC2)</w:t>
            </w:r>
          </w:p>
        </w:tc>
        <w:tc>
          <w:tcPr>
            <w:tcW w:w="505" w:type="pct"/>
          </w:tcPr>
          <w:p w14:paraId="20FD0649" w14:textId="7D44FD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25E6D4B2" w14:textId="5AC399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37.141</w:t>
            </w:r>
          </w:p>
        </w:tc>
        <w:tc>
          <w:tcPr>
            <w:tcW w:w="361" w:type="pct"/>
          </w:tcPr>
          <w:p w14:paraId="237A70A8" w14:textId="1CE984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1085</w:t>
            </w:r>
          </w:p>
        </w:tc>
        <w:tc>
          <w:tcPr>
            <w:tcW w:w="227" w:type="pct"/>
          </w:tcPr>
          <w:p w14:paraId="2B40952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7A6D4E1" w14:textId="458E6D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641A22B" w14:textId="041789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EF70AB7" w14:textId="16058B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0662BFB6" w14:textId="6DB3F9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7B52925" w14:textId="77777777" w:rsidTr="00D85DB0">
        <w:tc>
          <w:tcPr>
            <w:tcW w:w="439" w:type="pct"/>
          </w:tcPr>
          <w:p w14:paraId="3756F8F7" w14:textId="5BF849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R4-2408475</w:t>
            </w:r>
          </w:p>
        </w:tc>
        <w:tc>
          <w:tcPr>
            <w:tcW w:w="1041" w:type="pct"/>
          </w:tcPr>
          <w:p w14:paraId="1E99F713" w14:textId="5F2C9E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CR to 37.141 on Removal of Additional spurious emission limits for GSM (BC2)</w:t>
            </w:r>
          </w:p>
        </w:tc>
        <w:tc>
          <w:tcPr>
            <w:tcW w:w="505" w:type="pct"/>
          </w:tcPr>
          <w:p w14:paraId="13A84821" w14:textId="4DDC4E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39E3E49E" w14:textId="17B81D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37.141</w:t>
            </w:r>
          </w:p>
        </w:tc>
        <w:tc>
          <w:tcPr>
            <w:tcW w:w="361" w:type="pct"/>
          </w:tcPr>
          <w:p w14:paraId="76C657F0" w14:textId="0D4459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1086</w:t>
            </w:r>
          </w:p>
        </w:tc>
        <w:tc>
          <w:tcPr>
            <w:tcW w:w="227" w:type="pct"/>
          </w:tcPr>
          <w:p w14:paraId="32288A8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85705BA" w14:textId="121D3F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D83A29D" w14:textId="071A07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E02260B" w14:textId="0CAD69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137A5901" w14:textId="73A227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8007591" w14:textId="77777777" w:rsidTr="00D85DB0">
        <w:tc>
          <w:tcPr>
            <w:tcW w:w="439" w:type="pct"/>
          </w:tcPr>
          <w:p w14:paraId="1532352E" w14:textId="34AB08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R4-2409983</w:t>
            </w:r>
          </w:p>
        </w:tc>
        <w:tc>
          <w:tcPr>
            <w:tcW w:w="1041" w:type="pct"/>
          </w:tcPr>
          <w:p w14:paraId="422EE57A" w14:textId="206591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CR to 37.141 on Removal of Additional spurious emission limits for GSM (BC2)</w:t>
            </w:r>
          </w:p>
        </w:tc>
        <w:tc>
          <w:tcPr>
            <w:tcW w:w="505" w:type="pct"/>
          </w:tcPr>
          <w:p w14:paraId="1C2642E7" w14:textId="739144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02E159A2" w14:textId="271003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37.141</w:t>
            </w:r>
          </w:p>
        </w:tc>
        <w:tc>
          <w:tcPr>
            <w:tcW w:w="361" w:type="pct"/>
          </w:tcPr>
          <w:p w14:paraId="1A385ACB" w14:textId="2C533B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1087</w:t>
            </w:r>
          </w:p>
        </w:tc>
        <w:tc>
          <w:tcPr>
            <w:tcW w:w="227" w:type="pct"/>
          </w:tcPr>
          <w:p w14:paraId="7EFFE76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5D3A1A" w14:textId="102F0A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58ACFA3" w14:textId="77B69A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94C7209" w14:textId="334F11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64BFAA98" w14:textId="7B5893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11C6355" w14:textId="77777777" w:rsidTr="00D85DB0">
        <w:tc>
          <w:tcPr>
            <w:tcW w:w="439" w:type="pct"/>
          </w:tcPr>
          <w:p w14:paraId="7A6A084D" w14:textId="491B89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R4-2407424</w:t>
            </w:r>
          </w:p>
        </w:tc>
        <w:tc>
          <w:tcPr>
            <w:tcW w:w="1041" w:type="pct"/>
          </w:tcPr>
          <w:p w14:paraId="50CD789E" w14:textId="406F05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(AAS_BS_LTE_UTRA-Core) CR to TS 37.145-2 on correction for single RAT E-UTRA operation</w:t>
            </w:r>
          </w:p>
        </w:tc>
        <w:tc>
          <w:tcPr>
            <w:tcW w:w="505" w:type="pct"/>
          </w:tcPr>
          <w:p w14:paraId="75992EF8" w14:textId="7E2542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10ABDDAD" w14:textId="768044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37.145-2</w:t>
            </w:r>
          </w:p>
        </w:tc>
        <w:tc>
          <w:tcPr>
            <w:tcW w:w="361" w:type="pct"/>
          </w:tcPr>
          <w:p w14:paraId="2C63F9CF" w14:textId="31C667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0379</w:t>
            </w:r>
          </w:p>
        </w:tc>
        <w:tc>
          <w:tcPr>
            <w:tcW w:w="227" w:type="pct"/>
          </w:tcPr>
          <w:p w14:paraId="12734A6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BF905FC" w14:textId="2372BC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4B678ED4" w14:textId="03C25F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EDF45A3" w14:textId="52E475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AAS_BS_LTE_UTRA-Perf</w:t>
            </w:r>
          </w:p>
        </w:tc>
        <w:tc>
          <w:tcPr>
            <w:tcW w:w="512" w:type="pct"/>
          </w:tcPr>
          <w:p w14:paraId="367F6A43" w14:textId="216E56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3E5D321" w14:textId="77777777" w:rsidTr="00D85DB0">
        <w:tc>
          <w:tcPr>
            <w:tcW w:w="439" w:type="pct"/>
          </w:tcPr>
          <w:p w14:paraId="081BC68F" w14:textId="62E173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R4-2407425</w:t>
            </w:r>
          </w:p>
        </w:tc>
        <w:tc>
          <w:tcPr>
            <w:tcW w:w="1041" w:type="pct"/>
          </w:tcPr>
          <w:p w14:paraId="2C9D0370" w14:textId="7E18DF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(AAS_BS_LTE_UTRA-Core) CR to TS 37.145-2 on correction for single RAT E-UTRA operation</w:t>
            </w:r>
          </w:p>
        </w:tc>
        <w:tc>
          <w:tcPr>
            <w:tcW w:w="505" w:type="pct"/>
          </w:tcPr>
          <w:p w14:paraId="1E99AEF7" w14:textId="1B43F2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8D9F3F4" w14:textId="18B4EB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37.145-2</w:t>
            </w:r>
          </w:p>
        </w:tc>
        <w:tc>
          <w:tcPr>
            <w:tcW w:w="361" w:type="pct"/>
          </w:tcPr>
          <w:p w14:paraId="2C70904A" w14:textId="6FC3AB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0380</w:t>
            </w:r>
          </w:p>
        </w:tc>
        <w:tc>
          <w:tcPr>
            <w:tcW w:w="227" w:type="pct"/>
          </w:tcPr>
          <w:p w14:paraId="755C26A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B4377E2" w14:textId="40A421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165B0154" w14:textId="739AE0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C4EC078" w14:textId="17AFA7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AAS_BS_LTE_UTRA-Perf</w:t>
            </w:r>
          </w:p>
        </w:tc>
        <w:tc>
          <w:tcPr>
            <w:tcW w:w="512" w:type="pct"/>
          </w:tcPr>
          <w:p w14:paraId="343A83FA" w14:textId="48C1DF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DD8C6A5" w14:textId="77777777" w:rsidTr="00D85DB0">
        <w:tc>
          <w:tcPr>
            <w:tcW w:w="439" w:type="pct"/>
          </w:tcPr>
          <w:p w14:paraId="6793B676" w14:textId="304998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R4-2407426</w:t>
            </w:r>
          </w:p>
        </w:tc>
        <w:tc>
          <w:tcPr>
            <w:tcW w:w="1041" w:type="pct"/>
          </w:tcPr>
          <w:p w14:paraId="28CBB851" w14:textId="1268C0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(AAS_BS_LTE_UTRA-Core) CR to TS 37.145-2 on correction for single RAT E-UTRA operation</w:t>
            </w:r>
          </w:p>
        </w:tc>
        <w:tc>
          <w:tcPr>
            <w:tcW w:w="505" w:type="pct"/>
          </w:tcPr>
          <w:p w14:paraId="2A6AC109" w14:textId="57A7E5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C7C464B" w14:textId="5F260B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37.145-2</w:t>
            </w:r>
          </w:p>
        </w:tc>
        <w:tc>
          <w:tcPr>
            <w:tcW w:w="361" w:type="pct"/>
          </w:tcPr>
          <w:p w14:paraId="26A184CA" w14:textId="51991C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0381</w:t>
            </w:r>
          </w:p>
        </w:tc>
        <w:tc>
          <w:tcPr>
            <w:tcW w:w="227" w:type="pct"/>
          </w:tcPr>
          <w:p w14:paraId="1D6FEF2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A37A195" w14:textId="79EBC0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33EC437" w14:textId="643C26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9FA722F" w14:textId="729749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AAS_BS_LTE_UTRA-Perf</w:t>
            </w:r>
          </w:p>
        </w:tc>
        <w:tc>
          <w:tcPr>
            <w:tcW w:w="512" w:type="pct"/>
          </w:tcPr>
          <w:p w14:paraId="27FB46D3" w14:textId="30F4E7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48A9225" w14:textId="77777777" w:rsidTr="00D85DB0">
        <w:tc>
          <w:tcPr>
            <w:tcW w:w="439" w:type="pct"/>
          </w:tcPr>
          <w:p w14:paraId="09288ADD" w14:textId="631588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R4-2407427</w:t>
            </w:r>
          </w:p>
        </w:tc>
        <w:tc>
          <w:tcPr>
            <w:tcW w:w="1041" w:type="pct"/>
          </w:tcPr>
          <w:p w14:paraId="7363F6FB" w14:textId="4C1264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(AAS_BS_LTE_UTRA-Core) CR to TS 37.145-2 on correction for single RAT E-UTRA operation</w:t>
            </w:r>
          </w:p>
        </w:tc>
        <w:tc>
          <w:tcPr>
            <w:tcW w:w="505" w:type="pct"/>
          </w:tcPr>
          <w:p w14:paraId="5D06EBF3" w14:textId="7893FE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D96B15A" w14:textId="608C5B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37.145-2</w:t>
            </w:r>
          </w:p>
        </w:tc>
        <w:tc>
          <w:tcPr>
            <w:tcW w:w="361" w:type="pct"/>
          </w:tcPr>
          <w:p w14:paraId="491EAF00" w14:textId="039097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0382</w:t>
            </w:r>
          </w:p>
        </w:tc>
        <w:tc>
          <w:tcPr>
            <w:tcW w:w="227" w:type="pct"/>
          </w:tcPr>
          <w:p w14:paraId="392C5CA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5EB61B5" w14:textId="5D183C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210644C" w14:textId="05D843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9E4A814" w14:textId="549A6C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AAS_BS_LTE_UTRA-Perf</w:t>
            </w:r>
          </w:p>
        </w:tc>
        <w:tc>
          <w:tcPr>
            <w:tcW w:w="512" w:type="pct"/>
          </w:tcPr>
          <w:p w14:paraId="4410D365" w14:textId="433077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B04205C" w14:textId="77777777" w:rsidTr="00D85DB0">
        <w:tc>
          <w:tcPr>
            <w:tcW w:w="439" w:type="pct"/>
          </w:tcPr>
          <w:p w14:paraId="0234589C" w14:textId="485A4C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R4-2407428</w:t>
            </w:r>
          </w:p>
        </w:tc>
        <w:tc>
          <w:tcPr>
            <w:tcW w:w="1041" w:type="pct"/>
          </w:tcPr>
          <w:p w14:paraId="2D380EEC" w14:textId="4B2C23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37.828 on clarification of simulation results</w:t>
            </w:r>
          </w:p>
        </w:tc>
        <w:tc>
          <w:tcPr>
            <w:tcW w:w="505" w:type="pct"/>
          </w:tcPr>
          <w:p w14:paraId="5AA13AB1" w14:textId="775A76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765589AA" w14:textId="647B7C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37.828</w:t>
            </w:r>
          </w:p>
        </w:tc>
        <w:tc>
          <w:tcPr>
            <w:tcW w:w="361" w:type="pct"/>
          </w:tcPr>
          <w:p w14:paraId="4A8F3824" w14:textId="705A21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0002</w:t>
            </w:r>
          </w:p>
        </w:tc>
        <w:tc>
          <w:tcPr>
            <w:tcW w:w="227" w:type="pct"/>
          </w:tcPr>
          <w:p w14:paraId="7369A0C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64AF5F9" w14:textId="4CCACA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4CB241A" w14:textId="1AD31C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034E0B3" w14:textId="2FF82D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LTE_NR_HPUE_FWVM_R18-Core</w:t>
            </w:r>
          </w:p>
        </w:tc>
        <w:tc>
          <w:tcPr>
            <w:tcW w:w="512" w:type="pct"/>
          </w:tcPr>
          <w:p w14:paraId="779CF230" w14:textId="5EF325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2BF83A7" w14:textId="77777777" w:rsidTr="00D85DB0">
        <w:tc>
          <w:tcPr>
            <w:tcW w:w="439" w:type="pct"/>
          </w:tcPr>
          <w:p w14:paraId="23A5426E" w14:textId="282A6F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R4-2407442</w:t>
            </w:r>
          </w:p>
        </w:tc>
        <w:tc>
          <w:tcPr>
            <w:tcW w:w="1041" w:type="pct"/>
          </w:tcPr>
          <w:p w14:paraId="15F23E1F" w14:textId="7EFE35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37.828 on clarification of simulation results</w:t>
            </w:r>
          </w:p>
        </w:tc>
        <w:tc>
          <w:tcPr>
            <w:tcW w:w="505" w:type="pct"/>
          </w:tcPr>
          <w:p w14:paraId="0945DBAB" w14:textId="796A45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808EFA2" w14:textId="7D06FB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37.828</w:t>
            </w:r>
          </w:p>
        </w:tc>
        <w:tc>
          <w:tcPr>
            <w:tcW w:w="361" w:type="pct"/>
          </w:tcPr>
          <w:p w14:paraId="69DE02C0" w14:textId="0FD97A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0002</w:t>
            </w:r>
          </w:p>
        </w:tc>
        <w:tc>
          <w:tcPr>
            <w:tcW w:w="227" w:type="pct"/>
          </w:tcPr>
          <w:p w14:paraId="051C64FB" w14:textId="2544738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D5AB3DF" w14:textId="4E0FCC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BB33ED1" w14:textId="4F3332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67D925E" w14:textId="7A26EC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LTE_NR_HPUE_FWVM-Core</w:t>
            </w:r>
          </w:p>
        </w:tc>
        <w:tc>
          <w:tcPr>
            <w:tcW w:w="512" w:type="pct"/>
          </w:tcPr>
          <w:p w14:paraId="4A651410" w14:textId="4256E9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B3E1B3A" w14:textId="77777777" w:rsidTr="00D85DB0">
        <w:tc>
          <w:tcPr>
            <w:tcW w:w="439" w:type="pct"/>
          </w:tcPr>
          <w:p w14:paraId="56AC3082" w14:textId="68A732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R4-2409436</w:t>
            </w:r>
          </w:p>
        </w:tc>
        <w:tc>
          <w:tcPr>
            <w:tcW w:w="1041" w:type="pct"/>
          </w:tcPr>
          <w:p w14:paraId="26CDCD76" w14:textId="714915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(NR_ext_to_71GHz-Perf) CR to 37.941: 71 GHz Extension, update on missing Rx MU</w:t>
            </w:r>
          </w:p>
        </w:tc>
        <w:tc>
          <w:tcPr>
            <w:tcW w:w="505" w:type="pct"/>
          </w:tcPr>
          <w:p w14:paraId="404FE05D" w14:textId="1BC497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535F27FA" w14:textId="5FEE3A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37.941</w:t>
            </w:r>
          </w:p>
        </w:tc>
        <w:tc>
          <w:tcPr>
            <w:tcW w:w="361" w:type="pct"/>
          </w:tcPr>
          <w:p w14:paraId="048D73A5" w14:textId="5149D0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0052</w:t>
            </w:r>
          </w:p>
        </w:tc>
        <w:tc>
          <w:tcPr>
            <w:tcW w:w="227" w:type="pct"/>
          </w:tcPr>
          <w:p w14:paraId="419A41E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5DF2743" w14:textId="17D83E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CF22834" w14:textId="5DEE9E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0FD3E31" w14:textId="2654FE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NR_ext_to_71GHz-Perf</w:t>
            </w:r>
          </w:p>
        </w:tc>
        <w:tc>
          <w:tcPr>
            <w:tcW w:w="512" w:type="pct"/>
          </w:tcPr>
          <w:p w14:paraId="2E479579" w14:textId="25AE01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F4A08AD" w14:textId="77777777" w:rsidTr="00D85DB0">
        <w:tc>
          <w:tcPr>
            <w:tcW w:w="439" w:type="pct"/>
          </w:tcPr>
          <w:p w14:paraId="6CA15374" w14:textId="663BAE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R4-2409437</w:t>
            </w:r>
          </w:p>
        </w:tc>
        <w:tc>
          <w:tcPr>
            <w:tcW w:w="1041" w:type="pct"/>
          </w:tcPr>
          <w:p w14:paraId="040B6CCD" w14:textId="1A983F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(NR_ext_to_71GHz-Perf) CR to 37.941: 71 GHz Extension, update on missing Rx MU</w:t>
            </w:r>
          </w:p>
        </w:tc>
        <w:tc>
          <w:tcPr>
            <w:tcW w:w="505" w:type="pct"/>
          </w:tcPr>
          <w:p w14:paraId="4559A374" w14:textId="5DC4A2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1AE06EB6" w14:textId="5B8840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37.941</w:t>
            </w:r>
          </w:p>
        </w:tc>
        <w:tc>
          <w:tcPr>
            <w:tcW w:w="361" w:type="pct"/>
          </w:tcPr>
          <w:p w14:paraId="2F04003A" w14:textId="1515DE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0053</w:t>
            </w:r>
          </w:p>
        </w:tc>
        <w:tc>
          <w:tcPr>
            <w:tcW w:w="227" w:type="pct"/>
          </w:tcPr>
          <w:p w14:paraId="47898F2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346B6F3" w14:textId="0302A2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AE53695" w14:textId="172BD2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66BD5B6" w14:textId="074233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NR_ext_to_71GHz-Perf</w:t>
            </w:r>
          </w:p>
        </w:tc>
        <w:tc>
          <w:tcPr>
            <w:tcW w:w="512" w:type="pct"/>
          </w:tcPr>
          <w:p w14:paraId="01F280F6" w14:textId="11C734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2F23602" w14:textId="77777777" w:rsidTr="00D85DB0">
        <w:tc>
          <w:tcPr>
            <w:tcW w:w="439" w:type="pct"/>
          </w:tcPr>
          <w:p w14:paraId="78F2F79A" w14:textId="410EAB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R4-2407013</w:t>
            </w:r>
          </w:p>
        </w:tc>
        <w:tc>
          <w:tcPr>
            <w:tcW w:w="1041" w:type="pct"/>
          </w:tcPr>
          <w:p w14:paraId="1C11C436" w14:textId="6AE04B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CR: Simultaneous Rx-Tx to remedy the de-implementation of CR1907r2</w:t>
            </w:r>
          </w:p>
        </w:tc>
        <w:tc>
          <w:tcPr>
            <w:tcW w:w="505" w:type="pct"/>
          </w:tcPr>
          <w:p w14:paraId="70A1096E" w14:textId="39B005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ETSI MCC</w:t>
            </w:r>
          </w:p>
        </w:tc>
        <w:tc>
          <w:tcPr>
            <w:tcW w:w="442" w:type="pct"/>
          </w:tcPr>
          <w:p w14:paraId="6CF3BB8B" w14:textId="30DFA7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D6EA3A1" w14:textId="0F2868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2200</w:t>
            </w:r>
          </w:p>
        </w:tc>
        <w:tc>
          <w:tcPr>
            <w:tcW w:w="227" w:type="pct"/>
          </w:tcPr>
          <w:p w14:paraId="7888331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C1E3216" w14:textId="1C44BC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D74395A" w14:textId="141337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EC916D8" w14:textId="404C25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LTE_NR_Simult_RxTx_R18-Core</w:t>
            </w:r>
          </w:p>
        </w:tc>
        <w:tc>
          <w:tcPr>
            <w:tcW w:w="512" w:type="pct"/>
          </w:tcPr>
          <w:p w14:paraId="037E64EB" w14:textId="444722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121BE8E" w14:textId="77777777" w:rsidTr="00D85DB0">
        <w:tc>
          <w:tcPr>
            <w:tcW w:w="439" w:type="pct"/>
          </w:tcPr>
          <w:p w14:paraId="13E15894" w14:textId="669845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R4-2407048</w:t>
            </w:r>
          </w:p>
        </w:tc>
        <w:tc>
          <w:tcPr>
            <w:tcW w:w="1041" w:type="pct"/>
          </w:tcPr>
          <w:p w14:paraId="470FEDD9" w14:textId="7ABC5D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for the mandatory support of enhanced channel raster for the TN bands</w:t>
            </w:r>
          </w:p>
        </w:tc>
        <w:tc>
          <w:tcPr>
            <w:tcW w:w="505" w:type="pct"/>
          </w:tcPr>
          <w:p w14:paraId="49246DA1" w14:textId="2765EA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Apple, T-Mobile</w:t>
            </w:r>
          </w:p>
        </w:tc>
        <w:tc>
          <w:tcPr>
            <w:tcW w:w="442" w:type="pct"/>
          </w:tcPr>
          <w:p w14:paraId="158EA47D" w14:textId="0BD15B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C491193" w14:textId="79A1C9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2201</w:t>
            </w:r>
          </w:p>
        </w:tc>
        <w:tc>
          <w:tcPr>
            <w:tcW w:w="227" w:type="pct"/>
          </w:tcPr>
          <w:p w14:paraId="3A33F6C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68F7AAC" w14:textId="4EB706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96209C6" w14:textId="5E8D80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11DE358" w14:textId="759602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NR_channel_raster_enh-Core</w:t>
            </w:r>
          </w:p>
        </w:tc>
        <w:tc>
          <w:tcPr>
            <w:tcW w:w="512" w:type="pct"/>
          </w:tcPr>
          <w:p w14:paraId="32A78EE5" w14:textId="16E5A6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A6AD531" w14:textId="77777777" w:rsidTr="00D85DB0">
        <w:tc>
          <w:tcPr>
            <w:tcW w:w="439" w:type="pct"/>
          </w:tcPr>
          <w:p w14:paraId="347F1A5B" w14:textId="2F8195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R4-2407065</w:t>
            </w:r>
          </w:p>
        </w:tc>
        <w:tc>
          <w:tcPr>
            <w:tcW w:w="1041" w:type="pct"/>
          </w:tcPr>
          <w:p w14:paraId="0B22F57F" w14:textId="19538A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fix CBW listing of NS_37 emission requirements</w:t>
            </w:r>
          </w:p>
        </w:tc>
        <w:tc>
          <w:tcPr>
            <w:tcW w:w="505" w:type="pct"/>
          </w:tcPr>
          <w:p w14:paraId="5730B3D8" w14:textId="34E9E5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027053D8" w14:textId="0C1170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A4D27F0" w14:textId="141DD1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2202</w:t>
            </w:r>
          </w:p>
        </w:tc>
        <w:tc>
          <w:tcPr>
            <w:tcW w:w="227" w:type="pct"/>
          </w:tcPr>
          <w:p w14:paraId="6D01EAF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D9F1EB3" w14:textId="570D58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C69C2AB" w14:textId="35FCE0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05E0DE2" w14:textId="413528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1347894C" w14:textId="2F6D5F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79C8048" w14:textId="77777777" w:rsidTr="00D85DB0">
        <w:tc>
          <w:tcPr>
            <w:tcW w:w="439" w:type="pct"/>
          </w:tcPr>
          <w:p w14:paraId="664BED99" w14:textId="69F20E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R4-2407066</w:t>
            </w:r>
          </w:p>
        </w:tc>
        <w:tc>
          <w:tcPr>
            <w:tcW w:w="1041" w:type="pct"/>
          </w:tcPr>
          <w:p w14:paraId="09E6E871" w14:textId="062E43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fix CBW listing of NS_37 emission requirements</w:t>
            </w:r>
          </w:p>
        </w:tc>
        <w:tc>
          <w:tcPr>
            <w:tcW w:w="505" w:type="pct"/>
          </w:tcPr>
          <w:p w14:paraId="7A6FF311" w14:textId="37F004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3CCBFF9" w14:textId="0DD77E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0ED8368" w14:textId="1F1135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2203</w:t>
            </w:r>
          </w:p>
        </w:tc>
        <w:tc>
          <w:tcPr>
            <w:tcW w:w="227" w:type="pct"/>
          </w:tcPr>
          <w:p w14:paraId="42D6FF5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D0EFFFA" w14:textId="723C95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37F0352" w14:textId="194250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AAF3109" w14:textId="2014A9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3DF914B7" w14:textId="53AD46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BA2C7EC" w14:textId="77777777" w:rsidTr="00D85DB0">
        <w:tc>
          <w:tcPr>
            <w:tcW w:w="439" w:type="pct"/>
          </w:tcPr>
          <w:p w14:paraId="3B90FB0D" w14:textId="1EDC69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R4-2407079</w:t>
            </w:r>
          </w:p>
        </w:tc>
        <w:tc>
          <w:tcPr>
            <w:tcW w:w="1041" w:type="pct"/>
          </w:tcPr>
          <w:p w14:paraId="43FBEEE6" w14:textId="08D85D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38.101-1 on Wgap correction for CA_n2(2A) REFSENS requirement</w:t>
            </w:r>
          </w:p>
        </w:tc>
        <w:tc>
          <w:tcPr>
            <w:tcW w:w="505" w:type="pct"/>
          </w:tcPr>
          <w:p w14:paraId="3308CAD7" w14:textId="6F8C83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35A7969" w14:textId="7C948D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0F0B324" w14:textId="6A0F45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2204</w:t>
            </w:r>
          </w:p>
        </w:tc>
        <w:tc>
          <w:tcPr>
            <w:tcW w:w="227" w:type="pct"/>
          </w:tcPr>
          <w:p w14:paraId="5D1571F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AC24E14" w14:textId="66E5AE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B3A08F8" w14:textId="14708F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C76D24E" w14:textId="3D3FBE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NR_CA_R17_Intra-Core</w:t>
            </w:r>
          </w:p>
        </w:tc>
        <w:tc>
          <w:tcPr>
            <w:tcW w:w="512" w:type="pct"/>
          </w:tcPr>
          <w:p w14:paraId="256EEDBA" w14:textId="5189BE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BF195F3" w14:textId="77777777" w:rsidTr="00D85DB0">
        <w:tc>
          <w:tcPr>
            <w:tcW w:w="439" w:type="pct"/>
          </w:tcPr>
          <w:p w14:paraId="0E55B7CD" w14:textId="0E1279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R4-2407080</w:t>
            </w:r>
          </w:p>
        </w:tc>
        <w:tc>
          <w:tcPr>
            <w:tcW w:w="1041" w:type="pct"/>
          </w:tcPr>
          <w:p w14:paraId="0978DFAF" w14:textId="75D47E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38.101-1 on Wgap correction for CA_n2(2A) REFSENS requirement</w:t>
            </w:r>
          </w:p>
        </w:tc>
        <w:tc>
          <w:tcPr>
            <w:tcW w:w="505" w:type="pct"/>
          </w:tcPr>
          <w:p w14:paraId="7D29F67E" w14:textId="73F2D7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4DE22946" w14:textId="463CCC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85632AD" w14:textId="258F48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2205</w:t>
            </w:r>
          </w:p>
        </w:tc>
        <w:tc>
          <w:tcPr>
            <w:tcW w:w="227" w:type="pct"/>
          </w:tcPr>
          <w:p w14:paraId="1DE3054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94EDE32" w14:textId="04E658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1AEF6BC" w14:textId="13EE1C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03C6A94" w14:textId="30C9CC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NR_CA_R17_Intra-Core</w:t>
            </w:r>
          </w:p>
        </w:tc>
        <w:tc>
          <w:tcPr>
            <w:tcW w:w="512" w:type="pct"/>
          </w:tcPr>
          <w:p w14:paraId="68D19943" w14:textId="48C75E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C599347" w14:textId="77777777" w:rsidTr="00D85DB0">
        <w:tc>
          <w:tcPr>
            <w:tcW w:w="439" w:type="pct"/>
          </w:tcPr>
          <w:p w14:paraId="51A61903" w14:textId="6373C5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R4-2407081</w:t>
            </w:r>
          </w:p>
        </w:tc>
        <w:tc>
          <w:tcPr>
            <w:tcW w:w="1041" w:type="pct"/>
          </w:tcPr>
          <w:p w14:paraId="6C1A7BB4" w14:textId="6B5FA2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38.101-1 on corrections for n109 UE channel BW table misalignment in Table 5.3.5-1</w:t>
            </w:r>
          </w:p>
        </w:tc>
        <w:tc>
          <w:tcPr>
            <w:tcW w:w="505" w:type="pct"/>
          </w:tcPr>
          <w:p w14:paraId="4F088CA5" w14:textId="4EF6EF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6087148" w14:textId="7261AD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CEE9ABD" w14:textId="2850AD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2206</w:t>
            </w:r>
          </w:p>
        </w:tc>
        <w:tc>
          <w:tcPr>
            <w:tcW w:w="227" w:type="pct"/>
          </w:tcPr>
          <w:p w14:paraId="48B33EB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F79EE90" w14:textId="3A2A3C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3C1DC5C" w14:textId="01530B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F2F8B4A" w14:textId="69E910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NR_FDD_ULn28_DLn75_n76-Core</w:t>
            </w:r>
          </w:p>
        </w:tc>
        <w:tc>
          <w:tcPr>
            <w:tcW w:w="512" w:type="pct"/>
          </w:tcPr>
          <w:p w14:paraId="3DFF75DE" w14:textId="2D257E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1DA2E2B" w14:textId="77777777" w:rsidTr="00D85DB0">
        <w:tc>
          <w:tcPr>
            <w:tcW w:w="439" w:type="pct"/>
          </w:tcPr>
          <w:p w14:paraId="5AA49D58" w14:textId="1A29E6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R4-2407083</w:t>
            </w:r>
          </w:p>
        </w:tc>
        <w:tc>
          <w:tcPr>
            <w:tcW w:w="1041" w:type="pct"/>
          </w:tcPr>
          <w:p w14:paraId="7835314D" w14:textId="546ACC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38.101-1 on removing MSD requirements with intra-band contiguous UL CA</w:t>
            </w:r>
          </w:p>
        </w:tc>
        <w:tc>
          <w:tcPr>
            <w:tcW w:w="505" w:type="pct"/>
          </w:tcPr>
          <w:p w14:paraId="2BB14C3D" w14:textId="20426C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4BC67DFA" w14:textId="2F4AC8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8DBB40B" w14:textId="630210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2207</w:t>
            </w:r>
          </w:p>
        </w:tc>
        <w:tc>
          <w:tcPr>
            <w:tcW w:w="227" w:type="pct"/>
          </w:tcPr>
          <w:p w14:paraId="3F96C3C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5E111C5" w14:textId="61524F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767364B1" w14:textId="2DC054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3EAC7FF" w14:textId="466C7C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NR_CA_R16_intra-Core</w:t>
            </w:r>
          </w:p>
        </w:tc>
        <w:tc>
          <w:tcPr>
            <w:tcW w:w="512" w:type="pct"/>
          </w:tcPr>
          <w:p w14:paraId="2107587B" w14:textId="4AE6B5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67DD3E3F" w14:textId="77777777" w:rsidTr="00D85DB0">
        <w:tc>
          <w:tcPr>
            <w:tcW w:w="439" w:type="pct"/>
          </w:tcPr>
          <w:p w14:paraId="05701A1C" w14:textId="2DA9E7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R4-2407084</w:t>
            </w:r>
          </w:p>
        </w:tc>
        <w:tc>
          <w:tcPr>
            <w:tcW w:w="1041" w:type="pct"/>
          </w:tcPr>
          <w:p w14:paraId="38A661B0" w14:textId="6A11DA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38.101-1 on removing MSD requirements with intra-band contiguous UL CA</w:t>
            </w:r>
          </w:p>
        </w:tc>
        <w:tc>
          <w:tcPr>
            <w:tcW w:w="505" w:type="pct"/>
          </w:tcPr>
          <w:p w14:paraId="61FE7BA5" w14:textId="4A0004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ADA598E" w14:textId="7DB2FB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5AA9D04" w14:textId="566D40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2208</w:t>
            </w:r>
          </w:p>
        </w:tc>
        <w:tc>
          <w:tcPr>
            <w:tcW w:w="227" w:type="pct"/>
          </w:tcPr>
          <w:p w14:paraId="1D5662D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619C6E4" w14:textId="3850AB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5EFDFEF" w14:textId="09CC18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E6EBC21" w14:textId="75CD67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4933EB78" w14:textId="640DC9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5F2040AA" w14:textId="77777777" w:rsidTr="00D85DB0">
        <w:tc>
          <w:tcPr>
            <w:tcW w:w="439" w:type="pct"/>
          </w:tcPr>
          <w:p w14:paraId="1F9ADAEE" w14:textId="735D94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R4-2407085</w:t>
            </w:r>
          </w:p>
        </w:tc>
        <w:tc>
          <w:tcPr>
            <w:tcW w:w="1041" w:type="pct"/>
          </w:tcPr>
          <w:p w14:paraId="12CDA54B" w14:textId="6827E3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38.101-1 on removing MSD requirements with intra-band contiguous UL CA</w:t>
            </w:r>
          </w:p>
        </w:tc>
        <w:tc>
          <w:tcPr>
            <w:tcW w:w="505" w:type="pct"/>
          </w:tcPr>
          <w:p w14:paraId="764AF700" w14:textId="5D5FD7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4F2A327" w14:textId="40C949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B69D539" w14:textId="050B82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2209</w:t>
            </w:r>
          </w:p>
        </w:tc>
        <w:tc>
          <w:tcPr>
            <w:tcW w:w="227" w:type="pct"/>
          </w:tcPr>
          <w:p w14:paraId="0625E58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6E3C64E" w14:textId="2590A9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B3BA31D" w14:textId="39D544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9ED3DEA" w14:textId="45C3A8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7D6D248D" w14:textId="7E26D8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097C8E6C" w14:textId="77777777" w:rsidTr="00D85DB0">
        <w:tc>
          <w:tcPr>
            <w:tcW w:w="439" w:type="pct"/>
          </w:tcPr>
          <w:p w14:paraId="28828BB6" w14:textId="0A7085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R4-2407089</w:t>
            </w:r>
          </w:p>
        </w:tc>
        <w:tc>
          <w:tcPr>
            <w:tcW w:w="1041" w:type="pct"/>
          </w:tcPr>
          <w:p w14:paraId="33368ACD" w14:textId="19C4F9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38.101-1 to add general text descriptions on higher power class(es) applicability for higher order band combinations</w:t>
            </w:r>
          </w:p>
        </w:tc>
        <w:tc>
          <w:tcPr>
            <w:tcW w:w="505" w:type="pct"/>
          </w:tcPr>
          <w:p w14:paraId="4E77B177" w14:textId="34A140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60DFF7A6" w14:textId="2941FA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B2C77D8" w14:textId="6329A0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2210</w:t>
            </w:r>
          </w:p>
        </w:tc>
        <w:tc>
          <w:tcPr>
            <w:tcW w:w="227" w:type="pct"/>
          </w:tcPr>
          <w:p w14:paraId="43FE597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FBABBFE" w14:textId="4EF094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9CAB4A0" w14:textId="7E768C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0801E30" w14:textId="25021A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HPUE_FR1_TDD_NR_CADC_SUL_R18</w:t>
            </w:r>
          </w:p>
        </w:tc>
        <w:tc>
          <w:tcPr>
            <w:tcW w:w="512" w:type="pct"/>
          </w:tcPr>
          <w:p w14:paraId="0E12FCE5" w14:textId="5CAD89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69D29DD" w14:textId="77777777" w:rsidTr="00D85DB0">
        <w:tc>
          <w:tcPr>
            <w:tcW w:w="439" w:type="pct"/>
          </w:tcPr>
          <w:p w14:paraId="7FF1F16F" w14:textId="765BC9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R4-2410537</w:t>
            </w:r>
          </w:p>
        </w:tc>
        <w:tc>
          <w:tcPr>
            <w:tcW w:w="1041" w:type="pct"/>
          </w:tcPr>
          <w:p w14:paraId="7FC82B41" w14:textId="3A5387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38.101-1 to add general text descriptions on higher power class(es) applicability for higher order band combinations</w:t>
            </w:r>
          </w:p>
        </w:tc>
        <w:tc>
          <w:tcPr>
            <w:tcW w:w="505" w:type="pct"/>
          </w:tcPr>
          <w:p w14:paraId="3D30473D" w14:textId="31923F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0029B4EC" w14:textId="529DD8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B0E7954" w14:textId="0C7DCD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2210</w:t>
            </w:r>
          </w:p>
        </w:tc>
        <w:tc>
          <w:tcPr>
            <w:tcW w:w="227" w:type="pct"/>
          </w:tcPr>
          <w:p w14:paraId="5551832D" w14:textId="5147D85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32240A5" w14:textId="4C4426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416D7FA" w14:textId="6D9716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B686A16" w14:textId="5853F2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HPUE_FR1_TDD_NR_CADC_SUL_R18</w:t>
            </w:r>
          </w:p>
        </w:tc>
        <w:tc>
          <w:tcPr>
            <w:tcW w:w="512" w:type="pct"/>
          </w:tcPr>
          <w:p w14:paraId="2FBAA6C9" w14:textId="2787FB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6F93F755" w14:textId="77777777" w:rsidTr="00D85DB0">
        <w:tc>
          <w:tcPr>
            <w:tcW w:w="439" w:type="pct"/>
          </w:tcPr>
          <w:p w14:paraId="3DDAE444" w14:textId="1A8462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R4-2407095</w:t>
            </w:r>
          </w:p>
        </w:tc>
        <w:tc>
          <w:tcPr>
            <w:tcW w:w="1041" w:type="pct"/>
          </w:tcPr>
          <w:p w14:paraId="1173DC26" w14:textId="63C974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38.101-1 on mitigating power class fallback issues</w:t>
            </w:r>
          </w:p>
        </w:tc>
        <w:tc>
          <w:tcPr>
            <w:tcW w:w="505" w:type="pct"/>
          </w:tcPr>
          <w:p w14:paraId="24D1504F" w14:textId="4281E9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0D02AA83" w14:textId="0CE7CB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A5425D4" w14:textId="33867F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2211</w:t>
            </w:r>
          </w:p>
        </w:tc>
        <w:tc>
          <w:tcPr>
            <w:tcW w:w="227" w:type="pct"/>
          </w:tcPr>
          <w:p w14:paraId="493BFF5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DC0B2AF" w14:textId="49D6A4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493AEE2" w14:textId="4A7469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0A8B645" w14:textId="6EEE12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53654850" w14:textId="3E3FF4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07405CED" w14:textId="77777777" w:rsidTr="00D85DB0">
        <w:tc>
          <w:tcPr>
            <w:tcW w:w="439" w:type="pct"/>
          </w:tcPr>
          <w:p w14:paraId="797E5A2C" w14:textId="4B3991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R4-2407217</w:t>
            </w:r>
          </w:p>
        </w:tc>
        <w:tc>
          <w:tcPr>
            <w:tcW w:w="1041" w:type="pct"/>
          </w:tcPr>
          <w:p w14:paraId="7F564803" w14:textId="7AA18E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align NR carrier centre frequencies with LTE for NS_24</w:t>
            </w:r>
          </w:p>
        </w:tc>
        <w:tc>
          <w:tcPr>
            <w:tcW w:w="505" w:type="pct"/>
          </w:tcPr>
          <w:p w14:paraId="2C158903" w14:textId="22E34D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5135FD8C" w14:textId="0533A5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F4CCC50" w14:textId="29730A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2212</w:t>
            </w:r>
          </w:p>
        </w:tc>
        <w:tc>
          <w:tcPr>
            <w:tcW w:w="227" w:type="pct"/>
          </w:tcPr>
          <w:p w14:paraId="6046D47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8524E19" w14:textId="3D6FC0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288ADFA3" w14:textId="0346AD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2B23FC9" w14:textId="4982E7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NR_band_n65-Core</w:t>
            </w:r>
          </w:p>
        </w:tc>
        <w:tc>
          <w:tcPr>
            <w:tcW w:w="512" w:type="pct"/>
          </w:tcPr>
          <w:p w14:paraId="3B45FE7A" w14:textId="3DEF3F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49C4F28" w14:textId="77777777" w:rsidTr="00D85DB0">
        <w:tc>
          <w:tcPr>
            <w:tcW w:w="439" w:type="pct"/>
          </w:tcPr>
          <w:p w14:paraId="75E7AD33" w14:textId="6B9573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R4-2407218</w:t>
            </w:r>
          </w:p>
        </w:tc>
        <w:tc>
          <w:tcPr>
            <w:tcW w:w="1041" w:type="pct"/>
          </w:tcPr>
          <w:p w14:paraId="53EC671A" w14:textId="5F8CD5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align NR carrier centre frequencies with LTE for NS_24</w:t>
            </w:r>
          </w:p>
        </w:tc>
        <w:tc>
          <w:tcPr>
            <w:tcW w:w="505" w:type="pct"/>
          </w:tcPr>
          <w:p w14:paraId="2F3C27BD" w14:textId="38EDA5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1CD4897" w14:textId="0FFCFC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B6694E9" w14:textId="777D67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2213</w:t>
            </w:r>
          </w:p>
        </w:tc>
        <w:tc>
          <w:tcPr>
            <w:tcW w:w="227" w:type="pct"/>
          </w:tcPr>
          <w:p w14:paraId="196B702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9B998C0" w14:textId="20FE42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025D3C4" w14:textId="5547BB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639F41F" w14:textId="3BF882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NR_band_n65-Core</w:t>
            </w:r>
          </w:p>
        </w:tc>
        <w:tc>
          <w:tcPr>
            <w:tcW w:w="512" w:type="pct"/>
          </w:tcPr>
          <w:p w14:paraId="28573516" w14:textId="47C330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EC0995E" w14:textId="77777777" w:rsidTr="00D85DB0">
        <w:tc>
          <w:tcPr>
            <w:tcW w:w="439" w:type="pct"/>
          </w:tcPr>
          <w:p w14:paraId="1A491C93" w14:textId="1DC887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R4-2407219</w:t>
            </w:r>
          </w:p>
        </w:tc>
        <w:tc>
          <w:tcPr>
            <w:tcW w:w="1041" w:type="pct"/>
          </w:tcPr>
          <w:p w14:paraId="01DA041B" w14:textId="3112CA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align NR carrier centre frequencies with LTE for NS_24</w:t>
            </w:r>
          </w:p>
        </w:tc>
        <w:tc>
          <w:tcPr>
            <w:tcW w:w="505" w:type="pct"/>
          </w:tcPr>
          <w:p w14:paraId="23DC24FA" w14:textId="38F0E2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4F8341E5" w14:textId="0C24B4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983CC13" w14:textId="772B7B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2214</w:t>
            </w:r>
          </w:p>
        </w:tc>
        <w:tc>
          <w:tcPr>
            <w:tcW w:w="227" w:type="pct"/>
          </w:tcPr>
          <w:p w14:paraId="5038E59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1CCD941" w14:textId="5A3310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AB74EB5" w14:textId="740FDB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5534329" w14:textId="1F5361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NR_band_n65-Core</w:t>
            </w:r>
          </w:p>
        </w:tc>
        <w:tc>
          <w:tcPr>
            <w:tcW w:w="512" w:type="pct"/>
          </w:tcPr>
          <w:p w14:paraId="6644215B" w14:textId="5CBE4B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29B6F8C" w14:textId="77777777" w:rsidTr="00D85DB0">
        <w:tc>
          <w:tcPr>
            <w:tcW w:w="439" w:type="pct"/>
          </w:tcPr>
          <w:p w14:paraId="376C5892" w14:textId="401310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R4-2407222</w:t>
            </w:r>
          </w:p>
        </w:tc>
        <w:tc>
          <w:tcPr>
            <w:tcW w:w="1041" w:type="pct"/>
          </w:tcPr>
          <w:p w14:paraId="528EB593" w14:textId="366E97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Bugfix 38101-1-i50_s0505B-0505C</w:t>
            </w:r>
          </w:p>
        </w:tc>
        <w:tc>
          <w:tcPr>
            <w:tcW w:w="505" w:type="pct"/>
          </w:tcPr>
          <w:p w14:paraId="47D8AEC1" w14:textId="4BBD0F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5EB50099" w14:textId="2EFD0B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0E4C94B" w14:textId="3CACC7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2215</w:t>
            </w:r>
          </w:p>
        </w:tc>
        <w:tc>
          <w:tcPr>
            <w:tcW w:w="227" w:type="pct"/>
          </w:tcPr>
          <w:p w14:paraId="440B28A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B2433EF" w14:textId="4B7A67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6E955C8" w14:textId="31E669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08C9A2C" w14:textId="6F56F2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NR_CADC_R18_3BDL_xBUL-Core, NR_CADC_R18_yBDL_xBUL-Core</w:t>
            </w:r>
          </w:p>
        </w:tc>
        <w:tc>
          <w:tcPr>
            <w:tcW w:w="512" w:type="pct"/>
          </w:tcPr>
          <w:p w14:paraId="1D034C86" w14:textId="75AF64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60BBD1A" w14:textId="77777777" w:rsidTr="00D85DB0">
        <w:tc>
          <w:tcPr>
            <w:tcW w:w="439" w:type="pct"/>
          </w:tcPr>
          <w:p w14:paraId="28563B9F" w14:textId="4B625C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R4-2407223</w:t>
            </w:r>
          </w:p>
        </w:tc>
        <w:tc>
          <w:tcPr>
            <w:tcW w:w="1041" w:type="pct"/>
          </w:tcPr>
          <w:p w14:paraId="0F39F8DD" w14:textId="1772FF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Bug Fixes 38101-1-i50_s0505A03-0505A03</w:t>
            </w:r>
          </w:p>
        </w:tc>
        <w:tc>
          <w:tcPr>
            <w:tcW w:w="505" w:type="pct"/>
          </w:tcPr>
          <w:p w14:paraId="3E0CEF4E" w14:textId="31B7E7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14565F2" w14:textId="77263B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E64A9E4" w14:textId="10D7B0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2216</w:t>
            </w:r>
          </w:p>
        </w:tc>
        <w:tc>
          <w:tcPr>
            <w:tcW w:w="227" w:type="pct"/>
          </w:tcPr>
          <w:p w14:paraId="66D6536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74ADD34" w14:textId="3D8D82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E14E99C" w14:textId="78E12E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352D7B8" w14:textId="71B627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NR_CADC_R18_3BDL_xBUL-Core, NR_CADC_R18_yBDL_xBUL-Core</w:t>
            </w:r>
          </w:p>
        </w:tc>
        <w:tc>
          <w:tcPr>
            <w:tcW w:w="512" w:type="pct"/>
          </w:tcPr>
          <w:p w14:paraId="3C2A83B6" w14:textId="7426A1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94C178A" w14:textId="77777777" w:rsidTr="00D85DB0">
        <w:tc>
          <w:tcPr>
            <w:tcW w:w="439" w:type="pct"/>
          </w:tcPr>
          <w:p w14:paraId="47664F29" w14:textId="672FDB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R4-2410625</w:t>
            </w:r>
          </w:p>
        </w:tc>
        <w:tc>
          <w:tcPr>
            <w:tcW w:w="1041" w:type="pct"/>
          </w:tcPr>
          <w:p w14:paraId="3AF7B495" w14:textId="31F849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Bug Fixes 38101-1-i50_s0505A03-0505A03</w:t>
            </w:r>
          </w:p>
        </w:tc>
        <w:tc>
          <w:tcPr>
            <w:tcW w:w="505" w:type="pct"/>
          </w:tcPr>
          <w:p w14:paraId="4BD7860E" w14:textId="1D2B92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263E9D55" w14:textId="2BA99D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B267BFA" w14:textId="25074C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2216</w:t>
            </w:r>
          </w:p>
        </w:tc>
        <w:tc>
          <w:tcPr>
            <w:tcW w:w="227" w:type="pct"/>
          </w:tcPr>
          <w:p w14:paraId="1E6F0535" w14:textId="2412C34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4277E80" w14:textId="7ED972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A2CA97A" w14:textId="770A62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E6E70E8" w14:textId="647E40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NR_CADC_R18_3BDL_xBUL-Core, NR_CADC_R18_yBDL_xBUL-Core</w:t>
            </w:r>
          </w:p>
        </w:tc>
        <w:tc>
          <w:tcPr>
            <w:tcW w:w="512" w:type="pct"/>
          </w:tcPr>
          <w:p w14:paraId="2DEE47FA" w14:textId="5A6BEE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82EF90A" w14:textId="77777777" w:rsidTr="00D85DB0">
        <w:tc>
          <w:tcPr>
            <w:tcW w:w="439" w:type="pct"/>
          </w:tcPr>
          <w:p w14:paraId="70401F0F" w14:textId="3D14FC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R4-2407228</w:t>
            </w:r>
          </w:p>
        </w:tc>
        <w:tc>
          <w:tcPr>
            <w:tcW w:w="1041" w:type="pct"/>
          </w:tcPr>
          <w:p w14:paraId="66F47131" w14:textId="693519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for the enhanced channel raster and carrier aggregation</w:t>
            </w:r>
          </w:p>
        </w:tc>
        <w:tc>
          <w:tcPr>
            <w:tcW w:w="505" w:type="pct"/>
          </w:tcPr>
          <w:p w14:paraId="4AA7509F" w14:textId="3528C8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0FCCCC37" w14:textId="78B18D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EC31566" w14:textId="4E84F0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2217</w:t>
            </w:r>
          </w:p>
        </w:tc>
        <w:tc>
          <w:tcPr>
            <w:tcW w:w="227" w:type="pct"/>
          </w:tcPr>
          <w:p w14:paraId="5D18C57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A5C5726" w14:textId="5D036C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3881C60" w14:textId="6773A7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7B58B54" w14:textId="5AED14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NR_channel_raster_enh-Core</w:t>
            </w:r>
          </w:p>
        </w:tc>
        <w:tc>
          <w:tcPr>
            <w:tcW w:w="512" w:type="pct"/>
          </w:tcPr>
          <w:p w14:paraId="0AAF0A68" w14:textId="5426B5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1DE3C136" w14:textId="77777777" w:rsidTr="00D85DB0">
        <w:tc>
          <w:tcPr>
            <w:tcW w:w="439" w:type="pct"/>
          </w:tcPr>
          <w:p w14:paraId="036D0E37" w14:textId="4577ED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R4-2407273</w:t>
            </w:r>
          </w:p>
        </w:tc>
        <w:tc>
          <w:tcPr>
            <w:tcW w:w="1041" w:type="pct"/>
          </w:tcPr>
          <w:p w14:paraId="09C70C8E" w14:textId="24D049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CR for 38101-1 on ATG UE Tx Rfrequirement</w:t>
            </w:r>
          </w:p>
        </w:tc>
        <w:tc>
          <w:tcPr>
            <w:tcW w:w="505" w:type="pct"/>
          </w:tcPr>
          <w:p w14:paraId="34395C62" w14:textId="65A936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799E94E" w14:textId="279881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69816AD" w14:textId="20B2D0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2218</w:t>
            </w:r>
          </w:p>
        </w:tc>
        <w:tc>
          <w:tcPr>
            <w:tcW w:w="227" w:type="pct"/>
          </w:tcPr>
          <w:p w14:paraId="13AAAD5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5C78DF6" w14:textId="06E2F5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39DDD2D" w14:textId="4C027C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A3AD3C5" w14:textId="167FE1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3DDB3742" w14:textId="42F01F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B825352" w14:textId="77777777" w:rsidTr="00D85DB0">
        <w:tc>
          <w:tcPr>
            <w:tcW w:w="439" w:type="pct"/>
          </w:tcPr>
          <w:p w14:paraId="306C11B9" w14:textId="11C351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R4-2410688</w:t>
            </w:r>
          </w:p>
        </w:tc>
        <w:tc>
          <w:tcPr>
            <w:tcW w:w="1041" w:type="pct"/>
          </w:tcPr>
          <w:p w14:paraId="3CF0A140" w14:textId="0D2C87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CR for 38101-1 on ATG UE Tx Rfrequirement</w:t>
            </w:r>
          </w:p>
        </w:tc>
        <w:tc>
          <w:tcPr>
            <w:tcW w:w="505" w:type="pct"/>
          </w:tcPr>
          <w:p w14:paraId="7666F32E" w14:textId="00568B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668C313B" w14:textId="13352C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B4998A6" w14:textId="79FD75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2218</w:t>
            </w:r>
          </w:p>
        </w:tc>
        <w:tc>
          <w:tcPr>
            <w:tcW w:w="227" w:type="pct"/>
          </w:tcPr>
          <w:p w14:paraId="4171E794" w14:textId="0B89F34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9CDF959" w14:textId="4645E0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DE3AA56" w14:textId="01BE96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20AB1BC" w14:textId="079E9B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0F5142F4" w14:textId="6AB159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70D5E9B" w14:textId="77777777" w:rsidTr="00D85DB0">
        <w:tc>
          <w:tcPr>
            <w:tcW w:w="439" w:type="pct"/>
          </w:tcPr>
          <w:p w14:paraId="0F86ADF9" w14:textId="66F344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R4-2410739</w:t>
            </w:r>
          </w:p>
        </w:tc>
        <w:tc>
          <w:tcPr>
            <w:tcW w:w="1041" w:type="pct"/>
          </w:tcPr>
          <w:p w14:paraId="3CCCF5BC" w14:textId="1DA2C3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CR for 38101-1 on ATG UE Tx Rfrequirement</w:t>
            </w:r>
          </w:p>
        </w:tc>
        <w:tc>
          <w:tcPr>
            <w:tcW w:w="505" w:type="pct"/>
          </w:tcPr>
          <w:p w14:paraId="1DFC03B1" w14:textId="0823FF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68266155" w14:textId="68018B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370F763" w14:textId="1E4388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2218</w:t>
            </w:r>
          </w:p>
        </w:tc>
        <w:tc>
          <w:tcPr>
            <w:tcW w:w="227" w:type="pct"/>
          </w:tcPr>
          <w:p w14:paraId="3FCF4DF5" w14:textId="1FC9CEE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0EEE844D" w14:textId="1C132B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F563EB5" w14:textId="268797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AB0A38F" w14:textId="3ACFDD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457F7DE4" w14:textId="5375B4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FDD070C" w14:textId="77777777" w:rsidTr="00D85DB0">
        <w:tc>
          <w:tcPr>
            <w:tcW w:w="439" w:type="pct"/>
          </w:tcPr>
          <w:p w14:paraId="67B94FBA" w14:textId="4D642D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R4-2407274</w:t>
            </w:r>
          </w:p>
        </w:tc>
        <w:tc>
          <w:tcPr>
            <w:tcW w:w="1041" w:type="pct"/>
          </w:tcPr>
          <w:p w14:paraId="4B348A3B" w14:textId="173369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CR for 38101-1 on ATG Rx RF requirements</w:t>
            </w:r>
          </w:p>
        </w:tc>
        <w:tc>
          <w:tcPr>
            <w:tcW w:w="505" w:type="pct"/>
          </w:tcPr>
          <w:p w14:paraId="39A7D658" w14:textId="2A6490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6D6D0CC" w14:textId="6EFFAF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A15125B" w14:textId="6202C5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2219</w:t>
            </w:r>
          </w:p>
        </w:tc>
        <w:tc>
          <w:tcPr>
            <w:tcW w:w="227" w:type="pct"/>
          </w:tcPr>
          <w:p w14:paraId="056DE46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3E132B7" w14:textId="1F5626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1637FC1" w14:textId="47213E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128F0D1" w14:textId="6163AE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4AAB7CBC" w14:textId="481C61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623AFE49" w14:textId="77777777" w:rsidTr="00D85DB0">
        <w:tc>
          <w:tcPr>
            <w:tcW w:w="439" w:type="pct"/>
          </w:tcPr>
          <w:p w14:paraId="78B86755" w14:textId="0C3A24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R4-2407282</w:t>
            </w:r>
          </w:p>
        </w:tc>
        <w:tc>
          <w:tcPr>
            <w:tcW w:w="1041" w:type="pct"/>
          </w:tcPr>
          <w:p w14:paraId="556120BD" w14:textId="2D8669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(NonCol_intraB_ENDC_NR_CA-Core) On applicability of diversity characteristic</w:t>
            </w:r>
          </w:p>
        </w:tc>
        <w:tc>
          <w:tcPr>
            <w:tcW w:w="505" w:type="pct"/>
          </w:tcPr>
          <w:p w14:paraId="0A31CC0E" w14:textId="187A1A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36DDCF3" w14:textId="1F51D2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8C22208" w14:textId="210DEF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2220</w:t>
            </w:r>
          </w:p>
        </w:tc>
        <w:tc>
          <w:tcPr>
            <w:tcW w:w="227" w:type="pct"/>
          </w:tcPr>
          <w:p w14:paraId="6AA058E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47EB6FC" w14:textId="2EB766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C3EB611" w14:textId="4CE6C9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CDB7FD1" w14:textId="4CDA8F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NonCol_intraB_ENDC_NR_CA-Core</w:t>
            </w:r>
          </w:p>
        </w:tc>
        <w:tc>
          <w:tcPr>
            <w:tcW w:w="512" w:type="pct"/>
          </w:tcPr>
          <w:p w14:paraId="0BC3665F" w14:textId="77C8C3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677FD46" w14:textId="77777777" w:rsidTr="00D85DB0">
        <w:tc>
          <w:tcPr>
            <w:tcW w:w="439" w:type="pct"/>
          </w:tcPr>
          <w:p w14:paraId="06FAAAF0" w14:textId="043C42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R4-2410684</w:t>
            </w:r>
          </w:p>
        </w:tc>
        <w:tc>
          <w:tcPr>
            <w:tcW w:w="1041" w:type="pct"/>
          </w:tcPr>
          <w:p w14:paraId="597C5D27" w14:textId="16C805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(NonCol_intraB_ENDC_NR_CA-Core) On applicability of diversity characteristic</w:t>
            </w:r>
          </w:p>
        </w:tc>
        <w:tc>
          <w:tcPr>
            <w:tcW w:w="505" w:type="pct"/>
          </w:tcPr>
          <w:p w14:paraId="130E8234" w14:textId="127E1F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2EA5C0FC" w14:textId="0B7BDA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7E950F3" w14:textId="297740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2220</w:t>
            </w:r>
          </w:p>
        </w:tc>
        <w:tc>
          <w:tcPr>
            <w:tcW w:w="227" w:type="pct"/>
          </w:tcPr>
          <w:p w14:paraId="3CD3461B" w14:textId="5F052F5B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0354CC2" w14:textId="64F6A3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7CE64DF" w14:textId="64DDFA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400BA44" w14:textId="32F2A4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NonCol_intraB_ENDC_NR_CA-Core</w:t>
            </w:r>
          </w:p>
        </w:tc>
        <w:tc>
          <w:tcPr>
            <w:tcW w:w="512" w:type="pct"/>
          </w:tcPr>
          <w:p w14:paraId="5AF6BB30" w14:textId="21983F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1E229F0" w14:textId="77777777" w:rsidTr="00D85DB0">
        <w:tc>
          <w:tcPr>
            <w:tcW w:w="439" w:type="pct"/>
          </w:tcPr>
          <w:p w14:paraId="0D16589B" w14:textId="0C6FD8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R4-2407284</w:t>
            </w:r>
          </w:p>
        </w:tc>
        <w:tc>
          <w:tcPr>
            <w:tcW w:w="1041" w:type="pct"/>
          </w:tcPr>
          <w:p w14:paraId="2D51DB5F" w14:textId="39DCC0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applicability of diversity characteristic</w:t>
            </w:r>
          </w:p>
        </w:tc>
        <w:tc>
          <w:tcPr>
            <w:tcW w:w="505" w:type="pct"/>
          </w:tcPr>
          <w:p w14:paraId="385993AB" w14:textId="64C970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5F82DDE3" w14:textId="1EEE09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A873458" w14:textId="2CF766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2221</w:t>
            </w:r>
          </w:p>
        </w:tc>
        <w:tc>
          <w:tcPr>
            <w:tcW w:w="227" w:type="pct"/>
          </w:tcPr>
          <w:p w14:paraId="6FEFD68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04F817" w14:textId="2A30B9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CAE737A" w14:textId="2A4709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B910974" w14:textId="024471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</w:t>
            </w:r>
          </w:p>
        </w:tc>
        <w:tc>
          <w:tcPr>
            <w:tcW w:w="512" w:type="pct"/>
          </w:tcPr>
          <w:p w14:paraId="762483D3" w14:textId="16C155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E85EAEB" w14:textId="77777777" w:rsidTr="00D85DB0">
        <w:tc>
          <w:tcPr>
            <w:tcW w:w="439" w:type="pct"/>
          </w:tcPr>
          <w:p w14:paraId="0E7DCAD4" w14:textId="22922C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R4-2410734</w:t>
            </w:r>
          </w:p>
        </w:tc>
        <w:tc>
          <w:tcPr>
            <w:tcW w:w="1041" w:type="pct"/>
          </w:tcPr>
          <w:p w14:paraId="0ADAD540" w14:textId="5CB225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applicability of diversity characteristic</w:t>
            </w:r>
          </w:p>
        </w:tc>
        <w:tc>
          <w:tcPr>
            <w:tcW w:w="505" w:type="pct"/>
          </w:tcPr>
          <w:p w14:paraId="0833AE80" w14:textId="3952B3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41BA2B75" w14:textId="34CA38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E2201DF" w14:textId="4CF456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2221</w:t>
            </w:r>
          </w:p>
        </w:tc>
        <w:tc>
          <w:tcPr>
            <w:tcW w:w="227" w:type="pct"/>
          </w:tcPr>
          <w:p w14:paraId="19AE7DBD" w14:textId="54A7024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61A7834" w14:textId="26103E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08233BD" w14:textId="58426D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E07B320" w14:textId="076E1B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786FA7D1" w14:textId="2615D9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881575A" w14:textId="77777777" w:rsidTr="00D85DB0">
        <w:tc>
          <w:tcPr>
            <w:tcW w:w="439" w:type="pct"/>
          </w:tcPr>
          <w:p w14:paraId="6AA3AA12" w14:textId="7500EA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R4-2410756</w:t>
            </w:r>
          </w:p>
        </w:tc>
        <w:tc>
          <w:tcPr>
            <w:tcW w:w="1041" w:type="pct"/>
          </w:tcPr>
          <w:p w14:paraId="23C0750B" w14:textId="3F3C32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applicability of diversity characteristic</w:t>
            </w:r>
          </w:p>
        </w:tc>
        <w:tc>
          <w:tcPr>
            <w:tcW w:w="505" w:type="pct"/>
          </w:tcPr>
          <w:p w14:paraId="2956EE2E" w14:textId="035A1C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06FC239F" w14:textId="32FBC9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1EF3420" w14:textId="005BE7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2221</w:t>
            </w:r>
          </w:p>
        </w:tc>
        <w:tc>
          <w:tcPr>
            <w:tcW w:w="227" w:type="pct"/>
          </w:tcPr>
          <w:p w14:paraId="20AF6D4B" w14:textId="60C6A74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05009C88" w14:textId="400B60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381CF6C" w14:textId="0F8A87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5FF16B0" w14:textId="508E60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4616171C" w14:textId="012A24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8D71A3F" w14:textId="77777777" w:rsidTr="00D85DB0">
        <w:tc>
          <w:tcPr>
            <w:tcW w:w="439" w:type="pct"/>
          </w:tcPr>
          <w:p w14:paraId="04FA5724" w14:textId="0F1698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R4-2410760</w:t>
            </w:r>
          </w:p>
        </w:tc>
        <w:tc>
          <w:tcPr>
            <w:tcW w:w="1041" w:type="pct"/>
          </w:tcPr>
          <w:p w14:paraId="12EDB462" w14:textId="70EAEB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applicability of diversity characteristic</w:t>
            </w:r>
          </w:p>
        </w:tc>
        <w:tc>
          <w:tcPr>
            <w:tcW w:w="505" w:type="pct"/>
          </w:tcPr>
          <w:p w14:paraId="442DBED6" w14:textId="7F59E2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29FEEA2A" w14:textId="365561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36A1F9B" w14:textId="048F94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2221</w:t>
            </w:r>
          </w:p>
        </w:tc>
        <w:tc>
          <w:tcPr>
            <w:tcW w:w="227" w:type="pct"/>
          </w:tcPr>
          <w:p w14:paraId="094B48B1" w14:textId="133C829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9" w:type="pct"/>
          </w:tcPr>
          <w:p w14:paraId="28305770" w14:textId="1369BE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19732CF" w14:textId="5AAC0C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0852836" w14:textId="155826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0F646082" w14:textId="71CC77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2F39074" w14:textId="77777777" w:rsidTr="00D85DB0">
        <w:tc>
          <w:tcPr>
            <w:tcW w:w="439" w:type="pct"/>
          </w:tcPr>
          <w:p w14:paraId="0204EB10" w14:textId="24F97F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R4-2407298</w:t>
            </w:r>
          </w:p>
        </w:tc>
        <w:tc>
          <w:tcPr>
            <w:tcW w:w="1041" w:type="pct"/>
          </w:tcPr>
          <w:p w14:paraId="11BA64F6" w14:textId="12A483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updating UE capability name for 2Rx XR UEs [2Rx_XR_Device]</w:t>
            </w:r>
          </w:p>
        </w:tc>
        <w:tc>
          <w:tcPr>
            <w:tcW w:w="505" w:type="pct"/>
          </w:tcPr>
          <w:p w14:paraId="36BFE1ED" w14:textId="4C44ED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A4B002F" w14:textId="0B66AE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A530908" w14:textId="7D379B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2222</w:t>
            </w:r>
          </w:p>
        </w:tc>
        <w:tc>
          <w:tcPr>
            <w:tcW w:w="227" w:type="pct"/>
          </w:tcPr>
          <w:p w14:paraId="4E8E386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11749C5" w14:textId="594603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575EFCC" w14:textId="6E098A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87D27CD" w14:textId="7F1616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446C89E9" w14:textId="0D6432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ADB8514" w14:textId="77777777" w:rsidTr="00D85DB0">
        <w:tc>
          <w:tcPr>
            <w:tcW w:w="439" w:type="pct"/>
          </w:tcPr>
          <w:p w14:paraId="35C3267C" w14:textId="428D0B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R4-2407320</w:t>
            </w:r>
          </w:p>
        </w:tc>
        <w:tc>
          <w:tcPr>
            <w:tcW w:w="1041" w:type="pct"/>
          </w:tcPr>
          <w:p w14:paraId="1AA83193" w14:textId="381193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Correction of the channel raster for RedCap UEs by added entries</w:t>
            </w:r>
          </w:p>
        </w:tc>
        <w:tc>
          <w:tcPr>
            <w:tcW w:w="505" w:type="pct"/>
          </w:tcPr>
          <w:p w14:paraId="418295AA" w14:textId="155343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49B47C9D" w14:textId="363F34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C1D756B" w14:textId="31D259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2223</w:t>
            </w:r>
          </w:p>
        </w:tc>
        <w:tc>
          <w:tcPr>
            <w:tcW w:w="227" w:type="pct"/>
          </w:tcPr>
          <w:p w14:paraId="012E504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8CB9048" w14:textId="6DBCB3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46B1317" w14:textId="7B4356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AC84519" w14:textId="61656B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700FD7ED" w14:textId="0ADE0C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768EC53C" w14:textId="77777777" w:rsidTr="00D85DB0">
        <w:tc>
          <w:tcPr>
            <w:tcW w:w="439" w:type="pct"/>
          </w:tcPr>
          <w:p w14:paraId="3CBA4115" w14:textId="5E3183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R4-2407321</w:t>
            </w:r>
          </w:p>
        </w:tc>
        <w:tc>
          <w:tcPr>
            <w:tcW w:w="1041" w:type="pct"/>
          </w:tcPr>
          <w:p w14:paraId="505FA708" w14:textId="2C9B78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(NR-redcap-Core) Correction of the channel raster for RedCap UEs by added entries</w:t>
            </w:r>
          </w:p>
        </w:tc>
        <w:tc>
          <w:tcPr>
            <w:tcW w:w="505" w:type="pct"/>
          </w:tcPr>
          <w:p w14:paraId="0097C709" w14:textId="635AF1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59BB51AD" w14:textId="32FF2C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239368A" w14:textId="024E54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2224</w:t>
            </w:r>
          </w:p>
        </w:tc>
        <w:tc>
          <w:tcPr>
            <w:tcW w:w="227" w:type="pct"/>
          </w:tcPr>
          <w:p w14:paraId="67EDFF2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0629620" w14:textId="11FE15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1260604" w14:textId="5B92AE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AC1B0BA" w14:textId="252BDA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33A5B147" w14:textId="1E5DC5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039BEAA" w14:textId="77777777" w:rsidTr="00D85DB0">
        <w:tc>
          <w:tcPr>
            <w:tcW w:w="439" w:type="pct"/>
          </w:tcPr>
          <w:p w14:paraId="61D69E16" w14:textId="525460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R4-2407378</w:t>
            </w:r>
          </w:p>
        </w:tc>
        <w:tc>
          <w:tcPr>
            <w:tcW w:w="1041" w:type="pct"/>
          </w:tcPr>
          <w:p w14:paraId="017B8BFC" w14:textId="0A17C7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38.101-1 Rel-17 correcting maximum transmission bandwidth for NS_04</w:t>
            </w:r>
          </w:p>
        </w:tc>
        <w:tc>
          <w:tcPr>
            <w:tcW w:w="505" w:type="pct"/>
          </w:tcPr>
          <w:p w14:paraId="7BB5FBCA" w14:textId="4D5064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Sony, Ericsson</w:t>
            </w:r>
          </w:p>
        </w:tc>
        <w:tc>
          <w:tcPr>
            <w:tcW w:w="442" w:type="pct"/>
          </w:tcPr>
          <w:p w14:paraId="0F896BE6" w14:textId="202437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5FD0AC8" w14:textId="287075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2225</w:t>
            </w:r>
          </w:p>
        </w:tc>
        <w:tc>
          <w:tcPr>
            <w:tcW w:w="227" w:type="pct"/>
          </w:tcPr>
          <w:p w14:paraId="7793654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CA1780F" w14:textId="7D62E0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987CFDD" w14:textId="554AA7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A3E00DE" w14:textId="2C01F0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NR_bands_R17_BWs</w:t>
            </w:r>
          </w:p>
        </w:tc>
        <w:tc>
          <w:tcPr>
            <w:tcW w:w="512" w:type="pct"/>
          </w:tcPr>
          <w:p w14:paraId="77B4053C" w14:textId="61740D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51F21C3" w14:textId="77777777" w:rsidTr="00D85DB0">
        <w:tc>
          <w:tcPr>
            <w:tcW w:w="439" w:type="pct"/>
          </w:tcPr>
          <w:p w14:paraId="3C82D32E" w14:textId="565F0D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R4-2407379</w:t>
            </w:r>
          </w:p>
        </w:tc>
        <w:tc>
          <w:tcPr>
            <w:tcW w:w="1041" w:type="pct"/>
          </w:tcPr>
          <w:p w14:paraId="01EC6DB9" w14:textId="179E9B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38.101-1 Rel-18 correcting maximum transmission bandwidth for NS_04</w:t>
            </w:r>
          </w:p>
        </w:tc>
        <w:tc>
          <w:tcPr>
            <w:tcW w:w="505" w:type="pct"/>
          </w:tcPr>
          <w:p w14:paraId="6639F5CC" w14:textId="3AB691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Sony, Ericsson</w:t>
            </w:r>
          </w:p>
        </w:tc>
        <w:tc>
          <w:tcPr>
            <w:tcW w:w="442" w:type="pct"/>
          </w:tcPr>
          <w:p w14:paraId="589777AA" w14:textId="08F254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5D69C75" w14:textId="53A93E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2226</w:t>
            </w:r>
          </w:p>
        </w:tc>
        <w:tc>
          <w:tcPr>
            <w:tcW w:w="227" w:type="pct"/>
          </w:tcPr>
          <w:p w14:paraId="553D1D5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49AFDC7" w14:textId="1EC275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9068219" w14:textId="25236C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9B9EBDF" w14:textId="5AFB98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NR_bands_R17_BWs</w:t>
            </w:r>
          </w:p>
        </w:tc>
        <w:tc>
          <w:tcPr>
            <w:tcW w:w="512" w:type="pct"/>
          </w:tcPr>
          <w:p w14:paraId="2C9AAE58" w14:textId="011D1A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A2B2EE6" w14:textId="77777777" w:rsidTr="00D85DB0">
        <w:tc>
          <w:tcPr>
            <w:tcW w:w="439" w:type="pct"/>
          </w:tcPr>
          <w:p w14:paraId="0A52CBFB" w14:textId="15B318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R4-2407557</w:t>
            </w:r>
          </w:p>
        </w:tc>
        <w:tc>
          <w:tcPr>
            <w:tcW w:w="1041" w:type="pct"/>
          </w:tcPr>
          <w:p w14:paraId="25680BFD" w14:textId="12CD4C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38.101-1: SL-U RB set and intra-cell guard band determination</w:t>
            </w:r>
          </w:p>
        </w:tc>
        <w:tc>
          <w:tcPr>
            <w:tcW w:w="505" w:type="pct"/>
          </w:tcPr>
          <w:p w14:paraId="23A0BE68" w14:textId="690418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CATT, CICTCI</w:t>
            </w:r>
          </w:p>
        </w:tc>
        <w:tc>
          <w:tcPr>
            <w:tcW w:w="442" w:type="pct"/>
          </w:tcPr>
          <w:p w14:paraId="68B558EC" w14:textId="5D3C91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02137F8" w14:textId="7796EF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2227</w:t>
            </w:r>
          </w:p>
        </w:tc>
        <w:tc>
          <w:tcPr>
            <w:tcW w:w="227" w:type="pct"/>
          </w:tcPr>
          <w:p w14:paraId="656CDD9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C7DC20C" w14:textId="746196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F8A182F" w14:textId="5ECAB1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FCE840A" w14:textId="21132E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NR_SL_enh2-Core</w:t>
            </w:r>
          </w:p>
        </w:tc>
        <w:tc>
          <w:tcPr>
            <w:tcW w:w="512" w:type="pct"/>
          </w:tcPr>
          <w:p w14:paraId="00AC399F" w14:textId="77EB02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4BC116CD" w14:textId="77777777" w:rsidTr="00D85DB0">
        <w:tc>
          <w:tcPr>
            <w:tcW w:w="439" w:type="pct"/>
          </w:tcPr>
          <w:p w14:paraId="00FAD129" w14:textId="49949D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R4-2407601</w:t>
            </w:r>
          </w:p>
        </w:tc>
        <w:tc>
          <w:tcPr>
            <w:tcW w:w="1041" w:type="pct"/>
          </w:tcPr>
          <w:p w14:paraId="3136B5DD" w14:textId="656DE7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of TS 38.101-1 for ATG</w:t>
            </w:r>
          </w:p>
        </w:tc>
        <w:tc>
          <w:tcPr>
            <w:tcW w:w="505" w:type="pct"/>
          </w:tcPr>
          <w:p w14:paraId="1AEB99F5" w14:textId="446422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China Mobile Com. Corporation</w:t>
            </w:r>
          </w:p>
        </w:tc>
        <w:tc>
          <w:tcPr>
            <w:tcW w:w="442" w:type="pct"/>
          </w:tcPr>
          <w:p w14:paraId="5B7E1399" w14:textId="508601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EC2B0A3" w14:textId="3FE338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2228</w:t>
            </w:r>
          </w:p>
        </w:tc>
        <w:tc>
          <w:tcPr>
            <w:tcW w:w="227" w:type="pct"/>
          </w:tcPr>
          <w:p w14:paraId="5DFF032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B27DF62" w14:textId="0AF491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3B176A2" w14:textId="637EFB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A21225C" w14:textId="197F43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542FE06A" w14:textId="4247E8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6E02D68" w14:textId="77777777" w:rsidTr="00D85DB0">
        <w:tc>
          <w:tcPr>
            <w:tcW w:w="439" w:type="pct"/>
          </w:tcPr>
          <w:p w14:paraId="57C4F7F2" w14:textId="113AD9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R4-2410743</w:t>
            </w:r>
          </w:p>
        </w:tc>
        <w:tc>
          <w:tcPr>
            <w:tcW w:w="1041" w:type="pct"/>
          </w:tcPr>
          <w:p w14:paraId="3A68F394" w14:textId="19BEB0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of TS 38.101-1 for ATG</w:t>
            </w:r>
          </w:p>
        </w:tc>
        <w:tc>
          <w:tcPr>
            <w:tcW w:w="505" w:type="pct"/>
          </w:tcPr>
          <w:p w14:paraId="6755477C" w14:textId="4373A3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China Mobile Com. Corporation</w:t>
            </w:r>
          </w:p>
        </w:tc>
        <w:tc>
          <w:tcPr>
            <w:tcW w:w="442" w:type="pct"/>
          </w:tcPr>
          <w:p w14:paraId="4DA44E44" w14:textId="465A36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35B67F6" w14:textId="0DF631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2228</w:t>
            </w:r>
          </w:p>
        </w:tc>
        <w:tc>
          <w:tcPr>
            <w:tcW w:w="227" w:type="pct"/>
          </w:tcPr>
          <w:p w14:paraId="54B0195D" w14:textId="38E2E23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2C9EC31" w14:textId="730E35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776BA64" w14:textId="033676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0D956B6" w14:textId="5B5C6F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6CE0606D" w14:textId="042794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B66E6CF" w14:textId="77777777" w:rsidTr="00D85DB0">
        <w:tc>
          <w:tcPr>
            <w:tcW w:w="439" w:type="pct"/>
          </w:tcPr>
          <w:p w14:paraId="5237C06D" w14:textId="75B162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R4-2407602</w:t>
            </w:r>
          </w:p>
        </w:tc>
        <w:tc>
          <w:tcPr>
            <w:tcW w:w="1041" w:type="pct"/>
          </w:tcPr>
          <w:p w14:paraId="3FDE0A30" w14:textId="31271C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(NR_CADC_R17_3BDL_2BUL) Rel-17 Cat-F CR to 38.101-1: Adding note to CA_n7-n8-n78 for IMD4</w:t>
            </w:r>
          </w:p>
        </w:tc>
        <w:tc>
          <w:tcPr>
            <w:tcW w:w="505" w:type="pct"/>
          </w:tcPr>
          <w:p w14:paraId="44399F31" w14:textId="446AE0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19CE6C6" w14:textId="533E20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B4E412D" w14:textId="118082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2229</w:t>
            </w:r>
          </w:p>
        </w:tc>
        <w:tc>
          <w:tcPr>
            <w:tcW w:w="227" w:type="pct"/>
          </w:tcPr>
          <w:p w14:paraId="74272FF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E670D2A" w14:textId="0A0FC1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270CB36" w14:textId="1976D0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C30D757" w14:textId="7E26ED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NR_CADC_R17_3BDL_2BUL</w:t>
            </w:r>
          </w:p>
        </w:tc>
        <w:tc>
          <w:tcPr>
            <w:tcW w:w="512" w:type="pct"/>
          </w:tcPr>
          <w:p w14:paraId="28C22735" w14:textId="36788D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28EDAED" w14:textId="77777777" w:rsidTr="00D85DB0">
        <w:tc>
          <w:tcPr>
            <w:tcW w:w="439" w:type="pct"/>
          </w:tcPr>
          <w:p w14:paraId="6CA4B656" w14:textId="6D719A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R4-2407603</w:t>
            </w:r>
          </w:p>
        </w:tc>
        <w:tc>
          <w:tcPr>
            <w:tcW w:w="1041" w:type="pct"/>
          </w:tcPr>
          <w:p w14:paraId="05F3FF80" w14:textId="3A46C9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(NR_CADC_R17_3BDL_2BUL) CR to 38.101-1: Adding note to CA_n7-n8-n78 for IMD4</w:t>
            </w:r>
          </w:p>
        </w:tc>
        <w:tc>
          <w:tcPr>
            <w:tcW w:w="505" w:type="pct"/>
          </w:tcPr>
          <w:p w14:paraId="7C9D8785" w14:textId="48ADA6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264F818" w14:textId="48D90B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68E9772" w14:textId="49ABB9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2230</w:t>
            </w:r>
          </w:p>
        </w:tc>
        <w:tc>
          <w:tcPr>
            <w:tcW w:w="227" w:type="pct"/>
          </w:tcPr>
          <w:p w14:paraId="1754CB6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B0B0F59" w14:textId="5BFFD4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2588B44" w14:textId="0091C9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9E3A9E8" w14:textId="73FD67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NR_CADC_R17_3BDL_2BUL</w:t>
            </w:r>
          </w:p>
        </w:tc>
        <w:tc>
          <w:tcPr>
            <w:tcW w:w="512" w:type="pct"/>
          </w:tcPr>
          <w:p w14:paraId="2DFA334D" w14:textId="5B7141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2303091" w14:textId="77777777" w:rsidTr="00D85DB0">
        <w:tc>
          <w:tcPr>
            <w:tcW w:w="439" w:type="pct"/>
          </w:tcPr>
          <w:p w14:paraId="06D6B1D3" w14:textId="3DC412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R4-2407607</w:t>
            </w:r>
          </w:p>
        </w:tc>
        <w:tc>
          <w:tcPr>
            <w:tcW w:w="1041" w:type="pct"/>
          </w:tcPr>
          <w:p w14:paraId="7570A305" w14:textId="260D55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38.101-1 on simultaneous Rx-Tx basket</w:t>
            </w:r>
          </w:p>
        </w:tc>
        <w:tc>
          <w:tcPr>
            <w:tcW w:w="505" w:type="pct"/>
          </w:tcPr>
          <w:p w14:paraId="7D2AFFEF" w14:textId="6889B9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5A95D3F" w14:textId="06ABA8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D6B299A" w14:textId="026C1B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2231</w:t>
            </w:r>
          </w:p>
        </w:tc>
        <w:tc>
          <w:tcPr>
            <w:tcW w:w="227" w:type="pct"/>
          </w:tcPr>
          <w:p w14:paraId="1327F28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E9103EE" w14:textId="085C78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C50B334" w14:textId="5E8896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EF7A18A" w14:textId="38FC09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LTE_NR_Simult_RxTx_R18-Core</w:t>
            </w:r>
          </w:p>
        </w:tc>
        <w:tc>
          <w:tcPr>
            <w:tcW w:w="512" w:type="pct"/>
          </w:tcPr>
          <w:p w14:paraId="5CFD0831" w14:textId="380CBF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0363805" w14:textId="77777777" w:rsidTr="00D85DB0">
        <w:tc>
          <w:tcPr>
            <w:tcW w:w="439" w:type="pct"/>
          </w:tcPr>
          <w:p w14:paraId="218EC49A" w14:textId="5B0FC8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R4-2407621</w:t>
            </w:r>
          </w:p>
        </w:tc>
        <w:tc>
          <w:tcPr>
            <w:tcW w:w="1041" w:type="pct"/>
          </w:tcPr>
          <w:p w14:paraId="7D191EDC" w14:textId="077E13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38.101-1: Correction on time mask for Rel-18 Tx switching</w:t>
            </w:r>
          </w:p>
        </w:tc>
        <w:tc>
          <w:tcPr>
            <w:tcW w:w="505" w:type="pct"/>
          </w:tcPr>
          <w:p w14:paraId="47C1D2BC" w14:textId="0AB92A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1BE5707" w14:textId="7C9AA3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E1D947D" w14:textId="53811E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2232</w:t>
            </w:r>
          </w:p>
        </w:tc>
        <w:tc>
          <w:tcPr>
            <w:tcW w:w="227" w:type="pct"/>
          </w:tcPr>
          <w:p w14:paraId="3FD65D7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DCBB6AF" w14:textId="1B7943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B2C0A01" w14:textId="161D2B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3888534" w14:textId="782C0A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NR_MC_enh-Core</w:t>
            </w:r>
          </w:p>
        </w:tc>
        <w:tc>
          <w:tcPr>
            <w:tcW w:w="512" w:type="pct"/>
          </w:tcPr>
          <w:p w14:paraId="376B089D" w14:textId="4CA283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7599160" w14:textId="77777777" w:rsidTr="00D85DB0">
        <w:tc>
          <w:tcPr>
            <w:tcW w:w="439" w:type="pct"/>
          </w:tcPr>
          <w:p w14:paraId="7D818AA1" w14:textId="122AD7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R4-2407644</w:t>
            </w:r>
          </w:p>
        </w:tc>
        <w:tc>
          <w:tcPr>
            <w:tcW w:w="1041" w:type="pct"/>
          </w:tcPr>
          <w:p w14:paraId="6DB04995" w14:textId="109D42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R18 Cat-F CR 38.101-1 correction CR for Rx requirements with TxD indication</w:t>
            </w:r>
          </w:p>
        </w:tc>
        <w:tc>
          <w:tcPr>
            <w:tcW w:w="505" w:type="pct"/>
          </w:tcPr>
          <w:p w14:paraId="1F03C627" w14:textId="7C0B0F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ED584BB" w14:textId="4F4BF3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051ED7A" w14:textId="2FBA26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2233</w:t>
            </w:r>
          </w:p>
        </w:tc>
        <w:tc>
          <w:tcPr>
            <w:tcW w:w="227" w:type="pct"/>
          </w:tcPr>
          <w:p w14:paraId="3210186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E84A193" w14:textId="137537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13757CC" w14:textId="12EAB9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3300D52" w14:textId="51DBFB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557BBEF5" w14:textId="7F499C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F7F72B0" w14:textId="77777777" w:rsidTr="00D85DB0">
        <w:tc>
          <w:tcPr>
            <w:tcW w:w="439" w:type="pct"/>
          </w:tcPr>
          <w:p w14:paraId="3BF41FEB" w14:textId="275F80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R4-2410675</w:t>
            </w:r>
          </w:p>
        </w:tc>
        <w:tc>
          <w:tcPr>
            <w:tcW w:w="1041" w:type="pct"/>
          </w:tcPr>
          <w:p w14:paraId="1F7955DC" w14:textId="15CB38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R18 Cat-F CR 38.101-1 correction CR for Rx requirements with TxD indication</w:t>
            </w:r>
          </w:p>
        </w:tc>
        <w:tc>
          <w:tcPr>
            <w:tcW w:w="505" w:type="pct"/>
          </w:tcPr>
          <w:p w14:paraId="0CDFAA73" w14:textId="303568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B9AA2DD" w14:textId="0C03B6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666F51D" w14:textId="058027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2233</w:t>
            </w:r>
          </w:p>
        </w:tc>
        <w:tc>
          <w:tcPr>
            <w:tcW w:w="227" w:type="pct"/>
          </w:tcPr>
          <w:p w14:paraId="66D64B0D" w14:textId="207D197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60A12C1" w14:textId="7A47AD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B7E5893" w14:textId="2ADC85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918A672" w14:textId="68EB16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11B608E2" w14:textId="1DC287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21418AD" w14:textId="77777777" w:rsidTr="00D85DB0">
        <w:tc>
          <w:tcPr>
            <w:tcW w:w="439" w:type="pct"/>
          </w:tcPr>
          <w:p w14:paraId="26868DD0" w14:textId="780369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R4-2407645</w:t>
            </w:r>
          </w:p>
        </w:tc>
        <w:tc>
          <w:tcPr>
            <w:tcW w:w="1041" w:type="pct"/>
          </w:tcPr>
          <w:p w14:paraId="12FB362A" w14:textId="35EF9C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38.101-1 correction CR for Rx requirements with TxD indication</w:t>
            </w:r>
          </w:p>
        </w:tc>
        <w:tc>
          <w:tcPr>
            <w:tcW w:w="505" w:type="pct"/>
          </w:tcPr>
          <w:p w14:paraId="4A599551" w14:textId="444D7C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9C216C5" w14:textId="6BA4FB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5F0754E" w14:textId="334573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2234</w:t>
            </w:r>
          </w:p>
        </w:tc>
        <w:tc>
          <w:tcPr>
            <w:tcW w:w="227" w:type="pct"/>
          </w:tcPr>
          <w:p w14:paraId="04D1273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6D99EA6" w14:textId="0A67E4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5A83F50" w14:textId="4EC8CA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291C750" w14:textId="0800FB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0D982D72" w14:textId="28B8D3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A8A12BF" w14:textId="77777777" w:rsidTr="00D85DB0">
        <w:tc>
          <w:tcPr>
            <w:tcW w:w="439" w:type="pct"/>
          </w:tcPr>
          <w:p w14:paraId="6338FF3C" w14:textId="1DFE25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R4-2407646</w:t>
            </w:r>
          </w:p>
        </w:tc>
        <w:tc>
          <w:tcPr>
            <w:tcW w:w="1041" w:type="pct"/>
          </w:tcPr>
          <w:p w14:paraId="1CA48B6C" w14:textId="3A045D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R18 Cat-F CR 38.101-1 correction CR for 3Tx requirements</w:t>
            </w:r>
          </w:p>
        </w:tc>
        <w:tc>
          <w:tcPr>
            <w:tcW w:w="505" w:type="pct"/>
          </w:tcPr>
          <w:p w14:paraId="6F8573EA" w14:textId="548FB4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DBCD55C" w14:textId="280E63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0522648" w14:textId="4B13F2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2235</w:t>
            </w:r>
          </w:p>
        </w:tc>
        <w:tc>
          <w:tcPr>
            <w:tcW w:w="227" w:type="pct"/>
          </w:tcPr>
          <w:p w14:paraId="6A93555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13F06B7" w14:textId="5749A5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9F15D3E" w14:textId="3F6503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B92E74C" w14:textId="214383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4Rx_low_NR_band_handheld_3Tx_NR_CA_ENDC-Core</w:t>
            </w:r>
          </w:p>
        </w:tc>
        <w:tc>
          <w:tcPr>
            <w:tcW w:w="512" w:type="pct"/>
          </w:tcPr>
          <w:p w14:paraId="6DC004EE" w14:textId="361DEB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B3CBFD6" w14:textId="77777777" w:rsidTr="00D85DB0">
        <w:tc>
          <w:tcPr>
            <w:tcW w:w="439" w:type="pct"/>
          </w:tcPr>
          <w:p w14:paraId="6BE2A7A4" w14:textId="149874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R4-2407648</w:t>
            </w:r>
          </w:p>
        </w:tc>
        <w:tc>
          <w:tcPr>
            <w:tcW w:w="1041" w:type="pct"/>
          </w:tcPr>
          <w:p w14:paraId="71463C61" w14:textId="37CB39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R18 Cat-F CR 38.101-1 correction CR for 4Tx requirements</w:t>
            </w:r>
          </w:p>
        </w:tc>
        <w:tc>
          <w:tcPr>
            <w:tcW w:w="505" w:type="pct"/>
          </w:tcPr>
          <w:p w14:paraId="2E87548B" w14:textId="0A6FE8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8C3235A" w14:textId="0240FE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12FF8C8" w14:textId="126576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2236</w:t>
            </w:r>
          </w:p>
        </w:tc>
        <w:tc>
          <w:tcPr>
            <w:tcW w:w="227" w:type="pct"/>
          </w:tcPr>
          <w:p w14:paraId="7867D64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293BEBA" w14:textId="597EC8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908BF1C" w14:textId="6FDB6D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F987156" w14:textId="500FAB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NR_ENDC_RF_FR1_enh2-Core</w:t>
            </w:r>
          </w:p>
        </w:tc>
        <w:tc>
          <w:tcPr>
            <w:tcW w:w="512" w:type="pct"/>
          </w:tcPr>
          <w:p w14:paraId="3640B3C1" w14:textId="043B29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85D3D89" w14:textId="77777777" w:rsidTr="00D85DB0">
        <w:tc>
          <w:tcPr>
            <w:tcW w:w="439" w:type="pct"/>
          </w:tcPr>
          <w:p w14:paraId="008E03A2" w14:textId="4C0E74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R4-2407669</w:t>
            </w:r>
          </w:p>
        </w:tc>
        <w:tc>
          <w:tcPr>
            <w:tcW w:w="1041" w:type="pct"/>
          </w:tcPr>
          <w:p w14:paraId="632E1BAA" w14:textId="618CDB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High power UE for intra-band and inter-band CA with power class 2 on single carrier uplink on FDD band</w:t>
            </w:r>
          </w:p>
        </w:tc>
        <w:tc>
          <w:tcPr>
            <w:tcW w:w="505" w:type="pct"/>
          </w:tcPr>
          <w:p w14:paraId="7AE84357" w14:textId="73BAE0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China Unicom</w:t>
            </w:r>
          </w:p>
        </w:tc>
        <w:tc>
          <w:tcPr>
            <w:tcW w:w="442" w:type="pct"/>
          </w:tcPr>
          <w:p w14:paraId="3B6C4C34" w14:textId="633224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4B43A70" w14:textId="159CB0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2237</w:t>
            </w:r>
          </w:p>
        </w:tc>
        <w:tc>
          <w:tcPr>
            <w:tcW w:w="227" w:type="pct"/>
          </w:tcPr>
          <w:p w14:paraId="5132A27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E8FAFE2" w14:textId="373792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95B4639" w14:textId="69F34D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DA1B960" w14:textId="35E508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HPUE_FR1_FDD_NR_CADC_R18</w:t>
            </w:r>
          </w:p>
        </w:tc>
        <w:tc>
          <w:tcPr>
            <w:tcW w:w="512" w:type="pct"/>
          </w:tcPr>
          <w:p w14:paraId="105141FD" w14:textId="2E8002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B08349B" w14:textId="77777777" w:rsidTr="00D85DB0">
        <w:tc>
          <w:tcPr>
            <w:tcW w:w="439" w:type="pct"/>
          </w:tcPr>
          <w:p w14:paraId="0F6F87FD" w14:textId="04D70C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R4-2407672</w:t>
            </w:r>
          </w:p>
        </w:tc>
        <w:tc>
          <w:tcPr>
            <w:tcW w:w="1041" w:type="pct"/>
          </w:tcPr>
          <w:p w14:paraId="44C0A4CA" w14:textId="4902B8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High power UE for FDD single band PC2</w:t>
            </w:r>
          </w:p>
        </w:tc>
        <w:tc>
          <w:tcPr>
            <w:tcW w:w="505" w:type="pct"/>
          </w:tcPr>
          <w:p w14:paraId="2D7EC159" w14:textId="0871FF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China Unicom</w:t>
            </w:r>
          </w:p>
        </w:tc>
        <w:tc>
          <w:tcPr>
            <w:tcW w:w="442" w:type="pct"/>
          </w:tcPr>
          <w:p w14:paraId="72CC3AF6" w14:textId="1852C4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FFEE216" w14:textId="3A5BA5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2238</w:t>
            </w:r>
          </w:p>
        </w:tc>
        <w:tc>
          <w:tcPr>
            <w:tcW w:w="227" w:type="pct"/>
          </w:tcPr>
          <w:p w14:paraId="10341D1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4BDC0F" w14:textId="68EB00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B45FED9" w14:textId="1A7710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74E84AE" w14:textId="64C363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HPUE_NR_FR1_FDD_R18</w:t>
            </w:r>
          </w:p>
        </w:tc>
        <w:tc>
          <w:tcPr>
            <w:tcW w:w="512" w:type="pct"/>
          </w:tcPr>
          <w:p w14:paraId="3A44C361" w14:textId="36DCEE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D268A4C" w14:textId="77777777" w:rsidTr="00D85DB0">
        <w:tc>
          <w:tcPr>
            <w:tcW w:w="439" w:type="pct"/>
          </w:tcPr>
          <w:p w14:paraId="0464E47C" w14:textId="4A9492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R4-2407680</w:t>
            </w:r>
          </w:p>
        </w:tc>
        <w:tc>
          <w:tcPr>
            <w:tcW w:w="1041" w:type="pct"/>
          </w:tcPr>
          <w:p w14:paraId="2D9E09A4" w14:textId="40BB78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R17 38.101-1 to add 25MHz CBW to NS_18 emissions requirement</w:t>
            </w:r>
          </w:p>
        </w:tc>
        <w:tc>
          <w:tcPr>
            <w:tcW w:w="505" w:type="pct"/>
          </w:tcPr>
          <w:p w14:paraId="22E4B2F2" w14:textId="7317B6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Skyworks Solutions Inc.</w:t>
            </w:r>
          </w:p>
        </w:tc>
        <w:tc>
          <w:tcPr>
            <w:tcW w:w="442" w:type="pct"/>
          </w:tcPr>
          <w:p w14:paraId="3AB1A3A3" w14:textId="6FD0C4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BDF871F" w14:textId="370435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2239</w:t>
            </w:r>
          </w:p>
        </w:tc>
        <w:tc>
          <w:tcPr>
            <w:tcW w:w="227" w:type="pct"/>
          </w:tcPr>
          <w:p w14:paraId="594F811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A18E8A3" w14:textId="3773B0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8A18A69" w14:textId="6C413F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847A5C7" w14:textId="1E3BF2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2FAF8FA5" w14:textId="7CE443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69CC2DC" w14:textId="77777777" w:rsidTr="00D85DB0">
        <w:tc>
          <w:tcPr>
            <w:tcW w:w="439" w:type="pct"/>
          </w:tcPr>
          <w:p w14:paraId="09EDF6A0" w14:textId="46EC1D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R4-2407681</w:t>
            </w:r>
          </w:p>
        </w:tc>
        <w:tc>
          <w:tcPr>
            <w:tcW w:w="1041" w:type="pct"/>
          </w:tcPr>
          <w:p w14:paraId="091B0409" w14:textId="6B2FF9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R18 38.101-1 to add 25MHz CBW to NS_18 emissions requirement</w:t>
            </w:r>
          </w:p>
        </w:tc>
        <w:tc>
          <w:tcPr>
            <w:tcW w:w="505" w:type="pct"/>
          </w:tcPr>
          <w:p w14:paraId="6C7691AD" w14:textId="2A85F5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Skyworks Solutions Inc.</w:t>
            </w:r>
          </w:p>
        </w:tc>
        <w:tc>
          <w:tcPr>
            <w:tcW w:w="442" w:type="pct"/>
          </w:tcPr>
          <w:p w14:paraId="1BBF93D5" w14:textId="702E21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F972121" w14:textId="34B69C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2240</w:t>
            </w:r>
          </w:p>
        </w:tc>
        <w:tc>
          <w:tcPr>
            <w:tcW w:w="227" w:type="pct"/>
          </w:tcPr>
          <w:p w14:paraId="03DEC52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43E6507" w14:textId="5C9459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8B67AAF" w14:textId="42359E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B8D6DCE" w14:textId="1E1AF4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0BBA56B3" w14:textId="0B2373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5A1D7E4" w14:textId="77777777" w:rsidTr="00D85DB0">
        <w:tc>
          <w:tcPr>
            <w:tcW w:w="439" w:type="pct"/>
          </w:tcPr>
          <w:p w14:paraId="1FC669FD" w14:textId="0CE435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R4-2407683</w:t>
            </w:r>
          </w:p>
        </w:tc>
        <w:tc>
          <w:tcPr>
            <w:tcW w:w="1041" w:type="pct"/>
          </w:tcPr>
          <w:p w14:paraId="19DCC3E3" w14:textId="29E70F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of Delta Ppowerclass and Delta TRxSRS for 4Tx for SRS antenna switching</w:t>
            </w:r>
          </w:p>
        </w:tc>
        <w:tc>
          <w:tcPr>
            <w:tcW w:w="505" w:type="pct"/>
          </w:tcPr>
          <w:p w14:paraId="45539F0D" w14:textId="203871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409896B" w14:textId="305BED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CE9A396" w14:textId="51A59E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2241</w:t>
            </w:r>
          </w:p>
        </w:tc>
        <w:tc>
          <w:tcPr>
            <w:tcW w:w="227" w:type="pct"/>
          </w:tcPr>
          <w:p w14:paraId="5A35A9E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7C3D8DC" w14:textId="59AD2A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F6356E0" w14:textId="63573D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10898E1" w14:textId="24CDC8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NR_ENDC_RF_FR1_enh2-Core</w:t>
            </w:r>
          </w:p>
        </w:tc>
        <w:tc>
          <w:tcPr>
            <w:tcW w:w="512" w:type="pct"/>
          </w:tcPr>
          <w:p w14:paraId="71DDD0D8" w14:textId="05A413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652B064A" w14:textId="77777777" w:rsidTr="00D85DB0">
        <w:tc>
          <w:tcPr>
            <w:tcW w:w="439" w:type="pct"/>
          </w:tcPr>
          <w:p w14:paraId="54F2E2E0" w14:textId="3E9D1F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R4-2407684</w:t>
            </w:r>
          </w:p>
        </w:tc>
        <w:tc>
          <w:tcPr>
            <w:tcW w:w="1041" w:type="pct"/>
          </w:tcPr>
          <w:p w14:paraId="04F6848B" w14:textId="2CE14E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Correction of Delta Ppowerclass and Delta TRxSRS for SRS antenna switching</w:t>
            </w:r>
          </w:p>
        </w:tc>
        <w:tc>
          <w:tcPr>
            <w:tcW w:w="505" w:type="pct"/>
          </w:tcPr>
          <w:p w14:paraId="004781D2" w14:textId="5A9449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24C070A" w14:textId="05CBB0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9B6FBDA" w14:textId="724520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2242</w:t>
            </w:r>
          </w:p>
        </w:tc>
        <w:tc>
          <w:tcPr>
            <w:tcW w:w="227" w:type="pct"/>
          </w:tcPr>
          <w:p w14:paraId="0BE8ADA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85B39EE" w14:textId="60E9B3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5ECA643B" w14:textId="009F1B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574268B" w14:textId="72DC25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23F766AF" w14:textId="0289DB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078AC32C" w14:textId="77777777" w:rsidTr="00D85DB0">
        <w:tc>
          <w:tcPr>
            <w:tcW w:w="439" w:type="pct"/>
          </w:tcPr>
          <w:p w14:paraId="25F47862" w14:textId="716E2B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R4-2407685</w:t>
            </w:r>
          </w:p>
        </w:tc>
        <w:tc>
          <w:tcPr>
            <w:tcW w:w="1041" w:type="pct"/>
          </w:tcPr>
          <w:p w14:paraId="2EBB0425" w14:textId="2A7A4B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(NR_newRAT-Core/NR_RF_TxD-Core) Correction of Delta Ppowerclass and Delta TRxSRS for SRS antenna switching</w:t>
            </w:r>
          </w:p>
        </w:tc>
        <w:tc>
          <w:tcPr>
            <w:tcW w:w="505" w:type="pct"/>
          </w:tcPr>
          <w:p w14:paraId="579AD04A" w14:textId="30B0B4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9358058" w14:textId="061C2F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489AB87" w14:textId="024A55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2243</w:t>
            </w:r>
          </w:p>
        </w:tc>
        <w:tc>
          <w:tcPr>
            <w:tcW w:w="227" w:type="pct"/>
          </w:tcPr>
          <w:p w14:paraId="708621A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4C6B633" w14:textId="78C375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6489FF7" w14:textId="7D8B06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B2D8D9D" w14:textId="598262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NR_newRAT-Core, NR_RF_TxD-Core</w:t>
            </w:r>
          </w:p>
        </w:tc>
        <w:tc>
          <w:tcPr>
            <w:tcW w:w="512" w:type="pct"/>
          </w:tcPr>
          <w:p w14:paraId="3D9E936E" w14:textId="7A1C19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5C44795B" w14:textId="77777777" w:rsidTr="00D85DB0">
        <w:tc>
          <w:tcPr>
            <w:tcW w:w="439" w:type="pct"/>
          </w:tcPr>
          <w:p w14:paraId="7D1E16CE" w14:textId="49F082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R4-2407686</w:t>
            </w:r>
          </w:p>
        </w:tc>
        <w:tc>
          <w:tcPr>
            <w:tcW w:w="1041" w:type="pct"/>
          </w:tcPr>
          <w:p w14:paraId="065DEAC1" w14:textId="2AC6B9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of parameter name for dpc-Reporting-FR1 for range 1 SA</w:t>
            </w:r>
          </w:p>
        </w:tc>
        <w:tc>
          <w:tcPr>
            <w:tcW w:w="505" w:type="pct"/>
          </w:tcPr>
          <w:p w14:paraId="5C03A2C9" w14:textId="24D1C8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288ED76" w14:textId="1F0211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A0A85AF" w14:textId="2D6DEA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2244</w:t>
            </w:r>
          </w:p>
        </w:tc>
        <w:tc>
          <w:tcPr>
            <w:tcW w:w="227" w:type="pct"/>
          </w:tcPr>
          <w:p w14:paraId="70B75EC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5BC71E1" w14:textId="6CCFCE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969A060" w14:textId="7B2C29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43A6256" w14:textId="68481A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NR_cov_enh2-Core</w:t>
            </w:r>
          </w:p>
        </w:tc>
        <w:tc>
          <w:tcPr>
            <w:tcW w:w="512" w:type="pct"/>
          </w:tcPr>
          <w:p w14:paraId="1EDB4075" w14:textId="312AD1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66D5DF9" w14:textId="77777777" w:rsidTr="00D85DB0">
        <w:tc>
          <w:tcPr>
            <w:tcW w:w="439" w:type="pct"/>
          </w:tcPr>
          <w:p w14:paraId="413C9160" w14:textId="0CBB19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R4-2407702</w:t>
            </w:r>
          </w:p>
        </w:tc>
        <w:tc>
          <w:tcPr>
            <w:tcW w:w="1041" w:type="pct"/>
          </w:tcPr>
          <w:p w14:paraId="4BA1E7B1" w14:textId="00C2FA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(NR_CADC_R18_yBDL_xBUL) CR for 38.101-1: Table format corrections</w:t>
            </w:r>
          </w:p>
        </w:tc>
        <w:tc>
          <w:tcPr>
            <w:tcW w:w="505" w:type="pct"/>
          </w:tcPr>
          <w:p w14:paraId="1D4246A6" w14:textId="531DFC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T-Mobile USA</w:t>
            </w:r>
          </w:p>
        </w:tc>
        <w:tc>
          <w:tcPr>
            <w:tcW w:w="442" w:type="pct"/>
          </w:tcPr>
          <w:p w14:paraId="129CFD83" w14:textId="4061E2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BB64EB4" w14:textId="06423F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2245</w:t>
            </w:r>
          </w:p>
        </w:tc>
        <w:tc>
          <w:tcPr>
            <w:tcW w:w="227" w:type="pct"/>
          </w:tcPr>
          <w:p w14:paraId="0BF6072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87CA8F2" w14:textId="369B0D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16A46F2" w14:textId="7557A2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810" w:type="pct"/>
          </w:tcPr>
          <w:p w14:paraId="453095A5" w14:textId="3DF250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NR_CADC_R18_yBDL_xBUL</w:t>
            </w:r>
          </w:p>
        </w:tc>
        <w:tc>
          <w:tcPr>
            <w:tcW w:w="512" w:type="pct"/>
          </w:tcPr>
          <w:p w14:paraId="73E9ABB6" w14:textId="1410D4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5E60053" w14:textId="77777777" w:rsidTr="00D85DB0">
        <w:tc>
          <w:tcPr>
            <w:tcW w:w="439" w:type="pct"/>
          </w:tcPr>
          <w:p w14:paraId="52C44145" w14:textId="03A740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R4-2407703</w:t>
            </w:r>
          </w:p>
        </w:tc>
        <w:tc>
          <w:tcPr>
            <w:tcW w:w="1041" w:type="pct"/>
          </w:tcPr>
          <w:p w14:paraId="4E08DBB1" w14:textId="425B97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(HPUE_FR1_TDD_NR_CADC_SUL_R18) CR for 38.101-1: Corrections for missing PC2 CA_n41C and MOP Table</w:t>
            </w:r>
          </w:p>
        </w:tc>
        <w:tc>
          <w:tcPr>
            <w:tcW w:w="505" w:type="pct"/>
          </w:tcPr>
          <w:p w14:paraId="44E0F728" w14:textId="4ED4CF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T-Mobile USA</w:t>
            </w:r>
          </w:p>
        </w:tc>
        <w:tc>
          <w:tcPr>
            <w:tcW w:w="442" w:type="pct"/>
          </w:tcPr>
          <w:p w14:paraId="05769BEA" w14:textId="5525B3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2482671" w14:textId="226062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2246</w:t>
            </w:r>
          </w:p>
        </w:tc>
        <w:tc>
          <w:tcPr>
            <w:tcW w:w="227" w:type="pct"/>
          </w:tcPr>
          <w:p w14:paraId="14F78D0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7E90B91" w14:textId="66AE46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26DC052" w14:textId="46C8CE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777F35E" w14:textId="20987E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HPUE_FR1_TDD_NR_CADC_SUL_R18</w:t>
            </w:r>
          </w:p>
        </w:tc>
        <w:tc>
          <w:tcPr>
            <w:tcW w:w="512" w:type="pct"/>
          </w:tcPr>
          <w:p w14:paraId="1FC00E01" w14:textId="152CD1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3AFA07B" w14:textId="77777777" w:rsidTr="00D85DB0">
        <w:tc>
          <w:tcPr>
            <w:tcW w:w="439" w:type="pct"/>
          </w:tcPr>
          <w:p w14:paraId="5FCF92B5" w14:textId="23AC44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R4-2407719</w:t>
            </w:r>
          </w:p>
        </w:tc>
        <w:tc>
          <w:tcPr>
            <w:tcW w:w="1041" w:type="pct"/>
          </w:tcPr>
          <w:p w14:paraId="393C1846" w14:textId="22DA6B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(NR_channel_raster_enh-Core) Amendment of the definition of the enhanced channel raster</w:t>
            </w:r>
          </w:p>
        </w:tc>
        <w:tc>
          <w:tcPr>
            <w:tcW w:w="505" w:type="pct"/>
          </w:tcPr>
          <w:p w14:paraId="517C0C32" w14:textId="306AA8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EECC10B" w14:textId="06C0D5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BB68587" w14:textId="2ED31A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2247</w:t>
            </w:r>
          </w:p>
        </w:tc>
        <w:tc>
          <w:tcPr>
            <w:tcW w:w="227" w:type="pct"/>
          </w:tcPr>
          <w:p w14:paraId="242D97A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41F0AFB" w14:textId="73AAB9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5F4EC97" w14:textId="779ED3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025398C" w14:textId="233093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NR_channel_raster_enh-Core</w:t>
            </w:r>
          </w:p>
        </w:tc>
        <w:tc>
          <w:tcPr>
            <w:tcW w:w="512" w:type="pct"/>
          </w:tcPr>
          <w:p w14:paraId="7F1D576B" w14:textId="198728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12C3F65F" w14:textId="77777777" w:rsidTr="00D85DB0">
        <w:tc>
          <w:tcPr>
            <w:tcW w:w="439" w:type="pct"/>
          </w:tcPr>
          <w:p w14:paraId="7B86C6DA" w14:textId="02CF48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R4-2407726</w:t>
            </w:r>
          </w:p>
        </w:tc>
        <w:tc>
          <w:tcPr>
            <w:tcW w:w="1041" w:type="pct"/>
          </w:tcPr>
          <w:p w14:paraId="7C8784F0" w14:textId="65239D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to configured maximum power for serving cells of UL CA</w:t>
            </w:r>
          </w:p>
        </w:tc>
        <w:tc>
          <w:tcPr>
            <w:tcW w:w="505" w:type="pct"/>
          </w:tcPr>
          <w:p w14:paraId="7603F32E" w14:textId="226833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0951FA1" w14:textId="128442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3EB16F7" w14:textId="76EA82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2248</w:t>
            </w:r>
          </w:p>
        </w:tc>
        <w:tc>
          <w:tcPr>
            <w:tcW w:w="227" w:type="pct"/>
          </w:tcPr>
          <w:p w14:paraId="2CDCD36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EA6EFCF" w14:textId="1D9762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54AA66C" w14:textId="53A319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BDF6F5A" w14:textId="3311B6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Power_Limit_CA_DC</w:t>
            </w:r>
          </w:p>
        </w:tc>
        <w:tc>
          <w:tcPr>
            <w:tcW w:w="512" w:type="pct"/>
          </w:tcPr>
          <w:p w14:paraId="35BF9BAC" w14:textId="49989C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36A2D06" w14:textId="77777777" w:rsidTr="00D85DB0">
        <w:tc>
          <w:tcPr>
            <w:tcW w:w="439" w:type="pct"/>
          </w:tcPr>
          <w:p w14:paraId="55FFC8A2" w14:textId="1B4DF5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R4-2410723</w:t>
            </w:r>
          </w:p>
        </w:tc>
        <w:tc>
          <w:tcPr>
            <w:tcW w:w="1041" w:type="pct"/>
          </w:tcPr>
          <w:p w14:paraId="50C0E2D7" w14:textId="18D303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to configured maximum power for serving cells of UL CA</w:t>
            </w:r>
          </w:p>
        </w:tc>
        <w:tc>
          <w:tcPr>
            <w:tcW w:w="505" w:type="pct"/>
          </w:tcPr>
          <w:p w14:paraId="12CB32D7" w14:textId="72403C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86A28B1" w14:textId="255E70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BA7C5D3" w14:textId="3319D1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2248</w:t>
            </w:r>
          </w:p>
        </w:tc>
        <w:tc>
          <w:tcPr>
            <w:tcW w:w="227" w:type="pct"/>
          </w:tcPr>
          <w:p w14:paraId="2E5CF9FC" w14:textId="00800BC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FEEF337" w14:textId="4B4FEA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CF56770" w14:textId="53E695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D8E0116" w14:textId="4FFE05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Power_Limit_CA_DC</w:t>
            </w:r>
          </w:p>
        </w:tc>
        <w:tc>
          <w:tcPr>
            <w:tcW w:w="512" w:type="pct"/>
          </w:tcPr>
          <w:p w14:paraId="4BCC9B2F" w14:textId="5F13C6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74667652" w14:textId="77777777" w:rsidTr="00D85DB0">
        <w:tc>
          <w:tcPr>
            <w:tcW w:w="439" w:type="pct"/>
          </w:tcPr>
          <w:p w14:paraId="1DA5299E" w14:textId="19D62B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R4-2407727</w:t>
            </w:r>
          </w:p>
        </w:tc>
        <w:tc>
          <w:tcPr>
            <w:tcW w:w="1041" w:type="pct"/>
          </w:tcPr>
          <w:p w14:paraId="643A57C8" w14:textId="484A67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to configured maximum power for serving cells of UL CA</w:t>
            </w:r>
          </w:p>
        </w:tc>
        <w:tc>
          <w:tcPr>
            <w:tcW w:w="505" w:type="pct"/>
          </w:tcPr>
          <w:p w14:paraId="2D467524" w14:textId="696316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0308A59F" w14:textId="195E8C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DC6796F" w14:textId="5B4802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2249</w:t>
            </w:r>
          </w:p>
        </w:tc>
        <w:tc>
          <w:tcPr>
            <w:tcW w:w="227" w:type="pct"/>
          </w:tcPr>
          <w:p w14:paraId="422D8BC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857B318" w14:textId="749B45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77E9835" w14:textId="03D717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EA1DFBB" w14:textId="6D9A3C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Power_Limit_CA_DC</w:t>
            </w:r>
          </w:p>
        </w:tc>
        <w:tc>
          <w:tcPr>
            <w:tcW w:w="512" w:type="pct"/>
          </w:tcPr>
          <w:p w14:paraId="4310BE6F" w14:textId="51205F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A050D29" w14:textId="77777777" w:rsidTr="00D85DB0">
        <w:tc>
          <w:tcPr>
            <w:tcW w:w="439" w:type="pct"/>
          </w:tcPr>
          <w:p w14:paraId="4CA14572" w14:textId="6ED6B8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R4-2407728</w:t>
            </w:r>
          </w:p>
        </w:tc>
        <w:tc>
          <w:tcPr>
            <w:tcW w:w="1041" w:type="pct"/>
          </w:tcPr>
          <w:p w14:paraId="61F20E56" w14:textId="3E7317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to HPUE requirements for DL-only CA configurations</w:t>
            </w:r>
          </w:p>
        </w:tc>
        <w:tc>
          <w:tcPr>
            <w:tcW w:w="505" w:type="pct"/>
          </w:tcPr>
          <w:p w14:paraId="1E1CF6F9" w14:textId="605B28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583B805A" w14:textId="242804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DB7EAFC" w14:textId="2E3C9E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2250</w:t>
            </w:r>
          </w:p>
        </w:tc>
        <w:tc>
          <w:tcPr>
            <w:tcW w:w="227" w:type="pct"/>
          </w:tcPr>
          <w:p w14:paraId="13BED42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ADD0FAB" w14:textId="668B4E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DAEDB81" w14:textId="0944D2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827A92C" w14:textId="3052F4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Power_Limit_CA_DC</w:t>
            </w:r>
          </w:p>
        </w:tc>
        <w:tc>
          <w:tcPr>
            <w:tcW w:w="512" w:type="pct"/>
          </w:tcPr>
          <w:p w14:paraId="1491D780" w14:textId="798991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3256353F" w14:textId="77777777" w:rsidTr="00D85DB0">
        <w:tc>
          <w:tcPr>
            <w:tcW w:w="439" w:type="pct"/>
          </w:tcPr>
          <w:p w14:paraId="2A05E6BF" w14:textId="304591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R4-2407729</w:t>
            </w:r>
          </w:p>
        </w:tc>
        <w:tc>
          <w:tcPr>
            <w:tcW w:w="1041" w:type="pct"/>
          </w:tcPr>
          <w:p w14:paraId="3F71F877" w14:textId="77EE66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to HPUE requirements for DL-only CA configurations</w:t>
            </w:r>
          </w:p>
        </w:tc>
        <w:tc>
          <w:tcPr>
            <w:tcW w:w="505" w:type="pct"/>
          </w:tcPr>
          <w:p w14:paraId="1255C739" w14:textId="0FD1D7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7FC88EF3" w14:textId="0040B6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C20F7CA" w14:textId="4D97B6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2251</w:t>
            </w:r>
          </w:p>
        </w:tc>
        <w:tc>
          <w:tcPr>
            <w:tcW w:w="227" w:type="pct"/>
          </w:tcPr>
          <w:p w14:paraId="27CECF6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3F8A100" w14:textId="5035B4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4456860" w14:textId="3765B8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5C1E983" w14:textId="545278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Power_Limit_CA_DC</w:t>
            </w:r>
          </w:p>
        </w:tc>
        <w:tc>
          <w:tcPr>
            <w:tcW w:w="512" w:type="pct"/>
          </w:tcPr>
          <w:p w14:paraId="5B284119" w14:textId="7ADA46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873F737" w14:textId="77777777" w:rsidTr="00D85DB0">
        <w:tc>
          <w:tcPr>
            <w:tcW w:w="439" w:type="pct"/>
          </w:tcPr>
          <w:p w14:paraId="34FEF46B" w14:textId="23DFD3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R4-2407730</w:t>
            </w:r>
          </w:p>
        </w:tc>
        <w:tc>
          <w:tcPr>
            <w:tcW w:w="1041" w:type="pct"/>
          </w:tcPr>
          <w:p w14:paraId="33F36F55" w14:textId="5CC452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MPR and A-MPR per serving cell with a derated per-band power class for UL CA</w:t>
            </w:r>
          </w:p>
        </w:tc>
        <w:tc>
          <w:tcPr>
            <w:tcW w:w="505" w:type="pct"/>
          </w:tcPr>
          <w:p w14:paraId="1D02EE24" w14:textId="72A440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476A1E3" w14:textId="22518B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62D4DE5" w14:textId="2D6A53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2252</w:t>
            </w:r>
          </w:p>
        </w:tc>
        <w:tc>
          <w:tcPr>
            <w:tcW w:w="227" w:type="pct"/>
          </w:tcPr>
          <w:p w14:paraId="3312082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5CFC8B0" w14:textId="6324B6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F52DFD5" w14:textId="126F94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961A454" w14:textId="5D90A8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Power_Limit_CA_DC</w:t>
            </w:r>
          </w:p>
        </w:tc>
        <w:tc>
          <w:tcPr>
            <w:tcW w:w="512" w:type="pct"/>
          </w:tcPr>
          <w:p w14:paraId="41E9FBF6" w14:textId="119433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5201C494" w14:textId="77777777" w:rsidTr="00D85DB0">
        <w:tc>
          <w:tcPr>
            <w:tcW w:w="439" w:type="pct"/>
          </w:tcPr>
          <w:p w14:paraId="0B61F7BA" w14:textId="28DF53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R4-2407731</w:t>
            </w:r>
          </w:p>
        </w:tc>
        <w:tc>
          <w:tcPr>
            <w:tcW w:w="1041" w:type="pct"/>
          </w:tcPr>
          <w:p w14:paraId="48695251" w14:textId="1A87F2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MPR and A-MPR per serving cell with a derated per-band power class for UL CA</w:t>
            </w:r>
          </w:p>
        </w:tc>
        <w:tc>
          <w:tcPr>
            <w:tcW w:w="505" w:type="pct"/>
          </w:tcPr>
          <w:p w14:paraId="0B87CCAA" w14:textId="6C6514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73C34410" w14:textId="7CC22D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516FD65" w14:textId="405856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2253</w:t>
            </w:r>
          </w:p>
        </w:tc>
        <w:tc>
          <w:tcPr>
            <w:tcW w:w="227" w:type="pct"/>
          </w:tcPr>
          <w:p w14:paraId="7E03CE9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319CBA6" w14:textId="17FD2A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FA69A1D" w14:textId="666684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5731948" w14:textId="060166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Power_Limit_CA_DC</w:t>
            </w:r>
          </w:p>
        </w:tc>
        <w:tc>
          <w:tcPr>
            <w:tcW w:w="512" w:type="pct"/>
          </w:tcPr>
          <w:p w14:paraId="5B9DDBB0" w14:textId="7ED8F2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A41A79F" w14:textId="77777777" w:rsidTr="00D85DB0">
        <w:tc>
          <w:tcPr>
            <w:tcW w:w="439" w:type="pct"/>
          </w:tcPr>
          <w:p w14:paraId="54518591" w14:textId="23C866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R4-2407732</w:t>
            </w:r>
          </w:p>
        </w:tc>
        <w:tc>
          <w:tcPr>
            <w:tcW w:w="1041" w:type="pct"/>
          </w:tcPr>
          <w:p w14:paraId="567DE524" w14:textId="5A1E05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Amendment of the maximum output power for single-CC transmission with UL CA</w:t>
            </w:r>
          </w:p>
        </w:tc>
        <w:tc>
          <w:tcPr>
            <w:tcW w:w="505" w:type="pct"/>
          </w:tcPr>
          <w:p w14:paraId="36CC6B46" w14:textId="4CB467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5B3C240F" w14:textId="3FE0CD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D40462A" w14:textId="2E2A72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2254</w:t>
            </w:r>
          </w:p>
        </w:tc>
        <w:tc>
          <w:tcPr>
            <w:tcW w:w="227" w:type="pct"/>
          </w:tcPr>
          <w:p w14:paraId="15D0969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E2F11AC" w14:textId="2D78BB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EC5F15D" w14:textId="0BC96C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AC95C9E" w14:textId="49594F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Power_Limit_CA_DC</w:t>
            </w:r>
          </w:p>
        </w:tc>
        <w:tc>
          <w:tcPr>
            <w:tcW w:w="512" w:type="pct"/>
          </w:tcPr>
          <w:p w14:paraId="59F2FF86" w14:textId="0248FA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67A3583C" w14:textId="77777777" w:rsidTr="00D85DB0">
        <w:tc>
          <w:tcPr>
            <w:tcW w:w="439" w:type="pct"/>
          </w:tcPr>
          <w:p w14:paraId="05292BD4" w14:textId="007CD1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R4-2407733</w:t>
            </w:r>
          </w:p>
        </w:tc>
        <w:tc>
          <w:tcPr>
            <w:tcW w:w="1041" w:type="pct"/>
          </w:tcPr>
          <w:p w14:paraId="1783170B" w14:textId="4F840E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Amendment of the maximum output power for single-CC transmission with UL CA</w:t>
            </w:r>
          </w:p>
        </w:tc>
        <w:tc>
          <w:tcPr>
            <w:tcW w:w="505" w:type="pct"/>
          </w:tcPr>
          <w:p w14:paraId="1B17CF39" w14:textId="182915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7B758975" w14:textId="7B3A22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7273FD8" w14:textId="0052EA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2255</w:t>
            </w:r>
          </w:p>
        </w:tc>
        <w:tc>
          <w:tcPr>
            <w:tcW w:w="227" w:type="pct"/>
          </w:tcPr>
          <w:p w14:paraId="67C9228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A3D6AF5" w14:textId="080C3A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13D0668" w14:textId="5835D2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D2B8F9B" w14:textId="23CEEF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Power_Limit_CA_DC</w:t>
            </w:r>
          </w:p>
        </w:tc>
        <w:tc>
          <w:tcPr>
            <w:tcW w:w="512" w:type="pct"/>
          </w:tcPr>
          <w:p w14:paraId="3B31269E" w14:textId="54C3F6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02E435B" w14:textId="77777777" w:rsidTr="00D85DB0">
        <w:tc>
          <w:tcPr>
            <w:tcW w:w="439" w:type="pct"/>
          </w:tcPr>
          <w:p w14:paraId="60D5E78F" w14:textId="49DAC2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R4-2407734</w:t>
            </w:r>
          </w:p>
        </w:tc>
        <w:tc>
          <w:tcPr>
            <w:tcW w:w="1041" w:type="pct"/>
          </w:tcPr>
          <w:p w14:paraId="09214C44" w14:textId="68650E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Applicability of exceptions to REFSENS for CA and SUL to HPUE</w:t>
            </w:r>
          </w:p>
        </w:tc>
        <w:tc>
          <w:tcPr>
            <w:tcW w:w="505" w:type="pct"/>
          </w:tcPr>
          <w:p w14:paraId="5D779515" w14:textId="07DFC3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4F9F324D" w14:textId="2E6860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9598E7D" w14:textId="7539A9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2256</w:t>
            </w:r>
          </w:p>
        </w:tc>
        <w:tc>
          <w:tcPr>
            <w:tcW w:w="227" w:type="pct"/>
          </w:tcPr>
          <w:p w14:paraId="6BBC151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9812E34" w14:textId="403666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BD652A3" w14:textId="020C76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82D1793" w14:textId="331892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Power_Limit_CA_DC</w:t>
            </w:r>
          </w:p>
        </w:tc>
        <w:tc>
          <w:tcPr>
            <w:tcW w:w="512" w:type="pct"/>
          </w:tcPr>
          <w:p w14:paraId="04EE2C83" w14:textId="50C6AA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4956AD13" w14:textId="77777777" w:rsidTr="00D85DB0">
        <w:tc>
          <w:tcPr>
            <w:tcW w:w="439" w:type="pct"/>
          </w:tcPr>
          <w:p w14:paraId="75A62A85" w14:textId="1D3A86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R4-2407735</w:t>
            </w:r>
          </w:p>
        </w:tc>
        <w:tc>
          <w:tcPr>
            <w:tcW w:w="1041" w:type="pct"/>
          </w:tcPr>
          <w:p w14:paraId="02BA2176" w14:textId="694C52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Applicability of exceptions to REFSENS for CA and SUL to HPUE</w:t>
            </w:r>
          </w:p>
        </w:tc>
        <w:tc>
          <w:tcPr>
            <w:tcW w:w="505" w:type="pct"/>
          </w:tcPr>
          <w:p w14:paraId="39A26A22" w14:textId="30056A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26CE7206" w14:textId="5AD318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8F9083A" w14:textId="6F60A1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2257</w:t>
            </w:r>
          </w:p>
        </w:tc>
        <w:tc>
          <w:tcPr>
            <w:tcW w:w="227" w:type="pct"/>
          </w:tcPr>
          <w:p w14:paraId="64BD6DD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22AAF1C" w14:textId="692916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A8CAA40" w14:textId="684803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16C345E" w14:textId="2DB916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Power_Limit_CA_DC</w:t>
            </w:r>
          </w:p>
        </w:tc>
        <w:tc>
          <w:tcPr>
            <w:tcW w:w="512" w:type="pct"/>
          </w:tcPr>
          <w:p w14:paraId="7F21A8D3" w14:textId="30B2C0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CDE21B6" w14:textId="77777777" w:rsidTr="00D85DB0">
        <w:tc>
          <w:tcPr>
            <w:tcW w:w="439" w:type="pct"/>
          </w:tcPr>
          <w:p w14:paraId="281BC89A" w14:textId="70C039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R4-2407812</w:t>
            </w:r>
          </w:p>
        </w:tc>
        <w:tc>
          <w:tcPr>
            <w:tcW w:w="1041" w:type="pct"/>
          </w:tcPr>
          <w:p w14:paraId="4CEB9123" w14:textId="197662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(NR_RF_FR1_enh-Core) CR to 38.101-1 R17 corrections on Pcmax tolerance for intra-band contiguous CA with UL MIMO</w:t>
            </w:r>
          </w:p>
        </w:tc>
        <w:tc>
          <w:tcPr>
            <w:tcW w:w="505" w:type="pct"/>
          </w:tcPr>
          <w:p w14:paraId="042BD9B7" w14:textId="6DBC6A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442" w:type="pct"/>
          </w:tcPr>
          <w:p w14:paraId="214BE779" w14:textId="7043B2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7FBC3F4" w14:textId="701CD4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2258</w:t>
            </w:r>
          </w:p>
        </w:tc>
        <w:tc>
          <w:tcPr>
            <w:tcW w:w="227" w:type="pct"/>
          </w:tcPr>
          <w:p w14:paraId="10994DE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44F07F6" w14:textId="1D1D5E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6F14F2B" w14:textId="0ACB72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277068E" w14:textId="39FD64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NR_RF_FR1_enh-Core</w:t>
            </w:r>
          </w:p>
        </w:tc>
        <w:tc>
          <w:tcPr>
            <w:tcW w:w="512" w:type="pct"/>
          </w:tcPr>
          <w:p w14:paraId="1B433893" w14:textId="491773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33227E4" w14:textId="77777777" w:rsidTr="00D85DB0">
        <w:tc>
          <w:tcPr>
            <w:tcW w:w="439" w:type="pct"/>
          </w:tcPr>
          <w:p w14:paraId="67611D6F" w14:textId="06311E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R4-2407813</w:t>
            </w:r>
          </w:p>
        </w:tc>
        <w:tc>
          <w:tcPr>
            <w:tcW w:w="1041" w:type="pct"/>
          </w:tcPr>
          <w:p w14:paraId="13B32AA1" w14:textId="255DE3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(NR_RF_FR1_enh-Core) CR to 38.101-1 R18 corrections on Pcmax tolerance for intra-band contiguous CA with UL MIMO</w:t>
            </w:r>
          </w:p>
        </w:tc>
        <w:tc>
          <w:tcPr>
            <w:tcW w:w="505" w:type="pct"/>
          </w:tcPr>
          <w:p w14:paraId="5B772D44" w14:textId="1DDC6E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442" w:type="pct"/>
          </w:tcPr>
          <w:p w14:paraId="06106E30" w14:textId="2C9072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F5FCACE" w14:textId="3C8529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2259</w:t>
            </w:r>
          </w:p>
        </w:tc>
        <w:tc>
          <w:tcPr>
            <w:tcW w:w="227" w:type="pct"/>
          </w:tcPr>
          <w:p w14:paraId="58F4107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29421C" w14:textId="5BA782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7D9F694" w14:textId="443AFB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FD54D68" w14:textId="25DACB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NR_RF_FR1_enh-Core</w:t>
            </w:r>
          </w:p>
        </w:tc>
        <w:tc>
          <w:tcPr>
            <w:tcW w:w="512" w:type="pct"/>
          </w:tcPr>
          <w:p w14:paraId="550746C0" w14:textId="55BAFA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EDD2E40" w14:textId="77777777" w:rsidTr="00D85DB0">
        <w:tc>
          <w:tcPr>
            <w:tcW w:w="439" w:type="pct"/>
          </w:tcPr>
          <w:p w14:paraId="73B4A59F" w14:textId="66443A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R4-2407827</w:t>
            </w:r>
          </w:p>
        </w:tc>
        <w:tc>
          <w:tcPr>
            <w:tcW w:w="1041" w:type="pct"/>
          </w:tcPr>
          <w:p w14:paraId="7442BC32" w14:textId="6273AE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Rel-17 to correct the signalling IE for FR1 Intra-band non-contiguous CA in clause 6.2A.2.2.0.</w:t>
            </w:r>
          </w:p>
        </w:tc>
        <w:tc>
          <w:tcPr>
            <w:tcW w:w="505" w:type="pct"/>
          </w:tcPr>
          <w:p w14:paraId="3F3AB8AF" w14:textId="0AF2DF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442" w:type="pct"/>
          </w:tcPr>
          <w:p w14:paraId="4ACBE86A" w14:textId="226C3A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BA0185B" w14:textId="2D0751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2260</w:t>
            </w:r>
          </w:p>
        </w:tc>
        <w:tc>
          <w:tcPr>
            <w:tcW w:w="227" w:type="pct"/>
          </w:tcPr>
          <w:p w14:paraId="17D3197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8851C90" w14:textId="0CDB28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5A57F7A" w14:textId="4EB270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91849E0" w14:textId="2E9560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33D71F6B" w14:textId="33B0DC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6AC1401" w14:textId="77777777" w:rsidTr="00D85DB0">
        <w:tc>
          <w:tcPr>
            <w:tcW w:w="439" w:type="pct"/>
          </w:tcPr>
          <w:p w14:paraId="79CAB6A1" w14:textId="428863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R4-2407828</w:t>
            </w:r>
          </w:p>
        </w:tc>
        <w:tc>
          <w:tcPr>
            <w:tcW w:w="1041" w:type="pct"/>
          </w:tcPr>
          <w:p w14:paraId="70CD479B" w14:textId="05535B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Rel-18 to correct the signalling IE for FR1 Intra-band non-contiguous CA in clause 6.2A.2.2.0.</w:t>
            </w:r>
          </w:p>
        </w:tc>
        <w:tc>
          <w:tcPr>
            <w:tcW w:w="505" w:type="pct"/>
          </w:tcPr>
          <w:p w14:paraId="0E40EEBC" w14:textId="69DA9C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442" w:type="pct"/>
          </w:tcPr>
          <w:p w14:paraId="6C136BA6" w14:textId="02AB4E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015B8D7" w14:textId="00ED84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2261</w:t>
            </w:r>
          </w:p>
        </w:tc>
        <w:tc>
          <w:tcPr>
            <w:tcW w:w="227" w:type="pct"/>
          </w:tcPr>
          <w:p w14:paraId="1C60DB9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AD3D36B" w14:textId="32F253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B627AE0" w14:textId="15850B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C10B665" w14:textId="2C0A76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3832246C" w14:textId="287BA6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2F5378B" w14:textId="77777777" w:rsidTr="00D85DB0">
        <w:tc>
          <w:tcPr>
            <w:tcW w:w="439" w:type="pct"/>
          </w:tcPr>
          <w:p w14:paraId="6B1E25B2" w14:textId="146079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R4-2407902</w:t>
            </w:r>
          </w:p>
        </w:tc>
        <w:tc>
          <w:tcPr>
            <w:tcW w:w="1041" w:type="pct"/>
          </w:tcPr>
          <w:p w14:paraId="7E99055C" w14:textId="5428EC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38.101-1: some update on EVM requirement for 4Tx UL MIMO</w:t>
            </w:r>
          </w:p>
        </w:tc>
        <w:tc>
          <w:tcPr>
            <w:tcW w:w="505" w:type="pct"/>
          </w:tcPr>
          <w:p w14:paraId="4F6FA99C" w14:textId="40F903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CHTTL, Rohde &amp; Schwarz, NTT DOCOMO INC, Samsung, SGS Wireless, ZTE Corporation, Vivo, Google Inc.</w:t>
            </w:r>
          </w:p>
        </w:tc>
        <w:tc>
          <w:tcPr>
            <w:tcW w:w="442" w:type="pct"/>
          </w:tcPr>
          <w:p w14:paraId="09CAA403" w14:textId="2C18F1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E02AE81" w14:textId="53FA15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2262</w:t>
            </w:r>
          </w:p>
        </w:tc>
        <w:tc>
          <w:tcPr>
            <w:tcW w:w="227" w:type="pct"/>
          </w:tcPr>
          <w:p w14:paraId="07ED532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69C7D53" w14:textId="3C1DD7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C80B7CA" w14:textId="5FDC55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11783AB" w14:textId="22D03C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NR_ENDC_RF_FR1_enh2-Core</w:t>
            </w:r>
          </w:p>
        </w:tc>
        <w:tc>
          <w:tcPr>
            <w:tcW w:w="512" w:type="pct"/>
          </w:tcPr>
          <w:p w14:paraId="5E23154E" w14:textId="29B35B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3D8CE7C" w14:textId="77777777" w:rsidTr="00D85DB0">
        <w:tc>
          <w:tcPr>
            <w:tcW w:w="439" w:type="pct"/>
          </w:tcPr>
          <w:p w14:paraId="0B48C29A" w14:textId="0F7662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R4-2407924</w:t>
            </w:r>
          </w:p>
        </w:tc>
        <w:tc>
          <w:tcPr>
            <w:tcW w:w="1041" w:type="pct"/>
          </w:tcPr>
          <w:p w14:paraId="015E440C" w14:textId="4BA457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(NR_CADC_R18_yBDL_xBUL) CR for TS38.101-1 to clarify  1 UL configuration for NR CA.docx</w:t>
            </w:r>
          </w:p>
        </w:tc>
        <w:tc>
          <w:tcPr>
            <w:tcW w:w="505" w:type="pct"/>
          </w:tcPr>
          <w:p w14:paraId="18653962" w14:textId="7ABB5F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E5720D7" w14:textId="0141BB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F93E54E" w14:textId="51C3A9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2263</w:t>
            </w:r>
          </w:p>
        </w:tc>
        <w:tc>
          <w:tcPr>
            <w:tcW w:w="227" w:type="pct"/>
          </w:tcPr>
          <w:p w14:paraId="17D0DA0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249C9D0" w14:textId="5A50E2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3D00708" w14:textId="6C0D7A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EAA88E8" w14:textId="5C1E77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NR_CADC_R18_yBDL_xBUL-Core</w:t>
            </w:r>
          </w:p>
        </w:tc>
        <w:tc>
          <w:tcPr>
            <w:tcW w:w="512" w:type="pct"/>
          </w:tcPr>
          <w:p w14:paraId="6F5325AA" w14:textId="17CBC9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E957BD8" w14:textId="77777777" w:rsidTr="00D85DB0">
        <w:tc>
          <w:tcPr>
            <w:tcW w:w="439" w:type="pct"/>
          </w:tcPr>
          <w:p w14:paraId="47FB42DB" w14:textId="07BCDA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R4-2407941</w:t>
            </w:r>
          </w:p>
        </w:tc>
        <w:tc>
          <w:tcPr>
            <w:tcW w:w="1041" w:type="pct"/>
          </w:tcPr>
          <w:p w14:paraId="0D409DFC" w14:textId="732288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support uplink Tx switching for CA with two contiguous aggregated carriers in each band</w:t>
            </w:r>
          </w:p>
        </w:tc>
        <w:tc>
          <w:tcPr>
            <w:tcW w:w="505" w:type="pct"/>
          </w:tcPr>
          <w:p w14:paraId="02F97889" w14:textId="0EED69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CMCC, CBN</w:t>
            </w:r>
          </w:p>
        </w:tc>
        <w:tc>
          <w:tcPr>
            <w:tcW w:w="442" w:type="pct"/>
          </w:tcPr>
          <w:p w14:paraId="3791C4C9" w14:textId="44E826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E372285" w14:textId="191730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2264</w:t>
            </w:r>
          </w:p>
        </w:tc>
        <w:tc>
          <w:tcPr>
            <w:tcW w:w="227" w:type="pct"/>
          </w:tcPr>
          <w:p w14:paraId="54342E7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0E69511" w14:textId="29A54B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8F19C38" w14:textId="455015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802F1AD" w14:textId="2C5868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33FE51D1" w14:textId="56AC82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1B3BA61D" w14:textId="77777777" w:rsidTr="00D85DB0">
        <w:tc>
          <w:tcPr>
            <w:tcW w:w="439" w:type="pct"/>
          </w:tcPr>
          <w:p w14:paraId="3FC48B55" w14:textId="5A6071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R4-2407942</w:t>
            </w:r>
          </w:p>
        </w:tc>
        <w:tc>
          <w:tcPr>
            <w:tcW w:w="1041" w:type="pct"/>
          </w:tcPr>
          <w:p w14:paraId="72221185" w14:textId="40F08E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support uplink Tx switching for CA with two contiguous aggregated carriers in each band</w:t>
            </w:r>
          </w:p>
        </w:tc>
        <w:tc>
          <w:tcPr>
            <w:tcW w:w="505" w:type="pct"/>
          </w:tcPr>
          <w:p w14:paraId="20070CC3" w14:textId="678A51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CMCC, CBN</w:t>
            </w:r>
          </w:p>
        </w:tc>
        <w:tc>
          <w:tcPr>
            <w:tcW w:w="442" w:type="pct"/>
          </w:tcPr>
          <w:p w14:paraId="4981489D" w14:textId="4074B5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FCB9C94" w14:textId="585D2A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2265</w:t>
            </w:r>
          </w:p>
        </w:tc>
        <w:tc>
          <w:tcPr>
            <w:tcW w:w="227" w:type="pct"/>
          </w:tcPr>
          <w:p w14:paraId="4142C90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272E12" w14:textId="09218E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C1F2D2D" w14:textId="6760F3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314D983" w14:textId="0D5896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71E938F9" w14:textId="1A92C4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B24B7AA" w14:textId="77777777" w:rsidTr="00D85DB0">
        <w:tc>
          <w:tcPr>
            <w:tcW w:w="439" w:type="pct"/>
          </w:tcPr>
          <w:p w14:paraId="2A8CAD87" w14:textId="6AA6B5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R4-2407979</w:t>
            </w:r>
          </w:p>
        </w:tc>
        <w:tc>
          <w:tcPr>
            <w:tcW w:w="1041" w:type="pct"/>
          </w:tcPr>
          <w:p w14:paraId="71E9E7BD" w14:textId="189BFF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MOP and configured transmitted power for ATG UE</w:t>
            </w:r>
          </w:p>
        </w:tc>
        <w:tc>
          <w:tcPr>
            <w:tcW w:w="505" w:type="pct"/>
          </w:tcPr>
          <w:p w14:paraId="356C2A62" w14:textId="33B638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LG Electronics, Huawei</w:t>
            </w:r>
          </w:p>
        </w:tc>
        <w:tc>
          <w:tcPr>
            <w:tcW w:w="442" w:type="pct"/>
          </w:tcPr>
          <w:p w14:paraId="11A2BAA9" w14:textId="709269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ADF9CB1" w14:textId="3BECE8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2266</w:t>
            </w:r>
          </w:p>
        </w:tc>
        <w:tc>
          <w:tcPr>
            <w:tcW w:w="227" w:type="pct"/>
          </w:tcPr>
          <w:p w14:paraId="5F8B0E1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4A84F62" w14:textId="0AAD55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7FA6A4B" w14:textId="36B9B2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CCCBDA6" w14:textId="0CF1D8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359473A1" w14:textId="3500E1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A676306" w14:textId="77777777" w:rsidTr="00D85DB0">
        <w:tc>
          <w:tcPr>
            <w:tcW w:w="439" w:type="pct"/>
          </w:tcPr>
          <w:p w14:paraId="698F5A10" w14:textId="1B4EC0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R4-2408029</w:t>
            </w:r>
          </w:p>
        </w:tc>
        <w:tc>
          <w:tcPr>
            <w:tcW w:w="1041" w:type="pct"/>
          </w:tcPr>
          <w:p w14:paraId="3B7EF746" w14:textId="373D1C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MSD value correction for power class 5 cross band isolation</w:t>
            </w:r>
          </w:p>
        </w:tc>
        <w:tc>
          <w:tcPr>
            <w:tcW w:w="505" w:type="pct"/>
          </w:tcPr>
          <w:p w14:paraId="10E0FBA5" w14:textId="3E6A78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LG Electronics France</w:t>
            </w:r>
          </w:p>
        </w:tc>
        <w:tc>
          <w:tcPr>
            <w:tcW w:w="442" w:type="pct"/>
          </w:tcPr>
          <w:p w14:paraId="222299CC" w14:textId="15AD80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472EB12" w14:textId="3C2594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2267</w:t>
            </w:r>
          </w:p>
        </w:tc>
        <w:tc>
          <w:tcPr>
            <w:tcW w:w="227" w:type="pct"/>
          </w:tcPr>
          <w:p w14:paraId="67B0E1B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7CFEA99" w14:textId="08C441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E679D23" w14:textId="6C1B4B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8043256" w14:textId="6E2685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NR_CADC_R17_2BDL_xBUL-Core</w:t>
            </w:r>
          </w:p>
        </w:tc>
        <w:tc>
          <w:tcPr>
            <w:tcW w:w="512" w:type="pct"/>
          </w:tcPr>
          <w:p w14:paraId="540BF94A" w14:textId="56CB16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D74928D" w14:textId="77777777" w:rsidTr="00D85DB0">
        <w:tc>
          <w:tcPr>
            <w:tcW w:w="439" w:type="pct"/>
          </w:tcPr>
          <w:p w14:paraId="5DBE713B" w14:textId="1C26E4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R4-2408051</w:t>
            </w:r>
          </w:p>
        </w:tc>
        <w:tc>
          <w:tcPr>
            <w:tcW w:w="1041" w:type="pct"/>
          </w:tcPr>
          <w:p w14:paraId="6E0AC444" w14:textId="1B0941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[LTE_NR_DC_CA_enh] CR to TS 38.101-1: correction of Pcmax tolerance for NR DC (Rel-16)</w:t>
            </w:r>
          </w:p>
        </w:tc>
        <w:tc>
          <w:tcPr>
            <w:tcW w:w="505" w:type="pct"/>
          </w:tcPr>
          <w:p w14:paraId="2E184AC2" w14:textId="4D1E56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4F8B73C" w14:textId="1FEAFB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49A72EF" w14:textId="14C6B6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2268</w:t>
            </w:r>
          </w:p>
        </w:tc>
        <w:tc>
          <w:tcPr>
            <w:tcW w:w="227" w:type="pct"/>
          </w:tcPr>
          <w:p w14:paraId="3437F14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130CC78" w14:textId="265065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28210BF6" w14:textId="756542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6D49338" w14:textId="48C251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LTE_NR_DC_CA_enh-Core</w:t>
            </w:r>
          </w:p>
        </w:tc>
        <w:tc>
          <w:tcPr>
            <w:tcW w:w="512" w:type="pct"/>
          </w:tcPr>
          <w:p w14:paraId="74207D51" w14:textId="61BF7C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529D7AF" w14:textId="77777777" w:rsidTr="00D85DB0">
        <w:tc>
          <w:tcPr>
            <w:tcW w:w="439" w:type="pct"/>
          </w:tcPr>
          <w:p w14:paraId="44E773F6" w14:textId="51440B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R4-2408052</w:t>
            </w:r>
          </w:p>
        </w:tc>
        <w:tc>
          <w:tcPr>
            <w:tcW w:w="1041" w:type="pct"/>
          </w:tcPr>
          <w:p w14:paraId="7E5876B6" w14:textId="3A8565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(LTE_NR_DC_CA_enh) CR to TS 38.101-1: correction of Pcmax tolerance for NR DC (Rel-17)</w:t>
            </w:r>
          </w:p>
        </w:tc>
        <w:tc>
          <w:tcPr>
            <w:tcW w:w="505" w:type="pct"/>
          </w:tcPr>
          <w:p w14:paraId="22CF15DC" w14:textId="2AA426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D866891" w14:textId="766A35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866861A" w14:textId="63A62C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2269</w:t>
            </w:r>
          </w:p>
        </w:tc>
        <w:tc>
          <w:tcPr>
            <w:tcW w:w="227" w:type="pct"/>
          </w:tcPr>
          <w:p w14:paraId="00335E0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DA9F593" w14:textId="791006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C3EDE80" w14:textId="76D3C9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2EA8B0C" w14:textId="35D709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LTE_NR_DC_CA_enh-Core</w:t>
            </w:r>
          </w:p>
        </w:tc>
        <w:tc>
          <w:tcPr>
            <w:tcW w:w="512" w:type="pct"/>
          </w:tcPr>
          <w:p w14:paraId="5AE52E30" w14:textId="1594FE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96A9326" w14:textId="77777777" w:rsidTr="00D85DB0">
        <w:tc>
          <w:tcPr>
            <w:tcW w:w="439" w:type="pct"/>
          </w:tcPr>
          <w:p w14:paraId="47E7D53E" w14:textId="689C10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R4-2408053</w:t>
            </w:r>
          </w:p>
        </w:tc>
        <w:tc>
          <w:tcPr>
            <w:tcW w:w="1041" w:type="pct"/>
          </w:tcPr>
          <w:p w14:paraId="23EC7F12" w14:textId="463082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(LTE_NR_DC_CA_enh) CR to TS 38.101-1: correction of Pcmax tolerance for NR DC (Rel-18)</w:t>
            </w:r>
          </w:p>
        </w:tc>
        <w:tc>
          <w:tcPr>
            <w:tcW w:w="505" w:type="pct"/>
          </w:tcPr>
          <w:p w14:paraId="42D39D52" w14:textId="4DFD81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B472D14" w14:textId="116D91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4992D63" w14:textId="33749F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2270</w:t>
            </w:r>
          </w:p>
        </w:tc>
        <w:tc>
          <w:tcPr>
            <w:tcW w:w="227" w:type="pct"/>
          </w:tcPr>
          <w:p w14:paraId="036EEFA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1EBC3F6" w14:textId="1C0EC8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CC9915A" w14:textId="7E2F87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BDA137F" w14:textId="007AD7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LTE_NR_DC_CA_enh-Core</w:t>
            </w:r>
          </w:p>
        </w:tc>
        <w:tc>
          <w:tcPr>
            <w:tcW w:w="512" w:type="pct"/>
          </w:tcPr>
          <w:p w14:paraId="382AB4E5" w14:textId="03A3D9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4031B5E" w14:textId="77777777" w:rsidTr="00D85DB0">
        <w:tc>
          <w:tcPr>
            <w:tcW w:w="439" w:type="pct"/>
          </w:tcPr>
          <w:p w14:paraId="79AD4292" w14:textId="263D9E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R4-2408054</w:t>
            </w:r>
          </w:p>
        </w:tc>
        <w:tc>
          <w:tcPr>
            <w:tcW w:w="1041" w:type="pct"/>
          </w:tcPr>
          <w:p w14:paraId="06DFDED7" w14:textId="24F259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(5G_V2X_NRSL) CR to TS 38.101-1: correction of Pcmax tolerance for sidelink (Rel-16)</w:t>
            </w:r>
          </w:p>
        </w:tc>
        <w:tc>
          <w:tcPr>
            <w:tcW w:w="505" w:type="pct"/>
          </w:tcPr>
          <w:p w14:paraId="5574A510" w14:textId="006D5C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6ED312C" w14:textId="7E7256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4846770" w14:textId="036710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2271</w:t>
            </w:r>
          </w:p>
        </w:tc>
        <w:tc>
          <w:tcPr>
            <w:tcW w:w="227" w:type="pct"/>
          </w:tcPr>
          <w:p w14:paraId="6680F04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B8FB826" w14:textId="23F9EC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53988583" w14:textId="45F167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D46C83C" w14:textId="5929C8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5G_V2X_NRSL-Core</w:t>
            </w:r>
          </w:p>
        </w:tc>
        <w:tc>
          <w:tcPr>
            <w:tcW w:w="512" w:type="pct"/>
          </w:tcPr>
          <w:p w14:paraId="3F7C70E0" w14:textId="33081E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CF75F47" w14:textId="77777777" w:rsidTr="00D85DB0">
        <w:tc>
          <w:tcPr>
            <w:tcW w:w="439" w:type="pct"/>
          </w:tcPr>
          <w:p w14:paraId="27A1A9C7" w14:textId="290EE1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R4-2410733</w:t>
            </w:r>
          </w:p>
        </w:tc>
        <w:tc>
          <w:tcPr>
            <w:tcW w:w="1041" w:type="pct"/>
          </w:tcPr>
          <w:p w14:paraId="7FFAFB2D" w14:textId="3AF7CD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(5G_V2X_NRSL) CR to TS 38.101-1: correction of Pcmax tolerance for sidelink (Rel-16)</w:t>
            </w:r>
          </w:p>
        </w:tc>
        <w:tc>
          <w:tcPr>
            <w:tcW w:w="505" w:type="pct"/>
          </w:tcPr>
          <w:p w14:paraId="5A82DCEA" w14:textId="4F9F3B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961E8AD" w14:textId="2AABBB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C2835B9" w14:textId="193A64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2271</w:t>
            </w:r>
          </w:p>
        </w:tc>
        <w:tc>
          <w:tcPr>
            <w:tcW w:w="227" w:type="pct"/>
          </w:tcPr>
          <w:p w14:paraId="5DA1E43B" w14:textId="703ED58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6BD862C" w14:textId="359278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4FD11E8D" w14:textId="4F22EC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48DD586" w14:textId="09D5E5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5G_V2X_NRSL-Core</w:t>
            </w:r>
          </w:p>
        </w:tc>
        <w:tc>
          <w:tcPr>
            <w:tcW w:w="512" w:type="pct"/>
          </w:tcPr>
          <w:p w14:paraId="70454866" w14:textId="6DD129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BB6E534" w14:textId="77777777" w:rsidTr="00D85DB0">
        <w:tc>
          <w:tcPr>
            <w:tcW w:w="439" w:type="pct"/>
          </w:tcPr>
          <w:p w14:paraId="6D45BE4F" w14:textId="5283C0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R4-2408055</w:t>
            </w:r>
          </w:p>
        </w:tc>
        <w:tc>
          <w:tcPr>
            <w:tcW w:w="1041" w:type="pct"/>
          </w:tcPr>
          <w:p w14:paraId="27A2DA0E" w14:textId="23893C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(5G_V2X_NRSL) CR to TS 38.101-1: correction of Pcmax tolerance for sidelink (Rel-17)</w:t>
            </w:r>
          </w:p>
        </w:tc>
        <w:tc>
          <w:tcPr>
            <w:tcW w:w="505" w:type="pct"/>
          </w:tcPr>
          <w:p w14:paraId="2D942095" w14:textId="62EA04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6B2B146" w14:textId="46B017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047864C" w14:textId="6C8951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2272</w:t>
            </w:r>
          </w:p>
        </w:tc>
        <w:tc>
          <w:tcPr>
            <w:tcW w:w="227" w:type="pct"/>
          </w:tcPr>
          <w:p w14:paraId="42F7F07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CD103C9" w14:textId="6B053C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98B07D8" w14:textId="42E46C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5B8AA6F" w14:textId="5022D5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5G_V2X_NRSL-Core</w:t>
            </w:r>
          </w:p>
        </w:tc>
        <w:tc>
          <w:tcPr>
            <w:tcW w:w="512" w:type="pct"/>
          </w:tcPr>
          <w:p w14:paraId="386F2A4F" w14:textId="6357CF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00CEDEF" w14:textId="77777777" w:rsidTr="00D85DB0">
        <w:tc>
          <w:tcPr>
            <w:tcW w:w="439" w:type="pct"/>
          </w:tcPr>
          <w:p w14:paraId="1B8EC063" w14:textId="7B10AB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R4-2408056</w:t>
            </w:r>
          </w:p>
        </w:tc>
        <w:tc>
          <w:tcPr>
            <w:tcW w:w="1041" w:type="pct"/>
          </w:tcPr>
          <w:p w14:paraId="4E7746BE" w14:textId="498EAC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(5G_V2X_NRSL) CR to TS 38.101-1: correction of Pcmax tolerance for sidelink (Rel-18)</w:t>
            </w:r>
          </w:p>
        </w:tc>
        <w:tc>
          <w:tcPr>
            <w:tcW w:w="505" w:type="pct"/>
          </w:tcPr>
          <w:p w14:paraId="50E1CA61" w14:textId="017114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11DBF89" w14:textId="6A358C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D49AB81" w14:textId="235420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2273</w:t>
            </w:r>
          </w:p>
        </w:tc>
        <w:tc>
          <w:tcPr>
            <w:tcW w:w="227" w:type="pct"/>
          </w:tcPr>
          <w:p w14:paraId="3E4571A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926919B" w14:textId="6D63E2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7AC8AAD" w14:textId="2BEC75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150DE80" w14:textId="29660E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5G_V2X_NRSL-Core</w:t>
            </w:r>
          </w:p>
        </w:tc>
        <w:tc>
          <w:tcPr>
            <w:tcW w:w="512" w:type="pct"/>
          </w:tcPr>
          <w:p w14:paraId="36748B33" w14:textId="4B4200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B1FD614" w14:textId="77777777" w:rsidTr="00D85DB0">
        <w:tc>
          <w:tcPr>
            <w:tcW w:w="439" w:type="pct"/>
          </w:tcPr>
          <w:p w14:paraId="16497D07" w14:textId="4F6486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R4-2408072</w:t>
            </w:r>
          </w:p>
        </w:tc>
        <w:tc>
          <w:tcPr>
            <w:tcW w:w="1041" w:type="pct"/>
          </w:tcPr>
          <w:p w14:paraId="1C4E3DED" w14:textId="5E9314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(LTE_NR_DC_CA_enh) CR to TS 38.101-1: correction of Pcmax tolerance for NR DC (Rel-16)</w:t>
            </w:r>
          </w:p>
        </w:tc>
        <w:tc>
          <w:tcPr>
            <w:tcW w:w="505" w:type="pct"/>
          </w:tcPr>
          <w:p w14:paraId="00AA7269" w14:textId="4B8CF3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5F3DA4C" w14:textId="7975FA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70A5946" w14:textId="3E2822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2274</w:t>
            </w:r>
          </w:p>
        </w:tc>
        <w:tc>
          <w:tcPr>
            <w:tcW w:w="227" w:type="pct"/>
          </w:tcPr>
          <w:p w14:paraId="030F923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769C1AF" w14:textId="24B8B3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7F38030B" w14:textId="5CC9F8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2D9B97B" w14:textId="4B3F10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LTE_NR_DC_CA_enh-Core</w:t>
            </w:r>
          </w:p>
        </w:tc>
        <w:tc>
          <w:tcPr>
            <w:tcW w:w="512" w:type="pct"/>
          </w:tcPr>
          <w:p w14:paraId="15AD79A1" w14:textId="4D6034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256437D" w14:textId="77777777" w:rsidTr="00D85DB0">
        <w:tc>
          <w:tcPr>
            <w:tcW w:w="439" w:type="pct"/>
          </w:tcPr>
          <w:p w14:paraId="09BCEB1E" w14:textId="2267EF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R4-2410732</w:t>
            </w:r>
          </w:p>
        </w:tc>
        <w:tc>
          <w:tcPr>
            <w:tcW w:w="1041" w:type="pct"/>
          </w:tcPr>
          <w:p w14:paraId="2F949C2A" w14:textId="084F3F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(LTE_NR_DC_CA_enh) CR to TS 38.101-1: correction of Pcmax tolerance for NR DC (Rel-16)</w:t>
            </w:r>
          </w:p>
        </w:tc>
        <w:tc>
          <w:tcPr>
            <w:tcW w:w="505" w:type="pct"/>
          </w:tcPr>
          <w:p w14:paraId="7337CEEC" w14:textId="63526C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F0A2181" w14:textId="6C2710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2B42FC1" w14:textId="31BABE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2274</w:t>
            </w:r>
          </w:p>
        </w:tc>
        <w:tc>
          <w:tcPr>
            <w:tcW w:w="227" w:type="pct"/>
          </w:tcPr>
          <w:p w14:paraId="5598A314" w14:textId="6424DDC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BB5174C" w14:textId="755C20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4D4BB811" w14:textId="6A4E7A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CE14EDF" w14:textId="5FBBFB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LTE_NR_DC_CA_enh-Core</w:t>
            </w:r>
          </w:p>
        </w:tc>
        <w:tc>
          <w:tcPr>
            <w:tcW w:w="512" w:type="pct"/>
          </w:tcPr>
          <w:p w14:paraId="1A9BB407" w14:textId="49A365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FBBB534" w14:textId="77777777" w:rsidTr="00D85DB0">
        <w:tc>
          <w:tcPr>
            <w:tcW w:w="439" w:type="pct"/>
          </w:tcPr>
          <w:p w14:paraId="043E7617" w14:textId="2F2333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R4-2408114</w:t>
            </w:r>
          </w:p>
        </w:tc>
        <w:tc>
          <w:tcPr>
            <w:tcW w:w="1041" w:type="pct"/>
          </w:tcPr>
          <w:p w14:paraId="6B44FEBC" w14:textId="7476DF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4Tx power degradation for SRS antenna switching</w:t>
            </w:r>
          </w:p>
        </w:tc>
        <w:tc>
          <w:tcPr>
            <w:tcW w:w="505" w:type="pct"/>
          </w:tcPr>
          <w:p w14:paraId="50ED5CD8" w14:textId="0F6985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3D0FAFB3" w14:textId="5E26C8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DD428B7" w14:textId="10D621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2275</w:t>
            </w:r>
          </w:p>
        </w:tc>
        <w:tc>
          <w:tcPr>
            <w:tcW w:w="227" w:type="pct"/>
          </w:tcPr>
          <w:p w14:paraId="6F2AC14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645C7F6" w14:textId="01C73F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E151C48" w14:textId="53EACF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AEACFEC" w14:textId="723725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NR_ENDC_RF_FR1_enh2-Core</w:t>
            </w:r>
          </w:p>
        </w:tc>
        <w:tc>
          <w:tcPr>
            <w:tcW w:w="512" w:type="pct"/>
          </w:tcPr>
          <w:p w14:paraId="3D375B70" w14:textId="48B1A8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707016F4" w14:textId="77777777" w:rsidTr="00D85DB0">
        <w:tc>
          <w:tcPr>
            <w:tcW w:w="439" w:type="pct"/>
          </w:tcPr>
          <w:p w14:paraId="50750ED1" w14:textId="172D78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R4-2408116</w:t>
            </w:r>
          </w:p>
        </w:tc>
        <w:tc>
          <w:tcPr>
            <w:tcW w:w="1041" w:type="pct"/>
          </w:tcPr>
          <w:p w14:paraId="35C6594B" w14:textId="467823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38.101-1 for cleanup of Delta_powerclass related requirements for HPUE(Alt1)</w:t>
            </w:r>
          </w:p>
        </w:tc>
        <w:tc>
          <w:tcPr>
            <w:tcW w:w="505" w:type="pct"/>
          </w:tcPr>
          <w:p w14:paraId="155C6545" w14:textId="09FBAB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14A5C570" w14:textId="16E01F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6940419" w14:textId="2F3576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2276</w:t>
            </w:r>
          </w:p>
        </w:tc>
        <w:tc>
          <w:tcPr>
            <w:tcW w:w="227" w:type="pct"/>
          </w:tcPr>
          <w:p w14:paraId="676E059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D8D816" w14:textId="311F51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3E664E3" w14:textId="19830C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8B92857" w14:textId="53891E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024D7437" w14:textId="4E654C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507117A5" w14:textId="77777777" w:rsidTr="00D85DB0">
        <w:tc>
          <w:tcPr>
            <w:tcW w:w="439" w:type="pct"/>
          </w:tcPr>
          <w:p w14:paraId="0E8CA5C9" w14:textId="1DA4F8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R4-2408117</w:t>
            </w:r>
          </w:p>
        </w:tc>
        <w:tc>
          <w:tcPr>
            <w:tcW w:w="1041" w:type="pct"/>
          </w:tcPr>
          <w:p w14:paraId="44C0C2E5" w14:textId="5CF02E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38.101-1 for cleanup of Delta_powerclass related requirements for HPUE(Alt2)</w:t>
            </w:r>
          </w:p>
        </w:tc>
        <w:tc>
          <w:tcPr>
            <w:tcW w:w="505" w:type="pct"/>
          </w:tcPr>
          <w:p w14:paraId="3201B1D8" w14:textId="053DF1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06107F78" w14:textId="3454C1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1F6C375" w14:textId="328022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2277</w:t>
            </w:r>
          </w:p>
        </w:tc>
        <w:tc>
          <w:tcPr>
            <w:tcW w:w="227" w:type="pct"/>
          </w:tcPr>
          <w:p w14:paraId="32B5476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F821E53" w14:textId="78AB6F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DD24E69" w14:textId="63DEEE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8170084" w14:textId="7A7B59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657B90DB" w14:textId="6922A4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18477C4D" w14:textId="77777777" w:rsidTr="00D85DB0">
        <w:tc>
          <w:tcPr>
            <w:tcW w:w="439" w:type="pct"/>
          </w:tcPr>
          <w:p w14:paraId="1EEB983F" w14:textId="09785E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R4-2408227</w:t>
            </w:r>
          </w:p>
        </w:tc>
        <w:tc>
          <w:tcPr>
            <w:tcW w:w="1041" w:type="pct"/>
          </w:tcPr>
          <w:p w14:paraId="4F3C5A30" w14:textId="69D9CD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(NR_RF_FR1_enh-Core) CR to add clarification regarding the configurations of the UL CCs for suffix H - TS38.101-1, Rel-17, Cat-F</w:t>
            </w:r>
          </w:p>
        </w:tc>
        <w:tc>
          <w:tcPr>
            <w:tcW w:w="505" w:type="pct"/>
          </w:tcPr>
          <w:p w14:paraId="595CD135" w14:textId="63B102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Limited</w:t>
            </w:r>
          </w:p>
        </w:tc>
        <w:tc>
          <w:tcPr>
            <w:tcW w:w="442" w:type="pct"/>
          </w:tcPr>
          <w:p w14:paraId="58D2BC10" w14:textId="18A6CC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7859B8A" w14:textId="52054E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2278</w:t>
            </w:r>
          </w:p>
        </w:tc>
        <w:tc>
          <w:tcPr>
            <w:tcW w:w="227" w:type="pct"/>
          </w:tcPr>
          <w:p w14:paraId="4BACBBE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CB22ED1" w14:textId="30AAE4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ABAD8DA" w14:textId="271890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D1DDD45" w14:textId="746C33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NR_RF_FR1_enh-Core</w:t>
            </w:r>
          </w:p>
        </w:tc>
        <w:tc>
          <w:tcPr>
            <w:tcW w:w="512" w:type="pct"/>
          </w:tcPr>
          <w:p w14:paraId="4DBE4AC6" w14:textId="7610D2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1CE61A7" w14:textId="77777777" w:rsidTr="00D85DB0">
        <w:tc>
          <w:tcPr>
            <w:tcW w:w="439" w:type="pct"/>
          </w:tcPr>
          <w:p w14:paraId="43C801B2" w14:textId="158540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R4-2408228</w:t>
            </w:r>
          </w:p>
        </w:tc>
        <w:tc>
          <w:tcPr>
            <w:tcW w:w="1041" w:type="pct"/>
          </w:tcPr>
          <w:p w14:paraId="6AF5EB38" w14:textId="33FF99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(NR_CA_R16_intra-Core) CR to add notes for SCS restrictions on CBWs in CA configurations - TS38.101-1, Rel-16</w:t>
            </w:r>
          </w:p>
        </w:tc>
        <w:tc>
          <w:tcPr>
            <w:tcW w:w="505" w:type="pct"/>
          </w:tcPr>
          <w:p w14:paraId="774DB036" w14:textId="6FC27F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Limited</w:t>
            </w:r>
          </w:p>
        </w:tc>
        <w:tc>
          <w:tcPr>
            <w:tcW w:w="442" w:type="pct"/>
          </w:tcPr>
          <w:p w14:paraId="7A6E04F8" w14:textId="139227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9C199F3" w14:textId="68F35F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2279</w:t>
            </w:r>
          </w:p>
        </w:tc>
        <w:tc>
          <w:tcPr>
            <w:tcW w:w="227" w:type="pct"/>
          </w:tcPr>
          <w:p w14:paraId="433BE2D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B7AD4C1" w14:textId="5B9CBA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240F137" w14:textId="269F7E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072A39E" w14:textId="4FC133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NR_CA_R16_intra-Core</w:t>
            </w:r>
          </w:p>
        </w:tc>
        <w:tc>
          <w:tcPr>
            <w:tcW w:w="512" w:type="pct"/>
          </w:tcPr>
          <w:p w14:paraId="78FBE007" w14:textId="41EB09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0301056" w14:textId="77777777" w:rsidTr="00D85DB0">
        <w:tc>
          <w:tcPr>
            <w:tcW w:w="439" w:type="pct"/>
          </w:tcPr>
          <w:p w14:paraId="5C7D45B5" w14:textId="3EEF7D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R4-2410669</w:t>
            </w:r>
          </w:p>
        </w:tc>
        <w:tc>
          <w:tcPr>
            <w:tcW w:w="1041" w:type="pct"/>
          </w:tcPr>
          <w:p w14:paraId="4CE826C4" w14:textId="049FEB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(NR_CA_R16_intra-Core) CR to add notes for SCS restrictions on CBWs in CA configurations - TS38.101-1, Rel-16</w:t>
            </w:r>
          </w:p>
        </w:tc>
        <w:tc>
          <w:tcPr>
            <w:tcW w:w="505" w:type="pct"/>
          </w:tcPr>
          <w:p w14:paraId="01240A45" w14:textId="0627B8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Limited</w:t>
            </w:r>
          </w:p>
        </w:tc>
        <w:tc>
          <w:tcPr>
            <w:tcW w:w="442" w:type="pct"/>
          </w:tcPr>
          <w:p w14:paraId="5EAA9D1B" w14:textId="3CE3A9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259FCCF" w14:textId="04F6BE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2279</w:t>
            </w:r>
          </w:p>
        </w:tc>
        <w:tc>
          <w:tcPr>
            <w:tcW w:w="227" w:type="pct"/>
          </w:tcPr>
          <w:p w14:paraId="61447AFF" w14:textId="08ED526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B2F74C3" w14:textId="137DFE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69F1471" w14:textId="63955A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FDFDDFD" w14:textId="73BE03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NR_CA_R16_intra-Core</w:t>
            </w:r>
          </w:p>
        </w:tc>
        <w:tc>
          <w:tcPr>
            <w:tcW w:w="512" w:type="pct"/>
          </w:tcPr>
          <w:p w14:paraId="6A53E975" w14:textId="5BA08E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A6880A1" w14:textId="77777777" w:rsidTr="00D85DB0">
        <w:tc>
          <w:tcPr>
            <w:tcW w:w="439" w:type="pct"/>
          </w:tcPr>
          <w:p w14:paraId="2C182876" w14:textId="261B73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R4-2408229</w:t>
            </w:r>
          </w:p>
        </w:tc>
        <w:tc>
          <w:tcPr>
            <w:tcW w:w="1041" w:type="pct"/>
          </w:tcPr>
          <w:p w14:paraId="35D4F07D" w14:textId="062846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(NR_CA_R16_intra-Core, ) CR to add notes for SCS restrictions on CBWs in CA configurations - TS38.101-1, Rel-17</w:t>
            </w:r>
          </w:p>
        </w:tc>
        <w:tc>
          <w:tcPr>
            <w:tcW w:w="505" w:type="pct"/>
          </w:tcPr>
          <w:p w14:paraId="451AB909" w14:textId="52158E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Limited</w:t>
            </w:r>
          </w:p>
        </w:tc>
        <w:tc>
          <w:tcPr>
            <w:tcW w:w="442" w:type="pct"/>
          </w:tcPr>
          <w:p w14:paraId="2D396F01" w14:textId="20176C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F643FF3" w14:textId="3DAD93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2280</w:t>
            </w:r>
          </w:p>
        </w:tc>
        <w:tc>
          <w:tcPr>
            <w:tcW w:w="227" w:type="pct"/>
          </w:tcPr>
          <w:p w14:paraId="13F604C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022F6CD" w14:textId="46F9D9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862F781" w14:textId="7A152C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7BDF252" w14:textId="194EFD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NR_CA_R16_intra-Core, NR_CADC_R17_5BDL_xBUL-Core</w:t>
            </w:r>
          </w:p>
        </w:tc>
        <w:tc>
          <w:tcPr>
            <w:tcW w:w="512" w:type="pct"/>
          </w:tcPr>
          <w:p w14:paraId="5D060130" w14:textId="065AFD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509D28C" w14:textId="77777777" w:rsidTr="00D85DB0">
        <w:tc>
          <w:tcPr>
            <w:tcW w:w="439" w:type="pct"/>
          </w:tcPr>
          <w:p w14:paraId="22E015F0" w14:textId="74DF2B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R4-2410670</w:t>
            </w:r>
          </w:p>
        </w:tc>
        <w:tc>
          <w:tcPr>
            <w:tcW w:w="1041" w:type="pct"/>
          </w:tcPr>
          <w:p w14:paraId="09B65179" w14:textId="309514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(NR_CA_R16_intra-Core, ) CR to add notes for SCS restrictions on CBWs in CA configurations - TS38.101-1, Rel-17</w:t>
            </w:r>
          </w:p>
        </w:tc>
        <w:tc>
          <w:tcPr>
            <w:tcW w:w="505" w:type="pct"/>
          </w:tcPr>
          <w:p w14:paraId="32605068" w14:textId="624389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Limited</w:t>
            </w:r>
          </w:p>
        </w:tc>
        <w:tc>
          <w:tcPr>
            <w:tcW w:w="442" w:type="pct"/>
          </w:tcPr>
          <w:p w14:paraId="33F985E1" w14:textId="540A1F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691CDA4" w14:textId="236CA9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2280</w:t>
            </w:r>
          </w:p>
        </w:tc>
        <w:tc>
          <w:tcPr>
            <w:tcW w:w="227" w:type="pct"/>
          </w:tcPr>
          <w:p w14:paraId="228AAD96" w14:textId="1ABBD5ED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D321AA3" w14:textId="330AA9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634B7D1" w14:textId="3B15B3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F7CB1ED" w14:textId="4AA15A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NR_CA_R16_intra-Core, NR_CADC_R17_5BDL_xBUL-Core</w:t>
            </w:r>
          </w:p>
        </w:tc>
        <w:tc>
          <w:tcPr>
            <w:tcW w:w="512" w:type="pct"/>
          </w:tcPr>
          <w:p w14:paraId="1DC2CB9C" w14:textId="2B1CDC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F080A7F" w14:textId="77777777" w:rsidTr="00D85DB0">
        <w:tc>
          <w:tcPr>
            <w:tcW w:w="439" w:type="pct"/>
          </w:tcPr>
          <w:p w14:paraId="554E49A6" w14:textId="228794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R4-2408230</w:t>
            </w:r>
          </w:p>
        </w:tc>
        <w:tc>
          <w:tcPr>
            <w:tcW w:w="1041" w:type="pct"/>
          </w:tcPr>
          <w:p w14:paraId="376C3D92" w14:textId="464D33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(NR_CA_R16_intra-Core, , ) CR to add notes for SCS restrictions on CBWs in CA configurations - TS38.101-1, Rel-18</w:t>
            </w:r>
          </w:p>
        </w:tc>
        <w:tc>
          <w:tcPr>
            <w:tcW w:w="505" w:type="pct"/>
          </w:tcPr>
          <w:p w14:paraId="4E82E2D4" w14:textId="1ABEBB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Limited</w:t>
            </w:r>
          </w:p>
        </w:tc>
        <w:tc>
          <w:tcPr>
            <w:tcW w:w="442" w:type="pct"/>
          </w:tcPr>
          <w:p w14:paraId="0E44C239" w14:textId="222928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EDBCB10" w14:textId="1FFCEF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2281</w:t>
            </w:r>
          </w:p>
        </w:tc>
        <w:tc>
          <w:tcPr>
            <w:tcW w:w="227" w:type="pct"/>
          </w:tcPr>
          <w:p w14:paraId="510A142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AB41960" w14:textId="4574BC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A3E3F5B" w14:textId="2A6BAE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1116AD7" w14:textId="001444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NR_CA_R16_intra-Core, NR_CADC_R17_5BDL_xBUL-Core, NR_CADC_R18_yBDL_xBUL-Core</w:t>
            </w:r>
          </w:p>
        </w:tc>
        <w:tc>
          <w:tcPr>
            <w:tcW w:w="512" w:type="pct"/>
          </w:tcPr>
          <w:p w14:paraId="143C7959" w14:textId="24A1E2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7F494D4" w14:textId="77777777" w:rsidTr="00D85DB0">
        <w:tc>
          <w:tcPr>
            <w:tcW w:w="439" w:type="pct"/>
          </w:tcPr>
          <w:p w14:paraId="697592B1" w14:textId="0CFE5F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R4-2410677</w:t>
            </w:r>
          </w:p>
        </w:tc>
        <w:tc>
          <w:tcPr>
            <w:tcW w:w="1041" w:type="pct"/>
          </w:tcPr>
          <w:p w14:paraId="5E89730E" w14:textId="159C23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(NR_CA_R16_intra-Core, , ) CR to add notes for SCS restrictions on CBWs in CA configurations - TS38.101-1, Rel-18</w:t>
            </w:r>
          </w:p>
        </w:tc>
        <w:tc>
          <w:tcPr>
            <w:tcW w:w="505" w:type="pct"/>
          </w:tcPr>
          <w:p w14:paraId="5A0FC95C" w14:textId="220368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Limited</w:t>
            </w:r>
          </w:p>
        </w:tc>
        <w:tc>
          <w:tcPr>
            <w:tcW w:w="442" w:type="pct"/>
          </w:tcPr>
          <w:p w14:paraId="2AACB021" w14:textId="77DE88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DEDB66F" w14:textId="2F2196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2281</w:t>
            </w:r>
          </w:p>
        </w:tc>
        <w:tc>
          <w:tcPr>
            <w:tcW w:w="227" w:type="pct"/>
          </w:tcPr>
          <w:p w14:paraId="637C8EFF" w14:textId="368A052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C86C233" w14:textId="67F458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8D4F825" w14:textId="23EF1E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D406035" w14:textId="278487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NR_CA_R16_intra-Core, NR_CADC_R17_5BDL_xBUL-Core, NR_CADC_R18_yBDL_xBUL-Core</w:t>
            </w:r>
          </w:p>
        </w:tc>
        <w:tc>
          <w:tcPr>
            <w:tcW w:w="512" w:type="pct"/>
          </w:tcPr>
          <w:p w14:paraId="69B7B701" w14:textId="225517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FDF8ACB" w14:textId="77777777" w:rsidTr="00D85DB0">
        <w:tc>
          <w:tcPr>
            <w:tcW w:w="439" w:type="pct"/>
          </w:tcPr>
          <w:p w14:paraId="5A5AE46C" w14:textId="3DDC86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R4-2408231</w:t>
            </w:r>
          </w:p>
        </w:tc>
        <w:tc>
          <w:tcPr>
            <w:tcW w:w="1041" w:type="pct"/>
          </w:tcPr>
          <w:p w14:paraId="6BF9F68C" w14:textId="5024C1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(NR_CADC_R17_3BDL_2BUL) CR to correct n66 transmission bandwidth used in REFSENS exceptions due to IMD5 for CA_n5-n48-n66 - TS38.101-1, Rel-17</w:t>
            </w:r>
          </w:p>
        </w:tc>
        <w:tc>
          <w:tcPr>
            <w:tcW w:w="505" w:type="pct"/>
          </w:tcPr>
          <w:p w14:paraId="6F74479A" w14:textId="2D27BE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Limited</w:t>
            </w:r>
          </w:p>
        </w:tc>
        <w:tc>
          <w:tcPr>
            <w:tcW w:w="442" w:type="pct"/>
          </w:tcPr>
          <w:p w14:paraId="5AEBCAC4" w14:textId="68BA8F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2CEA9BB" w14:textId="581AD5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2282</w:t>
            </w:r>
          </w:p>
        </w:tc>
        <w:tc>
          <w:tcPr>
            <w:tcW w:w="227" w:type="pct"/>
          </w:tcPr>
          <w:p w14:paraId="6D522D5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4A17A16" w14:textId="186F0D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1D542A2" w14:textId="776608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D6A13E0" w14:textId="206A5D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NR_CADC_R17_3BDL_2BUL</w:t>
            </w:r>
          </w:p>
        </w:tc>
        <w:tc>
          <w:tcPr>
            <w:tcW w:w="512" w:type="pct"/>
          </w:tcPr>
          <w:p w14:paraId="598935BD" w14:textId="2B7FC7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228B1D8" w14:textId="77777777" w:rsidTr="00D85DB0">
        <w:tc>
          <w:tcPr>
            <w:tcW w:w="439" w:type="pct"/>
          </w:tcPr>
          <w:p w14:paraId="786D3895" w14:textId="4E3B9E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R4-2408232</w:t>
            </w:r>
          </w:p>
        </w:tc>
        <w:tc>
          <w:tcPr>
            <w:tcW w:w="1041" w:type="pct"/>
          </w:tcPr>
          <w:p w14:paraId="11209D80" w14:textId="602A8E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(NR_CADC_R17_3BDL_2BUL) CR to correct n66 transmission bandwidth used in REFSENS exceptions due to IMD5 for CA_n5-n48-n66 - TS38.101-1, Rel-18</w:t>
            </w:r>
          </w:p>
        </w:tc>
        <w:tc>
          <w:tcPr>
            <w:tcW w:w="505" w:type="pct"/>
          </w:tcPr>
          <w:p w14:paraId="2B46E43C" w14:textId="5BB10A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Limited</w:t>
            </w:r>
          </w:p>
        </w:tc>
        <w:tc>
          <w:tcPr>
            <w:tcW w:w="442" w:type="pct"/>
          </w:tcPr>
          <w:p w14:paraId="59AE9621" w14:textId="31F8F1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9C26302" w14:textId="36448C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2283</w:t>
            </w:r>
          </w:p>
        </w:tc>
        <w:tc>
          <w:tcPr>
            <w:tcW w:w="227" w:type="pct"/>
          </w:tcPr>
          <w:p w14:paraId="515CF03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5790396" w14:textId="7EE0A2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E8B90DF" w14:textId="0ABDEF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B418CC3" w14:textId="33AA66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NR_CADC_R17_3BDL_2BUL</w:t>
            </w:r>
          </w:p>
        </w:tc>
        <w:tc>
          <w:tcPr>
            <w:tcW w:w="512" w:type="pct"/>
          </w:tcPr>
          <w:p w14:paraId="6CC1CED5" w14:textId="2B2E5C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8F18E17" w14:textId="77777777" w:rsidTr="00D85DB0">
        <w:tc>
          <w:tcPr>
            <w:tcW w:w="439" w:type="pct"/>
          </w:tcPr>
          <w:p w14:paraId="26A71DE2" w14:textId="35E4C7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R4-2408366</w:t>
            </w:r>
          </w:p>
        </w:tc>
        <w:tc>
          <w:tcPr>
            <w:tcW w:w="1041" w:type="pct"/>
          </w:tcPr>
          <w:p w14:paraId="74323134" w14:textId="24CCD7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Correct the Pcmax tolerance for inter-band CA</w:t>
            </w:r>
          </w:p>
        </w:tc>
        <w:tc>
          <w:tcPr>
            <w:tcW w:w="505" w:type="pct"/>
          </w:tcPr>
          <w:p w14:paraId="44968A62" w14:textId="6178A2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5E479A0E" w14:textId="6C0BCE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BEDFDB9" w14:textId="1C0946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2284</w:t>
            </w:r>
          </w:p>
        </w:tc>
        <w:tc>
          <w:tcPr>
            <w:tcW w:w="227" w:type="pct"/>
          </w:tcPr>
          <w:p w14:paraId="742B9EF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87E2DD7" w14:textId="2AF190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2BB16F4B" w14:textId="1040E8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1075016" w14:textId="251D74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20982C8B" w14:textId="760FC1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505D4D6" w14:textId="77777777" w:rsidTr="00D85DB0">
        <w:tc>
          <w:tcPr>
            <w:tcW w:w="439" w:type="pct"/>
          </w:tcPr>
          <w:p w14:paraId="37CED082" w14:textId="7BC308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R4-2408367</w:t>
            </w:r>
          </w:p>
        </w:tc>
        <w:tc>
          <w:tcPr>
            <w:tcW w:w="1041" w:type="pct"/>
          </w:tcPr>
          <w:p w14:paraId="1421D0B0" w14:textId="0419EE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Correct the Pcmax tolerance for inter-band CA</w:t>
            </w:r>
          </w:p>
        </w:tc>
        <w:tc>
          <w:tcPr>
            <w:tcW w:w="505" w:type="pct"/>
          </w:tcPr>
          <w:p w14:paraId="704FB206" w14:textId="71E5AB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3C6D71F6" w14:textId="130177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DB9C5DB" w14:textId="3A50FE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2285</w:t>
            </w:r>
          </w:p>
        </w:tc>
        <w:tc>
          <w:tcPr>
            <w:tcW w:w="227" w:type="pct"/>
          </w:tcPr>
          <w:p w14:paraId="6AE8341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922D514" w14:textId="503E63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78555D2B" w14:textId="046A21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DE432F4" w14:textId="768B15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3683B00E" w14:textId="50B579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740E030" w14:textId="77777777" w:rsidTr="00D85DB0">
        <w:tc>
          <w:tcPr>
            <w:tcW w:w="439" w:type="pct"/>
          </w:tcPr>
          <w:p w14:paraId="39DB7473" w14:textId="5EE550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R4-2408368</w:t>
            </w:r>
          </w:p>
        </w:tc>
        <w:tc>
          <w:tcPr>
            <w:tcW w:w="1041" w:type="pct"/>
          </w:tcPr>
          <w:p w14:paraId="330F2DDB" w14:textId="1E54E2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Correct the Pcmax tolerance for inter-band CA and TxD</w:t>
            </w:r>
          </w:p>
        </w:tc>
        <w:tc>
          <w:tcPr>
            <w:tcW w:w="505" w:type="pct"/>
          </w:tcPr>
          <w:p w14:paraId="685EE85F" w14:textId="397D5B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1C057F19" w14:textId="192994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9E99BDB" w14:textId="6B1FCC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2286</w:t>
            </w:r>
          </w:p>
        </w:tc>
        <w:tc>
          <w:tcPr>
            <w:tcW w:w="227" w:type="pct"/>
          </w:tcPr>
          <w:p w14:paraId="320CD5C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1714BF8" w14:textId="3DFBA1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27C306C" w14:textId="7980BB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15A9C70" w14:textId="5AA2F7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NR_newRAT-Core, NR_RF_TxD-Core</w:t>
            </w:r>
          </w:p>
        </w:tc>
        <w:tc>
          <w:tcPr>
            <w:tcW w:w="512" w:type="pct"/>
          </w:tcPr>
          <w:p w14:paraId="1C306289" w14:textId="38F9E3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31FF15B" w14:textId="77777777" w:rsidTr="00D85DB0">
        <w:tc>
          <w:tcPr>
            <w:tcW w:w="439" w:type="pct"/>
          </w:tcPr>
          <w:p w14:paraId="35A8FDD5" w14:textId="1B7AF6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R4-2408369</w:t>
            </w:r>
          </w:p>
        </w:tc>
        <w:tc>
          <w:tcPr>
            <w:tcW w:w="1041" w:type="pct"/>
          </w:tcPr>
          <w:p w14:paraId="2F1EAF58" w14:textId="574670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(NR_newRAT-Core)Correct the Pcmax tolerance for inter-band CA and TxD</w:t>
            </w:r>
          </w:p>
        </w:tc>
        <w:tc>
          <w:tcPr>
            <w:tcW w:w="505" w:type="pct"/>
          </w:tcPr>
          <w:p w14:paraId="47398A13" w14:textId="4447C1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0572E335" w14:textId="0FC807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38315BD" w14:textId="07E682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2287</w:t>
            </w:r>
          </w:p>
        </w:tc>
        <w:tc>
          <w:tcPr>
            <w:tcW w:w="227" w:type="pct"/>
          </w:tcPr>
          <w:p w14:paraId="76E5B0F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4C24A71" w14:textId="31348D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CAECE1C" w14:textId="482337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925C1B8" w14:textId="0A0AFD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NR_newRAT-Core, NR_RF_TxD-Core</w:t>
            </w:r>
          </w:p>
        </w:tc>
        <w:tc>
          <w:tcPr>
            <w:tcW w:w="512" w:type="pct"/>
          </w:tcPr>
          <w:p w14:paraId="28857681" w14:textId="62A8DF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E1C4A84" w14:textId="77777777" w:rsidTr="00D85DB0">
        <w:tc>
          <w:tcPr>
            <w:tcW w:w="439" w:type="pct"/>
          </w:tcPr>
          <w:p w14:paraId="7C1BDA82" w14:textId="6E6366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R4-2408370</w:t>
            </w:r>
          </w:p>
        </w:tc>
        <w:tc>
          <w:tcPr>
            <w:tcW w:w="1041" w:type="pct"/>
          </w:tcPr>
          <w:p w14:paraId="539AA27D" w14:textId="765A27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38.101-1: 4Rx/8Rx applicability for Lower-MSD requirements</w:t>
            </w:r>
          </w:p>
        </w:tc>
        <w:tc>
          <w:tcPr>
            <w:tcW w:w="505" w:type="pct"/>
          </w:tcPr>
          <w:p w14:paraId="6E587996" w14:textId="7BA057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  CHTTL, Samsung, Sanechips</w:t>
            </w:r>
          </w:p>
        </w:tc>
        <w:tc>
          <w:tcPr>
            <w:tcW w:w="442" w:type="pct"/>
          </w:tcPr>
          <w:p w14:paraId="533D6A13" w14:textId="514226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61B3B08" w14:textId="71D83E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2288</w:t>
            </w:r>
          </w:p>
        </w:tc>
        <w:tc>
          <w:tcPr>
            <w:tcW w:w="227" w:type="pct"/>
          </w:tcPr>
          <w:p w14:paraId="0DB4A3D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5FDFB04" w14:textId="0FD8EF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B93C415" w14:textId="106F6B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ED64E97" w14:textId="1D8895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NR_ENDC_RF_FR1_enh2-Core</w:t>
            </w:r>
          </w:p>
        </w:tc>
        <w:tc>
          <w:tcPr>
            <w:tcW w:w="512" w:type="pct"/>
          </w:tcPr>
          <w:p w14:paraId="0E91E574" w14:textId="1BE602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B7481C1" w14:textId="77777777" w:rsidTr="00D85DB0">
        <w:tc>
          <w:tcPr>
            <w:tcW w:w="439" w:type="pct"/>
          </w:tcPr>
          <w:p w14:paraId="395CFDAE" w14:textId="3FA2C0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R4-2408393</w:t>
            </w:r>
          </w:p>
        </w:tc>
        <w:tc>
          <w:tcPr>
            <w:tcW w:w="1041" w:type="pct"/>
          </w:tcPr>
          <w:p w14:paraId="3F7CDB25" w14:textId="61B920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TS 38.101-1 big draft CR for NR_CADC_R18_2BDL_xBUL</w:t>
            </w:r>
          </w:p>
        </w:tc>
        <w:tc>
          <w:tcPr>
            <w:tcW w:w="505" w:type="pct"/>
          </w:tcPr>
          <w:p w14:paraId="33EFF99A" w14:textId="16253F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</w:t>
            </w:r>
          </w:p>
        </w:tc>
        <w:tc>
          <w:tcPr>
            <w:tcW w:w="442" w:type="pct"/>
          </w:tcPr>
          <w:p w14:paraId="184756A6" w14:textId="2E10D6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3D3DFA5" w14:textId="56F97A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2289</w:t>
            </w:r>
          </w:p>
        </w:tc>
        <w:tc>
          <w:tcPr>
            <w:tcW w:w="227" w:type="pct"/>
          </w:tcPr>
          <w:p w14:paraId="72377F6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61F70AD" w14:textId="3BE8BA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F328A2C" w14:textId="6A47AA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0EB6DFD" w14:textId="5A7410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NR_CADC_R18_2BDL_xBUL-Core</w:t>
            </w:r>
          </w:p>
        </w:tc>
        <w:tc>
          <w:tcPr>
            <w:tcW w:w="512" w:type="pct"/>
          </w:tcPr>
          <w:p w14:paraId="02E738A3" w14:textId="31B160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C1393CB" w14:textId="77777777" w:rsidTr="00D85DB0">
        <w:tc>
          <w:tcPr>
            <w:tcW w:w="439" w:type="pct"/>
          </w:tcPr>
          <w:p w14:paraId="28233132" w14:textId="5619B8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R4-2408413</w:t>
            </w:r>
          </w:p>
        </w:tc>
        <w:tc>
          <w:tcPr>
            <w:tcW w:w="1041" w:type="pct"/>
          </w:tcPr>
          <w:p w14:paraId="69231F4E" w14:textId="33D632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Introduce asymmetric UL DL channel BW combination for n28 3Mhz BW</w:t>
            </w:r>
          </w:p>
        </w:tc>
        <w:tc>
          <w:tcPr>
            <w:tcW w:w="505" w:type="pct"/>
          </w:tcPr>
          <w:p w14:paraId="0374F2DE" w14:textId="3B6DA2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Rakuten Mobile, Inc</w:t>
            </w:r>
          </w:p>
        </w:tc>
        <w:tc>
          <w:tcPr>
            <w:tcW w:w="442" w:type="pct"/>
          </w:tcPr>
          <w:p w14:paraId="3895E7F8" w14:textId="78082B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9F0ED35" w14:textId="6C8487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2290</w:t>
            </w:r>
          </w:p>
        </w:tc>
        <w:tc>
          <w:tcPr>
            <w:tcW w:w="227" w:type="pct"/>
          </w:tcPr>
          <w:p w14:paraId="5AC8FB7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B64160A" w14:textId="3355C0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9AE699A" w14:textId="7BCABC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3162F68" w14:textId="2BA1B0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</w:t>
            </w:r>
          </w:p>
        </w:tc>
        <w:tc>
          <w:tcPr>
            <w:tcW w:w="512" w:type="pct"/>
          </w:tcPr>
          <w:p w14:paraId="7525895C" w14:textId="750ACF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69D04A3" w14:textId="77777777" w:rsidTr="00D85DB0">
        <w:tc>
          <w:tcPr>
            <w:tcW w:w="439" w:type="pct"/>
          </w:tcPr>
          <w:p w14:paraId="70526E21" w14:textId="10C7A8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R4-2408417</w:t>
            </w:r>
          </w:p>
        </w:tc>
        <w:tc>
          <w:tcPr>
            <w:tcW w:w="1041" w:type="pct"/>
          </w:tcPr>
          <w:p w14:paraId="2557DBE8" w14:textId="56A279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 F CR to TS 38.101-1 Rel-16 NR-U Nominal channel spacing</w:t>
            </w:r>
          </w:p>
        </w:tc>
        <w:tc>
          <w:tcPr>
            <w:tcW w:w="505" w:type="pct"/>
          </w:tcPr>
          <w:p w14:paraId="369C06C2" w14:textId="3214D3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Skyworks Solutions, Inc., Nokia</w:t>
            </w:r>
          </w:p>
        </w:tc>
        <w:tc>
          <w:tcPr>
            <w:tcW w:w="442" w:type="pct"/>
          </w:tcPr>
          <w:p w14:paraId="1ABC1227" w14:textId="640461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C111532" w14:textId="171961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2291</w:t>
            </w:r>
          </w:p>
        </w:tc>
        <w:tc>
          <w:tcPr>
            <w:tcW w:w="227" w:type="pct"/>
          </w:tcPr>
          <w:p w14:paraId="7666ED6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5ADE114" w14:textId="43AEA3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5AA0AEAE" w14:textId="1DCE86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15A310F" w14:textId="171B06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NR_unlic_enh-Core</w:t>
            </w:r>
          </w:p>
        </w:tc>
        <w:tc>
          <w:tcPr>
            <w:tcW w:w="512" w:type="pct"/>
          </w:tcPr>
          <w:p w14:paraId="5C190336" w14:textId="02CE31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26F773B" w14:textId="77777777" w:rsidTr="00D85DB0">
        <w:tc>
          <w:tcPr>
            <w:tcW w:w="439" w:type="pct"/>
          </w:tcPr>
          <w:p w14:paraId="779265AB" w14:textId="393E01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R4-2408418</w:t>
            </w:r>
          </w:p>
        </w:tc>
        <w:tc>
          <w:tcPr>
            <w:tcW w:w="1041" w:type="pct"/>
          </w:tcPr>
          <w:p w14:paraId="465336F3" w14:textId="1ABA47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 A CR to TS 38.101-1 Rel-17 NR-U Nominal channel spacing</w:t>
            </w:r>
          </w:p>
        </w:tc>
        <w:tc>
          <w:tcPr>
            <w:tcW w:w="505" w:type="pct"/>
          </w:tcPr>
          <w:p w14:paraId="016FDC6D" w14:textId="774D51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Skyworks Solutions, Inc., Nokia</w:t>
            </w:r>
          </w:p>
        </w:tc>
        <w:tc>
          <w:tcPr>
            <w:tcW w:w="442" w:type="pct"/>
          </w:tcPr>
          <w:p w14:paraId="3B67F466" w14:textId="6C3E51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E17CCBE" w14:textId="2DBB67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2292</w:t>
            </w:r>
          </w:p>
        </w:tc>
        <w:tc>
          <w:tcPr>
            <w:tcW w:w="227" w:type="pct"/>
          </w:tcPr>
          <w:p w14:paraId="1216523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D5DD75B" w14:textId="09705E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41BBF2A" w14:textId="36F32F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781608A" w14:textId="2A76FE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NR_unlic_enh-Core</w:t>
            </w:r>
          </w:p>
        </w:tc>
        <w:tc>
          <w:tcPr>
            <w:tcW w:w="512" w:type="pct"/>
          </w:tcPr>
          <w:p w14:paraId="09613D0B" w14:textId="321F3A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7E56AD5" w14:textId="77777777" w:rsidTr="00D85DB0">
        <w:tc>
          <w:tcPr>
            <w:tcW w:w="439" w:type="pct"/>
          </w:tcPr>
          <w:p w14:paraId="4675DF4D" w14:textId="574023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R4-2408425</w:t>
            </w:r>
          </w:p>
        </w:tc>
        <w:tc>
          <w:tcPr>
            <w:tcW w:w="1041" w:type="pct"/>
          </w:tcPr>
          <w:p w14:paraId="33045BE0" w14:textId="52953F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 A CR to TS 38.101-1 Rel-18 NR-U Nominal channel spacing</w:t>
            </w:r>
          </w:p>
        </w:tc>
        <w:tc>
          <w:tcPr>
            <w:tcW w:w="505" w:type="pct"/>
          </w:tcPr>
          <w:p w14:paraId="49455E1E" w14:textId="42A244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Skyworks Solutions, Inc., Nokia</w:t>
            </w:r>
          </w:p>
        </w:tc>
        <w:tc>
          <w:tcPr>
            <w:tcW w:w="442" w:type="pct"/>
          </w:tcPr>
          <w:p w14:paraId="05387227" w14:textId="6623FE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180000F" w14:textId="0DE22A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2293</w:t>
            </w:r>
          </w:p>
        </w:tc>
        <w:tc>
          <w:tcPr>
            <w:tcW w:w="227" w:type="pct"/>
          </w:tcPr>
          <w:p w14:paraId="068F1AA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FDBB3A" w14:textId="387D90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3047C02" w14:textId="442732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E162DB2" w14:textId="2ECC11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NR_unlic_enh-Core</w:t>
            </w:r>
          </w:p>
        </w:tc>
        <w:tc>
          <w:tcPr>
            <w:tcW w:w="512" w:type="pct"/>
          </w:tcPr>
          <w:p w14:paraId="43E3DEC1" w14:textId="65D7EF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D0C10EE" w14:textId="77777777" w:rsidTr="00D85DB0">
        <w:tc>
          <w:tcPr>
            <w:tcW w:w="439" w:type="pct"/>
          </w:tcPr>
          <w:p w14:paraId="5AF78EA8" w14:textId="02F267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R4-2408426</w:t>
            </w:r>
          </w:p>
        </w:tc>
        <w:tc>
          <w:tcPr>
            <w:tcW w:w="1041" w:type="pct"/>
          </w:tcPr>
          <w:p w14:paraId="6628AF27" w14:textId="28815E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 Rel-18 NR CA Uplink Harmonic clean-up</w:t>
            </w:r>
          </w:p>
        </w:tc>
        <w:tc>
          <w:tcPr>
            <w:tcW w:w="505" w:type="pct"/>
          </w:tcPr>
          <w:p w14:paraId="41D44921" w14:textId="060B77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Skyworks Solutions Inc.</w:t>
            </w:r>
          </w:p>
        </w:tc>
        <w:tc>
          <w:tcPr>
            <w:tcW w:w="442" w:type="pct"/>
          </w:tcPr>
          <w:p w14:paraId="0806484A" w14:textId="00FE18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40FF56E" w14:textId="2EFB19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2294</w:t>
            </w:r>
          </w:p>
        </w:tc>
        <w:tc>
          <w:tcPr>
            <w:tcW w:w="227" w:type="pct"/>
          </w:tcPr>
          <w:p w14:paraId="23475FC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432B8B4" w14:textId="721AE8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8E48F95" w14:textId="0D4BFB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36517D3" w14:textId="36F5D0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384FEB8B" w14:textId="0F52A2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EF73B69" w14:textId="77777777" w:rsidTr="00D85DB0">
        <w:tc>
          <w:tcPr>
            <w:tcW w:w="439" w:type="pct"/>
          </w:tcPr>
          <w:p w14:paraId="0A02A973" w14:textId="6DAF2C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R4-2408441</w:t>
            </w:r>
          </w:p>
        </w:tc>
        <w:tc>
          <w:tcPr>
            <w:tcW w:w="1041" w:type="pct"/>
          </w:tcPr>
          <w:p w14:paraId="232B61F8" w14:textId="744FA4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38.101-3 Rel16 Removal of Unnecessary NE-DC Requirements</w:t>
            </w:r>
          </w:p>
        </w:tc>
        <w:tc>
          <w:tcPr>
            <w:tcW w:w="505" w:type="pct"/>
          </w:tcPr>
          <w:p w14:paraId="525A1B9E" w14:textId="2E7252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5E262E6" w14:textId="72E5CF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8F8FDFA" w14:textId="755F18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2295</w:t>
            </w:r>
          </w:p>
        </w:tc>
        <w:tc>
          <w:tcPr>
            <w:tcW w:w="227" w:type="pct"/>
          </w:tcPr>
          <w:p w14:paraId="4334334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4A0850F" w14:textId="5C379E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5D1D6EDB" w14:textId="5CB73D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D32C2AA" w14:textId="7CD07C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DC_R18_xBLTE_yBNR_zDL2UL-Core</w:t>
            </w:r>
          </w:p>
        </w:tc>
        <w:tc>
          <w:tcPr>
            <w:tcW w:w="512" w:type="pct"/>
          </w:tcPr>
          <w:p w14:paraId="2F62DE4F" w14:textId="653E6F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F0660C8" w14:textId="77777777" w:rsidTr="00D85DB0">
        <w:tc>
          <w:tcPr>
            <w:tcW w:w="439" w:type="pct"/>
          </w:tcPr>
          <w:p w14:paraId="1ED8714F" w14:textId="32BBD3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R4-2408442</w:t>
            </w:r>
          </w:p>
        </w:tc>
        <w:tc>
          <w:tcPr>
            <w:tcW w:w="1041" w:type="pct"/>
          </w:tcPr>
          <w:p w14:paraId="707F9500" w14:textId="6ABD8A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 F CR to TS 38.101-1 Rel-15 REFSENS Corrections</w:t>
            </w:r>
          </w:p>
        </w:tc>
        <w:tc>
          <w:tcPr>
            <w:tcW w:w="505" w:type="pct"/>
          </w:tcPr>
          <w:p w14:paraId="69840EC5" w14:textId="046BD0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Skyworks Solutions Inc.</w:t>
            </w:r>
          </w:p>
        </w:tc>
        <w:tc>
          <w:tcPr>
            <w:tcW w:w="442" w:type="pct"/>
          </w:tcPr>
          <w:p w14:paraId="0A377975" w14:textId="373214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D3B2179" w14:textId="1745A8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2296</w:t>
            </w:r>
          </w:p>
        </w:tc>
        <w:tc>
          <w:tcPr>
            <w:tcW w:w="227" w:type="pct"/>
          </w:tcPr>
          <w:p w14:paraId="307FD9A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3CCB195" w14:textId="6650E0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4EC56E87" w14:textId="47B6AE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72E233D" w14:textId="464F06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100A87BF" w14:textId="60C035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3C066A99" w14:textId="77777777" w:rsidTr="00D85DB0">
        <w:tc>
          <w:tcPr>
            <w:tcW w:w="439" w:type="pct"/>
          </w:tcPr>
          <w:p w14:paraId="0A809692" w14:textId="5D343C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R4-2408444</w:t>
            </w:r>
          </w:p>
        </w:tc>
        <w:tc>
          <w:tcPr>
            <w:tcW w:w="1041" w:type="pct"/>
          </w:tcPr>
          <w:p w14:paraId="021D04A8" w14:textId="37F79C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38.101-1 adding intra-band NR CA configurations</w:t>
            </w:r>
          </w:p>
        </w:tc>
        <w:tc>
          <w:tcPr>
            <w:tcW w:w="505" w:type="pct"/>
          </w:tcPr>
          <w:p w14:paraId="2E485B8D" w14:textId="314221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28ED04BF" w14:textId="511BE7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7DBD9AC" w14:textId="367AA2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2297</w:t>
            </w:r>
          </w:p>
        </w:tc>
        <w:tc>
          <w:tcPr>
            <w:tcW w:w="227" w:type="pct"/>
          </w:tcPr>
          <w:p w14:paraId="383A5D7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221ABF3" w14:textId="19C93E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0CE68CF" w14:textId="586DD8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997BDBF" w14:textId="091BA4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NR_CA_R18_Intra</w:t>
            </w:r>
          </w:p>
        </w:tc>
        <w:tc>
          <w:tcPr>
            <w:tcW w:w="512" w:type="pct"/>
          </w:tcPr>
          <w:p w14:paraId="6D56F51E" w14:textId="048E14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BA01A70" w14:textId="77777777" w:rsidTr="00D85DB0">
        <w:tc>
          <w:tcPr>
            <w:tcW w:w="439" w:type="pct"/>
          </w:tcPr>
          <w:p w14:paraId="3E1A211F" w14:textId="482324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R4-2408471</w:t>
            </w:r>
          </w:p>
        </w:tc>
        <w:tc>
          <w:tcPr>
            <w:tcW w:w="1041" w:type="pct"/>
          </w:tcPr>
          <w:p w14:paraId="0B756F5E" w14:textId="074434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 A CR to TS 38.101-1 Rel-16 REFSENS Corrections</w:t>
            </w:r>
          </w:p>
        </w:tc>
        <w:tc>
          <w:tcPr>
            <w:tcW w:w="505" w:type="pct"/>
          </w:tcPr>
          <w:p w14:paraId="333E191B" w14:textId="5EAC8E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Skyworks Solutions Inc.</w:t>
            </w:r>
          </w:p>
        </w:tc>
        <w:tc>
          <w:tcPr>
            <w:tcW w:w="442" w:type="pct"/>
          </w:tcPr>
          <w:p w14:paraId="7055DDDF" w14:textId="1CD52F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92DB5A4" w14:textId="399C69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2298</w:t>
            </w:r>
          </w:p>
        </w:tc>
        <w:tc>
          <w:tcPr>
            <w:tcW w:w="227" w:type="pct"/>
          </w:tcPr>
          <w:p w14:paraId="599E115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00C42B9" w14:textId="409465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11688050" w14:textId="17F91D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10F2D04" w14:textId="4AF52D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6E3ED5E1" w14:textId="3ACD26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3EE5CD7" w14:textId="77777777" w:rsidTr="00D85DB0">
        <w:tc>
          <w:tcPr>
            <w:tcW w:w="439" w:type="pct"/>
          </w:tcPr>
          <w:p w14:paraId="6BB20CD1" w14:textId="0A6C58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R4-2408476</w:t>
            </w:r>
          </w:p>
        </w:tc>
        <w:tc>
          <w:tcPr>
            <w:tcW w:w="1041" w:type="pct"/>
          </w:tcPr>
          <w:p w14:paraId="28A29075" w14:textId="7990FE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 F CR to TS 38.101-1 Rel-17 REFSENS Corrections</w:t>
            </w:r>
          </w:p>
        </w:tc>
        <w:tc>
          <w:tcPr>
            <w:tcW w:w="505" w:type="pct"/>
          </w:tcPr>
          <w:p w14:paraId="7F8CACF2" w14:textId="4A931C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Skyworks Solutions Inc.</w:t>
            </w:r>
          </w:p>
        </w:tc>
        <w:tc>
          <w:tcPr>
            <w:tcW w:w="442" w:type="pct"/>
          </w:tcPr>
          <w:p w14:paraId="52D3B4F4" w14:textId="08B2BC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ED1C3FE" w14:textId="4BF369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2299</w:t>
            </w:r>
          </w:p>
        </w:tc>
        <w:tc>
          <w:tcPr>
            <w:tcW w:w="227" w:type="pct"/>
          </w:tcPr>
          <w:p w14:paraId="7058A87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44391C2" w14:textId="541E88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F3B7FB0" w14:textId="326878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89E7654" w14:textId="6CD6A3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622E43DD" w14:textId="015B65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7424E337" w14:textId="77777777" w:rsidTr="00D85DB0">
        <w:tc>
          <w:tcPr>
            <w:tcW w:w="439" w:type="pct"/>
          </w:tcPr>
          <w:p w14:paraId="7AB59260" w14:textId="462DB8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R4-2408478</w:t>
            </w:r>
          </w:p>
        </w:tc>
        <w:tc>
          <w:tcPr>
            <w:tcW w:w="1041" w:type="pct"/>
          </w:tcPr>
          <w:p w14:paraId="22BD5853" w14:textId="62FF98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 A CR to TS 38.101-1 Rel-18 REFSENS Corrections</w:t>
            </w:r>
          </w:p>
        </w:tc>
        <w:tc>
          <w:tcPr>
            <w:tcW w:w="505" w:type="pct"/>
          </w:tcPr>
          <w:p w14:paraId="54F22DE9" w14:textId="028FED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Skyworks Solutions Inc.</w:t>
            </w:r>
          </w:p>
        </w:tc>
        <w:tc>
          <w:tcPr>
            <w:tcW w:w="442" w:type="pct"/>
          </w:tcPr>
          <w:p w14:paraId="69D8219A" w14:textId="668E6F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38E089C" w14:textId="01591A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2300</w:t>
            </w:r>
          </w:p>
        </w:tc>
        <w:tc>
          <w:tcPr>
            <w:tcW w:w="227" w:type="pct"/>
          </w:tcPr>
          <w:p w14:paraId="1AECFF3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107EA2D" w14:textId="524898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7AF8A39" w14:textId="4601AB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456B0A8" w14:textId="491258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2CC3F1ED" w14:textId="5FCFEE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F2FA6AA" w14:textId="77777777" w:rsidTr="00D85DB0">
        <w:tc>
          <w:tcPr>
            <w:tcW w:w="439" w:type="pct"/>
          </w:tcPr>
          <w:p w14:paraId="7745E9AB" w14:textId="4219AA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R4-2408479</w:t>
            </w:r>
          </w:p>
        </w:tc>
        <w:tc>
          <w:tcPr>
            <w:tcW w:w="1041" w:type="pct"/>
          </w:tcPr>
          <w:p w14:paraId="502246E5" w14:textId="6DAC6C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 Rel-18 PC2 FDD intra-band CA REFSENS</w:t>
            </w:r>
          </w:p>
        </w:tc>
        <w:tc>
          <w:tcPr>
            <w:tcW w:w="505" w:type="pct"/>
          </w:tcPr>
          <w:p w14:paraId="4E06B01C" w14:textId="0ADE32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Skyworks Solutions Inc., T-Mobile USA, Murata Manufacturing Corp., Qualcomm Inc.</w:t>
            </w:r>
          </w:p>
        </w:tc>
        <w:tc>
          <w:tcPr>
            <w:tcW w:w="442" w:type="pct"/>
          </w:tcPr>
          <w:p w14:paraId="719EF1BE" w14:textId="0934E3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9AD027A" w14:textId="4D0BF1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2301</w:t>
            </w:r>
          </w:p>
        </w:tc>
        <w:tc>
          <w:tcPr>
            <w:tcW w:w="227" w:type="pct"/>
          </w:tcPr>
          <w:p w14:paraId="7D44F74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9CF73D3" w14:textId="5E2A2C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69B4A6F" w14:textId="12FA02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E834391" w14:textId="1C4332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NR_CA_R18_Intra-Core, HPUE_NR_FR1_FDD_R18-Core</w:t>
            </w:r>
          </w:p>
        </w:tc>
        <w:tc>
          <w:tcPr>
            <w:tcW w:w="512" w:type="pct"/>
          </w:tcPr>
          <w:p w14:paraId="5CC3D0D7" w14:textId="58EBAC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101FD5A" w14:textId="77777777" w:rsidTr="00D85DB0">
        <w:tc>
          <w:tcPr>
            <w:tcW w:w="439" w:type="pct"/>
          </w:tcPr>
          <w:p w14:paraId="2D6C6C87" w14:textId="246161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R4-2408504</w:t>
            </w:r>
          </w:p>
        </w:tc>
        <w:tc>
          <w:tcPr>
            <w:tcW w:w="1041" w:type="pct"/>
          </w:tcPr>
          <w:p w14:paraId="338C3A8E" w14:textId="46EE01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Introduce asymmetric UL DL channel BW combinations for n28</w:t>
            </w:r>
          </w:p>
        </w:tc>
        <w:tc>
          <w:tcPr>
            <w:tcW w:w="505" w:type="pct"/>
          </w:tcPr>
          <w:p w14:paraId="25AF2650" w14:textId="33BB32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Rakuten Mobile Inc</w:t>
            </w:r>
          </w:p>
        </w:tc>
        <w:tc>
          <w:tcPr>
            <w:tcW w:w="442" w:type="pct"/>
          </w:tcPr>
          <w:p w14:paraId="4B5DA4E7" w14:textId="2F905D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28C0397" w14:textId="5068EC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2302</w:t>
            </w:r>
          </w:p>
        </w:tc>
        <w:tc>
          <w:tcPr>
            <w:tcW w:w="227" w:type="pct"/>
          </w:tcPr>
          <w:p w14:paraId="3072913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63AEC1D" w14:textId="645190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D80E04B" w14:textId="2814D3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42942DD" w14:textId="41F1AF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</w:t>
            </w:r>
          </w:p>
        </w:tc>
        <w:tc>
          <w:tcPr>
            <w:tcW w:w="512" w:type="pct"/>
          </w:tcPr>
          <w:p w14:paraId="5DF6D2CD" w14:textId="6FE9A5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2041505" w14:textId="77777777" w:rsidTr="00D85DB0">
        <w:tc>
          <w:tcPr>
            <w:tcW w:w="439" w:type="pct"/>
          </w:tcPr>
          <w:p w14:paraId="478A3930" w14:textId="21A748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R4-2410601</w:t>
            </w:r>
          </w:p>
        </w:tc>
        <w:tc>
          <w:tcPr>
            <w:tcW w:w="1041" w:type="pct"/>
          </w:tcPr>
          <w:p w14:paraId="1CC0C84C" w14:textId="298D39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Introduce asymmetric UL DL channel BW combinations for n28</w:t>
            </w:r>
          </w:p>
        </w:tc>
        <w:tc>
          <w:tcPr>
            <w:tcW w:w="505" w:type="pct"/>
          </w:tcPr>
          <w:p w14:paraId="2AD0C7A1" w14:textId="29D9CA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Rakuten Mobile Inc</w:t>
            </w:r>
          </w:p>
        </w:tc>
        <w:tc>
          <w:tcPr>
            <w:tcW w:w="442" w:type="pct"/>
          </w:tcPr>
          <w:p w14:paraId="268731EC" w14:textId="23440F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B92FAAF" w14:textId="051A37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2302</w:t>
            </w:r>
          </w:p>
        </w:tc>
        <w:tc>
          <w:tcPr>
            <w:tcW w:w="227" w:type="pct"/>
          </w:tcPr>
          <w:p w14:paraId="40A7DE25" w14:textId="59C50AE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30211BA" w14:textId="773F21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16ECFB6" w14:textId="4BFB85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3232302" w14:textId="0B3774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</w:t>
            </w:r>
          </w:p>
        </w:tc>
        <w:tc>
          <w:tcPr>
            <w:tcW w:w="512" w:type="pct"/>
          </w:tcPr>
          <w:p w14:paraId="4602BC71" w14:textId="6974DC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D7C753B" w14:textId="77777777" w:rsidTr="00D85DB0">
        <w:tc>
          <w:tcPr>
            <w:tcW w:w="439" w:type="pct"/>
          </w:tcPr>
          <w:p w14:paraId="7A7B17B9" w14:textId="3AAA26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R4-2408505</w:t>
            </w:r>
          </w:p>
        </w:tc>
        <w:tc>
          <w:tcPr>
            <w:tcW w:w="1041" w:type="pct"/>
          </w:tcPr>
          <w:p w14:paraId="5F49FB75" w14:textId="2C9FAC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DraftCR to 38.101-1 on Aerial Specific Pmax Values</w:t>
            </w:r>
          </w:p>
        </w:tc>
        <w:tc>
          <w:tcPr>
            <w:tcW w:w="505" w:type="pct"/>
          </w:tcPr>
          <w:p w14:paraId="34409D08" w14:textId="04B86A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2DD51A78" w14:textId="31DCF7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36529E9" w14:textId="0520CC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2303</w:t>
            </w:r>
          </w:p>
        </w:tc>
        <w:tc>
          <w:tcPr>
            <w:tcW w:w="227" w:type="pct"/>
          </w:tcPr>
          <w:p w14:paraId="3B05B1F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4889D1A" w14:textId="564DEB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7FFE8E0" w14:textId="0641F9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F95D1EF" w14:textId="2C0B8D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NR_UAV</w:t>
            </w:r>
          </w:p>
        </w:tc>
        <w:tc>
          <w:tcPr>
            <w:tcW w:w="512" w:type="pct"/>
          </w:tcPr>
          <w:p w14:paraId="11A3A1A2" w14:textId="52501B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7DBF371" w14:textId="77777777" w:rsidTr="00D85DB0">
        <w:tc>
          <w:tcPr>
            <w:tcW w:w="439" w:type="pct"/>
          </w:tcPr>
          <w:p w14:paraId="0F8D3C5C" w14:textId="0C16FE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R4-2409669</w:t>
            </w:r>
          </w:p>
        </w:tc>
        <w:tc>
          <w:tcPr>
            <w:tcW w:w="1041" w:type="pct"/>
          </w:tcPr>
          <w:p w14:paraId="38515CD4" w14:textId="693A0C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38.101-1 on Aerial Specific Pmax Values</w:t>
            </w:r>
          </w:p>
        </w:tc>
        <w:tc>
          <w:tcPr>
            <w:tcW w:w="505" w:type="pct"/>
          </w:tcPr>
          <w:p w14:paraId="24630ED4" w14:textId="73110B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73C9E61" w14:textId="6FFF3C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B94AE07" w14:textId="2DCD33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2303</w:t>
            </w:r>
          </w:p>
        </w:tc>
        <w:tc>
          <w:tcPr>
            <w:tcW w:w="227" w:type="pct"/>
          </w:tcPr>
          <w:p w14:paraId="51E524A0" w14:textId="3445847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EBADF0C" w14:textId="69F892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20BAFCB" w14:textId="000C3E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563CFD1" w14:textId="70C7C9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NR_UAV</w:t>
            </w:r>
          </w:p>
        </w:tc>
        <w:tc>
          <w:tcPr>
            <w:tcW w:w="512" w:type="pct"/>
          </w:tcPr>
          <w:p w14:paraId="7128734B" w14:textId="3B7B31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EA6CC59" w14:textId="77777777" w:rsidTr="00D85DB0">
        <w:tc>
          <w:tcPr>
            <w:tcW w:w="439" w:type="pct"/>
          </w:tcPr>
          <w:p w14:paraId="7DD8469C" w14:textId="7FFA36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R4-2410711</w:t>
            </w:r>
          </w:p>
        </w:tc>
        <w:tc>
          <w:tcPr>
            <w:tcW w:w="1041" w:type="pct"/>
          </w:tcPr>
          <w:p w14:paraId="6D19CA14" w14:textId="3D0D2A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38.101-1 on Aerial Specific Pmax Values</w:t>
            </w:r>
          </w:p>
        </w:tc>
        <w:tc>
          <w:tcPr>
            <w:tcW w:w="505" w:type="pct"/>
          </w:tcPr>
          <w:p w14:paraId="116A4167" w14:textId="3D33B7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45BC1B1" w14:textId="04029D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F2282C3" w14:textId="736CBC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2303</w:t>
            </w:r>
          </w:p>
        </w:tc>
        <w:tc>
          <w:tcPr>
            <w:tcW w:w="227" w:type="pct"/>
          </w:tcPr>
          <w:p w14:paraId="29FF360D" w14:textId="2D7A251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3EC967F1" w14:textId="41EDBA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FA54C83" w14:textId="5823FC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3750DC4" w14:textId="77ACC6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NR_UAV</w:t>
            </w:r>
          </w:p>
        </w:tc>
        <w:tc>
          <w:tcPr>
            <w:tcW w:w="512" w:type="pct"/>
          </w:tcPr>
          <w:p w14:paraId="0C9DD952" w14:textId="3A4CF7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4CDC859" w14:textId="77777777" w:rsidTr="00D85DB0">
        <w:tc>
          <w:tcPr>
            <w:tcW w:w="439" w:type="pct"/>
          </w:tcPr>
          <w:p w14:paraId="4C3A36FE" w14:textId="358BA9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R4-2408618</w:t>
            </w:r>
          </w:p>
        </w:tc>
        <w:tc>
          <w:tcPr>
            <w:tcW w:w="1041" w:type="pct"/>
          </w:tcPr>
          <w:p w14:paraId="705C91DA" w14:textId="49E3B2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38.101-1: adding missing 8Rx requirements</w:t>
            </w:r>
          </w:p>
        </w:tc>
        <w:tc>
          <w:tcPr>
            <w:tcW w:w="505" w:type="pct"/>
          </w:tcPr>
          <w:p w14:paraId="2A544165" w14:textId="3F5200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D5D9A6D" w14:textId="47DA15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AFA4688" w14:textId="14692A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2304</w:t>
            </w:r>
          </w:p>
        </w:tc>
        <w:tc>
          <w:tcPr>
            <w:tcW w:w="227" w:type="pct"/>
          </w:tcPr>
          <w:p w14:paraId="3E70777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BA4FD6D" w14:textId="219F44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39B4AF1" w14:textId="761383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796BB44" w14:textId="65AA49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NR_ENDC_RF_FR1_enh2-Core</w:t>
            </w:r>
          </w:p>
        </w:tc>
        <w:tc>
          <w:tcPr>
            <w:tcW w:w="512" w:type="pct"/>
          </w:tcPr>
          <w:p w14:paraId="6C9B16FD" w14:textId="50CB1F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94B6191" w14:textId="77777777" w:rsidTr="00D85DB0">
        <w:tc>
          <w:tcPr>
            <w:tcW w:w="439" w:type="pct"/>
          </w:tcPr>
          <w:p w14:paraId="0835404D" w14:textId="7BEAC0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R4-2408627</w:t>
            </w:r>
          </w:p>
        </w:tc>
        <w:tc>
          <w:tcPr>
            <w:tcW w:w="1041" w:type="pct"/>
          </w:tcPr>
          <w:p w14:paraId="7DF0823E" w14:textId="77DC84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NS_17 correction on Band n28 3 MHz operation in Japan</w:t>
            </w:r>
          </w:p>
        </w:tc>
        <w:tc>
          <w:tcPr>
            <w:tcW w:w="505" w:type="pct"/>
          </w:tcPr>
          <w:p w14:paraId="0EC16E2D" w14:textId="61D3F4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Skyworks Solutions Inc., Rakuten Mobile, Inc</w:t>
            </w:r>
          </w:p>
        </w:tc>
        <w:tc>
          <w:tcPr>
            <w:tcW w:w="442" w:type="pct"/>
          </w:tcPr>
          <w:p w14:paraId="2DAC6C52" w14:textId="1B64F4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AC45390" w14:textId="0AFC6A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2305</w:t>
            </w:r>
          </w:p>
        </w:tc>
        <w:tc>
          <w:tcPr>
            <w:tcW w:w="227" w:type="pct"/>
          </w:tcPr>
          <w:p w14:paraId="68C6A9F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873E6E4" w14:textId="10A136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16D711A" w14:textId="13C482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E98B5BB" w14:textId="74BD2A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</w:t>
            </w:r>
          </w:p>
        </w:tc>
        <w:tc>
          <w:tcPr>
            <w:tcW w:w="512" w:type="pct"/>
          </w:tcPr>
          <w:p w14:paraId="2380A51F" w14:textId="180B90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9CA83B9" w14:textId="77777777" w:rsidTr="00D85DB0">
        <w:tc>
          <w:tcPr>
            <w:tcW w:w="439" w:type="pct"/>
          </w:tcPr>
          <w:p w14:paraId="18E71C3A" w14:textId="292C21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R4-2408674</w:t>
            </w:r>
          </w:p>
        </w:tc>
        <w:tc>
          <w:tcPr>
            <w:tcW w:w="1041" w:type="pct"/>
          </w:tcPr>
          <w:p w14:paraId="75329C28" w14:textId="1D1C8E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(NR_FR1_lessthan_5MHz_BW-Core) CR on 38.101-1 v17.13 clarifications on reporting asymmetric channel bandwidth combination set</w:t>
            </w:r>
          </w:p>
        </w:tc>
        <w:tc>
          <w:tcPr>
            <w:tcW w:w="505" w:type="pct"/>
          </w:tcPr>
          <w:p w14:paraId="319DA87D" w14:textId="6B8556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HiSilicon, Rakuten</w:t>
            </w:r>
          </w:p>
        </w:tc>
        <w:tc>
          <w:tcPr>
            <w:tcW w:w="442" w:type="pct"/>
          </w:tcPr>
          <w:p w14:paraId="085583ED" w14:textId="754947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3B2DDA2" w14:textId="1751C3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2306</w:t>
            </w:r>
          </w:p>
        </w:tc>
        <w:tc>
          <w:tcPr>
            <w:tcW w:w="227" w:type="pct"/>
          </w:tcPr>
          <w:p w14:paraId="0FED751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3B16951" w14:textId="36C015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822153A" w14:textId="01FC5C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E9532E0" w14:textId="496F6D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3CCDAF4A" w14:textId="52D6A5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162EEF1A" w14:textId="77777777" w:rsidTr="00D85DB0">
        <w:tc>
          <w:tcPr>
            <w:tcW w:w="439" w:type="pct"/>
          </w:tcPr>
          <w:p w14:paraId="2A61A1A2" w14:textId="219764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R4-2408676</w:t>
            </w:r>
          </w:p>
        </w:tc>
        <w:tc>
          <w:tcPr>
            <w:tcW w:w="1041" w:type="pct"/>
          </w:tcPr>
          <w:p w14:paraId="7E8280FD" w14:textId="4802FA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38.101-1 v18.5 clarifications on reporting asymmetric channel bandwidth combination set</w:t>
            </w:r>
          </w:p>
        </w:tc>
        <w:tc>
          <w:tcPr>
            <w:tcW w:w="505" w:type="pct"/>
          </w:tcPr>
          <w:p w14:paraId="6F9B7280" w14:textId="355839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HiSilicon, Rakuten</w:t>
            </w:r>
          </w:p>
        </w:tc>
        <w:tc>
          <w:tcPr>
            <w:tcW w:w="442" w:type="pct"/>
          </w:tcPr>
          <w:p w14:paraId="39849DCC" w14:textId="14A4F3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FA67A58" w14:textId="172F72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2307</w:t>
            </w:r>
          </w:p>
        </w:tc>
        <w:tc>
          <w:tcPr>
            <w:tcW w:w="227" w:type="pct"/>
          </w:tcPr>
          <w:p w14:paraId="20B056A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7F88ECC" w14:textId="12415A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58AEAF3" w14:textId="703503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D6420A7" w14:textId="3CD8B0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45457F3C" w14:textId="5FE77D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3818C938" w14:textId="77777777" w:rsidTr="00D85DB0">
        <w:tc>
          <w:tcPr>
            <w:tcW w:w="439" w:type="pct"/>
          </w:tcPr>
          <w:p w14:paraId="547E9D8B" w14:textId="29EC3D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R4-2408705</w:t>
            </w:r>
          </w:p>
        </w:tc>
        <w:tc>
          <w:tcPr>
            <w:tcW w:w="1041" w:type="pct"/>
          </w:tcPr>
          <w:p w14:paraId="186EB697" w14:textId="66F43E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n100-n101 Car radio receiver requirements</w:t>
            </w:r>
          </w:p>
        </w:tc>
        <w:tc>
          <w:tcPr>
            <w:tcW w:w="505" w:type="pct"/>
          </w:tcPr>
          <w:p w14:paraId="6A5F7134" w14:textId="42FEE8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6A86DA7D" w14:textId="482B33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278DE40" w14:textId="3C5BC3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2308</w:t>
            </w:r>
          </w:p>
        </w:tc>
        <w:tc>
          <w:tcPr>
            <w:tcW w:w="227" w:type="pct"/>
          </w:tcPr>
          <w:p w14:paraId="01F32C3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8F43A8E" w14:textId="2769C3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C774E19" w14:textId="1F6ABB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7FC173C" w14:textId="5CA727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LTE_NR_HPUE_FWVM_R18-Core</w:t>
            </w:r>
          </w:p>
        </w:tc>
        <w:tc>
          <w:tcPr>
            <w:tcW w:w="512" w:type="pct"/>
          </w:tcPr>
          <w:p w14:paraId="6D141FE7" w14:textId="139FDD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4F0850D" w14:textId="77777777" w:rsidTr="00D85DB0">
        <w:tc>
          <w:tcPr>
            <w:tcW w:w="439" w:type="pct"/>
          </w:tcPr>
          <w:p w14:paraId="49D700DD" w14:textId="4A2D38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R4-2410724</w:t>
            </w:r>
          </w:p>
        </w:tc>
        <w:tc>
          <w:tcPr>
            <w:tcW w:w="1041" w:type="pct"/>
          </w:tcPr>
          <w:p w14:paraId="5848F833" w14:textId="43D900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n100-n101 Car radio receiver requirements</w:t>
            </w:r>
          </w:p>
        </w:tc>
        <w:tc>
          <w:tcPr>
            <w:tcW w:w="505" w:type="pct"/>
          </w:tcPr>
          <w:p w14:paraId="0266952C" w14:textId="76FF07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347567E4" w14:textId="30D5E1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71F646F" w14:textId="1847DF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2308</w:t>
            </w:r>
          </w:p>
        </w:tc>
        <w:tc>
          <w:tcPr>
            <w:tcW w:w="227" w:type="pct"/>
          </w:tcPr>
          <w:p w14:paraId="2A5CAF32" w14:textId="185B5B1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0B9E5D5" w14:textId="03C14F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6B2FFF6" w14:textId="2A0FED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C124335" w14:textId="4005BB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LTE_NR_HPUE_FWVM_R18-Core</w:t>
            </w:r>
          </w:p>
        </w:tc>
        <w:tc>
          <w:tcPr>
            <w:tcW w:w="512" w:type="pct"/>
          </w:tcPr>
          <w:p w14:paraId="33A8FCA1" w14:textId="37065E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B4A918A" w14:textId="77777777" w:rsidTr="00D85DB0">
        <w:tc>
          <w:tcPr>
            <w:tcW w:w="439" w:type="pct"/>
          </w:tcPr>
          <w:p w14:paraId="79AF05FF" w14:textId="66BE17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R4-2408713</w:t>
            </w:r>
          </w:p>
        </w:tc>
        <w:tc>
          <w:tcPr>
            <w:tcW w:w="1041" w:type="pct"/>
          </w:tcPr>
          <w:p w14:paraId="4A86048B" w14:textId="258DD9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High-power UE operation for fixed-wireless/vehicle-mounted use cases in LTE bands and NR bands</w:t>
            </w:r>
          </w:p>
        </w:tc>
        <w:tc>
          <w:tcPr>
            <w:tcW w:w="505" w:type="pct"/>
          </w:tcPr>
          <w:p w14:paraId="12691A8C" w14:textId="4DDCC2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52C1C5D" w14:textId="29296B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848FBC4" w14:textId="351FBF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2309</w:t>
            </w:r>
          </w:p>
        </w:tc>
        <w:tc>
          <w:tcPr>
            <w:tcW w:w="227" w:type="pct"/>
          </w:tcPr>
          <w:p w14:paraId="52EF823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9627288" w14:textId="1E0219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0D0B85A" w14:textId="519F87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23D3295" w14:textId="701432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LTE_NR_HPUE_FWVM_R18-Core</w:t>
            </w:r>
          </w:p>
        </w:tc>
        <w:tc>
          <w:tcPr>
            <w:tcW w:w="512" w:type="pct"/>
          </w:tcPr>
          <w:p w14:paraId="40CA4875" w14:textId="51DCCF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B317C19" w14:textId="77777777" w:rsidTr="00D85DB0">
        <w:tc>
          <w:tcPr>
            <w:tcW w:w="439" w:type="pct"/>
          </w:tcPr>
          <w:p w14:paraId="6F274C9C" w14:textId="6472BB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R4-2408729</w:t>
            </w:r>
          </w:p>
        </w:tc>
        <w:tc>
          <w:tcPr>
            <w:tcW w:w="1041" w:type="pct"/>
          </w:tcPr>
          <w:p w14:paraId="51B2F827" w14:textId="20893C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38.101-1 Correction of cell issues</w:t>
            </w:r>
          </w:p>
        </w:tc>
        <w:tc>
          <w:tcPr>
            <w:tcW w:w="505" w:type="pct"/>
          </w:tcPr>
          <w:p w14:paraId="59E6D731" w14:textId="4BF1B3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7DA69A4" w14:textId="127554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1136F33" w14:textId="3A3C13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2310</w:t>
            </w:r>
          </w:p>
        </w:tc>
        <w:tc>
          <w:tcPr>
            <w:tcW w:w="227" w:type="pct"/>
          </w:tcPr>
          <w:p w14:paraId="419DE15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0DA1946" w14:textId="2DB5C7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A087064" w14:textId="31A9D7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0CC7DA1" w14:textId="5BB501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NR_CA_R18_Intra, NR_CADC_R18_2BDL_xBUL, NR_CADC_R18_3BDL_xBUL, NR_CADC_R18_yBDL_xBUL</w:t>
            </w:r>
          </w:p>
        </w:tc>
        <w:tc>
          <w:tcPr>
            <w:tcW w:w="512" w:type="pct"/>
          </w:tcPr>
          <w:p w14:paraId="5FFC4009" w14:textId="49F75C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EC00CEF" w14:textId="77777777" w:rsidTr="00D85DB0">
        <w:tc>
          <w:tcPr>
            <w:tcW w:w="439" w:type="pct"/>
          </w:tcPr>
          <w:p w14:paraId="17E97392" w14:textId="78BCDC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R4-2408765</w:t>
            </w:r>
          </w:p>
        </w:tc>
        <w:tc>
          <w:tcPr>
            <w:tcW w:w="1041" w:type="pct"/>
          </w:tcPr>
          <w:p w14:paraId="72036AB9" w14:textId="007461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3Tx NR inter-band basket WI 38.101-1</w:t>
            </w:r>
          </w:p>
        </w:tc>
        <w:tc>
          <w:tcPr>
            <w:tcW w:w="505" w:type="pct"/>
          </w:tcPr>
          <w:p w14:paraId="08222E60" w14:textId="0BCBE5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2259D365" w14:textId="28298B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B0F9E35" w14:textId="5CE702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2311</w:t>
            </w:r>
          </w:p>
        </w:tc>
        <w:tc>
          <w:tcPr>
            <w:tcW w:w="227" w:type="pct"/>
          </w:tcPr>
          <w:p w14:paraId="5135534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5C7FC7F" w14:textId="2551F1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42E4EBB" w14:textId="53B80E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F8F376B" w14:textId="570BDB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R18_3Tx_NR_CA_ENDC-Core</w:t>
            </w:r>
          </w:p>
        </w:tc>
        <w:tc>
          <w:tcPr>
            <w:tcW w:w="512" w:type="pct"/>
          </w:tcPr>
          <w:p w14:paraId="144DFBC2" w14:textId="7CE816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CDA802E" w14:textId="77777777" w:rsidTr="00D85DB0">
        <w:tc>
          <w:tcPr>
            <w:tcW w:w="439" w:type="pct"/>
          </w:tcPr>
          <w:p w14:paraId="21AD78F8" w14:textId="457445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R4-2408783</w:t>
            </w:r>
          </w:p>
        </w:tc>
        <w:tc>
          <w:tcPr>
            <w:tcW w:w="1041" w:type="pct"/>
          </w:tcPr>
          <w:p w14:paraId="17067CFD" w14:textId="188A8D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(NR_RF_FR1_enh-Core) CR for TS 38.101-1: Add ACLR requirement for PC2 intra-band non-contiguous UL CA</w:t>
            </w:r>
          </w:p>
        </w:tc>
        <w:tc>
          <w:tcPr>
            <w:tcW w:w="505" w:type="pct"/>
          </w:tcPr>
          <w:p w14:paraId="6EF5C6E8" w14:textId="1668BF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65DC99AE" w14:textId="4B76DD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B009B86" w14:textId="2A2F4B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2312</w:t>
            </w:r>
          </w:p>
        </w:tc>
        <w:tc>
          <w:tcPr>
            <w:tcW w:w="227" w:type="pct"/>
          </w:tcPr>
          <w:p w14:paraId="415B526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775E4E7" w14:textId="738026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0DB72CC" w14:textId="164E01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DCFBFC4" w14:textId="499A96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NR_RF_FR1_enh-Core</w:t>
            </w:r>
          </w:p>
        </w:tc>
        <w:tc>
          <w:tcPr>
            <w:tcW w:w="512" w:type="pct"/>
          </w:tcPr>
          <w:p w14:paraId="55FCC33B" w14:textId="4A842B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D5CBE03" w14:textId="77777777" w:rsidTr="00D85DB0">
        <w:tc>
          <w:tcPr>
            <w:tcW w:w="439" w:type="pct"/>
          </w:tcPr>
          <w:p w14:paraId="6B427E6C" w14:textId="49F251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R4-2410594</w:t>
            </w:r>
          </w:p>
        </w:tc>
        <w:tc>
          <w:tcPr>
            <w:tcW w:w="1041" w:type="pct"/>
          </w:tcPr>
          <w:p w14:paraId="70F8D391" w14:textId="703088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(NR_RF_FR1_enh-Core) CR for TS 38.101-1: Add ACLR requirement for PC2 intra-band non-contiguous UL CA</w:t>
            </w:r>
          </w:p>
        </w:tc>
        <w:tc>
          <w:tcPr>
            <w:tcW w:w="505" w:type="pct"/>
          </w:tcPr>
          <w:p w14:paraId="14D955E4" w14:textId="10EFED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0C0DB2D" w14:textId="5F7F26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1A534E6" w14:textId="2BFB80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2312</w:t>
            </w:r>
          </w:p>
        </w:tc>
        <w:tc>
          <w:tcPr>
            <w:tcW w:w="227" w:type="pct"/>
          </w:tcPr>
          <w:p w14:paraId="29EB3698" w14:textId="6A7338EA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F9A334B" w14:textId="615B4E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9AEA86E" w14:textId="06EF1B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C8031D1" w14:textId="1E05D6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NR_RF_FR1_enh-Core</w:t>
            </w:r>
          </w:p>
        </w:tc>
        <w:tc>
          <w:tcPr>
            <w:tcW w:w="512" w:type="pct"/>
          </w:tcPr>
          <w:p w14:paraId="3D03FF0F" w14:textId="610882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29D5E8C" w14:textId="77777777" w:rsidTr="00D85DB0">
        <w:tc>
          <w:tcPr>
            <w:tcW w:w="439" w:type="pct"/>
          </w:tcPr>
          <w:p w14:paraId="7CEAACB8" w14:textId="7A40F1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R4-2408784</w:t>
            </w:r>
          </w:p>
        </w:tc>
        <w:tc>
          <w:tcPr>
            <w:tcW w:w="1041" w:type="pct"/>
          </w:tcPr>
          <w:p w14:paraId="51F0FF29" w14:textId="288E25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(NR_RF_FR1_enh-Core) CR for TS 38.101-1: Add ACLR requirement for PC2 intra-band non-contiguous UL CA</w:t>
            </w:r>
          </w:p>
        </w:tc>
        <w:tc>
          <w:tcPr>
            <w:tcW w:w="505" w:type="pct"/>
          </w:tcPr>
          <w:p w14:paraId="2579AC86" w14:textId="704E25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</w:t>
            </w:r>
          </w:p>
        </w:tc>
        <w:tc>
          <w:tcPr>
            <w:tcW w:w="442" w:type="pct"/>
          </w:tcPr>
          <w:p w14:paraId="47DC6858" w14:textId="00F931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D9BE5BC" w14:textId="72E2FB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2313</w:t>
            </w:r>
          </w:p>
        </w:tc>
        <w:tc>
          <w:tcPr>
            <w:tcW w:w="227" w:type="pct"/>
          </w:tcPr>
          <w:p w14:paraId="10C9617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8AD2252" w14:textId="08D93C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50A6294" w14:textId="110104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A74A9D9" w14:textId="6F18E2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NR_RF_FR1_enh-Core</w:t>
            </w:r>
          </w:p>
        </w:tc>
        <w:tc>
          <w:tcPr>
            <w:tcW w:w="512" w:type="pct"/>
          </w:tcPr>
          <w:p w14:paraId="28A4BAC2" w14:textId="28A5E3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ED150DE" w14:textId="77777777" w:rsidTr="00D85DB0">
        <w:tc>
          <w:tcPr>
            <w:tcW w:w="439" w:type="pct"/>
          </w:tcPr>
          <w:p w14:paraId="7FC1465F" w14:textId="7F1828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R4-2408785</w:t>
            </w:r>
          </w:p>
        </w:tc>
        <w:tc>
          <w:tcPr>
            <w:tcW w:w="1041" w:type="pct"/>
          </w:tcPr>
          <w:p w14:paraId="34B59E21" w14:textId="5CD64D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(NR_RF_FR1_enh-Core) CR for TS 38.101-1: Corrections on intra-band UL contiguous CA with UL MIMO for PC3</w:t>
            </w:r>
          </w:p>
        </w:tc>
        <w:tc>
          <w:tcPr>
            <w:tcW w:w="505" w:type="pct"/>
          </w:tcPr>
          <w:p w14:paraId="368015F4" w14:textId="24653E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6AD713CB" w14:textId="5B2B7B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81F5100" w14:textId="2E3014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2314</w:t>
            </w:r>
          </w:p>
        </w:tc>
        <w:tc>
          <w:tcPr>
            <w:tcW w:w="227" w:type="pct"/>
          </w:tcPr>
          <w:p w14:paraId="4473496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5D33362" w14:textId="057C82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266F6F7" w14:textId="14ABC4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31D3CB2" w14:textId="1CAB0C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NR_RF_FR1_enh-Core</w:t>
            </w:r>
          </w:p>
        </w:tc>
        <w:tc>
          <w:tcPr>
            <w:tcW w:w="512" w:type="pct"/>
          </w:tcPr>
          <w:p w14:paraId="33AE3FC6" w14:textId="691029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54324C6" w14:textId="77777777" w:rsidTr="00D85DB0">
        <w:tc>
          <w:tcPr>
            <w:tcW w:w="439" w:type="pct"/>
          </w:tcPr>
          <w:p w14:paraId="68815437" w14:textId="7BE668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R4-2410595</w:t>
            </w:r>
          </w:p>
        </w:tc>
        <w:tc>
          <w:tcPr>
            <w:tcW w:w="1041" w:type="pct"/>
          </w:tcPr>
          <w:p w14:paraId="4488AFC0" w14:textId="513421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(NR_RF_FR1_enh-Core) CR for TS 38.101-1: Corrections on intra-band UL contiguous CA with UL MIMO for PC3</w:t>
            </w:r>
          </w:p>
        </w:tc>
        <w:tc>
          <w:tcPr>
            <w:tcW w:w="505" w:type="pct"/>
          </w:tcPr>
          <w:p w14:paraId="4ACB368F" w14:textId="58087C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0F8F5AC" w14:textId="588E4D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9F5ACA4" w14:textId="664EBF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2314</w:t>
            </w:r>
          </w:p>
        </w:tc>
        <w:tc>
          <w:tcPr>
            <w:tcW w:w="227" w:type="pct"/>
          </w:tcPr>
          <w:p w14:paraId="00ECCB73" w14:textId="7620059D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745B347" w14:textId="45844D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7FB5C9F" w14:textId="7F9C00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11D1D16" w14:textId="1ECD2D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NR_RF_FR1_enh-Core</w:t>
            </w:r>
          </w:p>
        </w:tc>
        <w:tc>
          <w:tcPr>
            <w:tcW w:w="512" w:type="pct"/>
          </w:tcPr>
          <w:p w14:paraId="44F1A491" w14:textId="4052E9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5E6CBCC" w14:textId="77777777" w:rsidTr="00D85DB0">
        <w:tc>
          <w:tcPr>
            <w:tcW w:w="439" w:type="pct"/>
          </w:tcPr>
          <w:p w14:paraId="0FC55F38" w14:textId="022503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R4-2408786</w:t>
            </w:r>
          </w:p>
        </w:tc>
        <w:tc>
          <w:tcPr>
            <w:tcW w:w="1041" w:type="pct"/>
          </w:tcPr>
          <w:p w14:paraId="21E2A04B" w14:textId="60FCE2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(NR_RF_FR1_enh-Core) CR for TS 38.101-1: Corrections on intra-band UL contiguous CA with UL MIMO for PC3</w:t>
            </w:r>
          </w:p>
        </w:tc>
        <w:tc>
          <w:tcPr>
            <w:tcW w:w="505" w:type="pct"/>
          </w:tcPr>
          <w:p w14:paraId="0E2C1286" w14:textId="6084DC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4BCF57C6" w14:textId="640C46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C673080" w14:textId="45E992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2315</w:t>
            </w:r>
          </w:p>
        </w:tc>
        <w:tc>
          <w:tcPr>
            <w:tcW w:w="227" w:type="pct"/>
          </w:tcPr>
          <w:p w14:paraId="4DBC9C1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7BC9596" w14:textId="2C99E6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8C39207" w14:textId="273BC6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1C5FE06" w14:textId="3B3BA2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NR_RF_FR1_enh-Core</w:t>
            </w:r>
          </w:p>
        </w:tc>
        <w:tc>
          <w:tcPr>
            <w:tcW w:w="512" w:type="pct"/>
          </w:tcPr>
          <w:p w14:paraId="23AED9D0" w14:textId="79CE30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E8CC78B" w14:textId="77777777" w:rsidTr="00D85DB0">
        <w:tc>
          <w:tcPr>
            <w:tcW w:w="439" w:type="pct"/>
          </w:tcPr>
          <w:p w14:paraId="65259D3D" w14:textId="39CFF8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R4-2408789</w:t>
            </w:r>
          </w:p>
        </w:tc>
        <w:tc>
          <w:tcPr>
            <w:tcW w:w="1041" w:type="pct"/>
          </w:tcPr>
          <w:p w14:paraId="6F0E214C" w14:textId="7A862A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(NR_FDD_ULn28_DLn75_n76) CR for TS 38.101-1: Correct channel bandwidths and SCS supported by band n109</w:t>
            </w:r>
          </w:p>
        </w:tc>
        <w:tc>
          <w:tcPr>
            <w:tcW w:w="505" w:type="pct"/>
          </w:tcPr>
          <w:p w14:paraId="0C204F48" w14:textId="082A80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4E8E3B92" w14:textId="6187C8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19035A4" w14:textId="312C9C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2316</w:t>
            </w:r>
          </w:p>
        </w:tc>
        <w:tc>
          <w:tcPr>
            <w:tcW w:w="227" w:type="pct"/>
          </w:tcPr>
          <w:p w14:paraId="5466BA1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3FE7C5F" w14:textId="178944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4F604D4" w14:textId="080C90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D241B51" w14:textId="65149B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NR_FDD_ULn28_DLn75_n76</w:t>
            </w:r>
          </w:p>
        </w:tc>
        <w:tc>
          <w:tcPr>
            <w:tcW w:w="512" w:type="pct"/>
          </w:tcPr>
          <w:p w14:paraId="6D38FE9D" w14:textId="629C38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48B9FAA2" w14:textId="77777777" w:rsidTr="00D85DB0">
        <w:tc>
          <w:tcPr>
            <w:tcW w:w="439" w:type="pct"/>
          </w:tcPr>
          <w:p w14:paraId="2B72C89E" w14:textId="21D0E6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R4-2408792</w:t>
            </w:r>
          </w:p>
        </w:tc>
        <w:tc>
          <w:tcPr>
            <w:tcW w:w="1041" w:type="pct"/>
          </w:tcPr>
          <w:p w14:paraId="6D8716CF" w14:textId="663516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38.101-1: Define the reserved GSCN / ARFCN-ValueNR and NR operating band</w:t>
            </w:r>
          </w:p>
        </w:tc>
        <w:tc>
          <w:tcPr>
            <w:tcW w:w="505" w:type="pct"/>
          </w:tcPr>
          <w:p w14:paraId="7282F2FD" w14:textId="1DA96C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4B0D46A" w14:textId="07A5C1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ED1ADC4" w14:textId="7CEABB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2317</w:t>
            </w:r>
          </w:p>
        </w:tc>
        <w:tc>
          <w:tcPr>
            <w:tcW w:w="227" w:type="pct"/>
          </w:tcPr>
          <w:p w14:paraId="3D04081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EB6B2DE" w14:textId="543753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1F8D30E" w14:textId="6990F3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1C582D8" w14:textId="78CBFB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71399299" w14:textId="446BE9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50F3A7F" w14:textId="77777777" w:rsidTr="00D85DB0">
        <w:tc>
          <w:tcPr>
            <w:tcW w:w="439" w:type="pct"/>
          </w:tcPr>
          <w:p w14:paraId="3EA1A04F" w14:textId="5443E5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R4-2410599</w:t>
            </w:r>
          </w:p>
        </w:tc>
        <w:tc>
          <w:tcPr>
            <w:tcW w:w="1041" w:type="pct"/>
          </w:tcPr>
          <w:p w14:paraId="598FBE41" w14:textId="4BBA69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38.101-1: Define the reserved GSCN / ARFCN-ValueNR and NR operating band</w:t>
            </w:r>
          </w:p>
        </w:tc>
        <w:tc>
          <w:tcPr>
            <w:tcW w:w="505" w:type="pct"/>
          </w:tcPr>
          <w:p w14:paraId="7A82AF5B" w14:textId="495EC7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Sanechips, Nokia, Qualcomm, Huawei, HiSilicon</w:t>
            </w:r>
          </w:p>
        </w:tc>
        <w:tc>
          <w:tcPr>
            <w:tcW w:w="442" w:type="pct"/>
          </w:tcPr>
          <w:p w14:paraId="028E3DE8" w14:textId="542447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5E9ACE6" w14:textId="0ED180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2317</w:t>
            </w:r>
          </w:p>
        </w:tc>
        <w:tc>
          <w:tcPr>
            <w:tcW w:w="227" w:type="pct"/>
          </w:tcPr>
          <w:p w14:paraId="109AAF34" w14:textId="1644ABFA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940187D" w14:textId="63865D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AF82889" w14:textId="34AD98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D37E14B" w14:textId="02B268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53CAC5B3" w14:textId="1166BF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A565688" w14:textId="77777777" w:rsidTr="00D85DB0">
        <w:tc>
          <w:tcPr>
            <w:tcW w:w="439" w:type="pct"/>
          </w:tcPr>
          <w:p w14:paraId="06864AE1" w14:textId="5D429B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R4-2408800</w:t>
            </w:r>
          </w:p>
        </w:tc>
        <w:tc>
          <w:tcPr>
            <w:tcW w:w="1041" w:type="pct"/>
          </w:tcPr>
          <w:p w14:paraId="68F34F29" w14:textId="5F5C7C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[NR_RF_FR1-Core] CR to TS 38.101-1: Almost contiguous RB allocations</w:t>
            </w:r>
          </w:p>
        </w:tc>
        <w:tc>
          <w:tcPr>
            <w:tcW w:w="505" w:type="pct"/>
          </w:tcPr>
          <w:p w14:paraId="5930D0C9" w14:textId="7A1367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Inc.</w:t>
            </w:r>
          </w:p>
        </w:tc>
        <w:tc>
          <w:tcPr>
            <w:tcW w:w="442" w:type="pct"/>
          </w:tcPr>
          <w:p w14:paraId="40C69765" w14:textId="558658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DAAD882" w14:textId="1E10F2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2318</w:t>
            </w:r>
          </w:p>
        </w:tc>
        <w:tc>
          <w:tcPr>
            <w:tcW w:w="227" w:type="pct"/>
          </w:tcPr>
          <w:p w14:paraId="3E40AC6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2228F3C" w14:textId="0B2668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12DDC3E5" w14:textId="5B8503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0B0EC86" w14:textId="18DA59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NR_RF_FR1-Core</w:t>
            </w:r>
          </w:p>
        </w:tc>
        <w:tc>
          <w:tcPr>
            <w:tcW w:w="512" w:type="pct"/>
          </w:tcPr>
          <w:p w14:paraId="7E6EC3B1" w14:textId="0BAA9C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94C2914" w14:textId="77777777" w:rsidTr="00D85DB0">
        <w:tc>
          <w:tcPr>
            <w:tcW w:w="439" w:type="pct"/>
          </w:tcPr>
          <w:p w14:paraId="009D8301" w14:textId="49D0AA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R4-2408801</w:t>
            </w:r>
          </w:p>
        </w:tc>
        <w:tc>
          <w:tcPr>
            <w:tcW w:w="1041" w:type="pct"/>
          </w:tcPr>
          <w:p w14:paraId="35B76CF2" w14:textId="653A04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[NR_RF_FR1-Core] CR to TS 38.101-1: Almost contiguous RB allocations</w:t>
            </w:r>
          </w:p>
        </w:tc>
        <w:tc>
          <w:tcPr>
            <w:tcW w:w="505" w:type="pct"/>
          </w:tcPr>
          <w:p w14:paraId="58DB4081" w14:textId="7DCEDB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Inc.</w:t>
            </w:r>
          </w:p>
        </w:tc>
        <w:tc>
          <w:tcPr>
            <w:tcW w:w="442" w:type="pct"/>
          </w:tcPr>
          <w:p w14:paraId="6E4669D4" w14:textId="03B6D6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E56E979" w14:textId="184501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2319</w:t>
            </w:r>
          </w:p>
        </w:tc>
        <w:tc>
          <w:tcPr>
            <w:tcW w:w="227" w:type="pct"/>
          </w:tcPr>
          <w:p w14:paraId="0747796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C0887CE" w14:textId="2A4EDF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E4ED68E" w14:textId="2EF261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189F4EE" w14:textId="238D2E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NR_RF_FR1-Core</w:t>
            </w:r>
          </w:p>
        </w:tc>
        <w:tc>
          <w:tcPr>
            <w:tcW w:w="512" w:type="pct"/>
          </w:tcPr>
          <w:p w14:paraId="64862527" w14:textId="7A364F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601C020" w14:textId="77777777" w:rsidTr="00D85DB0">
        <w:tc>
          <w:tcPr>
            <w:tcW w:w="439" w:type="pct"/>
          </w:tcPr>
          <w:p w14:paraId="34CE98A1" w14:textId="7C344C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R4-2408804</w:t>
            </w:r>
          </w:p>
        </w:tc>
        <w:tc>
          <w:tcPr>
            <w:tcW w:w="1041" w:type="pct"/>
          </w:tcPr>
          <w:p w14:paraId="74C235A9" w14:textId="7D7962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Addition of PC2 for n28 and n83</w:t>
            </w:r>
          </w:p>
        </w:tc>
        <w:tc>
          <w:tcPr>
            <w:tcW w:w="505" w:type="pct"/>
          </w:tcPr>
          <w:p w14:paraId="59917C6E" w14:textId="34B8D0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Inc., Samsung, KDDI Corporation, Rakuten Mobile</w:t>
            </w:r>
          </w:p>
        </w:tc>
        <w:tc>
          <w:tcPr>
            <w:tcW w:w="442" w:type="pct"/>
          </w:tcPr>
          <w:p w14:paraId="3D5F7D13" w14:textId="31159C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34E1813" w14:textId="252435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2320</w:t>
            </w:r>
          </w:p>
        </w:tc>
        <w:tc>
          <w:tcPr>
            <w:tcW w:w="227" w:type="pct"/>
          </w:tcPr>
          <w:p w14:paraId="35FE400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5EB5668" w14:textId="79368B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05EDC60" w14:textId="3CA055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2392DCF" w14:textId="6E0D71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HPUE_NR_FR1_FDD_R18-Core</w:t>
            </w:r>
          </w:p>
        </w:tc>
        <w:tc>
          <w:tcPr>
            <w:tcW w:w="512" w:type="pct"/>
          </w:tcPr>
          <w:p w14:paraId="569F3D5B" w14:textId="14CB77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636F7882" w14:textId="77777777" w:rsidTr="00D85DB0">
        <w:tc>
          <w:tcPr>
            <w:tcW w:w="439" w:type="pct"/>
          </w:tcPr>
          <w:p w14:paraId="04F506EF" w14:textId="466F02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R4-2408805</w:t>
            </w:r>
          </w:p>
        </w:tc>
        <w:tc>
          <w:tcPr>
            <w:tcW w:w="1041" w:type="pct"/>
          </w:tcPr>
          <w:p w14:paraId="47179EF8" w14:textId="2BC271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Addition of PC2 for n7</w:t>
            </w:r>
          </w:p>
        </w:tc>
        <w:tc>
          <w:tcPr>
            <w:tcW w:w="505" w:type="pct"/>
          </w:tcPr>
          <w:p w14:paraId="703A6702" w14:textId="5D91F2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Inc.</w:t>
            </w:r>
          </w:p>
        </w:tc>
        <w:tc>
          <w:tcPr>
            <w:tcW w:w="442" w:type="pct"/>
          </w:tcPr>
          <w:p w14:paraId="0B8EAC8B" w14:textId="431E0F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B7E0ADD" w14:textId="733723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2321</w:t>
            </w:r>
          </w:p>
        </w:tc>
        <w:tc>
          <w:tcPr>
            <w:tcW w:w="227" w:type="pct"/>
          </w:tcPr>
          <w:p w14:paraId="2D73AD3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9C98E78" w14:textId="2558EB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46B69DC" w14:textId="5F5E6B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7C8F5B6" w14:textId="44479B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HPUE_NR_FR1_FDD_R18-Core</w:t>
            </w:r>
          </w:p>
        </w:tc>
        <w:tc>
          <w:tcPr>
            <w:tcW w:w="512" w:type="pct"/>
          </w:tcPr>
          <w:p w14:paraId="33872A53" w14:textId="0A293D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C14C20A" w14:textId="77777777" w:rsidTr="00D85DB0">
        <w:tc>
          <w:tcPr>
            <w:tcW w:w="439" w:type="pct"/>
          </w:tcPr>
          <w:p w14:paraId="79463F38" w14:textId="0364D7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R4-2410559</w:t>
            </w:r>
          </w:p>
        </w:tc>
        <w:tc>
          <w:tcPr>
            <w:tcW w:w="1041" w:type="pct"/>
          </w:tcPr>
          <w:p w14:paraId="16F452F0" w14:textId="4EBE12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Addition of PC2 for n7</w:t>
            </w:r>
          </w:p>
        </w:tc>
        <w:tc>
          <w:tcPr>
            <w:tcW w:w="505" w:type="pct"/>
          </w:tcPr>
          <w:p w14:paraId="361E83F3" w14:textId="6CE6BD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Inc.</w:t>
            </w:r>
          </w:p>
        </w:tc>
        <w:tc>
          <w:tcPr>
            <w:tcW w:w="442" w:type="pct"/>
          </w:tcPr>
          <w:p w14:paraId="4BB8D50C" w14:textId="6AF9B1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CD20A0D" w14:textId="080D1D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2321</w:t>
            </w:r>
          </w:p>
        </w:tc>
        <w:tc>
          <w:tcPr>
            <w:tcW w:w="227" w:type="pct"/>
          </w:tcPr>
          <w:p w14:paraId="70D83C48" w14:textId="7A36467B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28D92C3" w14:textId="0F3AE8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C441F5F" w14:textId="61EACE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C748C3A" w14:textId="080AC7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HPUE_NR_FR1_FDD_R18-Core</w:t>
            </w:r>
          </w:p>
        </w:tc>
        <w:tc>
          <w:tcPr>
            <w:tcW w:w="512" w:type="pct"/>
          </w:tcPr>
          <w:p w14:paraId="7E346BB4" w14:textId="208E06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4B86FC3" w14:textId="77777777" w:rsidTr="00D85DB0">
        <w:tc>
          <w:tcPr>
            <w:tcW w:w="439" w:type="pct"/>
          </w:tcPr>
          <w:p w14:paraId="5FA9CBDE" w14:textId="72A458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R4-2408807</w:t>
            </w:r>
          </w:p>
        </w:tc>
        <w:tc>
          <w:tcPr>
            <w:tcW w:w="1041" w:type="pct"/>
          </w:tcPr>
          <w:p w14:paraId="0FFEF8C4" w14:textId="25DDEC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[NR_PC2_CA_R17_2BDL_2BUL-Core] draft CR to TS 38.101-1: power class corrections</w:t>
            </w:r>
          </w:p>
        </w:tc>
        <w:tc>
          <w:tcPr>
            <w:tcW w:w="505" w:type="pct"/>
          </w:tcPr>
          <w:p w14:paraId="439A2702" w14:textId="4DD637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Inc.</w:t>
            </w:r>
          </w:p>
        </w:tc>
        <w:tc>
          <w:tcPr>
            <w:tcW w:w="442" w:type="pct"/>
          </w:tcPr>
          <w:p w14:paraId="0BD74D39" w14:textId="2E2D63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DBA40D9" w14:textId="1E5E94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2322</w:t>
            </w:r>
          </w:p>
        </w:tc>
        <w:tc>
          <w:tcPr>
            <w:tcW w:w="227" w:type="pct"/>
          </w:tcPr>
          <w:p w14:paraId="4D56A71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053EFAD" w14:textId="2D6359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F1E71AC" w14:textId="5776BA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DFBCBAB" w14:textId="00E6FA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NR_PC2_CA_R17_2BDL_2BUL-Core</w:t>
            </w:r>
          </w:p>
        </w:tc>
        <w:tc>
          <w:tcPr>
            <w:tcW w:w="512" w:type="pct"/>
          </w:tcPr>
          <w:p w14:paraId="4FC14672" w14:textId="381FBE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7248425B" w14:textId="77777777" w:rsidTr="00D85DB0">
        <w:tc>
          <w:tcPr>
            <w:tcW w:w="439" w:type="pct"/>
          </w:tcPr>
          <w:p w14:paraId="198A55DE" w14:textId="5926A4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R4-2408808</w:t>
            </w:r>
          </w:p>
        </w:tc>
        <w:tc>
          <w:tcPr>
            <w:tcW w:w="1041" w:type="pct"/>
          </w:tcPr>
          <w:p w14:paraId="6B0CDB85" w14:textId="3A8B58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[NR_PC2_CA_R17_2BDL_2BUL-Core] draft CR to TS 38.101-1: power class corrections</w:t>
            </w:r>
          </w:p>
        </w:tc>
        <w:tc>
          <w:tcPr>
            <w:tcW w:w="505" w:type="pct"/>
          </w:tcPr>
          <w:p w14:paraId="674E6E28" w14:textId="0EC1BA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Inc.</w:t>
            </w:r>
          </w:p>
        </w:tc>
        <w:tc>
          <w:tcPr>
            <w:tcW w:w="442" w:type="pct"/>
          </w:tcPr>
          <w:p w14:paraId="46E4E3A6" w14:textId="391964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5FE3F74" w14:textId="1E2118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2323</w:t>
            </w:r>
          </w:p>
        </w:tc>
        <w:tc>
          <w:tcPr>
            <w:tcW w:w="227" w:type="pct"/>
          </w:tcPr>
          <w:p w14:paraId="15D5316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ED5750B" w14:textId="76B5BA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DF7F00D" w14:textId="34AF26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BC10062" w14:textId="3E570D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NR_PC2_CA_R17_2BDL_2BUL-Core</w:t>
            </w:r>
          </w:p>
        </w:tc>
        <w:tc>
          <w:tcPr>
            <w:tcW w:w="512" w:type="pct"/>
          </w:tcPr>
          <w:p w14:paraId="76388B63" w14:textId="2CAE64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F4532DB" w14:textId="77777777" w:rsidTr="00D85DB0">
        <w:tc>
          <w:tcPr>
            <w:tcW w:w="439" w:type="pct"/>
          </w:tcPr>
          <w:p w14:paraId="215C05AA" w14:textId="7CBCD4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R4-2408810</w:t>
            </w:r>
          </w:p>
        </w:tc>
        <w:tc>
          <w:tcPr>
            <w:tcW w:w="1041" w:type="pct"/>
          </w:tcPr>
          <w:p w14:paraId="6251FE02" w14:textId="73285D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Reserved band number and ARFCN</w:t>
            </w:r>
          </w:p>
        </w:tc>
        <w:tc>
          <w:tcPr>
            <w:tcW w:w="505" w:type="pct"/>
          </w:tcPr>
          <w:p w14:paraId="7E8A75DA" w14:textId="6E9E33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Inc.</w:t>
            </w:r>
          </w:p>
        </w:tc>
        <w:tc>
          <w:tcPr>
            <w:tcW w:w="442" w:type="pct"/>
          </w:tcPr>
          <w:p w14:paraId="20D83850" w14:textId="463143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1F52251" w14:textId="6AF73C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2324</w:t>
            </w:r>
          </w:p>
        </w:tc>
        <w:tc>
          <w:tcPr>
            <w:tcW w:w="227" w:type="pct"/>
          </w:tcPr>
          <w:p w14:paraId="54323B5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1A6D9E" w14:textId="29D01A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EEBFC0C" w14:textId="2FA10E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E31344C" w14:textId="50B631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60B01C94" w14:textId="788840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270A2FF1" w14:textId="77777777" w:rsidTr="00D85DB0">
        <w:tc>
          <w:tcPr>
            <w:tcW w:w="439" w:type="pct"/>
          </w:tcPr>
          <w:p w14:paraId="239B7EE1" w14:textId="4CDE07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R4-2408828</w:t>
            </w:r>
          </w:p>
        </w:tc>
        <w:tc>
          <w:tcPr>
            <w:tcW w:w="1041" w:type="pct"/>
          </w:tcPr>
          <w:p w14:paraId="1F5F3304" w14:textId="7CD434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TS38.101-1 for Sidelink enhancement  cover RAN4#110bis</w:t>
            </w:r>
          </w:p>
        </w:tc>
        <w:tc>
          <w:tcPr>
            <w:tcW w:w="505" w:type="pct"/>
          </w:tcPr>
          <w:p w14:paraId="2234D98D" w14:textId="73FED1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608AB96F" w14:textId="11B9A7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4F8AE8A" w14:textId="1A6BEE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2325</w:t>
            </w:r>
          </w:p>
        </w:tc>
        <w:tc>
          <w:tcPr>
            <w:tcW w:w="227" w:type="pct"/>
          </w:tcPr>
          <w:p w14:paraId="134CCE7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4992EAE" w14:textId="39A05E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3A08A54" w14:textId="586580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0E76613" w14:textId="48F560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NR_SL_enh2-Core</w:t>
            </w:r>
          </w:p>
        </w:tc>
        <w:tc>
          <w:tcPr>
            <w:tcW w:w="512" w:type="pct"/>
          </w:tcPr>
          <w:p w14:paraId="0843AB2A" w14:textId="0874AB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75B1677" w14:textId="77777777" w:rsidTr="00D85DB0">
        <w:tc>
          <w:tcPr>
            <w:tcW w:w="439" w:type="pct"/>
          </w:tcPr>
          <w:p w14:paraId="5833AF5E" w14:textId="5C79B5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R4-2410603</w:t>
            </w:r>
          </w:p>
        </w:tc>
        <w:tc>
          <w:tcPr>
            <w:tcW w:w="1041" w:type="pct"/>
          </w:tcPr>
          <w:p w14:paraId="51DB9186" w14:textId="44390E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TS38.101-1 for Sidelink enhancement  cover RAN4#110bis</w:t>
            </w:r>
          </w:p>
        </w:tc>
        <w:tc>
          <w:tcPr>
            <w:tcW w:w="505" w:type="pct"/>
          </w:tcPr>
          <w:p w14:paraId="6F6A9C7D" w14:textId="5BECE1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68026D4E" w14:textId="299564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02839F4" w14:textId="632CC0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2325</w:t>
            </w:r>
          </w:p>
        </w:tc>
        <w:tc>
          <w:tcPr>
            <w:tcW w:w="227" w:type="pct"/>
          </w:tcPr>
          <w:p w14:paraId="62441FB4" w14:textId="46E0320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A8122F7" w14:textId="21EB20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727511E" w14:textId="544EEF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A5FE19D" w14:textId="733821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NR_SL_enh2-Core</w:t>
            </w:r>
          </w:p>
        </w:tc>
        <w:tc>
          <w:tcPr>
            <w:tcW w:w="512" w:type="pct"/>
          </w:tcPr>
          <w:p w14:paraId="0B5F054D" w14:textId="4B7194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287015B9" w14:textId="77777777" w:rsidTr="00D85DB0">
        <w:tc>
          <w:tcPr>
            <w:tcW w:w="439" w:type="pct"/>
          </w:tcPr>
          <w:p w14:paraId="33E05497" w14:textId="6EFE24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R4-2408836</w:t>
            </w:r>
          </w:p>
        </w:tc>
        <w:tc>
          <w:tcPr>
            <w:tcW w:w="1041" w:type="pct"/>
          </w:tcPr>
          <w:p w14:paraId="401A0464" w14:textId="26C3F4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TS38.101-1 for Sidelink enhancement  cover RAN4#110bis</w:t>
            </w:r>
          </w:p>
        </w:tc>
        <w:tc>
          <w:tcPr>
            <w:tcW w:w="505" w:type="pct"/>
          </w:tcPr>
          <w:p w14:paraId="41273A82" w14:textId="467BE1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18FC6053" w14:textId="198BB1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508147D" w14:textId="1F278D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2326</w:t>
            </w:r>
          </w:p>
        </w:tc>
        <w:tc>
          <w:tcPr>
            <w:tcW w:w="227" w:type="pct"/>
          </w:tcPr>
          <w:p w14:paraId="4206CC1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9CF54B0" w14:textId="4B5EA8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1F0935E" w14:textId="096950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552562A" w14:textId="2846FE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NR_SL_enh2-Core</w:t>
            </w:r>
          </w:p>
        </w:tc>
        <w:tc>
          <w:tcPr>
            <w:tcW w:w="512" w:type="pct"/>
          </w:tcPr>
          <w:p w14:paraId="02C05B02" w14:textId="46AC3D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85C457F" w14:textId="77777777" w:rsidTr="00D85DB0">
        <w:tc>
          <w:tcPr>
            <w:tcW w:w="439" w:type="pct"/>
          </w:tcPr>
          <w:p w14:paraId="6EB3D6FF" w14:textId="46E2E8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R4-2408845</w:t>
            </w:r>
          </w:p>
        </w:tc>
        <w:tc>
          <w:tcPr>
            <w:tcW w:w="1041" w:type="pct"/>
          </w:tcPr>
          <w:p w14:paraId="044BD842" w14:textId="09F524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Adding missing MSD for CA_n2A-n66A and for CA_n25A-n66A PC3</w:t>
            </w:r>
          </w:p>
        </w:tc>
        <w:tc>
          <w:tcPr>
            <w:tcW w:w="505" w:type="pct"/>
          </w:tcPr>
          <w:p w14:paraId="6CB40F26" w14:textId="1C98BE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France, Skyworks Inc.</w:t>
            </w:r>
          </w:p>
        </w:tc>
        <w:tc>
          <w:tcPr>
            <w:tcW w:w="442" w:type="pct"/>
          </w:tcPr>
          <w:p w14:paraId="52B62754" w14:textId="2ADC7D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10FAB8A" w14:textId="67C6F5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2327</w:t>
            </w:r>
          </w:p>
        </w:tc>
        <w:tc>
          <w:tcPr>
            <w:tcW w:w="227" w:type="pct"/>
          </w:tcPr>
          <w:p w14:paraId="4134A7C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C160EB5" w14:textId="56B31E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153F082E" w14:textId="30B28C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E2978B2" w14:textId="4CC7A9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NR_CADC_R16_2BDL_xBUL-Core</w:t>
            </w:r>
          </w:p>
        </w:tc>
        <w:tc>
          <w:tcPr>
            <w:tcW w:w="512" w:type="pct"/>
          </w:tcPr>
          <w:p w14:paraId="0808100C" w14:textId="22CE26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25E0FC5" w14:textId="77777777" w:rsidTr="00D85DB0">
        <w:tc>
          <w:tcPr>
            <w:tcW w:w="439" w:type="pct"/>
          </w:tcPr>
          <w:p w14:paraId="5902DE00" w14:textId="1D8FE4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R4-2408846</w:t>
            </w:r>
          </w:p>
        </w:tc>
        <w:tc>
          <w:tcPr>
            <w:tcW w:w="1041" w:type="pct"/>
          </w:tcPr>
          <w:p w14:paraId="5E0B951E" w14:textId="345091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Adding missing MSD for CA_n2A-n66A and for CA_n25A-n66A PC3</w:t>
            </w:r>
          </w:p>
        </w:tc>
        <w:tc>
          <w:tcPr>
            <w:tcW w:w="505" w:type="pct"/>
          </w:tcPr>
          <w:p w14:paraId="7D64880C" w14:textId="11E8FD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France, Skyworks Inc.</w:t>
            </w:r>
          </w:p>
        </w:tc>
        <w:tc>
          <w:tcPr>
            <w:tcW w:w="442" w:type="pct"/>
          </w:tcPr>
          <w:p w14:paraId="14C420A2" w14:textId="3249B3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324AC76" w14:textId="5083E1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2328</w:t>
            </w:r>
          </w:p>
        </w:tc>
        <w:tc>
          <w:tcPr>
            <w:tcW w:w="227" w:type="pct"/>
          </w:tcPr>
          <w:p w14:paraId="70F8FAE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ABDD65F" w14:textId="6E67C7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FD5B062" w14:textId="1E5B7D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3DC9072" w14:textId="36EECD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NR_CADC_R17_2BDL_xBUL-Core</w:t>
            </w:r>
          </w:p>
        </w:tc>
        <w:tc>
          <w:tcPr>
            <w:tcW w:w="512" w:type="pct"/>
          </w:tcPr>
          <w:p w14:paraId="7F9E2E2A" w14:textId="0241E2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2448A8E" w14:textId="77777777" w:rsidTr="00D85DB0">
        <w:tc>
          <w:tcPr>
            <w:tcW w:w="439" w:type="pct"/>
          </w:tcPr>
          <w:p w14:paraId="2F786FD1" w14:textId="4A846F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R4-2408850</w:t>
            </w:r>
          </w:p>
        </w:tc>
        <w:tc>
          <w:tcPr>
            <w:tcW w:w="1041" w:type="pct"/>
          </w:tcPr>
          <w:p w14:paraId="3A667699" w14:textId="55B892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clarification on overlapping DL/SUL bands</w:t>
            </w:r>
          </w:p>
        </w:tc>
        <w:tc>
          <w:tcPr>
            <w:tcW w:w="505" w:type="pct"/>
          </w:tcPr>
          <w:p w14:paraId="07E0A4FA" w14:textId="24C998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France</w:t>
            </w:r>
          </w:p>
        </w:tc>
        <w:tc>
          <w:tcPr>
            <w:tcW w:w="442" w:type="pct"/>
          </w:tcPr>
          <w:p w14:paraId="5025B2AE" w14:textId="64DB3C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144AF53" w14:textId="499FBA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2329</w:t>
            </w:r>
          </w:p>
        </w:tc>
        <w:tc>
          <w:tcPr>
            <w:tcW w:w="227" w:type="pct"/>
          </w:tcPr>
          <w:p w14:paraId="5306F57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D04C3A8" w14:textId="0FB05C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AD2D88D" w14:textId="7BE548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5CA6EDE" w14:textId="262934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NR_SUL_combos_R17-Core</w:t>
            </w:r>
          </w:p>
        </w:tc>
        <w:tc>
          <w:tcPr>
            <w:tcW w:w="512" w:type="pct"/>
          </w:tcPr>
          <w:p w14:paraId="120C05BB" w14:textId="15BEDA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683FA52B" w14:textId="77777777" w:rsidTr="00D85DB0">
        <w:tc>
          <w:tcPr>
            <w:tcW w:w="439" w:type="pct"/>
          </w:tcPr>
          <w:p w14:paraId="561B51BC" w14:textId="6CB050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R4-2408909</w:t>
            </w:r>
          </w:p>
        </w:tc>
        <w:tc>
          <w:tcPr>
            <w:tcW w:w="1041" w:type="pct"/>
          </w:tcPr>
          <w:p w14:paraId="711B8DA8" w14:textId="431189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(NR_CADC_R17_3BDL_2BUL) CR to 38.101-1: Adding note to CA_n7-n8-n78 for IMD4</w:t>
            </w:r>
          </w:p>
        </w:tc>
        <w:tc>
          <w:tcPr>
            <w:tcW w:w="505" w:type="pct"/>
          </w:tcPr>
          <w:p w14:paraId="4916699B" w14:textId="12DE68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BDE37A5" w14:textId="794FC0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709BB11" w14:textId="0391DD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2330</w:t>
            </w:r>
          </w:p>
        </w:tc>
        <w:tc>
          <w:tcPr>
            <w:tcW w:w="227" w:type="pct"/>
          </w:tcPr>
          <w:p w14:paraId="6B5A340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E8B8506" w14:textId="0DDF34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97B4146" w14:textId="46E870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883EB48" w14:textId="5E32EE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NR_CADC_R17_3BDL_2BUL</w:t>
            </w:r>
          </w:p>
        </w:tc>
        <w:tc>
          <w:tcPr>
            <w:tcW w:w="512" w:type="pct"/>
          </w:tcPr>
          <w:p w14:paraId="17E5DC43" w14:textId="62E8E2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07DB158" w14:textId="77777777" w:rsidTr="00D85DB0">
        <w:tc>
          <w:tcPr>
            <w:tcW w:w="439" w:type="pct"/>
          </w:tcPr>
          <w:p w14:paraId="63C5B457" w14:textId="310960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R4-2408911</w:t>
            </w:r>
          </w:p>
        </w:tc>
        <w:tc>
          <w:tcPr>
            <w:tcW w:w="1041" w:type="pct"/>
          </w:tcPr>
          <w:p w14:paraId="32A44BB7" w14:textId="4FB884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(NR_MC_enh-Core) CR for 38.101-1: Correction on time mask for Rel-18 Tx switching</w:t>
            </w:r>
          </w:p>
        </w:tc>
        <w:tc>
          <w:tcPr>
            <w:tcW w:w="505" w:type="pct"/>
          </w:tcPr>
          <w:p w14:paraId="63F98AB6" w14:textId="74CCD2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74B6325" w14:textId="70C17E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2278C63" w14:textId="4A29C8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2331</w:t>
            </w:r>
          </w:p>
        </w:tc>
        <w:tc>
          <w:tcPr>
            <w:tcW w:w="227" w:type="pct"/>
          </w:tcPr>
          <w:p w14:paraId="624174E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42D9716" w14:textId="3FFBBF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409D512" w14:textId="37DFA5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8400893" w14:textId="19DC59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NR_MC_enh-Core</w:t>
            </w:r>
          </w:p>
        </w:tc>
        <w:tc>
          <w:tcPr>
            <w:tcW w:w="512" w:type="pct"/>
          </w:tcPr>
          <w:p w14:paraId="7B95E4F6" w14:textId="356BA3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66CE41E" w14:textId="77777777" w:rsidTr="00D85DB0">
        <w:tc>
          <w:tcPr>
            <w:tcW w:w="439" w:type="pct"/>
          </w:tcPr>
          <w:p w14:paraId="73F4C0BE" w14:textId="0A782A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R4-2409183</w:t>
            </w:r>
          </w:p>
        </w:tc>
        <w:tc>
          <w:tcPr>
            <w:tcW w:w="1041" w:type="pct"/>
          </w:tcPr>
          <w:p w14:paraId="0F934119" w14:textId="3F08A3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38.101-1: Reconsideration on ?TRxSRS for ultra high band</w:t>
            </w:r>
          </w:p>
        </w:tc>
        <w:tc>
          <w:tcPr>
            <w:tcW w:w="505" w:type="pct"/>
          </w:tcPr>
          <w:p w14:paraId="1F350A2A" w14:textId="4986A1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0D3BBEF" w14:textId="4CE7FD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5DD8F05" w14:textId="7AF951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2332</w:t>
            </w:r>
          </w:p>
        </w:tc>
        <w:tc>
          <w:tcPr>
            <w:tcW w:w="227" w:type="pct"/>
          </w:tcPr>
          <w:p w14:paraId="7FC4B2C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80BF8E1" w14:textId="49BEDA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E578F34" w14:textId="39D4F2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01D91F6" w14:textId="396901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49755C90" w14:textId="0C7710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1FB0DADB" w14:textId="77777777" w:rsidTr="00D85DB0">
        <w:tc>
          <w:tcPr>
            <w:tcW w:w="439" w:type="pct"/>
          </w:tcPr>
          <w:p w14:paraId="411C857D" w14:textId="5EC8CF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R4-2409184</w:t>
            </w:r>
          </w:p>
        </w:tc>
        <w:tc>
          <w:tcPr>
            <w:tcW w:w="1041" w:type="pct"/>
          </w:tcPr>
          <w:p w14:paraId="7E39F53B" w14:textId="58DCFB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38.101-1: Reconsideration on ?TRxSRS for ultra high band</w:t>
            </w:r>
          </w:p>
        </w:tc>
        <w:tc>
          <w:tcPr>
            <w:tcW w:w="505" w:type="pct"/>
          </w:tcPr>
          <w:p w14:paraId="1081DD0F" w14:textId="30963B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10A4F68" w14:textId="0E7ADA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3952325" w14:textId="1A0DAA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2333</w:t>
            </w:r>
          </w:p>
        </w:tc>
        <w:tc>
          <w:tcPr>
            <w:tcW w:w="227" w:type="pct"/>
          </w:tcPr>
          <w:p w14:paraId="6B721E8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40A03F4" w14:textId="1954C9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F465220" w14:textId="64BA6B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7C96F17" w14:textId="5EB73A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75B79A8C" w14:textId="36507D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DF9C51C" w14:textId="77777777" w:rsidTr="00D85DB0">
        <w:tc>
          <w:tcPr>
            <w:tcW w:w="439" w:type="pct"/>
          </w:tcPr>
          <w:p w14:paraId="2B18967F" w14:textId="220BC4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R4-2409193</w:t>
            </w:r>
          </w:p>
        </w:tc>
        <w:tc>
          <w:tcPr>
            <w:tcW w:w="1041" w:type="pct"/>
          </w:tcPr>
          <w:p w14:paraId="69524E24" w14:textId="3872AA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38.101-1 Update to Simultaneous Rx/Tx Notes</w:t>
            </w:r>
          </w:p>
        </w:tc>
        <w:tc>
          <w:tcPr>
            <w:tcW w:w="505" w:type="pct"/>
          </w:tcPr>
          <w:p w14:paraId="158CAA46" w14:textId="21FB1F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06D082F" w14:textId="39FF52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1DFDB3B" w14:textId="130C51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2334</w:t>
            </w:r>
          </w:p>
        </w:tc>
        <w:tc>
          <w:tcPr>
            <w:tcW w:w="227" w:type="pct"/>
          </w:tcPr>
          <w:p w14:paraId="03EA05F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3F433B8" w14:textId="5AA0E3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A70F9E5" w14:textId="6947E4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B2F8B80" w14:textId="0607C2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LTE_NR_Simult_RxTx_R18</w:t>
            </w:r>
          </w:p>
        </w:tc>
        <w:tc>
          <w:tcPr>
            <w:tcW w:w="512" w:type="pct"/>
          </w:tcPr>
          <w:p w14:paraId="5A078803" w14:textId="72C6DD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4AD75048" w14:textId="77777777" w:rsidTr="00D85DB0">
        <w:tc>
          <w:tcPr>
            <w:tcW w:w="439" w:type="pct"/>
          </w:tcPr>
          <w:p w14:paraId="110AD9D3" w14:textId="412FBF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R4-2409310</w:t>
            </w:r>
          </w:p>
        </w:tc>
        <w:tc>
          <w:tcPr>
            <w:tcW w:w="1041" w:type="pct"/>
          </w:tcPr>
          <w:p w14:paraId="68532015" w14:textId="5FC27C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Introduction of completed SUL band combinations into TS 38.101-1</w:t>
            </w:r>
          </w:p>
        </w:tc>
        <w:tc>
          <w:tcPr>
            <w:tcW w:w="505" w:type="pct"/>
          </w:tcPr>
          <w:p w14:paraId="5802BAD1" w14:textId="43225A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BC5C10F" w14:textId="180655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C8C542F" w14:textId="460E5D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2335</w:t>
            </w:r>
          </w:p>
        </w:tc>
        <w:tc>
          <w:tcPr>
            <w:tcW w:w="227" w:type="pct"/>
          </w:tcPr>
          <w:p w14:paraId="5E86731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6FA992A" w14:textId="30258A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6D2CF9A" w14:textId="2B34E3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0731DA3" w14:textId="26F59A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NR_SUL_combos_R18-Core</w:t>
            </w:r>
          </w:p>
        </w:tc>
        <w:tc>
          <w:tcPr>
            <w:tcW w:w="512" w:type="pct"/>
          </w:tcPr>
          <w:p w14:paraId="6B44D61F" w14:textId="3745F9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55A80EF" w14:textId="77777777" w:rsidTr="00D85DB0">
        <w:tc>
          <w:tcPr>
            <w:tcW w:w="439" w:type="pct"/>
          </w:tcPr>
          <w:p w14:paraId="37575CC2" w14:textId="3C1127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R4-2409322</w:t>
            </w:r>
          </w:p>
        </w:tc>
        <w:tc>
          <w:tcPr>
            <w:tcW w:w="1041" w:type="pct"/>
          </w:tcPr>
          <w:p w14:paraId="2D8E535F" w14:textId="793152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CR for TS 38.101-1 to modify the note for ACS requirements 4dB below Pcmax</w:t>
            </w:r>
          </w:p>
        </w:tc>
        <w:tc>
          <w:tcPr>
            <w:tcW w:w="505" w:type="pct"/>
          </w:tcPr>
          <w:p w14:paraId="482135A2" w14:textId="7430D6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D1364B0" w14:textId="10A1F9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C0A8FCD" w14:textId="30E571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2336</w:t>
            </w:r>
          </w:p>
        </w:tc>
        <w:tc>
          <w:tcPr>
            <w:tcW w:w="227" w:type="pct"/>
          </w:tcPr>
          <w:p w14:paraId="2C3B797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0AFF42C" w14:textId="6D3CA7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936EDF5" w14:textId="4AFA87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B53D620" w14:textId="081C9F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6A4A743F" w14:textId="4D2FE7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6666C42" w14:textId="77777777" w:rsidTr="00D85DB0">
        <w:tc>
          <w:tcPr>
            <w:tcW w:w="439" w:type="pct"/>
          </w:tcPr>
          <w:p w14:paraId="1FF3BD5E" w14:textId="1253E0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R4-2410689</w:t>
            </w:r>
          </w:p>
        </w:tc>
        <w:tc>
          <w:tcPr>
            <w:tcW w:w="1041" w:type="pct"/>
          </w:tcPr>
          <w:p w14:paraId="64B483B5" w14:textId="36E943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CR for TS 38.101-1 to modify the note for ACS requirements 4dB below Pcmax</w:t>
            </w:r>
          </w:p>
        </w:tc>
        <w:tc>
          <w:tcPr>
            <w:tcW w:w="505" w:type="pct"/>
          </w:tcPr>
          <w:p w14:paraId="7C2D984F" w14:textId="2DD0AB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C38FB91" w14:textId="394761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117E708" w14:textId="026F0A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2336</w:t>
            </w:r>
          </w:p>
        </w:tc>
        <w:tc>
          <w:tcPr>
            <w:tcW w:w="227" w:type="pct"/>
          </w:tcPr>
          <w:p w14:paraId="7D06F365" w14:textId="78FEF28D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EB47390" w14:textId="67AC0A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BC2172E" w14:textId="4E16FF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0001E93" w14:textId="6344AC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3FA19F3B" w14:textId="5C9236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FAB06D1" w14:textId="77777777" w:rsidTr="00D85DB0">
        <w:tc>
          <w:tcPr>
            <w:tcW w:w="439" w:type="pct"/>
          </w:tcPr>
          <w:p w14:paraId="18B8FEDD" w14:textId="0F3177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R4-2410731</w:t>
            </w:r>
          </w:p>
        </w:tc>
        <w:tc>
          <w:tcPr>
            <w:tcW w:w="1041" w:type="pct"/>
          </w:tcPr>
          <w:p w14:paraId="0C1612BF" w14:textId="77CE32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CR for TS 38.101-1 to modify the note for ACS requirements 4dB below Pcmax</w:t>
            </w:r>
          </w:p>
        </w:tc>
        <w:tc>
          <w:tcPr>
            <w:tcW w:w="505" w:type="pct"/>
          </w:tcPr>
          <w:p w14:paraId="45D9CE2D" w14:textId="3C6199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FC7754E" w14:textId="075ABD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1EC0CD3" w14:textId="3F338E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2336</w:t>
            </w:r>
          </w:p>
        </w:tc>
        <w:tc>
          <w:tcPr>
            <w:tcW w:w="227" w:type="pct"/>
          </w:tcPr>
          <w:p w14:paraId="47B4CC2D" w14:textId="37EBA0B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7E09A5CC" w14:textId="6581AA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32A7FF0" w14:textId="3A7F93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07B0BB5" w14:textId="4B4613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2B7CD959" w14:textId="5A6454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D41EDEB" w14:textId="77777777" w:rsidTr="00D85DB0">
        <w:tc>
          <w:tcPr>
            <w:tcW w:w="439" w:type="pct"/>
          </w:tcPr>
          <w:p w14:paraId="2F1B9B73" w14:textId="455135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R4-2409337</w:t>
            </w:r>
          </w:p>
        </w:tc>
        <w:tc>
          <w:tcPr>
            <w:tcW w:w="1041" w:type="pct"/>
          </w:tcPr>
          <w:p w14:paraId="5127593A" w14:textId="576B18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(DC_R17_3BLTE_1BNR_4DL2UL) CR for TS 38.101-1 to add the missing UL configuration CA_3C_n78A for DC_1A-3C-28A_n78A (R17)</w:t>
            </w:r>
          </w:p>
        </w:tc>
        <w:tc>
          <w:tcPr>
            <w:tcW w:w="505" w:type="pct"/>
          </w:tcPr>
          <w:p w14:paraId="6D96E6BA" w14:textId="429E1F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11E538C" w14:textId="472C5B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37803F2" w14:textId="0BCCA3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2337</w:t>
            </w:r>
          </w:p>
        </w:tc>
        <w:tc>
          <w:tcPr>
            <w:tcW w:w="227" w:type="pct"/>
          </w:tcPr>
          <w:p w14:paraId="7E3C057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AAD363" w14:textId="44B953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77C747A" w14:textId="14C61D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C8D3B4C" w14:textId="0F7092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DC_R17_3BLTE_1BNR_4DL2UL</w:t>
            </w:r>
          </w:p>
        </w:tc>
        <w:tc>
          <w:tcPr>
            <w:tcW w:w="512" w:type="pct"/>
          </w:tcPr>
          <w:p w14:paraId="11289752" w14:textId="6CBB23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E64FD97" w14:textId="77777777" w:rsidTr="00D85DB0">
        <w:tc>
          <w:tcPr>
            <w:tcW w:w="439" w:type="pct"/>
          </w:tcPr>
          <w:p w14:paraId="60B98F5E" w14:textId="736153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R4-2409338</w:t>
            </w:r>
          </w:p>
        </w:tc>
        <w:tc>
          <w:tcPr>
            <w:tcW w:w="1041" w:type="pct"/>
          </w:tcPr>
          <w:p w14:paraId="49BDFA37" w14:textId="77CD91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(DC_R17_3BLTE_1BNR_4DL2UL) CR for TS 38.101-1 to add the missing UL configuration CA_3C_n78A for DC_1A-3C-28A_n78A (R18)</w:t>
            </w:r>
          </w:p>
        </w:tc>
        <w:tc>
          <w:tcPr>
            <w:tcW w:w="505" w:type="pct"/>
          </w:tcPr>
          <w:p w14:paraId="1834ED7E" w14:textId="244AE5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187C8A0" w14:textId="684F52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1287167" w14:textId="460D4C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2338</w:t>
            </w:r>
          </w:p>
        </w:tc>
        <w:tc>
          <w:tcPr>
            <w:tcW w:w="227" w:type="pct"/>
          </w:tcPr>
          <w:p w14:paraId="579336A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5A3EA39" w14:textId="074E8F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C5D72D6" w14:textId="6BDC42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80B4552" w14:textId="7BE4BE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DC_R17_3BLTE_1BNR_4DL2UL</w:t>
            </w:r>
          </w:p>
        </w:tc>
        <w:tc>
          <w:tcPr>
            <w:tcW w:w="512" w:type="pct"/>
          </w:tcPr>
          <w:p w14:paraId="136F42DE" w14:textId="117886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DC54BEC" w14:textId="77777777" w:rsidTr="00D85DB0">
        <w:tc>
          <w:tcPr>
            <w:tcW w:w="439" w:type="pct"/>
          </w:tcPr>
          <w:p w14:paraId="4ECCE3C6" w14:textId="14FE89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R4-2409344</w:t>
            </w:r>
          </w:p>
        </w:tc>
        <w:tc>
          <w:tcPr>
            <w:tcW w:w="1041" w:type="pct"/>
          </w:tcPr>
          <w:p w14:paraId="254B0B3C" w14:textId="03F4B6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38.101-1 new combinations Rel-18 NR Inter-band CA/DC for y bands DL with x bands UL (y=4,5,6, x=1,2)</w:t>
            </w:r>
          </w:p>
        </w:tc>
        <w:tc>
          <w:tcPr>
            <w:tcW w:w="505" w:type="pct"/>
          </w:tcPr>
          <w:p w14:paraId="4AFAC148" w14:textId="5E0067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0D5C1BF" w14:textId="50821B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3768703" w14:textId="2A7769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2339</w:t>
            </w:r>
          </w:p>
        </w:tc>
        <w:tc>
          <w:tcPr>
            <w:tcW w:w="227" w:type="pct"/>
          </w:tcPr>
          <w:p w14:paraId="25267AF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0495AAF" w14:textId="420C02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928C172" w14:textId="61DAF9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B91EC09" w14:textId="28AE04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NR_CADC_R18_yBDL_xBUL</w:t>
            </w:r>
          </w:p>
        </w:tc>
        <w:tc>
          <w:tcPr>
            <w:tcW w:w="512" w:type="pct"/>
          </w:tcPr>
          <w:p w14:paraId="4818E2E5" w14:textId="36E29F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9EAD5B3" w14:textId="77777777" w:rsidTr="00D85DB0">
        <w:tc>
          <w:tcPr>
            <w:tcW w:w="439" w:type="pct"/>
          </w:tcPr>
          <w:p w14:paraId="618339A9" w14:textId="411530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R4-2409397</w:t>
            </w:r>
          </w:p>
        </w:tc>
        <w:tc>
          <w:tcPr>
            <w:tcW w:w="1041" w:type="pct"/>
          </w:tcPr>
          <w:p w14:paraId="0247FB30" w14:textId="64E094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(NR_channel_raster_enh-Core) Enhanced Channel raster for CA</w:t>
            </w:r>
          </w:p>
        </w:tc>
        <w:tc>
          <w:tcPr>
            <w:tcW w:w="505" w:type="pct"/>
          </w:tcPr>
          <w:p w14:paraId="1E7C1E68" w14:textId="16AAD4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AA73794" w14:textId="329B37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C0BF14C" w14:textId="07A4E3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2340</w:t>
            </w:r>
          </w:p>
        </w:tc>
        <w:tc>
          <w:tcPr>
            <w:tcW w:w="227" w:type="pct"/>
          </w:tcPr>
          <w:p w14:paraId="1134C3D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04A7AD5" w14:textId="5BB4D8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45701CA" w14:textId="43D84C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8EC7602" w14:textId="5BF297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NR_channel_raster_enh-Core</w:t>
            </w:r>
          </w:p>
        </w:tc>
        <w:tc>
          <w:tcPr>
            <w:tcW w:w="512" w:type="pct"/>
          </w:tcPr>
          <w:p w14:paraId="7277D31C" w14:textId="04B2CD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15D8B053" w14:textId="77777777" w:rsidTr="00D85DB0">
        <w:tc>
          <w:tcPr>
            <w:tcW w:w="439" w:type="pct"/>
          </w:tcPr>
          <w:p w14:paraId="6FCE5A5E" w14:textId="34F116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R4-2409423</w:t>
            </w:r>
          </w:p>
        </w:tc>
        <w:tc>
          <w:tcPr>
            <w:tcW w:w="1041" w:type="pct"/>
          </w:tcPr>
          <w:p w14:paraId="5A6DC8A6" w14:textId="1FEF74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TS38.101-1 Addition of intra-band CA Combinations</w:t>
            </w:r>
          </w:p>
        </w:tc>
        <w:tc>
          <w:tcPr>
            <w:tcW w:w="505" w:type="pct"/>
          </w:tcPr>
          <w:p w14:paraId="40B775ED" w14:textId="405A4D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5933D4F8" w14:textId="635A5C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47E2010" w14:textId="1CA88E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2341</w:t>
            </w:r>
          </w:p>
        </w:tc>
        <w:tc>
          <w:tcPr>
            <w:tcW w:w="227" w:type="pct"/>
          </w:tcPr>
          <w:p w14:paraId="65A0C3D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3866B51" w14:textId="095E82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6CFFC8F" w14:textId="09CC08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418D6A2" w14:textId="736A1C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HPUE_NR_FR1_TDD_intra_CA_R18</w:t>
            </w:r>
          </w:p>
        </w:tc>
        <w:tc>
          <w:tcPr>
            <w:tcW w:w="512" w:type="pct"/>
          </w:tcPr>
          <w:p w14:paraId="27EEF924" w14:textId="48E45F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5A30DD7" w14:textId="77777777" w:rsidTr="00D85DB0">
        <w:tc>
          <w:tcPr>
            <w:tcW w:w="439" w:type="pct"/>
          </w:tcPr>
          <w:p w14:paraId="491F63DA" w14:textId="0B56EB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R4-2410535</w:t>
            </w:r>
          </w:p>
        </w:tc>
        <w:tc>
          <w:tcPr>
            <w:tcW w:w="1041" w:type="pct"/>
          </w:tcPr>
          <w:p w14:paraId="54468F37" w14:textId="20A25E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TS38.101-1 Addition of intra-band CA Combinations</w:t>
            </w:r>
          </w:p>
        </w:tc>
        <w:tc>
          <w:tcPr>
            <w:tcW w:w="505" w:type="pct"/>
          </w:tcPr>
          <w:p w14:paraId="31F1214D" w14:textId="1021E4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0A97452B" w14:textId="7F4C9F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8452CF4" w14:textId="39814F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2341</w:t>
            </w:r>
          </w:p>
        </w:tc>
        <w:tc>
          <w:tcPr>
            <w:tcW w:w="227" w:type="pct"/>
          </w:tcPr>
          <w:p w14:paraId="40DA7E88" w14:textId="30D9F9B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93504D8" w14:textId="354D83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207995A" w14:textId="79BA8A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892E518" w14:textId="046C01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HPUE_NR_FR1_TDD_intra_CA_R18</w:t>
            </w:r>
          </w:p>
        </w:tc>
        <w:tc>
          <w:tcPr>
            <w:tcW w:w="512" w:type="pct"/>
          </w:tcPr>
          <w:p w14:paraId="566B8390" w14:textId="3E8A8D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9F5AF2F" w14:textId="77777777" w:rsidTr="00D85DB0">
        <w:tc>
          <w:tcPr>
            <w:tcW w:w="439" w:type="pct"/>
          </w:tcPr>
          <w:p w14:paraId="56E49A91" w14:textId="214E69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R4-2409447</w:t>
            </w:r>
          </w:p>
        </w:tc>
        <w:tc>
          <w:tcPr>
            <w:tcW w:w="1041" w:type="pct"/>
          </w:tcPr>
          <w:p w14:paraId="1B0A973A" w14:textId="581F17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(NR_FR1_lessthan_5MHz_BW-Core) CR on 38.101-1 v18.5 introducing reserved GSCN and NR band n1024</w:t>
            </w:r>
          </w:p>
        </w:tc>
        <w:tc>
          <w:tcPr>
            <w:tcW w:w="505" w:type="pct"/>
          </w:tcPr>
          <w:p w14:paraId="00584ACA" w14:textId="3BD225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639DC22" w14:textId="07F00A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4BED967" w14:textId="1EDBF0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2342</w:t>
            </w:r>
          </w:p>
        </w:tc>
        <w:tc>
          <w:tcPr>
            <w:tcW w:w="227" w:type="pct"/>
          </w:tcPr>
          <w:p w14:paraId="28A6E62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5D79C84" w14:textId="769ECE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B9C3896" w14:textId="455B7F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333BB05" w14:textId="6231CE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429A7134" w14:textId="2BBABC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3B7AC8BD" w14:textId="77777777" w:rsidTr="00D85DB0">
        <w:tc>
          <w:tcPr>
            <w:tcW w:w="439" w:type="pct"/>
          </w:tcPr>
          <w:p w14:paraId="43428E55" w14:textId="7073DD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R4-2409469</w:t>
            </w:r>
          </w:p>
        </w:tc>
        <w:tc>
          <w:tcPr>
            <w:tcW w:w="1041" w:type="pct"/>
          </w:tcPr>
          <w:p w14:paraId="6B5B273F" w14:textId="27F3B5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(NR_CADC_R18_yBDL_xBUL)  CR for TS 38101-1 to clarify 1 UL configuration for NR CA</w:t>
            </w:r>
          </w:p>
        </w:tc>
        <w:tc>
          <w:tcPr>
            <w:tcW w:w="505" w:type="pct"/>
          </w:tcPr>
          <w:p w14:paraId="22FD89F5" w14:textId="4B840C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Hisilicon, Skyworks Solutions Inc.</w:t>
            </w:r>
          </w:p>
        </w:tc>
        <w:tc>
          <w:tcPr>
            <w:tcW w:w="442" w:type="pct"/>
          </w:tcPr>
          <w:p w14:paraId="73A24F65" w14:textId="23F019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4CCDC43" w14:textId="4D0433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2343</w:t>
            </w:r>
          </w:p>
        </w:tc>
        <w:tc>
          <w:tcPr>
            <w:tcW w:w="227" w:type="pct"/>
          </w:tcPr>
          <w:p w14:paraId="322AD8D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0CEB762" w14:textId="352F7A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55DF250" w14:textId="79885A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0259406" w14:textId="7EFF1D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NR_CADC_R18_yBDL_xBUL-Core</w:t>
            </w:r>
          </w:p>
        </w:tc>
        <w:tc>
          <w:tcPr>
            <w:tcW w:w="512" w:type="pct"/>
          </w:tcPr>
          <w:p w14:paraId="3CAC5D0E" w14:textId="1C0DBE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6850E4D" w14:textId="77777777" w:rsidTr="00D85DB0">
        <w:tc>
          <w:tcPr>
            <w:tcW w:w="439" w:type="pct"/>
          </w:tcPr>
          <w:p w14:paraId="70D8F182" w14:textId="79826E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R4-2409489</w:t>
            </w:r>
          </w:p>
        </w:tc>
        <w:tc>
          <w:tcPr>
            <w:tcW w:w="1041" w:type="pct"/>
          </w:tcPr>
          <w:p w14:paraId="4DB60D60" w14:textId="1BDBA5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reflect the completed NR inter-band CA DC combinations for 3 bands DL with up to 2 bands UL into TS 38.101-1</w:t>
            </w:r>
          </w:p>
        </w:tc>
        <w:tc>
          <w:tcPr>
            <w:tcW w:w="505" w:type="pct"/>
          </w:tcPr>
          <w:p w14:paraId="5C2BED2C" w14:textId="54691F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</w:t>
            </w:r>
          </w:p>
        </w:tc>
        <w:tc>
          <w:tcPr>
            <w:tcW w:w="442" w:type="pct"/>
          </w:tcPr>
          <w:p w14:paraId="1C368DE6" w14:textId="5FEC4E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3EE6D05" w14:textId="078581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2344</w:t>
            </w:r>
          </w:p>
        </w:tc>
        <w:tc>
          <w:tcPr>
            <w:tcW w:w="227" w:type="pct"/>
          </w:tcPr>
          <w:p w14:paraId="1CD9491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6D4A22F" w14:textId="27C2D9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65EC7D5" w14:textId="7926ED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D24F94A" w14:textId="6581F8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NR_CADC_R18_3BDL_xBUL-Core</w:t>
            </w:r>
          </w:p>
        </w:tc>
        <w:tc>
          <w:tcPr>
            <w:tcW w:w="512" w:type="pct"/>
          </w:tcPr>
          <w:p w14:paraId="3E7C6D97" w14:textId="4633E0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3A02306" w14:textId="77777777" w:rsidTr="00D85DB0">
        <w:tc>
          <w:tcPr>
            <w:tcW w:w="439" w:type="pct"/>
          </w:tcPr>
          <w:p w14:paraId="6F03CB95" w14:textId="016C4C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R4-2409492</w:t>
            </w:r>
          </w:p>
        </w:tc>
        <w:tc>
          <w:tcPr>
            <w:tcW w:w="1041" w:type="pct"/>
          </w:tcPr>
          <w:p w14:paraId="7FA6150D" w14:textId="32C995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38.101-1 on UE additional spurious emissions (R15)</w:t>
            </w:r>
          </w:p>
        </w:tc>
        <w:tc>
          <w:tcPr>
            <w:tcW w:w="505" w:type="pct"/>
          </w:tcPr>
          <w:p w14:paraId="218292BA" w14:textId="7A7666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943BEEA" w14:textId="2B45CF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6FFEC94" w14:textId="30433C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2345</w:t>
            </w:r>
          </w:p>
        </w:tc>
        <w:tc>
          <w:tcPr>
            <w:tcW w:w="227" w:type="pct"/>
          </w:tcPr>
          <w:p w14:paraId="4323ADE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AD2487C" w14:textId="1E8257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00339C49" w14:textId="0965AC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6FF4AD3" w14:textId="1C9ECE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1AE6643C" w14:textId="13621A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2587E76" w14:textId="77777777" w:rsidTr="00D85DB0">
        <w:tc>
          <w:tcPr>
            <w:tcW w:w="439" w:type="pct"/>
          </w:tcPr>
          <w:p w14:paraId="5B362722" w14:textId="47F86A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R4-2409493</w:t>
            </w:r>
          </w:p>
        </w:tc>
        <w:tc>
          <w:tcPr>
            <w:tcW w:w="1041" w:type="pct"/>
          </w:tcPr>
          <w:p w14:paraId="47882F53" w14:textId="202916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38.101-1 on UE additional spurious emissions (R16_CAT_A)</w:t>
            </w:r>
          </w:p>
        </w:tc>
        <w:tc>
          <w:tcPr>
            <w:tcW w:w="505" w:type="pct"/>
          </w:tcPr>
          <w:p w14:paraId="4E8C532D" w14:textId="635F60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85FBEE2" w14:textId="5D0F63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C2AE6A1" w14:textId="326006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2346</w:t>
            </w:r>
          </w:p>
        </w:tc>
        <w:tc>
          <w:tcPr>
            <w:tcW w:w="227" w:type="pct"/>
          </w:tcPr>
          <w:p w14:paraId="64DE722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4CDF678" w14:textId="28E2DA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2C752B31" w14:textId="21EF44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606C939" w14:textId="733338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6D62620D" w14:textId="0F0B2D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EE4ADBD" w14:textId="77777777" w:rsidTr="00D85DB0">
        <w:tc>
          <w:tcPr>
            <w:tcW w:w="439" w:type="pct"/>
          </w:tcPr>
          <w:p w14:paraId="319C113B" w14:textId="45E9E1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R4-2409494</w:t>
            </w:r>
          </w:p>
        </w:tc>
        <w:tc>
          <w:tcPr>
            <w:tcW w:w="1041" w:type="pct"/>
          </w:tcPr>
          <w:p w14:paraId="4B4DDF8C" w14:textId="3869F0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38.101-1 on UE additional spurious emissions (R17_CAT_A)</w:t>
            </w:r>
          </w:p>
        </w:tc>
        <w:tc>
          <w:tcPr>
            <w:tcW w:w="505" w:type="pct"/>
          </w:tcPr>
          <w:p w14:paraId="0585D2E8" w14:textId="532EED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9F8C7F9" w14:textId="4A5EC4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81C966A" w14:textId="309F97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2347</w:t>
            </w:r>
          </w:p>
        </w:tc>
        <w:tc>
          <w:tcPr>
            <w:tcW w:w="227" w:type="pct"/>
          </w:tcPr>
          <w:p w14:paraId="5BC33D3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C0F7516" w14:textId="7583C5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80BC99A" w14:textId="5B2C06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741CF1E" w14:textId="43032B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62B39840" w14:textId="6BA8D2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F6F65DB" w14:textId="77777777" w:rsidTr="00D85DB0">
        <w:tc>
          <w:tcPr>
            <w:tcW w:w="439" w:type="pct"/>
          </w:tcPr>
          <w:p w14:paraId="5363B44D" w14:textId="7FA361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R4-2409495</w:t>
            </w:r>
          </w:p>
        </w:tc>
        <w:tc>
          <w:tcPr>
            <w:tcW w:w="1041" w:type="pct"/>
          </w:tcPr>
          <w:p w14:paraId="3308D2C1" w14:textId="39E5BD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38.101-1 on UE additional spurious emissions (R18_CAT_A)</w:t>
            </w:r>
          </w:p>
        </w:tc>
        <w:tc>
          <w:tcPr>
            <w:tcW w:w="505" w:type="pct"/>
          </w:tcPr>
          <w:p w14:paraId="7489F55A" w14:textId="3DAA5B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6B966339" w14:textId="4B7DA7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3696058" w14:textId="2E9AAB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2348</w:t>
            </w:r>
          </w:p>
        </w:tc>
        <w:tc>
          <w:tcPr>
            <w:tcW w:w="227" w:type="pct"/>
          </w:tcPr>
          <w:p w14:paraId="7CA1D35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73522AB" w14:textId="7EBDB2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C7FDC59" w14:textId="4E8479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035478E" w14:textId="4B2384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2706EAEE" w14:textId="2C9DA6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9C1ACAB" w14:textId="77777777" w:rsidTr="00D85DB0">
        <w:tc>
          <w:tcPr>
            <w:tcW w:w="439" w:type="pct"/>
          </w:tcPr>
          <w:p w14:paraId="6B89B25B" w14:textId="5609FD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R4-2409498</w:t>
            </w:r>
          </w:p>
        </w:tc>
        <w:tc>
          <w:tcPr>
            <w:tcW w:w="1041" w:type="pct"/>
          </w:tcPr>
          <w:p w14:paraId="1C8C4D90" w14:textId="585002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CR for TS 38.101-1 on ATG UE definitions</w:t>
            </w:r>
          </w:p>
        </w:tc>
        <w:tc>
          <w:tcPr>
            <w:tcW w:w="505" w:type="pct"/>
          </w:tcPr>
          <w:p w14:paraId="4D885492" w14:textId="108F0F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022134EB" w14:textId="5B64DD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EF7C09C" w14:textId="47A10E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2349</w:t>
            </w:r>
          </w:p>
        </w:tc>
        <w:tc>
          <w:tcPr>
            <w:tcW w:w="227" w:type="pct"/>
          </w:tcPr>
          <w:p w14:paraId="11A5051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C0AA09" w14:textId="08C1B7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447BF9C" w14:textId="0AA1BC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F8EA12F" w14:textId="79D77D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5DCA6CED" w14:textId="5B02AD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7BD345A6" w14:textId="77777777" w:rsidTr="00D85DB0">
        <w:tc>
          <w:tcPr>
            <w:tcW w:w="439" w:type="pct"/>
          </w:tcPr>
          <w:p w14:paraId="4E265340" w14:textId="7323FC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R4-2409523</w:t>
            </w:r>
          </w:p>
        </w:tc>
        <w:tc>
          <w:tcPr>
            <w:tcW w:w="1041" w:type="pct"/>
          </w:tcPr>
          <w:p w14:paraId="2F54AE6B" w14:textId="46ACA6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Clarification on band-specific post antenna gain values for the FRMCS operation</w:t>
            </w:r>
          </w:p>
        </w:tc>
        <w:tc>
          <w:tcPr>
            <w:tcW w:w="505" w:type="pct"/>
          </w:tcPr>
          <w:p w14:paraId="5EB4157D" w14:textId="686D6F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DA9355A" w14:textId="495352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F70887A" w14:textId="1C7EE9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2350</w:t>
            </w:r>
          </w:p>
        </w:tc>
        <w:tc>
          <w:tcPr>
            <w:tcW w:w="227" w:type="pct"/>
          </w:tcPr>
          <w:p w14:paraId="3B306E7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C09886B" w14:textId="4BC44F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4C34086" w14:textId="4520EC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18F0B60" w14:textId="1B2EB7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17B452A5" w14:textId="6A376E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0C55148" w14:textId="77777777" w:rsidTr="00D85DB0">
        <w:tc>
          <w:tcPr>
            <w:tcW w:w="439" w:type="pct"/>
          </w:tcPr>
          <w:p w14:paraId="0424079F" w14:textId="5CCC20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R4-2410752</w:t>
            </w:r>
          </w:p>
        </w:tc>
        <w:tc>
          <w:tcPr>
            <w:tcW w:w="1041" w:type="pct"/>
          </w:tcPr>
          <w:p w14:paraId="75450C04" w14:textId="1E0D9D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Clarification on band-specific post antenna gain values for the FRMCS operation</w:t>
            </w:r>
          </w:p>
        </w:tc>
        <w:tc>
          <w:tcPr>
            <w:tcW w:w="505" w:type="pct"/>
          </w:tcPr>
          <w:p w14:paraId="74EAEA90" w14:textId="0B579B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33592EA" w14:textId="3AEB42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9521DE8" w14:textId="6E749C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2350</w:t>
            </w:r>
          </w:p>
        </w:tc>
        <w:tc>
          <w:tcPr>
            <w:tcW w:w="227" w:type="pct"/>
          </w:tcPr>
          <w:p w14:paraId="0E5233B6" w14:textId="0A91948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2968C36" w14:textId="0DFBC1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48DA4D8" w14:textId="0E3B50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8F9D946" w14:textId="147DA2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14112501" w14:textId="32CD48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60DD984" w14:textId="77777777" w:rsidTr="00D85DB0">
        <w:tc>
          <w:tcPr>
            <w:tcW w:w="439" w:type="pct"/>
          </w:tcPr>
          <w:p w14:paraId="757229A1" w14:textId="1C5E76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R4-2409524</w:t>
            </w:r>
          </w:p>
        </w:tc>
        <w:tc>
          <w:tcPr>
            <w:tcW w:w="1041" w:type="pct"/>
          </w:tcPr>
          <w:p w14:paraId="37B40099" w14:textId="6EFA5B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Clarification on band-specific post antenna gain values for the FRMCS operation</w:t>
            </w:r>
          </w:p>
        </w:tc>
        <w:tc>
          <w:tcPr>
            <w:tcW w:w="505" w:type="pct"/>
          </w:tcPr>
          <w:p w14:paraId="0F87B1D8" w14:textId="159BDD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3BE7126" w14:textId="178C85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C07BC2A" w14:textId="04E028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2351</w:t>
            </w:r>
          </w:p>
        </w:tc>
        <w:tc>
          <w:tcPr>
            <w:tcW w:w="227" w:type="pct"/>
          </w:tcPr>
          <w:p w14:paraId="6FCA464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DF84799" w14:textId="2680E7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8DF9F02" w14:textId="3A2B61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5E3F52E" w14:textId="2D5A0E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0541BD75" w14:textId="72EE39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99E74A7" w14:textId="77777777" w:rsidTr="00D85DB0">
        <w:tc>
          <w:tcPr>
            <w:tcW w:w="439" w:type="pct"/>
          </w:tcPr>
          <w:p w14:paraId="65429AC5" w14:textId="7EEE0A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R4-2409525</w:t>
            </w:r>
          </w:p>
        </w:tc>
        <w:tc>
          <w:tcPr>
            <w:tcW w:w="1041" w:type="pct"/>
          </w:tcPr>
          <w:p w14:paraId="4738626A" w14:textId="0D0757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clarifications on RMR terminology and related operating bands</w:t>
            </w:r>
          </w:p>
        </w:tc>
        <w:tc>
          <w:tcPr>
            <w:tcW w:w="505" w:type="pct"/>
          </w:tcPr>
          <w:p w14:paraId="59245718" w14:textId="6DA916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22E24B5" w14:textId="0ADD41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F4330A9" w14:textId="651BCD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2352</w:t>
            </w:r>
          </w:p>
        </w:tc>
        <w:tc>
          <w:tcPr>
            <w:tcW w:w="227" w:type="pct"/>
          </w:tcPr>
          <w:p w14:paraId="6FAE955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7A5060D" w14:textId="76A383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0E5DE8A" w14:textId="79FA3B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D972859" w14:textId="0FD896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2AF3E4D4" w14:textId="030A3D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448242B" w14:textId="77777777" w:rsidTr="00D85DB0">
        <w:tc>
          <w:tcPr>
            <w:tcW w:w="439" w:type="pct"/>
          </w:tcPr>
          <w:p w14:paraId="1DCD8846" w14:textId="6EA05A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R4-2410753</w:t>
            </w:r>
          </w:p>
        </w:tc>
        <w:tc>
          <w:tcPr>
            <w:tcW w:w="1041" w:type="pct"/>
          </w:tcPr>
          <w:p w14:paraId="70F1A797" w14:textId="18B78C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clarifications on RMR terminology and related operating bands</w:t>
            </w:r>
          </w:p>
        </w:tc>
        <w:tc>
          <w:tcPr>
            <w:tcW w:w="505" w:type="pct"/>
          </w:tcPr>
          <w:p w14:paraId="01B7349C" w14:textId="548F7E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C69F5BF" w14:textId="1FE5BA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8059F9E" w14:textId="4B3E56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2352</w:t>
            </w:r>
          </w:p>
        </w:tc>
        <w:tc>
          <w:tcPr>
            <w:tcW w:w="227" w:type="pct"/>
          </w:tcPr>
          <w:p w14:paraId="4AC94B49" w14:textId="3191D804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75A1606" w14:textId="4318DF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60BAA3D" w14:textId="2C3003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88EB9A1" w14:textId="48F4D3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26743CAB" w14:textId="736A0A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2973AA7" w14:textId="77777777" w:rsidTr="00D85DB0">
        <w:tc>
          <w:tcPr>
            <w:tcW w:w="439" w:type="pct"/>
          </w:tcPr>
          <w:p w14:paraId="2BD39BD1" w14:textId="3EB1E7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R4-2409526</w:t>
            </w:r>
          </w:p>
        </w:tc>
        <w:tc>
          <w:tcPr>
            <w:tcW w:w="1041" w:type="pct"/>
          </w:tcPr>
          <w:p w14:paraId="700D6D46" w14:textId="4A1349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clarifications on RMR terminology and related operating bands</w:t>
            </w:r>
          </w:p>
        </w:tc>
        <w:tc>
          <w:tcPr>
            <w:tcW w:w="505" w:type="pct"/>
          </w:tcPr>
          <w:p w14:paraId="4E261A27" w14:textId="60F85E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6C63099" w14:textId="33556A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C431CAD" w14:textId="6EF473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2353</w:t>
            </w:r>
          </w:p>
        </w:tc>
        <w:tc>
          <w:tcPr>
            <w:tcW w:w="227" w:type="pct"/>
          </w:tcPr>
          <w:p w14:paraId="55AFCA1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3E821B4" w14:textId="33074C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B61D853" w14:textId="3A1B40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3B4AB23" w14:textId="4293AA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05164665" w14:textId="360F89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F04E39D" w14:textId="77777777" w:rsidTr="00D85DB0">
        <w:tc>
          <w:tcPr>
            <w:tcW w:w="439" w:type="pct"/>
          </w:tcPr>
          <w:p w14:paraId="1B2CC7A4" w14:textId="099CEA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R4-2409527</w:t>
            </w:r>
          </w:p>
        </w:tc>
        <w:tc>
          <w:tcPr>
            <w:tcW w:w="1041" w:type="pct"/>
          </w:tcPr>
          <w:p w14:paraId="1FF3B173" w14:textId="63D59E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 Clarification on PC1 applicability for bands n100 and n101</w:t>
            </w:r>
          </w:p>
        </w:tc>
        <w:tc>
          <w:tcPr>
            <w:tcW w:w="505" w:type="pct"/>
          </w:tcPr>
          <w:p w14:paraId="62EB5E92" w14:textId="15242C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A97E00D" w14:textId="27D984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F7B4AD6" w14:textId="5ECAA1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2354</w:t>
            </w:r>
          </w:p>
        </w:tc>
        <w:tc>
          <w:tcPr>
            <w:tcW w:w="227" w:type="pct"/>
          </w:tcPr>
          <w:p w14:paraId="27F2ADD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402D5A3" w14:textId="1E9C9A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BCA9639" w14:textId="78DAC3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5F1D18A" w14:textId="7B7C2D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LTE_NR_HPUE_FWVM_R18-Core, NR_bands_n31_n72-Core, NR_n14-Core</w:t>
            </w:r>
          </w:p>
        </w:tc>
        <w:tc>
          <w:tcPr>
            <w:tcW w:w="512" w:type="pct"/>
          </w:tcPr>
          <w:p w14:paraId="690063E3" w14:textId="65F85A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06BC78CC" w14:textId="77777777" w:rsidTr="00D85DB0">
        <w:tc>
          <w:tcPr>
            <w:tcW w:w="439" w:type="pct"/>
          </w:tcPr>
          <w:p w14:paraId="638DEE97" w14:textId="0772DC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R4-2409528</w:t>
            </w:r>
          </w:p>
        </w:tc>
        <w:tc>
          <w:tcPr>
            <w:tcW w:w="1041" w:type="pct"/>
          </w:tcPr>
          <w:p w14:paraId="5707078C" w14:textId="5C7217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Correction of NR operating band notes</w:t>
            </w:r>
          </w:p>
        </w:tc>
        <w:tc>
          <w:tcPr>
            <w:tcW w:w="505" w:type="pct"/>
          </w:tcPr>
          <w:p w14:paraId="43B966E4" w14:textId="2005FF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AAD1B49" w14:textId="21347B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DFC8CEC" w14:textId="7571BC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2355</w:t>
            </w:r>
          </w:p>
        </w:tc>
        <w:tc>
          <w:tcPr>
            <w:tcW w:w="227" w:type="pct"/>
          </w:tcPr>
          <w:p w14:paraId="7CB7058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45D3843" w14:textId="276406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74418D0" w14:textId="436388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A78BF6C" w14:textId="5C89E1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NR_newRAT-Core, TEI17</w:t>
            </w:r>
          </w:p>
        </w:tc>
        <w:tc>
          <w:tcPr>
            <w:tcW w:w="512" w:type="pct"/>
          </w:tcPr>
          <w:p w14:paraId="35548699" w14:textId="30AF8F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97B349F" w14:textId="77777777" w:rsidTr="00D85DB0">
        <w:tc>
          <w:tcPr>
            <w:tcW w:w="439" w:type="pct"/>
          </w:tcPr>
          <w:p w14:paraId="703913EB" w14:textId="169E9D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R4-2410754</w:t>
            </w:r>
          </w:p>
        </w:tc>
        <w:tc>
          <w:tcPr>
            <w:tcW w:w="1041" w:type="pct"/>
          </w:tcPr>
          <w:p w14:paraId="58BE0A7E" w14:textId="5E07DE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Correction of NR operating band notes</w:t>
            </w:r>
          </w:p>
        </w:tc>
        <w:tc>
          <w:tcPr>
            <w:tcW w:w="505" w:type="pct"/>
          </w:tcPr>
          <w:p w14:paraId="0DA561D0" w14:textId="6EE881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CA61A78" w14:textId="68C193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B522006" w14:textId="654238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2355</w:t>
            </w:r>
          </w:p>
        </w:tc>
        <w:tc>
          <w:tcPr>
            <w:tcW w:w="227" w:type="pct"/>
          </w:tcPr>
          <w:p w14:paraId="08A34306" w14:textId="387BC0C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A4F0389" w14:textId="7E9EA2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4478E1D" w14:textId="26CA02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823C561" w14:textId="2EC20C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NR_newRAT-Core, TEI17</w:t>
            </w:r>
          </w:p>
        </w:tc>
        <w:tc>
          <w:tcPr>
            <w:tcW w:w="512" w:type="pct"/>
          </w:tcPr>
          <w:p w14:paraId="5F57E1B8" w14:textId="655546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0A5E2AF9" w14:textId="77777777" w:rsidTr="00D85DB0">
        <w:tc>
          <w:tcPr>
            <w:tcW w:w="439" w:type="pct"/>
          </w:tcPr>
          <w:p w14:paraId="4D524568" w14:textId="59A341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R4-2409529</w:t>
            </w:r>
          </w:p>
        </w:tc>
        <w:tc>
          <w:tcPr>
            <w:tcW w:w="1041" w:type="pct"/>
          </w:tcPr>
          <w:p w14:paraId="683D8ACF" w14:textId="67237A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38.101-1: Correction of NR operating band notes</w:t>
            </w:r>
          </w:p>
        </w:tc>
        <w:tc>
          <w:tcPr>
            <w:tcW w:w="505" w:type="pct"/>
          </w:tcPr>
          <w:p w14:paraId="1C0313D9" w14:textId="571E92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D1D2DD8" w14:textId="4AE466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3749249" w14:textId="373621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2356</w:t>
            </w:r>
          </w:p>
        </w:tc>
        <w:tc>
          <w:tcPr>
            <w:tcW w:w="227" w:type="pct"/>
          </w:tcPr>
          <w:p w14:paraId="4A1CB3B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A26577B" w14:textId="32BF1A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BF6DCC8" w14:textId="686184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880A8FF" w14:textId="001B31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NR_newRAT-Core, TEI17</w:t>
            </w:r>
          </w:p>
        </w:tc>
        <w:tc>
          <w:tcPr>
            <w:tcW w:w="512" w:type="pct"/>
          </w:tcPr>
          <w:p w14:paraId="4ADFE4ED" w14:textId="2E39EE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193F0C0" w14:textId="77777777" w:rsidTr="00D85DB0">
        <w:tc>
          <w:tcPr>
            <w:tcW w:w="439" w:type="pct"/>
          </w:tcPr>
          <w:p w14:paraId="68FD6EB2" w14:textId="3387CF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R4-2409630</w:t>
            </w:r>
          </w:p>
        </w:tc>
        <w:tc>
          <w:tcPr>
            <w:tcW w:w="1041" w:type="pct"/>
          </w:tcPr>
          <w:p w14:paraId="5D8C7EC0" w14:textId="7C3C45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(NR_RF_FR1-Core) CR for TS38101-1 Clarifying transmitted power requirements for NR CA</w:t>
            </w:r>
          </w:p>
        </w:tc>
        <w:tc>
          <w:tcPr>
            <w:tcW w:w="505" w:type="pct"/>
          </w:tcPr>
          <w:p w14:paraId="71E76EA7" w14:textId="2F3543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68CF3E1" w14:textId="295C32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874D846" w14:textId="50FD10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2357</w:t>
            </w:r>
          </w:p>
        </w:tc>
        <w:tc>
          <w:tcPr>
            <w:tcW w:w="227" w:type="pct"/>
          </w:tcPr>
          <w:p w14:paraId="3599F7F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ECA35A9" w14:textId="175ED0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E79956B" w14:textId="2B723E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96621FA" w14:textId="58D2D4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NR_RF_FR1-Core, NR_PC2_CA_R17_2BDL_2BUL-Core, NR_UE_PC2_R17_CADC_SUL_xBDL_yBUL-Core, NR_intra_HPUE_R17-Core</w:t>
            </w:r>
          </w:p>
        </w:tc>
        <w:tc>
          <w:tcPr>
            <w:tcW w:w="512" w:type="pct"/>
          </w:tcPr>
          <w:p w14:paraId="5E327A8A" w14:textId="2B316B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0925EA75" w14:textId="77777777" w:rsidTr="00D85DB0">
        <w:tc>
          <w:tcPr>
            <w:tcW w:w="439" w:type="pct"/>
          </w:tcPr>
          <w:p w14:paraId="65838805" w14:textId="0EA03F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R4-2409631</w:t>
            </w:r>
          </w:p>
        </w:tc>
        <w:tc>
          <w:tcPr>
            <w:tcW w:w="1041" w:type="pct"/>
          </w:tcPr>
          <w:p w14:paraId="0206022F" w14:textId="34A495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(NR_RF_FR1-Core) CR for TS38101-1 Clarifying transmitted power requirements for NR CA</w:t>
            </w:r>
          </w:p>
        </w:tc>
        <w:tc>
          <w:tcPr>
            <w:tcW w:w="505" w:type="pct"/>
          </w:tcPr>
          <w:p w14:paraId="3B8E7ACC" w14:textId="291324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409C704" w14:textId="5E608C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624CC4D" w14:textId="39045B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2358</w:t>
            </w:r>
          </w:p>
        </w:tc>
        <w:tc>
          <w:tcPr>
            <w:tcW w:w="227" w:type="pct"/>
          </w:tcPr>
          <w:p w14:paraId="2CBE9CB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78FAE51" w14:textId="7737D8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E1F20FB" w14:textId="348808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B4128EF" w14:textId="61B086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NR_RF_FR1-Core, NR_PC2_CA_R17_2BDL_2BUL-Core, NR_UE_PC2_R17_CADC_SUL_xBDL_yBUL-Core, NR_intra_HPUE_R17-Core</w:t>
            </w:r>
          </w:p>
        </w:tc>
        <w:tc>
          <w:tcPr>
            <w:tcW w:w="512" w:type="pct"/>
          </w:tcPr>
          <w:p w14:paraId="2DCC13F2" w14:textId="4C31C3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5A60B02" w14:textId="77777777" w:rsidTr="00D85DB0">
        <w:tc>
          <w:tcPr>
            <w:tcW w:w="439" w:type="pct"/>
          </w:tcPr>
          <w:p w14:paraId="340E7D4B" w14:textId="5E0128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R4-2409632</w:t>
            </w:r>
          </w:p>
        </w:tc>
        <w:tc>
          <w:tcPr>
            <w:tcW w:w="1041" w:type="pct"/>
          </w:tcPr>
          <w:p w14:paraId="2AE979B8" w14:textId="6D7558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(NR_RF_FR1-Core) CR to clarify power class indication for single-carrier configuration</w:t>
            </w:r>
          </w:p>
        </w:tc>
        <w:tc>
          <w:tcPr>
            <w:tcW w:w="505" w:type="pct"/>
          </w:tcPr>
          <w:p w14:paraId="59EF48A8" w14:textId="49D366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BC33371" w14:textId="4E16D7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A994ACC" w14:textId="5D4631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2359</w:t>
            </w:r>
          </w:p>
        </w:tc>
        <w:tc>
          <w:tcPr>
            <w:tcW w:w="227" w:type="pct"/>
          </w:tcPr>
          <w:p w14:paraId="05D7384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C977A53" w14:textId="68E4B7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A3C9D44" w14:textId="2962E9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26A0EC0" w14:textId="52A5AE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NR_RF_FR1-Core</w:t>
            </w:r>
          </w:p>
        </w:tc>
        <w:tc>
          <w:tcPr>
            <w:tcW w:w="512" w:type="pct"/>
          </w:tcPr>
          <w:p w14:paraId="09C49573" w14:textId="391878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9E14810" w14:textId="77777777" w:rsidTr="00D85DB0">
        <w:tc>
          <w:tcPr>
            <w:tcW w:w="439" w:type="pct"/>
          </w:tcPr>
          <w:p w14:paraId="3D2EDA58" w14:textId="62965F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R4-2410718</w:t>
            </w:r>
          </w:p>
        </w:tc>
        <w:tc>
          <w:tcPr>
            <w:tcW w:w="1041" w:type="pct"/>
          </w:tcPr>
          <w:p w14:paraId="497B3271" w14:textId="3DE570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(NR_RF_FR1-Core) CR to clarify power class indication for single-carrier configuration</w:t>
            </w:r>
          </w:p>
        </w:tc>
        <w:tc>
          <w:tcPr>
            <w:tcW w:w="505" w:type="pct"/>
          </w:tcPr>
          <w:p w14:paraId="164AF60A" w14:textId="2629CB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4CDA111" w14:textId="2C6FD4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6FA8F54B" w14:textId="593AC9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2359</w:t>
            </w:r>
          </w:p>
        </w:tc>
        <w:tc>
          <w:tcPr>
            <w:tcW w:w="227" w:type="pct"/>
          </w:tcPr>
          <w:p w14:paraId="3FD74292" w14:textId="3F491D6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021AC7D" w14:textId="72FB07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6E2FBE4" w14:textId="23554A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CE65AC8" w14:textId="1A0B9B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NR_RF_FR1-Core</w:t>
            </w:r>
          </w:p>
        </w:tc>
        <w:tc>
          <w:tcPr>
            <w:tcW w:w="512" w:type="pct"/>
          </w:tcPr>
          <w:p w14:paraId="1C35754A" w14:textId="4A631B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02C25834" w14:textId="77777777" w:rsidTr="00D85DB0">
        <w:tc>
          <w:tcPr>
            <w:tcW w:w="439" w:type="pct"/>
          </w:tcPr>
          <w:p w14:paraId="44B35469" w14:textId="74BE80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R4-2409633</w:t>
            </w:r>
          </w:p>
        </w:tc>
        <w:tc>
          <w:tcPr>
            <w:tcW w:w="1041" w:type="pct"/>
          </w:tcPr>
          <w:p w14:paraId="2EBA083A" w14:textId="4B53D4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(NR_RF_FR1-Core) CR to clarify power class indication for single-carrier configuration</w:t>
            </w:r>
          </w:p>
        </w:tc>
        <w:tc>
          <w:tcPr>
            <w:tcW w:w="505" w:type="pct"/>
          </w:tcPr>
          <w:p w14:paraId="31DA68DF" w14:textId="6A06D0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2F5F7A6" w14:textId="2289BF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12A5D77" w14:textId="197552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2360</w:t>
            </w:r>
          </w:p>
        </w:tc>
        <w:tc>
          <w:tcPr>
            <w:tcW w:w="227" w:type="pct"/>
          </w:tcPr>
          <w:p w14:paraId="615086F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9572279" w14:textId="44F208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ED26D3F" w14:textId="144292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9B5FC4D" w14:textId="58FD52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NR_RF_FR1-Core</w:t>
            </w:r>
          </w:p>
        </w:tc>
        <w:tc>
          <w:tcPr>
            <w:tcW w:w="512" w:type="pct"/>
          </w:tcPr>
          <w:p w14:paraId="559CFDD3" w14:textId="094023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D3FC758" w14:textId="77777777" w:rsidTr="00D85DB0">
        <w:tc>
          <w:tcPr>
            <w:tcW w:w="439" w:type="pct"/>
          </w:tcPr>
          <w:p w14:paraId="4668812C" w14:textId="22CF48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R4-2409640</w:t>
            </w:r>
          </w:p>
        </w:tc>
        <w:tc>
          <w:tcPr>
            <w:tcW w:w="1041" w:type="pct"/>
          </w:tcPr>
          <w:p w14:paraId="32305605" w14:textId="052F2F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(NR_ENDC_RF_FR1_enh2-Core) Correction on lowerMSD verification</w:t>
            </w:r>
          </w:p>
        </w:tc>
        <w:tc>
          <w:tcPr>
            <w:tcW w:w="505" w:type="pct"/>
          </w:tcPr>
          <w:p w14:paraId="0360B9EA" w14:textId="7E369B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0C8ED0C" w14:textId="0FFF1B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73AB130" w14:textId="48D2E8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2361</w:t>
            </w:r>
          </w:p>
        </w:tc>
        <w:tc>
          <w:tcPr>
            <w:tcW w:w="227" w:type="pct"/>
          </w:tcPr>
          <w:p w14:paraId="11AC516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ABAF95E" w14:textId="5E2FF1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1FD39AF" w14:textId="7043BB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A9A9A55" w14:textId="7189E9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NR_ENDC_RF_FR1_enh2-Core</w:t>
            </w:r>
          </w:p>
        </w:tc>
        <w:tc>
          <w:tcPr>
            <w:tcW w:w="512" w:type="pct"/>
          </w:tcPr>
          <w:p w14:paraId="581F8BB7" w14:textId="52E09D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1F813A9" w14:textId="77777777" w:rsidTr="00D85DB0">
        <w:tc>
          <w:tcPr>
            <w:tcW w:w="439" w:type="pct"/>
          </w:tcPr>
          <w:p w14:paraId="32E7A27D" w14:textId="7516EE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R4-2409738</w:t>
            </w:r>
          </w:p>
        </w:tc>
        <w:tc>
          <w:tcPr>
            <w:tcW w:w="1041" w:type="pct"/>
          </w:tcPr>
          <w:p w14:paraId="7B516AE6" w14:textId="0BC474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missing BCS set definition for asymmetric TDD</w:t>
            </w:r>
          </w:p>
        </w:tc>
        <w:tc>
          <w:tcPr>
            <w:tcW w:w="505" w:type="pct"/>
          </w:tcPr>
          <w:p w14:paraId="7D7F036B" w14:textId="0AC0D9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0CB32878" w14:textId="235C2A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0243C2A" w14:textId="21CD88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2362</w:t>
            </w:r>
          </w:p>
        </w:tc>
        <w:tc>
          <w:tcPr>
            <w:tcW w:w="227" w:type="pct"/>
          </w:tcPr>
          <w:p w14:paraId="1924F66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0E3493" w14:textId="64F015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4E03ACBD" w14:textId="69628B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E06B77B" w14:textId="048D7F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</w:t>
            </w:r>
          </w:p>
        </w:tc>
        <w:tc>
          <w:tcPr>
            <w:tcW w:w="512" w:type="pct"/>
          </w:tcPr>
          <w:p w14:paraId="62B9EE4E" w14:textId="43508E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1AA76EE" w14:textId="77777777" w:rsidTr="00D85DB0">
        <w:tc>
          <w:tcPr>
            <w:tcW w:w="439" w:type="pct"/>
          </w:tcPr>
          <w:p w14:paraId="1518F5D1" w14:textId="53A130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R4-2410708</w:t>
            </w:r>
          </w:p>
        </w:tc>
        <w:tc>
          <w:tcPr>
            <w:tcW w:w="1041" w:type="pct"/>
          </w:tcPr>
          <w:p w14:paraId="799B07D2" w14:textId="69E18A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missing BCS set definition for asymmetric TDD</w:t>
            </w:r>
          </w:p>
        </w:tc>
        <w:tc>
          <w:tcPr>
            <w:tcW w:w="505" w:type="pct"/>
          </w:tcPr>
          <w:p w14:paraId="4B880CA2" w14:textId="0C9468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D597ABE" w14:textId="347129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CC6A756" w14:textId="7458F9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2362</w:t>
            </w:r>
          </w:p>
        </w:tc>
        <w:tc>
          <w:tcPr>
            <w:tcW w:w="227" w:type="pct"/>
          </w:tcPr>
          <w:p w14:paraId="5C0E5FB0" w14:textId="147289DB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E79CDC9" w14:textId="091F4C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11D8729C" w14:textId="10B889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7B1954D" w14:textId="1278E7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</w:t>
            </w:r>
          </w:p>
        </w:tc>
        <w:tc>
          <w:tcPr>
            <w:tcW w:w="512" w:type="pct"/>
          </w:tcPr>
          <w:p w14:paraId="32B98184" w14:textId="43647B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0A85AB67" w14:textId="77777777" w:rsidTr="00D85DB0">
        <w:tc>
          <w:tcPr>
            <w:tcW w:w="439" w:type="pct"/>
          </w:tcPr>
          <w:p w14:paraId="5B07D01B" w14:textId="450D38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R4-2409774</w:t>
            </w:r>
          </w:p>
        </w:tc>
        <w:tc>
          <w:tcPr>
            <w:tcW w:w="1041" w:type="pct"/>
          </w:tcPr>
          <w:p w14:paraId="55C78C0D" w14:textId="274FAF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38.101: DeltaP_PowerClass correction for SRS AS for 4Tx</w:t>
            </w:r>
          </w:p>
        </w:tc>
        <w:tc>
          <w:tcPr>
            <w:tcW w:w="505" w:type="pct"/>
          </w:tcPr>
          <w:p w14:paraId="6354AC4E" w14:textId="370321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 India Private Limited</w:t>
            </w:r>
          </w:p>
        </w:tc>
        <w:tc>
          <w:tcPr>
            <w:tcW w:w="442" w:type="pct"/>
          </w:tcPr>
          <w:p w14:paraId="42632785" w14:textId="0E3024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0EFE478" w14:textId="680620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2363</w:t>
            </w:r>
          </w:p>
        </w:tc>
        <w:tc>
          <w:tcPr>
            <w:tcW w:w="227" w:type="pct"/>
          </w:tcPr>
          <w:p w14:paraId="3E1CB08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DADECDC" w14:textId="4E2308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4649361" w14:textId="30FC35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176D9F6" w14:textId="5692DE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NR_ENDC_RF_FR1_enh2-Core</w:t>
            </w:r>
          </w:p>
        </w:tc>
        <w:tc>
          <w:tcPr>
            <w:tcW w:w="512" w:type="pct"/>
          </w:tcPr>
          <w:p w14:paraId="27949786" w14:textId="5B689B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1E34B401" w14:textId="77777777" w:rsidTr="00D85DB0">
        <w:tc>
          <w:tcPr>
            <w:tcW w:w="439" w:type="pct"/>
          </w:tcPr>
          <w:p w14:paraId="590CD44A" w14:textId="66EA47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R4-2409788</w:t>
            </w:r>
          </w:p>
        </w:tc>
        <w:tc>
          <w:tcPr>
            <w:tcW w:w="1041" w:type="pct"/>
          </w:tcPr>
          <w:p w14:paraId="5C390A4D" w14:textId="44C042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CR to 38.101-1: Corrections of NR operating bands clause in FR1</w:t>
            </w:r>
          </w:p>
        </w:tc>
        <w:tc>
          <w:tcPr>
            <w:tcW w:w="505" w:type="pct"/>
          </w:tcPr>
          <w:p w14:paraId="134D09A3" w14:textId="1EBE5D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0D7767A4" w14:textId="082132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8CFC59C" w14:textId="7C9D24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2364</w:t>
            </w:r>
          </w:p>
        </w:tc>
        <w:tc>
          <w:tcPr>
            <w:tcW w:w="227" w:type="pct"/>
          </w:tcPr>
          <w:p w14:paraId="15DCD30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397A554" w14:textId="337E4A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BAE6ACB" w14:textId="0EF015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D43E16F" w14:textId="2B8642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602C4A8C" w14:textId="58A47A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4A8AF76" w14:textId="77777777" w:rsidTr="00D85DB0">
        <w:tc>
          <w:tcPr>
            <w:tcW w:w="439" w:type="pct"/>
          </w:tcPr>
          <w:p w14:paraId="29FE4538" w14:textId="16601A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R4-2410709</w:t>
            </w:r>
          </w:p>
        </w:tc>
        <w:tc>
          <w:tcPr>
            <w:tcW w:w="1041" w:type="pct"/>
          </w:tcPr>
          <w:p w14:paraId="1AB22CA5" w14:textId="7FDD22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CR to 38.101-1: Corrections of NR operating bands clause in FR1</w:t>
            </w:r>
          </w:p>
        </w:tc>
        <w:tc>
          <w:tcPr>
            <w:tcW w:w="505" w:type="pct"/>
          </w:tcPr>
          <w:p w14:paraId="40676B5E" w14:textId="619013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5A8EBC2E" w14:textId="6F383A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30D6120B" w14:textId="5B2684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2364</w:t>
            </w:r>
          </w:p>
        </w:tc>
        <w:tc>
          <w:tcPr>
            <w:tcW w:w="227" w:type="pct"/>
          </w:tcPr>
          <w:p w14:paraId="1F7F07F7" w14:textId="6FAA644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7614BA5" w14:textId="76D5EA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A9FECA2" w14:textId="0783FB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445C7B7" w14:textId="6D4FC1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040B6830" w14:textId="27B109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0BACC9D2" w14:textId="77777777" w:rsidTr="00D85DB0">
        <w:tc>
          <w:tcPr>
            <w:tcW w:w="439" w:type="pct"/>
          </w:tcPr>
          <w:p w14:paraId="00F01D32" w14:textId="7EC733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R4-2409789</w:t>
            </w:r>
          </w:p>
        </w:tc>
        <w:tc>
          <w:tcPr>
            <w:tcW w:w="1041" w:type="pct"/>
          </w:tcPr>
          <w:p w14:paraId="169CB519" w14:textId="3B10FC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CR to 38.101-1: Corrections of NR operating bands clause in FR1</w:t>
            </w:r>
          </w:p>
        </w:tc>
        <w:tc>
          <w:tcPr>
            <w:tcW w:w="505" w:type="pct"/>
          </w:tcPr>
          <w:p w14:paraId="14DC40D3" w14:textId="15A3D8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60AF9B3B" w14:textId="49C0C6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BE30DF2" w14:textId="039785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2365</w:t>
            </w:r>
          </w:p>
        </w:tc>
        <w:tc>
          <w:tcPr>
            <w:tcW w:w="227" w:type="pct"/>
          </w:tcPr>
          <w:p w14:paraId="609AE77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1AE7EF2" w14:textId="66E006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E48E508" w14:textId="3B5AA8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D871297" w14:textId="1FFDEA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61E0E48C" w14:textId="6B1BC6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18E256F4" w14:textId="77777777" w:rsidTr="00D85DB0">
        <w:tc>
          <w:tcPr>
            <w:tcW w:w="439" w:type="pct"/>
          </w:tcPr>
          <w:p w14:paraId="53CD350E" w14:textId="3E2E92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R4-2409790</w:t>
            </w:r>
          </w:p>
        </w:tc>
        <w:tc>
          <w:tcPr>
            <w:tcW w:w="1041" w:type="pct"/>
          </w:tcPr>
          <w:p w14:paraId="02794D41" w14:textId="1BBDCD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 SUL configuration correction for REFSENS for DL in n24 and UL in n99</w:t>
            </w:r>
          </w:p>
        </w:tc>
        <w:tc>
          <w:tcPr>
            <w:tcW w:w="505" w:type="pct"/>
          </w:tcPr>
          <w:p w14:paraId="02957110" w14:textId="5B9446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3A1F1A01" w14:textId="625872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563562C3" w14:textId="764087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2366</w:t>
            </w:r>
          </w:p>
        </w:tc>
        <w:tc>
          <w:tcPr>
            <w:tcW w:w="227" w:type="pct"/>
          </w:tcPr>
          <w:p w14:paraId="591AB33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05975A1" w14:textId="24A435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30293FB" w14:textId="4A95FF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4F3CCA5" w14:textId="777343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TEI17, NR_SUL_combos_R17-Core</w:t>
            </w:r>
          </w:p>
        </w:tc>
        <w:tc>
          <w:tcPr>
            <w:tcW w:w="512" w:type="pct"/>
          </w:tcPr>
          <w:p w14:paraId="17FE7BDC" w14:textId="1BFAB4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B7A1461" w14:textId="77777777" w:rsidTr="00D85DB0">
        <w:tc>
          <w:tcPr>
            <w:tcW w:w="439" w:type="pct"/>
          </w:tcPr>
          <w:p w14:paraId="4009A572" w14:textId="156CBD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R4-2409791</w:t>
            </w:r>
          </w:p>
        </w:tc>
        <w:tc>
          <w:tcPr>
            <w:tcW w:w="1041" w:type="pct"/>
          </w:tcPr>
          <w:p w14:paraId="4D1CD11E" w14:textId="07A555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 SUL configuration correction for REFSENS for DL in n24 and UL in n99</w:t>
            </w:r>
          </w:p>
        </w:tc>
        <w:tc>
          <w:tcPr>
            <w:tcW w:w="505" w:type="pct"/>
          </w:tcPr>
          <w:p w14:paraId="658F4968" w14:textId="6CD6CF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45000EFF" w14:textId="07D344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E4C1BEA" w14:textId="4F0717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2367</w:t>
            </w:r>
          </w:p>
        </w:tc>
        <w:tc>
          <w:tcPr>
            <w:tcW w:w="227" w:type="pct"/>
          </w:tcPr>
          <w:p w14:paraId="38D79A3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2448214" w14:textId="5E1E66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93F1F64" w14:textId="4F3E73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5A42F45" w14:textId="29EA0F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TEI17, NR_SUL_combos_R17-Core</w:t>
            </w:r>
          </w:p>
        </w:tc>
        <w:tc>
          <w:tcPr>
            <w:tcW w:w="512" w:type="pct"/>
          </w:tcPr>
          <w:p w14:paraId="66B65224" w14:textId="1366F0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4E37B80" w14:textId="77777777" w:rsidTr="00D85DB0">
        <w:tc>
          <w:tcPr>
            <w:tcW w:w="439" w:type="pct"/>
          </w:tcPr>
          <w:p w14:paraId="67F4E382" w14:textId="3605B5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R4-2409792</w:t>
            </w:r>
          </w:p>
        </w:tc>
        <w:tc>
          <w:tcPr>
            <w:tcW w:w="1041" w:type="pct"/>
          </w:tcPr>
          <w:p w14:paraId="38C8D595" w14:textId="141259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 SUL configuration correction for REFSENS alignment with subsequent releases</w:t>
            </w:r>
          </w:p>
        </w:tc>
        <w:tc>
          <w:tcPr>
            <w:tcW w:w="505" w:type="pct"/>
          </w:tcPr>
          <w:p w14:paraId="0BB6896D" w14:textId="1EFBCD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74C2DB55" w14:textId="3D1343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726549AE" w14:textId="270ECC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2368</w:t>
            </w:r>
          </w:p>
        </w:tc>
        <w:tc>
          <w:tcPr>
            <w:tcW w:w="227" w:type="pct"/>
          </w:tcPr>
          <w:p w14:paraId="32C8978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4696DCE" w14:textId="7DD64E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6BA66348" w14:textId="21999C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93BAD20" w14:textId="1D03DA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TEI15, NR_newRAT-Core</w:t>
            </w:r>
          </w:p>
        </w:tc>
        <w:tc>
          <w:tcPr>
            <w:tcW w:w="512" w:type="pct"/>
          </w:tcPr>
          <w:p w14:paraId="316D9B16" w14:textId="37E0CE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DE27C7A" w14:textId="77777777" w:rsidTr="00D85DB0">
        <w:tc>
          <w:tcPr>
            <w:tcW w:w="439" w:type="pct"/>
          </w:tcPr>
          <w:p w14:paraId="39D1A102" w14:textId="54CE4A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R4-2410564</w:t>
            </w:r>
          </w:p>
        </w:tc>
        <w:tc>
          <w:tcPr>
            <w:tcW w:w="1041" w:type="pct"/>
          </w:tcPr>
          <w:p w14:paraId="3A1A909C" w14:textId="08FAFC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correction of condition for 3Tx SAR solution</w:t>
            </w:r>
          </w:p>
        </w:tc>
        <w:tc>
          <w:tcPr>
            <w:tcW w:w="505" w:type="pct"/>
          </w:tcPr>
          <w:p w14:paraId="282A8412" w14:textId="1FB3EF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442" w:type="pct"/>
          </w:tcPr>
          <w:p w14:paraId="02196063" w14:textId="54F3B5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22937222" w14:textId="249372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2369</w:t>
            </w:r>
          </w:p>
        </w:tc>
        <w:tc>
          <w:tcPr>
            <w:tcW w:w="227" w:type="pct"/>
          </w:tcPr>
          <w:p w14:paraId="0D8E56B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8A1D5EB" w14:textId="479A06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39862A0" w14:textId="7AEB13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80C6E30" w14:textId="275FE5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4Rx_low_NR_band_handheld_3Tx_NR_CA_ENDC</w:t>
            </w:r>
          </w:p>
        </w:tc>
        <w:tc>
          <w:tcPr>
            <w:tcW w:w="512" w:type="pct"/>
          </w:tcPr>
          <w:p w14:paraId="3FEC0E04" w14:textId="24E751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94B2EF3" w14:textId="77777777" w:rsidTr="00D85DB0">
        <w:tc>
          <w:tcPr>
            <w:tcW w:w="439" w:type="pct"/>
          </w:tcPr>
          <w:p w14:paraId="3373F664" w14:textId="4454E8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R4-2410742</w:t>
            </w:r>
          </w:p>
        </w:tc>
        <w:tc>
          <w:tcPr>
            <w:tcW w:w="1041" w:type="pct"/>
          </w:tcPr>
          <w:p w14:paraId="02C02B2E" w14:textId="086001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support uplink Tx switching for CA with two contiguous aggregated carriers in each band [2CC-2CC_ULTx_switching]</w:t>
            </w:r>
          </w:p>
        </w:tc>
        <w:tc>
          <w:tcPr>
            <w:tcW w:w="505" w:type="pct"/>
          </w:tcPr>
          <w:p w14:paraId="214536D0" w14:textId="6620A2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CMCC, CBN</w:t>
            </w:r>
          </w:p>
        </w:tc>
        <w:tc>
          <w:tcPr>
            <w:tcW w:w="442" w:type="pct"/>
          </w:tcPr>
          <w:p w14:paraId="77549EC1" w14:textId="0D04FD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045B571D" w14:textId="138E59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2370</w:t>
            </w:r>
          </w:p>
        </w:tc>
        <w:tc>
          <w:tcPr>
            <w:tcW w:w="227" w:type="pct"/>
          </w:tcPr>
          <w:p w14:paraId="3F29B6E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E5A5458" w14:textId="570757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A62960D" w14:textId="4FA330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32341A6" w14:textId="428530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1A9A3760" w14:textId="0A95BD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41B8281" w14:textId="77777777" w:rsidTr="00D85DB0">
        <w:tc>
          <w:tcPr>
            <w:tcW w:w="439" w:type="pct"/>
          </w:tcPr>
          <w:p w14:paraId="12DE0FA8" w14:textId="0E6A86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R4-2410768</w:t>
            </w:r>
          </w:p>
        </w:tc>
        <w:tc>
          <w:tcPr>
            <w:tcW w:w="1041" w:type="pct"/>
          </w:tcPr>
          <w:p w14:paraId="6C0B6749" w14:textId="27B1DF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38.101-1 new combinations for Rel-18 NR HPUE Inter-band</w:t>
            </w:r>
          </w:p>
        </w:tc>
        <w:tc>
          <w:tcPr>
            <w:tcW w:w="505" w:type="pct"/>
          </w:tcPr>
          <w:p w14:paraId="0C8651C3" w14:textId="6DE572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China Telecom, Huawei, HiSilicon</w:t>
            </w:r>
          </w:p>
        </w:tc>
        <w:tc>
          <w:tcPr>
            <w:tcW w:w="442" w:type="pct"/>
          </w:tcPr>
          <w:p w14:paraId="17FB4B3B" w14:textId="1675F7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1E81E26A" w14:textId="46A15B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2371</w:t>
            </w:r>
          </w:p>
        </w:tc>
        <w:tc>
          <w:tcPr>
            <w:tcW w:w="227" w:type="pct"/>
          </w:tcPr>
          <w:p w14:paraId="77D7B70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9955C10" w14:textId="374A92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1F9A774" w14:textId="42E6BE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199FE95" w14:textId="2939CD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HPUE_FR1_TDD_NR_CADC_SUL_R18</w:t>
            </w:r>
          </w:p>
        </w:tc>
        <w:tc>
          <w:tcPr>
            <w:tcW w:w="512" w:type="pct"/>
          </w:tcPr>
          <w:p w14:paraId="4BC8741E" w14:textId="2995F5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2F76133" w14:textId="77777777" w:rsidTr="00D85DB0">
        <w:tc>
          <w:tcPr>
            <w:tcW w:w="439" w:type="pct"/>
          </w:tcPr>
          <w:p w14:paraId="315D4FB4" w14:textId="5758B4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R4-2410766</w:t>
            </w:r>
          </w:p>
        </w:tc>
        <w:tc>
          <w:tcPr>
            <w:tcW w:w="1041" w:type="pct"/>
          </w:tcPr>
          <w:p w14:paraId="63C77EE3" w14:textId="010203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38.101-1 for power boosting feature supporting CA</w:t>
            </w:r>
          </w:p>
        </w:tc>
        <w:tc>
          <w:tcPr>
            <w:tcW w:w="505" w:type="pct"/>
          </w:tcPr>
          <w:p w14:paraId="775BA3C7" w14:textId="4547F0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Ericsson, Qualcomm, Intel, Huawei</w:t>
            </w:r>
          </w:p>
        </w:tc>
        <w:tc>
          <w:tcPr>
            <w:tcW w:w="442" w:type="pct"/>
          </w:tcPr>
          <w:p w14:paraId="11A6F6EB" w14:textId="73D9F0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38.101-1</w:t>
            </w:r>
          </w:p>
        </w:tc>
        <w:tc>
          <w:tcPr>
            <w:tcW w:w="361" w:type="pct"/>
          </w:tcPr>
          <w:p w14:paraId="4D5B3EF5" w14:textId="0AF689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2372</w:t>
            </w:r>
          </w:p>
        </w:tc>
        <w:tc>
          <w:tcPr>
            <w:tcW w:w="227" w:type="pct"/>
          </w:tcPr>
          <w:p w14:paraId="408B0F9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1E15AB0" w14:textId="2EF6E5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D60D513" w14:textId="50CB0E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6DB0A26" w14:textId="18FB61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NR_cov_enh2-Core</w:t>
            </w:r>
          </w:p>
        </w:tc>
        <w:tc>
          <w:tcPr>
            <w:tcW w:w="512" w:type="pct"/>
          </w:tcPr>
          <w:p w14:paraId="4C214240" w14:textId="7ED7DF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A6381B0" w14:textId="77777777" w:rsidTr="00D85DB0">
        <w:tc>
          <w:tcPr>
            <w:tcW w:w="439" w:type="pct"/>
          </w:tcPr>
          <w:p w14:paraId="59268180" w14:textId="76730C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R4-2407916</w:t>
            </w:r>
          </w:p>
        </w:tc>
        <w:tc>
          <w:tcPr>
            <w:tcW w:w="1041" w:type="pct"/>
          </w:tcPr>
          <w:p w14:paraId="3542F5AD" w14:textId="36A294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Rel-18 TS 38.101-2 on correction of the MPR rule for CA</w:t>
            </w:r>
          </w:p>
        </w:tc>
        <w:tc>
          <w:tcPr>
            <w:tcW w:w="505" w:type="pct"/>
          </w:tcPr>
          <w:p w14:paraId="64D7B015" w14:textId="162633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</w:t>
            </w:r>
          </w:p>
        </w:tc>
        <w:tc>
          <w:tcPr>
            <w:tcW w:w="442" w:type="pct"/>
          </w:tcPr>
          <w:p w14:paraId="418B0559" w14:textId="529F38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0D58FA81" w14:textId="414214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227" w:type="pct"/>
          </w:tcPr>
          <w:p w14:paraId="298EF22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BED2426" w14:textId="1F111F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390BF6B" w14:textId="6EFE72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30C17DA" w14:textId="328D1F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NR_RF_FR2_req_Ph3-Core</w:t>
            </w:r>
          </w:p>
        </w:tc>
        <w:tc>
          <w:tcPr>
            <w:tcW w:w="512" w:type="pct"/>
          </w:tcPr>
          <w:p w14:paraId="61FBF7EF" w14:textId="6B0362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8FBA153" w14:textId="77777777" w:rsidTr="00D85DB0">
        <w:tc>
          <w:tcPr>
            <w:tcW w:w="439" w:type="pct"/>
          </w:tcPr>
          <w:p w14:paraId="0A9E6434" w14:textId="4868C7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R4-2407923</w:t>
            </w:r>
          </w:p>
        </w:tc>
        <w:tc>
          <w:tcPr>
            <w:tcW w:w="1041" w:type="pct"/>
          </w:tcPr>
          <w:p w14:paraId="7976CA32" w14:textId="76C0AE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(NR_CADC_R18_yBDL_xBUL) CR for TS38.101-2 to clarify  1 UL configuration for  CA</w:t>
            </w:r>
          </w:p>
        </w:tc>
        <w:tc>
          <w:tcPr>
            <w:tcW w:w="505" w:type="pct"/>
          </w:tcPr>
          <w:p w14:paraId="5D37DFEA" w14:textId="58FE09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39608AC" w14:textId="24B860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6DD78134" w14:textId="505C48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0738</w:t>
            </w:r>
          </w:p>
        </w:tc>
        <w:tc>
          <w:tcPr>
            <w:tcW w:w="227" w:type="pct"/>
          </w:tcPr>
          <w:p w14:paraId="7F84961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C7F9182" w14:textId="7F47E4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4FDD9E7" w14:textId="040638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99D5D2A" w14:textId="7DBFA5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NR_CADC_R18_yBDL_xBUL-Core</w:t>
            </w:r>
          </w:p>
        </w:tc>
        <w:tc>
          <w:tcPr>
            <w:tcW w:w="512" w:type="pct"/>
          </w:tcPr>
          <w:p w14:paraId="250C03D4" w14:textId="3C34D4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1C4D2B2" w14:textId="77777777" w:rsidTr="00D85DB0">
        <w:tc>
          <w:tcPr>
            <w:tcW w:w="439" w:type="pct"/>
          </w:tcPr>
          <w:p w14:paraId="202591D4" w14:textId="26D3DA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R4-2408304</w:t>
            </w:r>
          </w:p>
        </w:tc>
        <w:tc>
          <w:tcPr>
            <w:tcW w:w="1041" w:type="pct"/>
          </w:tcPr>
          <w:p w14:paraId="5C58324D" w14:textId="286E25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38.101-2 Rel-17 clarification on Redcap Applicability in FR2 power classes</w:t>
            </w:r>
          </w:p>
        </w:tc>
        <w:tc>
          <w:tcPr>
            <w:tcW w:w="505" w:type="pct"/>
          </w:tcPr>
          <w:p w14:paraId="3E8EAE55" w14:textId="24A2F8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 xml:space="preserve">Sony, Qualcomm Incorporated </w:t>
            </w:r>
          </w:p>
        </w:tc>
        <w:tc>
          <w:tcPr>
            <w:tcW w:w="442" w:type="pct"/>
          </w:tcPr>
          <w:p w14:paraId="02C2BE1C" w14:textId="1B27DA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0403F9BD" w14:textId="6300CB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227" w:type="pct"/>
          </w:tcPr>
          <w:p w14:paraId="279078A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C71FAA5" w14:textId="309C0F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BA98848" w14:textId="6E098C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1DE2FCF" w14:textId="7F5200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</w:t>
            </w:r>
          </w:p>
        </w:tc>
        <w:tc>
          <w:tcPr>
            <w:tcW w:w="512" w:type="pct"/>
          </w:tcPr>
          <w:p w14:paraId="23DD0991" w14:textId="07FCE7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C290225" w14:textId="77777777" w:rsidTr="00D85DB0">
        <w:tc>
          <w:tcPr>
            <w:tcW w:w="439" w:type="pct"/>
          </w:tcPr>
          <w:p w14:paraId="2F56D257" w14:textId="3C4422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R4-2410678</w:t>
            </w:r>
          </w:p>
        </w:tc>
        <w:tc>
          <w:tcPr>
            <w:tcW w:w="1041" w:type="pct"/>
          </w:tcPr>
          <w:p w14:paraId="30D02607" w14:textId="1CFAD8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38.101-2 Rel-17 clarification on Redcap Applicability in FR2 power classes</w:t>
            </w:r>
          </w:p>
        </w:tc>
        <w:tc>
          <w:tcPr>
            <w:tcW w:w="505" w:type="pct"/>
          </w:tcPr>
          <w:p w14:paraId="3C4FACE4" w14:textId="5E551F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Sony, Qualcomm Incorporated</w:t>
            </w:r>
          </w:p>
        </w:tc>
        <w:tc>
          <w:tcPr>
            <w:tcW w:w="442" w:type="pct"/>
          </w:tcPr>
          <w:p w14:paraId="57A87234" w14:textId="029921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74322AC0" w14:textId="47B032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227" w:type="pct"/>
          </w:tcPr>
          <w:p w14:paraId="439EFD3D" w14:textId="4D82562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565DFCE" w14:textId="1C30B4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047C916" w14:textId="1390DA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CFA3660" w14:textId="372B43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</w:t>
            </w:r>
          </w:p>
        </w:tc>
        <w:tc>
          <w:tcPr>
            <w:tcW w:w="512" w:type="pct"/>
          </w:tcPr>
          <w:p w14:paraId="7604AB35" w14:textId="11C6DF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105F64C" w14:textId="77777777" w:rsidTr="00D85DB0">
        <w:tc>
          <w:tcPr>
            <w:tcW w:w="439" w:type="pct"/>
          </w:tcPr>
          <w:p w14:paraId="2007565C" w14:textId="2CC66C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R4-2408305</w:t>
            </w:r>
          </w:p>
        </w:tc>
        <w:tc>
          <w:tcPr>
            <w:tcW w:w="1041" w:type="pct"/>
          </w:tcPr>
          <w:p w14:paraId="5488C623" w14:textId="532DAE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38.101-2 Rel-18 clarification on Redcap Applicability in FR2 power classes</w:t>
            </w:r>
          </w:p>
        </w:tc>
        <w:tc>
          <w:tcPr>
            <w:tcW w:w="505" w:type="pct"/>
          </w:tcPr>
          <w:p w14:paraId="1E2607D4" w14:textId="1A8016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Sony, Qualcomm Incorporated</w:t>
            </w:r>
          </w:p>
        </w:tc>
        <w:tc>
          <w:tcPr>
            <w:tcW w:w="442" w:type="pct"/>
          </w:tcPr>
          <w:p w14:paraId="3407250F" w14:textId="3EE31C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11259083" w14:textId="29D0CB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0740</w:t>
            </w:r>
          </w:p>
        </w:tc>
        <w:tc>
          <w:tcPr>
            <w:tcW w:w="227" w:type="pct"/>
          </w:tcPr>
          <w:p w14:paraId="69259FD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37117E6" w14:textId="4A1725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4AEBFE1" w14:textId="750A44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F03CEBD" w14:textId="260083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</w:t>
            </w:r>
          </w:p>
        </w:tc>
        <w:tc>
          <w:tcPr>
            <w:tcW w:w="512" w:type="pct"/>
          </w:tcPr>
          <w:p w14:paraId="101F04C0" w14:textId="7CBF3F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5C3FD62" w14:textId="77777777" w:rsidTr="00D85DB0">
        <w:tc>
          <w:tcPr>
            <w:tcW w:w="439" w:type="pct"/>
          </w:tcPr>
          <w:p w14:paraId="237E81FF" w14:textId="3ADC68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R4-2408394</w:t>
            </w:r>
          </w:p>
        </w:tc>
        <w:tc>
          <w:tcPr>
            <w:tcW w:w="1041" w:type="pct"/>
          </w:tcPr>
          <w:p w14:paraId="474DC9BC" w14:textId="34983C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TS 38.101-2 big draft CR for NR_CADC_R18_2BDL_xBUL</w:t>
            </w:r>
          </w:p>
        </w:tc>
        <w:tc>
          <w:tcPr>
            <w:tcW w:w="505" w:type="pct"/>
          </w:tcPr>
          <w:p w14:paraId="0E4110AF" w14:textId="4F4E93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</w:t>
            </w:r>
          </w:p>
        </w:tc>
        <w:tc>
          <w:tcPr>
            <w:tcW w:w="442" w:type="pct"/>
          </w:tcPr>
          <w:p w14:paraId="7129C5D0" w14:textId="147C24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6A96BE43" w14:textId="7986C9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0741</w:t>
            </w:r>
          </w:p>
        </w:tc>
        <w:tc>
          <w:tcPr>
            <w:tcW w:w="227" w:type="pct"/>
          </w:tcPr>
          <w:p w14:paraId="340DFA5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74A9C74" w14:textId="42F758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460B960" w14:textId="2604F0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DB46A4C" w14:textId="268851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NR_CADC_R18_2BDL_xBUL-Core</w:t>
            </w:r>
          </w:p>
        </w:tc>
        <w:tc>
          <w:tcPr>
            <w:tcW w:w="512" w:type="pct"/>
          </w:tcPr>
          <w:p w14:paraId="7D5EB7F4" w14:textId="56B9D4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A1A8E74" w14:textId="77777777" w:rsidTr="00D85DB0">
        <w:tc>
          <w:tcPr>
            <w:tcW w:w="439" w:type="pct"/>
          </w:tcPr>
          <w:p w14:paraId="464D9BB5" w14:textId="07D7A7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R4-2408445</w:t>
            </w:r>
          </w:p>
        </w:tc>
        <w:tc>
          <w:tcPr>
            <w:tcW w:w="1041" w:type="pct"/>
          </w:tcPr>
          <w:p w14:paraId="2A5B3A35" w14:textId="773325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38.101-2 adding intra-band NR CA configurations</w:t>
            </w:r>
          </w:p>
        </w:tc>
        <w:tc>
          <w:tcPr>
            <w:tcW w:w="505" w:type="pct"/>
          </w:tcPr>
          <w:p w14:paraId="08D4D9BA" w14:textId="003F20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68B15935" w14:textId="10CE39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76B83FA2" w14:textId="528462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227" w:type="pct"/>
          </w:tcPr>
          <w:p w14:paraId="156E33F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FCB9BC3" w14:textId="3BC0A8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123614F" w14:textId="68FFA0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558C288" w14:textId="31C9DB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NR_CA_R18_Intra</w:t>
            </w:r>
          </w:p>
        </w:tc>
        <w:tc>
          <w:tcPr>
            <w:tcW w:w="512" w:type="pct"/>
          </w:tcPr>
          <w:p w14:paraId="792BA309" w14:textId="280417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12D12CD" w14:textId="77777777" w:rsidTr="00D85DB0">
        <w:tc>
          <w:tcPr>
            <w:tcW w:w="439" w:type="pct"/>
          </w:tcPr>
          <w:p w14:paraId="2B0904E6" w14:textId="29370D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R4-2408812</w:t>
            </w:r>
          </w:p>
        </w:tc>
        <w:tc>
          <w:tcPr>
            <w:tcW w:w="1041" w:type="pct"/>
          </w:tcPr>
          <w:p w14:paraId="140DBFC7" w14:textId="3FFE74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38.101-2: Reserved band number</w:t>
            </w:r>
          </w:p>
        </w:tc>
        <w:tc>
          <w:tcPr>
            <w:tcW w:w="505" w:type="pct"/>
          </w:tcPr>
          <w:p w14:paraId="6E82EF0F" w14:textId="1FDADF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Inc.</w:t>
            </w:r>
          </w:p>
        </w:tc>
        <w:tc>
          <w:tcPr>
            <w:tcW w:w="442" w:type="pct"/>
          </w:tcPr>
          <w:p w14:paraId="301A1460" w14:textId="2ACBB0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738C7F83" w14:textId="632BD4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227" w:type="pct"/>
          </w:tcPr>
          <w:p w14:paraId="7004C03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14F1976" w14:textId="2374DD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29073BF" w14:textId="55516C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AB542DA" w14:textId="2FC410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66D269AD" w14:textId="0FBCD9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1C953D5D" w14:textId="77777777" w:rsidTr="00D85DB0">
        <w:tc>
          <w:tcPr>
            <w:tcW w:w="439" w:type="pct"/>
          </w:tcPr>
          <w:p w14:paraId="783BF0E0" w14:textId="245FDC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R4-2408882</w:t>
            </w:r>
          </w:p>
        </w:tc>
        <w:tc>
          <w:tcPr>
            <w:tcW w:w="1041" w:type="pct"/>
          </w:tcPr>
          <w:p w14:paraId="2E94ADF3" w14:textId="0C98DC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(NR_CA_R17_intra-Core) CR for 38.101-2 to correct UL configurations for intra-band non-contiguous CA</w:t>
            </w:r>
          </w:p>
        </w:tc>
        <w:tc>
          <w:tcPr>
            <w:tcW w:w="505" w:type="pct"/>
          </w:tcPr>
          <w:p w14:paraId="18E1FE66" w14:textId="5F3FBC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30E94E98" w14:textId="2B3D3C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0178F843" w14:textId="674EBE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0744</w:t>
            </w:r>
          </w:p>
        </w:tc>
        <w:tc>
          <w:tcPr>
            <w:tcW w:w="227" w:type="pct"/>
          </w:tcPr>
          <w:p w14:paraId="18D8CA0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FCC38E7" w14:textId="52DFB6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8AFD5A3" w14:textId="6B758C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CA3BCF6" w14:textId="178E83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NR_CA_R17_Intra-Core</w:t>
            </w:r>
          </w:p>
        </w:tc>
        <w:tc>
          <w:tcPr>
            <w:tcW w:w="512" w:type="pct"/>
          </w:tcPr>
          <w:p w14:paraId="7094EEAC" w14:textId="514FA6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C6D0B78" w14:textId="77777777" w:rsidTr="00D85DB0">
        <w:tc>
          <w:tcPr>
            <w:tcW w:w="439" w:type="pct"/>
          </w:tcPr>
          <w:p w14:paraId="406CBFE5" w14:textId="6E5DC9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R4-2408883</w:t>
            </w:r>
          </w:p>
        </w:tc>
        <w:tc>
          <w:tcPr>
            <w:tcW w:w="1041" w:type="pct"/>
          </w:tcPr>
          <w:p w14:paraId="270A9227" w14:textId="1F020B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(NR_CA_R17_intra-Core) CR for 38.101-2 to correct UL configurations for intra-band non-contiguous CA</w:t>
            </w:r>
          </w:p>
        </w:tc>
        <w:tc>
          <w:tcPr>
            <w:tcW w:w="505" w:type="pct"/>
          </w:tcPr>
          <w:p w14:paraId="5B95B377" w14:textId="2C7213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1912B925" w14:textId="2F5D7B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7E557CE8" w14:textId="3057B7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227" w:type="pct"/>
          </w:tcPr>
          <w:p w14:paraId="30A5C08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1D7B26A" w14:textId="302716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AE46F44" w14:textId="66848E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88D469E" w14:textId="066D68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NR_CA_R17_Intra-Core</w:t>
            </w:r>
          </w:p>
        </w:tc>
        <w:tc>
          <w:tcPr>
            <w:tcW w:w="512" w:type="pct"/>
          </w:tcPr>
          <w:p w14:paraId="7EDAD6BD" w14:textId="2E56AC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F7ADAED" w14:textId="77777777" w:rsidTr="00D85DB0">
        <w:tc>
          <w:tcPr>
            <w:tcW w:w="439" w:type="pct"/>
          </w:tcPr>
          <w:p w14:paraId="15E782DA" w14:textId="772D71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R4-2408998</w:t>
            </w:r>
          </w:p>
        </w:tc>
        <w:tc>
          <w:tcPr>
            <w:tcW w:w="1041" w:type="pct"/>
          </w:tcPr>
          <w:p w14:paraId="6D93AD33" w14:textId="255771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[TEI18] CR on updates to PC7 requirements for non-RedCap UE (TS38.101-2, Rel-18)</w:t>
            </w:r>
          </w:p>
        </w:tc>
        <w:tc>
          <w:tcPr>
            <w:tcW w:w="505" w:type="pct"/>
          </w:tcPr>
          <w:p w14:paraId="55686CB8" w14:textId="269C55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221FBDF7" w14:textId="568937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36C76E85" w14:textId="692299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0746</w:t>
            </w:r>
          </w:p>
        </w:tc>
        <w:tc>
          <w:tcPr>
            <w:tcW w:w="227" w:type="pct"/>
          </w:tcPr>
          <w:p w14:paraId="1BE7AA3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17A389B" w14:textId="6F6369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8DA5B5D" w14:textId="53C585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BEFDC73" w14:textId="5BAA45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5BE8DD33" w14:textId="2E3F55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7807F011" w14:textId="77777777" w:rsidTr="00D85DB0">
        <w:tc>
          <w:tcPr>
            <w:tcW w:w="439" w:type="pct"/>
          </w:tcPr>
          <w:p w14:paraId="54D40C6B" w14:textId="6391A1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R4-2409179</w:t>
            </w:r>
          </w:p>
        </w:tc>
        <w:tc>
          <w:tcPr>
            <w:tcW w:w="1041" w:type="pct"/>
          </w:tcPr>
          <w:p w14:paraId="65ED4334" w14:textId="64FB14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38.101-2: Correction on the modifiedMPR table</w:t>
            </w:r>
          </w:p>
        </w:tc>
        <w:tc>
          <w:tcPr>
            <w:tcW w:w="505" w:type="pct"/>
          </w:tcPr>
          <w:p w14:paraId="5A381607" w14:textId="0F5884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4B1F937" w14:textId="51E433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2AB27153" w14:textId="3A9CA0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227" w:type="pct"/>
          </w:tcPr>
          <w:p w14:paraId="1AB2356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1B859E2" w14:textId="25C4E9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585D1149" w14:textId="0E36C9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56D03BA" w14:textId="66EE31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4234A0C1" w14:textId="5AF6FD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3E257FE" w14:textId="77777777" w:rsidTr="00D85DB0">
        <w:tc>
          <w:tcPr>
            <w:tcW w:w="439" w:type="pct"/>
          </w:tcPr>
          <w:p w14:paraId="625360E0" w14:textId="3D5675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R4-2409180</w:t>
            </w:r>
          </w:p>
        </w:tc>
        <w:tc>
          <w:tcPr>
            <w:tcW w:w="1041" w:type="pct"/>
          </w:tcPr>
          <w:p w14:paraId="33B86CDC" w14:textId="38DC16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38.101-2 Correction on the modifiedMPR table</w:t>
            </w:r>
          </w:p>
        </w:tc>
        <w:tc>
          <w:tcPr>
            <w:tcW w:w="505" w:type="pct"/>
          </w:tcPr>
          <w:p w14:paraId="4534F496" w14:textId="6E5CC8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B97EEF8" w14:textId="789112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2EB756B8" w14:textId="70734C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0748</w:t>
            </w:r>
          </w:p>
        </w:tc>
        <w:tc>
          <w:tcPr>
            <w:tcW w:w="227" w:type="pct"/>
          </w:tcPr>
          <w:p w14:paraId="4A86944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7F353EB" w14:textId="123D14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CE715F8" w14:textId="4C5257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8429C65" w14:textId="0DEB21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7E76853C" w14:textId="107E60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6FAED3F" w14:textId="77777777" w:rsidTr="00D85DB0">
        <w:tc>
          <w:tcPr>
            <w:tcW w:w="439" w:type="pct"/>
          </w:tcPr>
          <w:p w14:paraId="01CEF80B" w14:textId="736C80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R4-2410745</w:t>
            </w:r>
          </w:p>
        </w:tc>
        <w:tc>
          <w:tcPr>
            <w:tcW w:w="1041" w:type="pct"/>
          </w:tcPr>
          <w:p w14:paraId="7C0E7EE1" w14:textId="248A76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38.101-2 Correction on the modifiedMPR table</w:t>
            </w:r>
          </w:p>
        </w:tc>
        <w:tc>
          <w:tcPr>
            <w:tcW w:w="505" w:type="pct"/>
          </w:tcPr>
          <w:p w14:paraId="5326897B" w14:textId="6EF402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8751B50" w14:textId="22008B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0FA5878F" w14:textId="0A0171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0748</w:t>
            </w:r>
          </w:p>
        </w:tc>
        <w:tc>
          <w:tcPr>
            <w:tcW w:w="227" w:type="pct"/>
          </w:tcPr>
          <w:p w14:paraId="5C4E34F7" w14:textId="745F9C6B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F52D487" w14:textId="1300A3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7B00EFD" w14:textId="1A834A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83BF8D8" w14:textId="39CB2D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5FC656C0" w14:textId="42A476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00182D8" w14:textId="77777777" w:rsidTr="00D85DB0">
        <w:tc>
          <w:tcPr>
            <w:tcW w:w="439" w:type="pct"/>
          </w:tcPr>
          <w:p w14:paraId="01ECEFE6" w14:textId="350570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R4-2409181</w:t>
            </w:r>
          </w:p>
        </w:tc>
        <w:tc>
          <w:tcPr>
            <w:tcW w:w="1041" w:type="pct"/>
          </w:tcPr>
          <w:p w14:paraId="79BBFCE7" w14:textId="2CCB54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38.101-2 Correction on the modifiedMPR table</w:t>
            </w:r>
          </w:p>
        </w:tc>
        <w:tc>
          <w:tcPr>
            <w:tcW w:w="505" w:type="pct"/>
          </w:tcPr>
          <w:p w14:paraId="3BE22C85" w14:textId="0F7D2D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ED2CBCC" w14:textId="50558B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27E13703" w14:textId="7CD545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227" w:type="pct"/>
          </w:tcPr>
          <w:p w14:paraId="0608492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6EA4511" w14:textId="1CDA17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4685AFD" w14:textId="75D0DF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277967F" w14:textId="690EC6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10D53FE9" w14:textId="76D927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8EEE094" w14:textId="77777777" w:rsidTr="00D85DB0">
        <w:tc>
          <w:tcPr>
            <w:tcW w:w="439" w:type="pct"/>
          </w:tcPr>
          <w:p w14:paraId="636323CB" w14:textId="3F2A53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R4-2410746</w:t>
            </w:r>
          </w:p>
        </w:tc>
        <w:tc>
          <w:tcPr>
            <w:tcW w:w="1041" w:type="pct"/>
          </w:tcPr>
          <w:p w14:paraId="6D6116A8" w14:textId="55BEFA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38.101-2 Correction on the modifiedMPR table</w:t>
            </w:r>
          </w:p>
        </w:tc>
        <w:tc>
          <w:tcPr>
            <w:tcW w:w="505" w:type="pct"/>
          </w:tcPr>
          <w:p w14:paraId="40AF2B29" w14:textId="1A9E94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B178EC0" w14:textId="50B931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71CC20D5" w14:textId="6BBAE6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227" w:type="pct"/>
          </w:tcPr>
          <w:p w14:paraId="3F14775A" w14:textId="7C33D43A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F3387CC" w14:textId="6B61AB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6ED5741" w14:textId="1D0FA0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A3930A8" w14:textId="7B8224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1F0C60EB" w14:textId="4AB8E6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84D8CE3" w14:textId="77777777" w:rsidTr="00D85DB0">
        <w:tc>
          <w:tcPr>
            <w:tcW w:w="439" w:type="pct"/>
          </w:tcPr>
          <w:p w14:paraId="7507BB05" w14:textId="0222D6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R4-2409182</w:t>
            </w:r>
          </w:p>
        </w:tc>
        <w:tc>
          <w:tcPr>
            <w:tcW w:w="1041" w:type="pct"/>
          </w:tcPr>
          <w:p w14:paraId="449EB3E4" w14:textId="0D7F63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38.101-2 Correction on the modifiedMPR table</w:t>
            </w:r>
          </w:p>
        </w:tc>
        <w:tc>
          <w:tcPr>
            <w:tcW w:w="505" w:type="pct"/>
          </w:tcPr>
          <w:p w14:paraId="1767FC16" w14:textId="6B2849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B3E8BB2" w14:textId="039671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7981EBE0" w14:textId="3D8F38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227" w:type="pct"/>
          </w:tcPr>
          <w:p w14:paraId="0842E3C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928A58E" w14:textId="3A64CC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763F9C5" w14:textId="480E6B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171FBD1" w14:textId="6C3D65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1CD66781" w14:textId="0A72BF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1CB02B8" w14:textId="77777777" w:rsidTr="00D85DB0">
        <w:tc>
          <w:tcPr>
            <w:tcW w:w="439" w:type="pct"/>
          </w:tcPr>
          <w:p w14:paraId="0477CD39" w14:textId="243413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R4-2410744</w:t>
            </w:r>
          </w:p>
        </w:tc>
        <w:tc>
          <w:tcPr>
            <w:tcW w:w="1041" w:type="pct"/>
          </w:tcPr>
          <w:p w14:paraId="0308B05E" w14:textId="7CD45A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TS 38.101-2 Correction on the modifiedMPR table</w:t>
            </w:r>
          </w:p>
        </w:tc>
        <w:tc>
          <w:tcPr>
            <w:tcW w:w="505" w:type="pct"/>
          </w:tcPr>
          <w:p w14:paraId="7F62C383" w14:textId="79A9FD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AF36FBB" w14:textId="097290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38121C25" w14:textId="0B2427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227" w:type="pct"/>
          </w:tcPr>
          <w:p w14:paraId="29CE8EA9" w14:textId="05184BE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443AD5A" w14:textId="1024A1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35E4C3B" w14:textId="685966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39F5B0F" w14:textId="48C2A0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0375304F" w14:textId="6D8204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04635C4" w14:textId="77777777" w:rsidTr="00D85DB0">
        <w:tc>
          <w:tcPr>
            <w:tcW w:w="439" w:type="pct"/>
          </w:tcPr>
          <w:p w14:paraId="13764A13" w14:textId="40896F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R4-2409468</w:t>
            </w:r>
          </w:p>
        </w:tc>
        <w:tc>
          <w:tcPr>
            <w:tcW w:w="1041" w:type="pct"/>
          </w:tcPr>
          <w:p w14:paraId="3C047366" w14:textId="7397BB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(NR_CADC_R18_yBDL_xBUL) CR for TS 38101-2 to clarify 1 UL configuration for CA</w:t>
            </w:r>
          </w:p>
        </w:tc>
        <w:tc>
          <w:tcPr>
            <w:tcW w:w="505" w:type="pct"/>
          </w:tcPr>
          <w:p w14:paraId="11CBE840" w14:textId="1EF2A7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6998AB5" w14:textId="5E07EA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38.101-2</w:t>
            </w:r>
          </w:p>
        </w:tc>
        <w:tc>
          <w:tcPr>
            <w:tcW w:w="361" w:type="pct"/>
          </w:tcPr>
          <w:p w14:paraId="5B6B2914" w14:textId="70BF8B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0751</w:t>
            </w:r>
          </w:p>
        </w:tc>
        <w:tc>
          <w:tcPr>
            <w:tcW w:w="227" w:type="pct"/>
          </w:tcPr>
          <w:p w14:paraId="3913D09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836E389" w14:textId="7F5B90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CC3EA10" w14:textId="76C72E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2F76C37" w14:textId="5260F3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NR_CADC_R18_yBDL_xBUL-Core</w:t>
            </w:r>
          </w:p>
        </w:tc>
        <w:tc>
          <w:tcPr>
            <w:tcW w:w="512" w:type="pct"/>
          </w:tcPr>
          <w:p w14:paraId="68FF2BF5" w14:textId="6C656E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78C0603" w14:textId="77777777" w:rsidTr="00D85DB0">
        <w:tc>
          <w:tcPr>
            <w:tcW w:w="439" w:type="pct"/>
          </w:tcPr>
          <w:p w14:paraId="21060936" w14:textId="51CF93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R4-2407076</w:t>
            </w:r>
          </w:p>
        </w:tc>
        <w:tc>
          <w:tcPr>
            <w:tcW w:w="1041" w:type="pct"/>
          </w:tcPr>
          <w:p w14:paraId="7F9C19D4" w14:textId="234C44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38.101-3 on enabling missing UL feature support for inter-band CA between FR1 and FR2</w:t>
            </w:r>
          </w:p>
        </w:tc>
        <w:tc>
          <w:tcPr>
            <w:tcW w:w="505" w:type="pct"/>
          </w:tcPr>
          <w:p w14:paraId="2297E995" w14:textId="3FED22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8E8AD81" w14:textId="074497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5155066E" w14:textId="6D75C9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1188</w:t>
            </w:r>
          </w:p>
        </w:tc>
        <w:tc>
          <w:tcPr>
            <w:tcW w:w="227" w:type="pct"/>
          </w:tcPr>
          <w:p w14:paraId="45E4784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8E6750F" w14:textId="5AC3A4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C25AEAB" w14:textId="1E9861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CAAB760" w14:textId="56D843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NR_CADC_R16_2BDL_xBUL-Core</w:t>
            </w:r>
          </w:p>
        </w:tc>
        <w:tc>
          <w:tcPr>
            <w:tcW w:w="512" w:type="pct"/>
          </w:tcPr>
          <w:p w14:paraId="3C49D563" w14:textId="419998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BE332F0" w14:textId="77777777" w:rsidTr="00D85DB0">
        <w:tc>
          <w:tcPr>
            <w:tcW w:w="439" w:type="pct"/>
          </w:tcPr>
          <w:p w14:paraId="3EB73451" w14:textId="4625E1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R4-2407077</w:t>
            </w:r>
          </w:p>
        </w:tc>
        <w:tc>
          <w:tcPr>
            <w:tcW w:w="1041" w:type="pct"/>
          </w:tcPr>
          <w:p w14:paraId="155ED86D" w14:textId="365918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38.101-3 on enabling missing UL feature support for inter-band CA between FR1 and FR2</w:t>
            </w:r>
          </w:p>
        </w:tc>
        <w:tc>
          <w:tcPr>
            <w:tcW w:w="505" w:type="pct"/>
          </w:tcPr>
          <w:p w14:paraId="72A18EA2" w14:textId="130F3F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AE9D02B" w14:textId="4AF0A6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36E3CA14" w14:textId="0D3C3B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1189</w:t>
            </w:r>
          </w:p>
        </w:tc>
        <w:tc>
          <w:tcPr>
            <w:tcW w:w="227" w:type="pct"/>
          </w:tcPr>
          <w:p w14:paraId="5BCC2D8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2FC03E3" w14:textId="5ACEF0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92E05DD" w14:textId="4FF9C8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5A3C66D" w14:textId="3C81A4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NR_CADC_R16_2BDL_xBUL-Core</w:t>
            </w:r>
          </w:p>
        </w:tc>
        <w:tc>
          <w:tcPr>
            <w:tcW w:w="512" w:type="pct"/>
          </w:tcPr>
          <w:p w14:paraId="070026F5" w14:textId="5499D5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961C3DD" w14:textId="77777777" w:rsidTr="00D85DB0">
        <w:tc>
          <w:tcPr>
            <w:tcW w:w="439" w:type="pct"/>
          </w:tcPr>
          <w:p w14:paraId="1A3954EE" w14:textId="26A3B0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R4-2407078</w:t>
            </w:r>
          </w:p>
        </w:tc>
        <w:tc>
          <w:tcPr>
            <w:tcW w:w="1041" w:type="pct"/>
          </w:tcPr>
          <w:p w14:paraId="247BE5FC" w14:textId="70AAA5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38.101-3 on enabling missing UL feature support for inter-band CA between FR1 and FR2</w:t>
            </w:r>
          </w:p>
        </w:tc>
        <w:tc>
          <w:tcPr>
            <w:tcW w:w="505" w:type="pct"/>
          </w:tcPr>
          <w:p w14:paraId="4032BEE0" w14:textId="5DA3F8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5D17867" w14:textId="7673E3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0005103E" w14:textId="56EAD4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1190</w:t>
            </w:r>
          </w:p>
        </w:tc>
        <w:tc>
          <w:tcPr>
            <w:tcW w:w="227" w:type="pct"/>
          </w:tcPr>
          <w:p w14:paraId="5D4CC1B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4B03CE1" w14:textId="09E445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81C82AA" w14:textId="154802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8CDA86C" w14:textId="068DE5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NR_CADC_R16_2BDL_xBUL-Core</w:t>
            </w:r>
          </w:p>
        </w:tc>
        <w:tc>
          <w:tcPr>
            <w:tcW w:w="512" w:type="pct"/>
          </w:tcPr>
          <w:p w14:paraId="64C309F4" w14:textId="0CACED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131F340" w14:textId="77777777" w:rsidTr="00D85DB0">
        <w:tc>
          <w:tcPr>
            <w:tcW w:w="439" w:type="pct"/>
          </w:tcPr>
          <w:p w14:paraId="2F1D2846" w14:textId="044DCE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R4-2407086</w:t>
            </w:r>
          </w:p>
        </w:tc>
        <w:tc>
          <w:tcPr>
            <w:tcW w:w="1041" w:type="pct"/>
          </w:tcPr>
          <w:p w14:paraId="0C9EC5B9" w14:textId="37E936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38.101-3 on removing MSD requirements with intra-band contiguous UL CA in EN-DC</w:t>
            </w:r>
          </w:p>
        </w:tc>
        <w:tc>
          <w:tcPr>
            <w:tcW w:w="505" w:type="pct"/>
          </w:tcPr>
          <w:p w14:paraId="4213F7D7" w14:textId="08C9AD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317BE56" w14:textId="3C1CE7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10EDAACF" w14:textId="3BF030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1191</w:t>
            </w:r>
          </w:p>
        </w:tc>
        <w:tc>
          <w:tcPr>
            <w:tcW w:w="227" w:type="pct"/>
          </w:tcPr>
          <w:p w14:paraId="08BE783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E1634CA" w14:textId="08931C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4F3F151" w14:textId="0EC45F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D7D724A" w14:textId="1E9FF7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DC_R17_1BLTE_1BNR_2DL2UL-Core</w:t>
            </w:r>
          </w:p>
        </w:tc>
        <w:tc>
          <w:tcPr>
            <w:tcW w:w="512" w:type="pct"/>
          </w:tcPr>
          <w:p w14:paraId="70964DC2" w14:textId="79EDDB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5F330944" w14:textId="77777777" w:rsidTr="00D85DB0">
        <w:tc>
          <w:tcPr>
            <w:tcW w:w="439" w:type="pct"/>
          </w:tcPr>
          <w:p w14:paraId="36D815C4" w14:textId="43F74C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R4-2407087</w:t>
            </w:r>
          </w:p>
        </w:tc>
        <w:tc>
          <w:tcPr>
            <w:tcW w:w="1041" w:type="pct"/>
          </w:tcPr>
          <w:p w14:paraId="1AC7E12A" w14:textId="013D7E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38.101-3 on removing MSD requirements with intra-band contiguous UL CA in EN-DC</w:t>
            </w:r>
          </w:p>
        </w:tc>
        <w:tc>
          <w:tcPr>
            <w:tcW w:w="505" w:type="pct"/>
          </w:tcPr>
          <w:p w14:paraId="0115BD63" w14:textId="2F29AA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A0F2A20" w14:textId="6C7E89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72CFD914" w14:textId="4D5AB9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1192</w:t>
            </w:r>
          </w:p>
        </w:tc>
        <w:tc>
          <w:tcPr>
            <w:tcW w:w="227" w:type="pct"/>
          </w:tcPr>
          <w:p w14:paraId="2AC7B63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AA58596" w14:textId="2C8D31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B02BB23" w14:textId="3FB8E4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2D1F9EB" w14:textId="332833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0C6D7BCC" w14:textId="283A90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2C01A351" w14:textId="77777777" w:rsidTr="00D85DB0">
        <w:tc>
          <w:tcPr>
            <w:tcW w:w="439" w:type="pct"/>
          </w:tcPr>
          <w:p w14:paraId="5E15B39C" w14:textId="55E31A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R4-2407090</w:t>
            </w:r>
          </w:p>
        </w:tc>
        <w:tc>
          <w:tcPr>
            <w:tcW w:w="1041" w:type="pct"/>
          </w:tcPr>
          <w:p w14:paraId="01984A22" w14:textId="047932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38.101-3 to add general text descriptions on higher power class(es) applicability for higher order band combinations</w:t>
            </w:r>
          </w:p>
        </w:tc>
        <w:tc>
          <w:tcPr>
            <w:tcW w:w="505" w:type="pct"/>
          </w:tcPr>
          <w:p w14:paraId="4A60A164" w14:textId="38A615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81C4527" w14:textId="56A64A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F95EDF0" w14:textId="449717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1193</w:t>
            </w:r>
          </w:p>
        </w:tc>
        <w:tc>
          <w:tcPr>
            <w:tcW w:w="227" w:type="pct"/>
          </w:tcPr>
          <w:p w14:paraId="65D60B4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7C26DE" w14:textId="737D1D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8EBFEB2" w14:textId="21D76D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096C9A8" w14:textId="609468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HPUE_FR1_DC_LTE_NR_R18-Core</w:t>
            </w:r>
          </w:p>
        </w:tc>
        <w:tc>
          <w:tcPr>
            <w:tcW w:w="512" w:type="pct"/>
          </w:tcPr>
          <w:p w14:paraId="43C30773" w14:textId="387A52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170FBA7" w14:textId="77777777" w:rsidTr="00D85DB0">
        <w:tc>
          <w:tcPr>
            <w:tcW w:w="439" w:type="pct"/>
          </w:tcPr>
          <w:p w14:paraId="65955CEC" w14:textId="6672F8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R4-2410530</w:t>
            </w:r>
          </w:p>
        </w:tc>
        <w:tc>
          <w:tcPr>
            <w:tcW w:w="1041" w:type="pct"/>
          </w:tcPr>
          <w:p w14:paraId="2E1AB542" w14:textId="63B727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38.101-3 to add general text descriptions on higher power class(es) applicability for higher order band combinations</w:t>
            </w:r>
          </w:p>
        </w:tc>
        <w:tc>
          <w:tcPr>
            <w:tcW w:w="505" w:type="pct"/>
          </w:tcPr>
          <w:p w14:paraId="51A8718D" w14:textId="04722C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4619207D" w14:textId="2B3007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D003553" w14:textId="6C9520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1193</w:t>
            </w:r>
          </w:p>
        </w:tc>
        <w:tc>
          <w:tcPr>
            <w:tcW w:w="227" w:type="pct"/>
          </w:tcPr>
          <w:p w14:paraId="1C0A89CC" w14:textId="3000BE0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B550603" w14:textId="278634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7D4960D" w14:textId="628DBB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18D5F51" w14:textId="7251C8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HPUE_FR1_DC_LTE_NR_R18-Core</w:t>
            </w:r>
          </w:p>
        </w:tc>
        <w:tc>
          <w:tcPr>
            <w:tcW w:w="512" w:type="pct"/>
          </w:tcPr>
          <w:p w14:paraId="078E842A" w14:textId="468857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4054F9F8" w14:textId="77777777" w:rsidTr="00D85DB0">
        <w:tc>
          <w:tcPr>
            <w:tcW w:w="439" w:type="pct"/>
          </w:tcPr>
          <w:p w14:paraId="17E65268" w14:textId="170680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R4-2407096</w:t>
            </w:r>
          </w:p>
        </w:tc>
        <w:tc>
          <w:tcPr>
            <w:tcW w:w="1041" w:type="pct"/>
          </w:tcPr>
          <w:p w14:paraId="79F419B3" w14:textId="6F8258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38.101-3 on mitigating power class fallback issues</w:t>
            </w:r>
          </w:p>
        </w:tc>
        <w:tc>
          <w:tcPr>
            <w:tcW w:w="505" w:type="pct"/>
          </w:tcPr>
          <w:p w14:paraId="248AD187" w14:textId="768F5A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C94F84A" w14:textId="748EDE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7A061D53" w14:textId="27FAA8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1194</w:t>
            </w:r>
          </w:p>
        </w:tc>
        <w:tc>
          <w:tcPr>
            <w:tcW w:w="227" w:type="pct"/>
          </w:tcPr>
          <w:p w14:paraId="579FEF7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DB27AE1" w14:textId="562A5A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320CAA1" w14:textId="31EEEE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C0A4182" w14:textId="3632D6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007FC27E" w14:textId="574FB3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526B641E" w14:textId="77777777" w:rsidTr="00D85DB0">
        <w:tc>
          <w:tcPr>
            <w:tcW w:w="439" w:type="pct"/>
          </w:tcPr>
          <w:p w14:paraId="3D01F5D4" w14:textId="7CECB0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R4-2407209</w:t>
            </w:r>
          </w:p>
        </w:tc>
        <w:tc>
          <w:tcPr>
            <w:tcW w:w="1041" w:type="pct"/>
          </w:tcPr>
          <w:p w14:paraId="0F40A15B" w14:textId="1F46D9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TS 38.101-3 big CR for DC_R18_xBLTE_2BNR_yDL2UL</w:t>
            </w:r>
          </w:p>
        </w:tc>
        <w:tc>
          <w:tcPr>
            <w:tcW w:w="505" w:type="pct"/>
          </w:tcPr>
          <w:p w14:paraId="3D7AE3A5" w14:textId="7C0D0C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LG Electronics Deutschland</w:t>
            </w:r>
          </w:p>
        </w:tc>
        <w:tc>
          <w:tcPr>
            <w:tcW w:w="442" w:type="pct"/>
          </w:tcPr>
          <w:p w14:paraId="2E7C04A3" w14:textId="1BA02E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6CAB6EE" w14:textId="6B1ACE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1195</w:t>
            </w:r>
          </w:p>
        </w:tc>
        <w:tc>
          <w:tcPr>
            <w:tcW w:w="227" w:type="pct"/>
          </w:tcPr>
          <w:p w14:paraId="09D8C0E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B6C00E1" w14:textId="7E6088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96A97B8" w14:textId="5867D2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94B61D5" w14:textId="221585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DC_R18_xBLTE_2BNR_yDL2UL</w:t>
            </w:r>
          </w:p>
        </w:tc>
        <w:tc>
          <w:tcPr>
            <w:tcW w:w="512" w:type="pct"/>
          </w:tcPr>
          <w:p w14:paraId="0BF5091D" w14:textId="2EC1BA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E08ADCC" w14:textId="77777777" w:rsidTr="00D85DB0">
        <w:tc>
          <w:tcPr>
            <w:tcW w:w="439" w:type="pct"/>
          </w:tcPr>
          <w:p w14:paraId="0EED51C0" w14:textId="6E0030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R4-2407224</w:t>
            </w:r>
          </w:p>
        </w:tc>
        <w:tc>
          <w:tcPr>
            <w:tcW w:w="1041" w:type="pct"/>
          </w:tcPr>
          <w:p w14:paraId="4165ED1F" w14:textId="184893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Bug Fixes 38101-3-i51_s00-05</w:t>
            </w:r>
          </w:p>
        </w:tc>
        <w:tc>
          <w:tcPr>
            <w:tcW w:w="505" w:type="pct"/>
          </w:tcPr>
          <w:p w14:paraId="7E4684D7" w14:textId="3354EC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263305A" w14:textId="5C14B4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242DD76" w14:textId="214F00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1196</w:t>
            </w:r>
          </w:p>
        </w:tc>
        <w:tc>
          <w:tcPr>
            <w:tcW w:w="227" w:type="pct"/>
          </w:tcPr>
          <w:p w14:paraId="3A36DFF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63A05DA" w14:textId="6EC0BC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AFF6C36" w14:textId="7300B8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3E742AA" w14:textId="7DA2E9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NR_CADC_R18_2BDL_xBUL-Core, DC_R18_xBLTE_2BNR_yDL2UL-Core, DC_R18_1BLTE_1BNR_2DL2UL-Core, DC_R18_2BLTE_1BNR_3DL2UL-Core, DC_R18_xBLTE_1BNR_yDL2UL-Core, NR_CADC_R18_3BDL_xBUL-Core</w:t>
            </w:r>
          </w:p>
        </w:tc>
        <w:tc>
          <w:tcPr>
            <w:tcW w:w="512" w:type="pct"/>
          </w:tcPr>
          <w:p w14:paraId="29F52E94" w14:textId="6DE2C9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750FB7C" w14:textId="77777777" w:rsidTr="00D85DB0">
        <w:tc>
          <w:tcPr>
            <w:tcW w:w="439" w:type="pct"/>
          </w:tcPr>
          <w:p w14:paraId="23FE0DEE" w14:textId="28CCC4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R4-2410622</w:t>
            </w:r>
          </w:p>
        </w:tc>
        <w:tc>
          <w:tcPr>
            <w:tcW w:w="1041" w:type="pct"/>
          </w:tcPr>
          <w:p w14:paraId="646929BE" w14:textId="52919C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Bug Fixes 38101-3-i51_s00-05</w:t>
            </w:r>
          </w:p>
        </w:tc>
        <w:tc>
          <w:tcPr>
            <w:tcW w:w="505" w:type="pct"/>
          </w:tcPr>
          <w:p w14:paraId="31734666" w14:textId="373DE3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2E6091DF" w14:textId="5C3F10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9C8D12F" w14:textId="7A7646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1196</w:t>
            </w:r>
          </w:p>
        </w:tc>
        <w:tc>
          <w:tcPr>
            <w:tcW w:w="227" w:type="pct"/>
          </w:tcPr>
          <w:p w14:paraId="380DC241" w14:textId="268CA44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2E20AB6" w14:textId="7C8632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4C1AC74" w14:textId="4351C6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501AACC" w14:textId="333504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NR_CADC_R18_2BDL_xBUL-Core, DC_R18_xBLTE_2BNR_yDL2UL-Core, DC_R18_1BLTE_1BNR_2DL2UL-Core, DC_R18_2BLTE_1BNR_3DL2UL-Core, DC_R18_xBLTE_1BNR_yDL2UL-Core, NR_CADC_R18_3BDL_xBUL-Core</w:t>
            </w:r>
          </w:p>
        </w:tc>
        <w:tc>
          <w:tcPr>
            <w:tcW w:w="512" w:type="pct"/>
          </w:tcPr>
          <w:p w14:paraId="2C02179F" w14:textId="13FE88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120F85B" w14:textId="77777777" w:rsidTr="00D85DB0">
        <w:tc>
          <w:tcPr>
            <w:tcW w:w="439" w:type="pct"/>
          </w:tcPr>
          <w:p w14:paraId="18D1A46F" w14:textId="58E489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R4-2407283</w:t>
            </w:r>
          </w:p>
        </w:tc>
        <w:tc>
          <w:tcPr>
            <w:tcW w:w="1041" w:type="pct"/>
          </w:tcPr>
          <w:p w14:paraId="3D9E00E1" w14:textId="5284C0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(NonCol_intraB_ENDC_NR_CA-Core) On general clasue for receiver characteristics</w:t>
            </w:r>
          </w:p>
        </w:tc>
        <w:tc>
          <w:tcPr>
            <w:tcW w:w="505" w:type="pct"/>
          </w:tcPr>
          <w:p w14:paraId="7194874F" w14:textId="49D9A1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6A17DE27" w14:textId="3D1F25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30B27322" w14:textId="6EFD0E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1197</w:t>
            </w:r>
          </w:p>
        </w:tc>
        <w:tc>
          <w:tcPr>
            <w:tcW w:w="227" w:type="pct"/>
          </w:tcPr>
          <w:p w14:paraId="48F7A79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E4DCDD" w14:textId="7D21C4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9F9ED0A" w14:textId="138A9B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40781E8" w14:textId="478698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NonCol_intraB_ENDC_NR_CA-Core</w:t>
            </w:r>
          </w:p>
        </w:tc>
        <w:tc>
          <w:tcPr>
            <w:tcW w:w="512" w:type="pct"/>
          </w:tcPr>
          <w:p w14:paraId="1F0F82FD" w14:textId="119C02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1138429" w14:textId="77777777" w:rsidTr="00D85DB0">
        <w:tc>
          <w:tcPr>
            <w:tcW w:w="439" w:type="pct"/>
          </w:tcPr>
          <w:p w14:paraId="0B1E50C8" w14:textId="74C20C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R4-2410737</w:t>
            </w:r>
          </w:p>
        </w:tc>
        <w:tc>
          <w:tcPr>
            <w:tcW w:w="1041" w:type="pct"/>
          </w:tcPr>
          <w:p w14:paraId="250DCBB8" w14:textId="53557C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(NonCol_intraB_ENDC_NR_CA-Core) On general clasue for receiver characteristics</w:t>
            </w:r>
          </w:p>
        </w:tc>
        <w:tc>
          <w:tcPr>
            <w:tcW w:w="505" w:type="pct"/>
          </w:tcPr>
          <w:p w14:paraId="1D4D1B20" w14:textId="118CBD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21666D4" w14:textId="5F4FBD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073A271" w14:textId="113178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1197</w:t>
            </w:r>
          </w:p>
        </w:tc>
        <w:tc>
          <w:tcPr>
            <w:tcW w:w="227" w:type="pct"/>
          </w:tcPr>
          <w:p w14:paraId="0F2B9136" w14:textId="31F8136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56E7506" w14:textId="150E30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98C27B1" w14:textId="5C736A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0DB9A34" w14:textId="52D674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NonCol_intraB_ENDC_NR_CA-Core</w:t>
            </w:r>
          </w:p>
        </w:tc>
        <w:tc>
          <w:tcPr>
            <w:tcW w:w="512" w:type="pct"/>
          </w:tcPr>
          <w:p w14:paraId="23B77BC2" w14:textId="083973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07274AE" w14:textId="77777777" w:rsidTr="00D85DB0">
        <w:tc>
          <w:tcPr>
            <w:tcW w:w="439" w:type="pct"/>
          </w:tcPr>
          <w:p w14:paraId="6416623E" w14:textId="01F31F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R4-2407285</w:t>
            </w:r>
          </w:p>
        </w:tc>
        <w:tc>
          <w:tcPr>
            <w:tcW w:w="1041" w:type="pct"/>
          </w:tcPr>
          <w:p w14:paraId="49C3DC42" w14:textId="671558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general clasue for receiver characteristics</w:t>
            </w:r>
          </w:p>
        </w:tc>
        <w:tc>
          <w:tcPr>
            <w:tcW w:w="505" w:type="pct"/>
          </w:tcPr>
          <w:p w14:paraId="79E5B3DA" w14:textId="38DF9B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C31B744" w14:textId="756337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1A509C53" w14:textId="7A58D1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1198</w:t>
            </w:r>
          </w:p>
        </w:tc>
        <w:tc>
          <w:tcPr>
            <w:tcW w:w="227" w:type="pct"/>
          </w:tcPr>
          <w:p w14:paraId="2189CFE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EFAA4A5" w14:textId="3C7A80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08B16D9" w14:textId="42984E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2F8528E" w14:textId="6815F5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</w:t>
            </w:r>
          </w:p>
        </w:tc>
        <w:tc>
          <w:tcPr>
            <w:tcW w:w="512" w:type="pct"/>
          </w:tcPr>
          <w:p w14:paraId="6B83F59D" w14:textId="2D71AC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924F509" w14:textId="77777777" w:rsidTr="00D85DB0">
        <w:tc>
          <w:tcPr>
            <w:tcW w:w="439" w:type="pct"/>
          </w:tcPr>
          <w:p w14:paraId="7317C229" w14:textId="39D91F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R4-2410735</w:t>
            </w:r>
          </w:p>
        </w:tc>
        <w:tc>
          <w:tcPr>
            <w:tcW w:w="1041" w:type="pct"/>
          </w:tcPr>
          <w:p w14:paraId="718093EE" w14:textId="598EEB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general clasue for receiver characteristics</w:t>
            </w:r>
          </w:p>
        </w:tc>
        <w:tc>
          <w:tcPr>
            <w:tcW w:w="505" w:type="pct"/>
          </w:tcPr>
          <w:p w14:paraId="6CB8072C" w14:textId="5AFDBB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6AF80A9C" w14:textId="5309B7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8BBE49A" w14:textId="36D465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1198</w:t>
            </w:r>
          </w:p>
        </w:tc>
        <w:tc>
          <w:tcPr>
            <w:tcW w:w="227" w:type="pct"/>
          </w:tcPr>
          <w:p w14:paraId="6B3DD15E" w14:textId="0D4AD80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D95F2CB" w14:textId="0B4E73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C902219" w14:textId="5BC0A2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078F672" w14:textId="0819B8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3B933354" w14:textId="5DC58D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027C8E4" w14:textId="77777777" w:rsidTr="00D85DB0">
        <w:tc>
          <w:tcPr>
            <w:tcW w:w="439" w:type="pct"/>
          </w:tcPr>
          <w:p w14:paraId="14B5FDB9" w14:textId="615290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R4-2410757</w:t>
            </w:r>
          </w:p>
        </w:tc>
        <w:tc>
          <w:tcPr>
            <w:tcW w:w="1041" w:type="pct"/>
          </w:tcPr>
          <w:p w14:paraId="24D3657F" w14:textId="37729E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general clasue for receiver characteristics</w:t>
            </w:r>
          </w:p>
        </w:tc>
        <w:tc>
          <w:tcPr>
            <w:tcW w:w="505" w:type="pct"/>
          </w:tcPr>
          <w:p w14:paraId="5CE970F5" w14:textId="43482F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029F4D36" w14:textId="435A25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3461BACE" w14:textId="746C63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1198</w:t>
            </w:r>
          </w:p>
        </w:tc>
        <w:tc>
          <w:tcPr>
            <w:tcW w:w="227" w:type="pct"/>
          </w:tcPr>
          <w:p w14:paraId="24482E6E" w14:textId="7D2212DD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002A0848" w14:textId="1F3A9A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78C6F39" w14:textId="26422D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193B8F9" w14:textId="53D73C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6B2BF375" w14:textId="0336B1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BF07927" w14:textId="77777777" w:rsidTr="00D85DB0">
        <w:tc>
          <w:tcPr>
            <w:tcW w:w="439" w:type="pct"/>
          </w:tcPr>
          <w:p w14:paraId="58D5D582" w14:textId="3364BD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R4-2410761</w:t>
            </w:r>
          </w:p>
        </w:tc>
        <w:tc>
          <w:tcPr>
            <w:tcW w:w="1041" w:type="pct"/>
          </w:tcPr>
          <w:p w14:paraId="1E6CB0E6" w14:textId="3AC342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general clasue for receiver characteristics</w:t>
            </w:r>
          </w:p>
        </w:tc>
        <w:tc>
          <w:tcPr>
            <w:tcW w:w="505" w:type="pct"/>
          </w:tcPr>
          <w:p w14:paraId="4ACB24C5" w14:textId="6FE3D4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6E4E82C3" w14:textId="1265BB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54FB73F1" w14:textId="63CE00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1198</w:t>
            </w:r>
          </w:p>
        </w:tc>
        <w:tc>
          <w:tcPr>
            <w:tcW w:w="227" w:type="pct"/>
          </w:tcPr>
          <w:p w14:paraId="4D9BBD31" w14:textId="70FF0EC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9" w:type="pct"/>
          </w:tcPr>
          <w:p w14:paraId="6AB5D611" w14:textId="03E5CF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CE23F23" w14:textId="2256C6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E9D104E" w14:textId="761799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1A878470" w14:textId="02678F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6F35EB4" w14:textId="77777777" w:rsidTr="00D85DB0">
        <w:tc>
          <w:tcPr>
            <w:tcW w:w="439" w:type="pct"/>
          </w:tcPr>
          <w:p w14:paraId="5939FFC2" w14:textId="1184EF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R4-2407286</w:t>
            </w:r>
          </w:p>
        </w:tc>
        <w:tc>
          <w:tcPr>
            <w:tcW w:w="1041" w:type="pct"/>
          </w:tcPr>
          <w:p w14:paraId="21159D1B" w14:textId="33D8EF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general clasue for receiver characteristics</w:t>
            </w:r>
          </w:p>
        </w:tc>
        <w:tc>
          <w:tcPr>
            <w:tcW w:w="505" w:type="pct"/>
          </w:tcPr>
          <w:p w14:paraId="5538D04D" w14:textId="24665D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F9BFC5A" w14:textId="062B36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1E2CF57E" w14:textId="42D9C9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1199</w:t>
            </w:r>
          </w:p>
        </w:tc>
        <w:tc>
          <w:tcPr>
            <w:tcW w:w="227" w:type="pct"/>
          </w:tcPr>
          <w:p w14:paraId="3DD2B2B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71F35C7" w14:textId="3810FF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35EF393" w14:textId="7F19BA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CB337E7" w14:textId="190D50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TEI16</w:t>
            </w:r>
          </w:p>
        </w:tc>
        <w:tc>
          <w:tcPr>
            <w:tcW w:w="512" w:type="pct"/>
          </w:tcPr>
          <w:p w14:paraId="1274692B" w14:textId="2ED801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28CFE35" w14:textId="77777777" w:rsidTr="00D85DB0">
        <w:tc>
          <w:tcPr>
            <w:tcW w:w="439" w:type="pct"/>
          </w:tcPr>
          <w:p w14:paraId="736FBF22" w14:textId="4600FE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R4-2410736</w:t>
            </w:r>
          </w:p>
        </w:tc>
        <w:tc>
          <w:tcPr>
            <w:tcW w:w="1041" w:type="pct"/>
          </w:tcPr>
          <w:p w14:paraId="21046886" w14:textId="2F3957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general clasue for receiver characteristics</w:t>
            </w:r>
          </w:p>
        </w:tc>
        <w:tc>
          <w:tcPr>
            <w:tcW w:w="505" w:type="pct"/>
          </w:tcPr>
          <w:p w14:paraId="412AA92F" w14:textId="45CE59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CA93503" w14:textId="184C8F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2636BC4" w14:textId="4C25CD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1199</w:t>
            </w:r>
          </w:p>
        </w:tc>
        <w:tc>
          <w:tcPr>
            <w:tcW w:w="227" w:type="pct"/>
          </w:tcPr>
          <w:p w14:paraId="5B29F01B" w14:textId="6158602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2ED1499" w14:textId="166D4D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C3C14CA" w14:textId="7A4C7E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7F64FBD" w14:textId="6392D8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TEI16</w:t>
            </w:r>
          </w:p>
        </w:tc>
        <w:tc>
          <w:tcPr>
            <w:tcW w:w="512" w:type="pct"/>
          </w:tcPr>
          <w:p w14:paraId="3F5DF501" w14:textId="13773D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EDB6E9E" w14:textId="77777777" w:rsidTr="00D85DB0">
        <w:tc>
          <w:tcPr>
            <w:tcW w:w="439" w:type="pct"/>
          </w:tcPr>
          <w:p w14:paraId="7B18A882" w14:textId="032F83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R4-2410758</w:t>
            </w:r>
          </w:p>
        </w:tc>
        <w:tc>
          <w:tcPr>
            <w:tcW w:w="1041" w:type="pct"/>
          </w:tcPr>
          <w:p w14:paraId="7C057F01" w14:textId="50DB93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general clasue for receiver characteristics</w:t>
            </w:r>
          </w:p>
        </w:tc>
        <w:tc>
          <w:tcPr>
            <w:tcW w:w="505" w:type="pct"/>
          </w:tcPr>
          <w:p w14:paraId="79E64C43" w14:textId="12BE7D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3088CC5" w14:textId="30DC5E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A0D20BB" w14:textId="1117EA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1199</w:t>
            </w:r>
          </w:p>
        </w:tc>
        <w:tc>
          <w:tcPr>
            <w:tcW w:w="227" w:type="pct"/>
          </w:tcPr>
          <w:p w14:paraId="74AD847D" w14:textId="5D8D28DD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3FC0B874" w14:textId="0B658E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5F711C85" w14:textId="5221A4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160071E" w14:textId="6FA06E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TEI16</w:t>
            </w:r>
          </w:p>
        </w:tc>
        <w:tc>
          <w:tcPr>
            <w:tcW w:w="512" w:type="pct"/>
          </w:tcPr>
          <w:p w14:paraId="2BFDB37C" w14:textId="78C2D3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BDD0837" w14:textId="77777777" w:rsidTr="00D85DB0">
        <w:tc>
          <w:tcPr>
            <w:tcW w:w="439" w:type="pct"/>
          </w:tcPr>
          <w:p w14:paraId="3582F475" w14:textId="2990E8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R4-2410762</w:t>
            </w:r>
          </w:p>
        </w:tc>
        <w:tc>
          <w:tcPr>
            <w:tcW w:w="1041" w:type="pct"/>
          </w:tcPr>
          <w:p w14:paraId="7BE8F3E8" w14:textId="372695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general clasue for receiver characteristics</w:t>
            </w:r>
          </w:p>
        </w:tc>
        <w:tc>
          <w:tcPr>
            <w:tcW w:w="505" w:type="pct"/>
          </w:tcPr>
          <w:p w14:paraId="32E20F75" w14:textId="5E4EBD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2577BEDE" w14:textId="0DC14A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7DE2096F" w14:textId="4B58CE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1199</w:t>
            </w:r>
          </w:p>
        </w:tc>
        <w:tc>
          <w:tcPr>
            <w:tcW w:w="227" w:type="pct"/>
          </w:tcPr>
          <w:p w14:paraId="6390EFC4" w14:textId="28F86BF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9" w:type="pct"/>
          </w:tcPr>
          <w:p w14:paraId="4A4B2990" w14:textId="5D5372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408660B7" w14:textId="656D83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E39196E" w14:textId="356B2F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TEI16</w:t>
            </w:r>
          </w:p>
        </w:tc>
        <w:tc>
          <w:tcPr>
            <w:tcW w:w="512" w:type="pct"/>
          </w:tcPr>
          <w:p w14:paraId="6F917FB4" w14:textId="6C0587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4A9C042" w14:textId="77777777" w:rsidTr="00D85DB0">
        <w:tc>
          <w:tcPr>
            <w:tcW w:w="439" w:type="pct"/>
          </w:tcPr>
          <w:p w14:paraId="038C0170" w14:textId="3F4185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R4-2407287</w:t>
            </w:r>
          </w:p>
        </w:tc>
        <w:tc>
          <w:tcPr>
            <w:tcW w:w="1041" w:type="pct"/>
          </w:tcPr>
          <w:p w14:paraId="2D1FE24E" w14:textId="4FB25F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On general clasue for receiver characteristics</w:t>
            </w:r>
          </w:p>
        </w:tc>
        <w:tc>
          <w:tcPr>
            <w:tcW w:w="505" w:type="pct"/>
          </w:tcPr>
          <w:p w14:paraId="3B39A227" w14:textId="08F411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2D0E8783" w14:textId="164FDD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1718229" w14:textId="110373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1200</w:t>
            </w:r>
          </w:p>
        </w:tc>
        <w:tc>
          <w:tcPr>
            <w:tcW w:w="227" w:type="pct"/>
          </w:tcPr>
          <w:p w14:paraId="1A9B230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C9ABB79" w14:textId="4C625C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716F030" w14:textId="7489F1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6095C77" w14:textId="6B10EB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TEI16</w:t>
            </w:r>
          </w:p>
        </w:tc>
        <w:tc>
          <w:tcPr>
            <w:tcW w:w="512" w:type="pct"/>
          </w:tcPr>
          <w:p w14:paraId="602D4B2C" w14:textId="03267D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4E2FD58" w14:textId="77777777" w:rsidTr="00D85DB0">
        <w:tc>
          <w:tcPr>
            <w:tcW w:w="439" w:type="pct"/>
          </w:tcPr>
          <w:p w14:paraId="5338AF6B" w14:textId="131DCB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R4-2407594</w:t>
            </w:r>
          </w:p>
        </w:tc>
        <w:tc>
          <w:tcPr>
            <w:tcW w:w="1041" w:type="pct"/>
          </w:tcPr>
          <w:p w14:paraId="40AE849F" w14:textId="791B8C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(NR_CADC_R17_3BDL_2BUL-Core) Rel-17 Cat F CR for TS 38.101-3 to correct three-band NR-CA combinations including FR2</w:t>
            </w:r>
          </w:p>
        </w:tc>
        <w:tc>
          <w:tcPr>
            <w:tcW w:w="505" w:type="pct"/>
          </w:tcPr>
          <w:p w14:paraId="02229F0F" w14:textId="30E67F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053CA705" w14:textId="15A313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02E01083" w14:textId="2C3A2E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1201</w:t>
            </w:r>
          </w:p>
        </w:tc>
        <w:tc>
          <w:tcPr>
            <w:tcW w:w="227" w:type="pct"/>
          </w:tcPr>
          <w:p w14:paraId="68E623B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F4B531" w14:textId="4F0B5F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9D80BF7" w14:textId="025101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04FE38B" w14:textId="78C0AA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NR_CADC_R17_3BDL_2BUL-Core</w:t>
            </w:r>
          </w:p>
        </w:tc>
        <w:tc>
          <w:tcPr>
            <w:tcW w:w="512" w:type="pct"/>
          </w:tcPr>
          <w:p w14:paraId="13D8F2B0" w14:textId="124BE5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DBB2A90" w14:textId="77777777" w:rsidTr="00D85DB0">
        <w:tc>
          <w:tcPr>
            <w:tcW w:w="439" w:type="pct"/>
          </w:tcPr>
          <w:p w14:paraId="6FE5E82F" w14:textId="105CE4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R4-2407595</w:t>
            </w:r>
          </w:p>
        </w:tc>
        <w:tc>
          <w:tcPr>
            <w:tcW w:w="1041" w:type="pct"/>
          </w:tcPr>
          <w:p w14:paraId="62095812" w14:textId="56C35F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(NR_CADC_R18_3BDL_xBUL-Core) Rel-18 Cat A CR for TS 38.101-3 to correct three-band NR-CA combinations including FR2</w:t>
            </w:r>
          </w:p>
        </w:tc>
        <w:tc>
          <w:tcPr>
            <w:tcW w:w="505" w:type="pct"/>
          </w:tcPr>
          <w:p w14:paraId="1B849444" w14:textId="20232F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4838B37E" w14:textId="00DD36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24ACADB" w14:textId="4187DC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1202</w:t>
            </w:r>
          </w:p>
        </w:tc>
        <w:tc>
          <w:tcPr>
            <w:tcW w:w="227" w:type="pct"/>
          </w:tcPr>
          <w:p w14:paraId="4A55047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99C31E" w14:textId="141D17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7DF26F9" w14:textId="3B0B29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6E6E678" w14:textId="3653D3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NR_CADC_R18_3BDL_xBUL-Core</w:t>
            </w:r>
          </w:p>
        </w:tc>
        <w:tc>
          <w:tcPr>
            <w:tcW w:w="512" w:type="pct"/>
          </w:tcPr>
          <w:p w14:paraId="63242C0F" w14:textId="48D523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C474583" w14:textId="77777777" w:rsidTr="00D85DB0">
        <w:tc>
          <w:tcPr>
            <w:tcW w:w="439" w:type="pct"/>
          </w:tcPr>
          <w:p w14:paraId="1FEB7E50" w14:textId="454278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R4-2407608</w:t>
            </w:r>
          </w:p>
        </w:tc>
        <w:tc>
          <w:tcPr>
            <w:tcW w:w="1041" w:type="pct"/>
          </w:tcPr>
          <w:p w14:paraId="28597BB6" w14:textId="22210B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38.101-3 on simultaneous Rx-Tx basket</w:t>
            </w:r>
          </w:p>
        </w:tc>
        <w:tc>
          <w:tcPr>
            <w:tcW w:w="505" w:type="pct"/>
          </w:tcPr>
          <w:p w14:paraId="0BEBB4E2" w14:textId="68C3A5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C870BAE" w14:textId="34BFD4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13D7FA4A" w14:textId="3E4CCB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1203</w:t>
            </w:r>
          </w:p>
        </w:tc>
        <w:tc>
          <w:tcPr>
            <w:tcW w:w="227" w:type="pct"/>
          </w:tcPr>
          <w:p w14:paraId="5FA9A7E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A9AF32E" w14:textId="233445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56FF044" w14:textId="275576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261689F" w14:textId="14B0AA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LTE_NR_Simult_RxTx_R18-Core</w:t>
            </w:r>
          </w:p>
        </w:tc>
        <w:tc>
          <w:tcPr>
            <w:tcW w:w="512" w:type="pct"/>
          </w:tcPr>
          <w:p w14:paraId="4DF788C8" w14:textId="588CB6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7799A3E" w14:textId="77777777" w:rsidTr="00D85DB0">
        <w:tc>
          <w:tcPr>
            <w:tcW w:w="439" w:type="pct"/>
          </w:tcPr>
          <w:p w14:paraId="3E20992B" w14:textId="2F1EFB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R4-2407616</w:t>
            </w:r>
          </w:p>
        </w:tc>
        <w:tc>
          <w:tcPr>
            <w:tcW w:w="1041" w:type="pct"/>
          </w:tcPr>
          <w:p w14:paraId="03A0D5AD" w14:textId="52936E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R17 Cat-F CR 38.101-3 channel spacing for intra-band EN-DC</w:t>
            </w:r>
          </w:p>
        </w:tc>
        <w:tc>
          <w:tcPr>
            <w:tcW w:w="505" w:type="pct"/>
          </w:tcPr>
          <w:p w14:paraId="4C31F329" w14:textId="7D0434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34A5745" w14:textId="256649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602B0B5" w14:textId="6022C1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1204</w:t>
            </w:r>
          </w:p>
        </w:tc>
        <w:tc>
          <w:tcPr>
            <w:tcW w:w="227" w:type="pct"/>
          </w:tcPr>
          <w:p w14:paraId="7041E3E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AD0C7B9" w14:textId="305ED3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68ABDAE" w14:textId="40D78F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39B7BE7" w14:textId="2899D6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6EED0F87" w14:textId="30B48E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93BA8D6" w14:textId="77777777" w:rsidTr="00D85DB0">
        <w:tc>
          <w:tcPr>
            <w:tcW w:w="439" w:type="pct"/>
          </w:tcPr>
          <w:p w14:paraId="23BA80B0" w14:textId="10C8E4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R4-2407617</w:t>
            </w:r>
          </w:p>
        </w:tc>
        <w:tc>
          <w:tcPr>
            <w:tcW w:w="1041" w:type="pct"/>
          </w:tcPr>
          <w:p w14:paraId="44E7A3BF" w14:textId="060206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R18 Cat-A CR 38.101-3 channel spacing for intra-band EN-DC</w:t>
            </w:r>
          </w:p>
        </w:tc>
        <w:tc>
          <w:tcPr>
            <w:tcW w:w="505" w:type="pct"/>
          </w:tcPr>
          <w:p w14:paraId="0581BEFE" w14:textId="16B2BB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D88B943" w14:textId="61C7FD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13838DF" w14:textId="505F3A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1205</w:t>
            </w:r>
          </w:p>
        </w:tc>
        <w:tc>
          <w:tcPr>
            <w:tcW w:w="227" w:type="pct"/>
          </w:tcPr>
          <w:p w14:paraId="44EAB4A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B223FBD" w14:textId="7041A8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BF42F44" w14:textId="21E1C3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1C63C6A" w14:textId="6D16BE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7D0879F5" w14:textId="1CA19C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AF4A408" w14:textId="77777777" w:rsidTr="00D85DB0">
        <w:tc>
          <w:tcPr>
            <w:tcW w:w="439" w:type="pct"/>
          </w:tcPr>
          <w:p w14:paraId="7A115A1C" w14:textId="66456F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R4-2407634</w:t>
            </w:r>
          </w:p>
        </w:tc>
        <w:tc>
          <w:tcPr>
            <w:tcW w:w="1041" w:type="pct"/>
          </w:tcPr>
          <w:p w14:paraId="06BAE474" w14:textId="10CB66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(DC_R16_1BLTE_1BNR_2DL2UL-Core) CR for 38.101-3 Address the ambiguity on the order for component carriers for EN-DC</w:t>
            </w:r>
          </w:p>
        </w:tc>
        <w:tc>
          <w:tcPr>
            <w:tcW w:w="505" w:type="pct"/>
          </w:tcPr>
          <w:p w14:paraId="4ADAE86B" w14:textId="6624C6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Samsung, CHTTL</w:t>
            </w:r>
          </w:p>
        </w:tc>
        <w:tc>
          <w:tcPr>
            <w:tcW w:w="442" w:type="pct"/>
          </w:tcPr>
          <w:p w14:paraId="4B132624" w14:textId="2BCCD1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38AB01AE" w14:textId="6B8E24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1206</w:t>
            </w:r>
          </w:p>
        </w:tc>
        <w:tc>
          <w:tcPr>
            <w:tcW w:w="227" w:type="pct"/>
          </w:tcPr>
          <w:p w14:paraId="136C387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9BE24C9" w14:textId="470B8B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4E9615C6" w14:textId="20F685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ECE3634" w14:textId="2C5D3C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DC_R16_1BLTE_1BNR_2DL2UL-Core</w:t>
            </w:r>
          </w:p>
        </w:tc>
        <w:tc>
          <w:tcPr>
            <w:tcW w:w="512" w:type="pct"/>
          </w:tcPr>
          <w:p w14:paraId="78024A98" w14:textId="0FE965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CAAFA14" w14:textId="77777777" w:rsidTr="00D85DB0">
        <w:tc>
          <w:tcPr>
            <w:tcW w:w="439" w:type="pct"/>
          </w:tcPr>
          <w:p w14:paraId="20B50EA4" w14:textId="6648A5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R4-2410694</w:t>
            </w:r>
          </w:p>
        </w:tc>
        <w:tc>
          <w:tcPr>
            <w:tcW w:w="1041" w:type="pct"/>
          </w:tcPr>
          <w:p w14:paraId="5CFF6598" w14:textId="0BF5E6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(DC_R16_1BLTE_1BNR_2DL2UL-Core) CR for 38.101-3 Address the ambiguity on the order for component carriers for EN-DC</w:t>
            </w:r>
          </w:p>
        </w:tc>
        <w:tc>
          <w:tcPr>
            <w:tcW w:w="505" w:type="pct"/>
          </w:tcPr>
          <w:p w14:paraId="4CE96504" w14:textId="73A026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Samsung, CHTTL</w:t>
            </w:r>
          </w:p>
        </w:tc>
        <w:tc>
          <w:tcPr>
            <w:tcW w:w="442" w:type="pct"/>
          </w:tcPr>
          <w:p w14:paraId="30D51A67" w14:textId="61F9EB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7A62B3FC" w14:textId="4BBD66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1206</w:t>
            </w:r>
          </w:p>
        </w:tc>
        <w:tc>
          <w:tcPr>
            <w:tcW w:w="227" w:type="pct"/>
          </w:tcPr>
          <w:p w14:paraId="379FD132" w14:textId="3C186B4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9292E61" w14:textId="0FD7CB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BE4F018" w14:textId="64A97E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8DB8CAD" w14:textId="557615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DC_R16_1BLTE_1BNR_2DL2UL-Core</w:t>
            </w:r>
          </w:p>
        </w:tc>
        <w:tc>
          <w:tcPr>
            <w:tcW w:w="512" w:type="pct"/>
          </w:tcPr>
          <w:p w14:paraId="49B0BF62" w14:textId="2E2D12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B0A8E1D" w14:textId="77777777" w:rsidTr="00D85DB0">
        <w:tc>
          <w:tcPr>
            <w:tcW w:w="439" w:type="pct"/>
          </w:tcPr>
          <w:p w14:paraId="012AFBDE" w14:textId="1EFAC3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R4-2407635</w:t>
            </w:r>
          </w:p>
        </w:tc>
        <w:tc>
          <w:tcPr>
            <w:tcW w:w="1041" w:type="pct"/>
          </w:tcPr>
          <w:p w14:paraId="690D27A6" w14:textId="152545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(DC_R16_1BLTE_1BNR_2DL2UL-Core) CR for 38.101-3 Address the ambiguity on the order for component carriers for EN-DC</w:t>
            </w:r>
          </w:p>
        </w:tc>
        <w:tc>
          <w:tcPr>
            <w:tcW w:w="505" w:type="pct"/>
          </w:tcPr>
          <w:p w14:paraId="38B6E765" w14:textId="51DD09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Samsung, CHTTL, Nokia</w:t>
            </w:r>
          </w:p>
        </w:tc>
        <w:tc>
          <w:tcPr>
            <w:tcW w:w="442" w:type="pct"/>
          </w:tcPr>
          <w:p w14:paraId="5BD7D5B2" w14:textId="27C527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022DFCDD" w14:textId="519827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1207</w:t>
            </w:r>
          </w:p>
        </w:tc>
        <w:tc>
          <w:tcPr>
            <w:tcW w:w="227" w:type="pct"/>
          </w:tcPr>
          <w:p w14:paraId="394A4CA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26C70FF" w14:textId="552A73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537E9E9" w14:textId="58904F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D15727A" w14:textId="333DFB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DC_R16_1BLTE_1BNR_2DL2UL-Core</w:t>
            </w:r>
          </w:p>
        </w:tc>
        <w:tc>
          <w:tcPr>
            <w:tcW w:w="512" w:type="pct"/>
          </w:tcPr>
          <w:p w14:paraId="0AD57C34" w14:textId="6BE3A4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6D13C33" w14:textId="77777777" w:rsidTr="00D85DB0">
        <w:tc>
          <w:tcPr>
            <w:tcW w:w="439" w:type="pct"/>
          </w:tcPr>
          <w:p w14:paraId="38D08CDF" w14:textId="43FF38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R4-2407636</w:t>
            </w:r>
          </w:p>
        </w:tc>
        <w:tc>
          <w:tcPr>
            <w:tcW w:w="1041" w:type="pct"/>
          </w:tcPr>
          <w:p w14:paraId="33B921C0" w14:textId="311D29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(DC_R16_1BLTE_1BNR_2DL2UL-Core) Rel-18 Cat A CR for 38.101-3 Address the ambiguity on the order for component carriers for EN-DC</w:t>
            </w:r>
          </w:p>
        </w:tc>
        <w:tc>
          <w:tcPr>
            <w:tcW w:w="505" w:type="pct"/>
          </w:tcPr>
          <w:p w14:paraId="60509B50" w14:textId="46BF3D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Samsung,CHTTL</w:t>
            </w:r>
          </w:p>
        </w:tc>
        <w:tc>
          <w:tcPr>
            <w:tcW w:w="442" w:type="pct"/>
          </w:tcPr>
          <w:p w14:paraId="0F6340BB" w14:textId="31994E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DB6F24A" w14:textId="616040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1208</w:t>
            </w:r>
          </w:p>
        </w:tc>
        <w:tc>
          <w:tcPr>
            <w:tcW w:w="227" w:type="pct"/>
          </w:tcPr>
          <w:p w14:paraId="1E79EF1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6D699C7" w14:textId="448996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1D63F43" w14:textId="6D6606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345AA43" w14:textId="7E02D1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DC_R16_1BLTE_1BNR_2DL2UL-Core</w:t>
            </w:r>
          </w:p>
        </w:tc>
        <w:tc>
          <w:tcPr>
            <w:tcW w:w="512" w:type="pct"/>
          </w:tcPr>
          <w:p w14:paraId="22A1734E" w14:textId="4D349E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C660F68" w14:textId="77777777" w:rsidTr="00D85DB0">
        <w:tc>
          <w:tcPr>
            <w:tcW w:w="439" w:type="pct"/>
          </w:tcPr>
          <w:p w14:paraId="56BA6794" w14:textId="2269FB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R4-2407638</w:t>
            </w:r>
          </w:p>
        </w:tc>
        <w:tc>
          <w:tcPr>
            <w:tcW w:w="1041" w:type="pct"/>
          </w:tcPr>
          <w:p w14:paraId="48248DE1" w14:textId="56E7D4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(NR_CADC_R17_2BDL_xBUL) CR for 38.101-3 Add the missing fallbacks for FR1+FR2 combos</w:t>
            </w:r>
          </w:p>
        </w:tc>
        <w:tc>
          <w:tcPr>
            <w:tcW w:w="505" w:type="pct"/>
          </w:tcPr>
          <w:p w14:paraId="3D63C6E8" w14:textId="16C8E6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37D287C6" w14:textId="342EEE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2AF9A70" w14:textId="077998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1209</w:t>
            </w:r>
          </w:p>
        </w:tc>
        <w:tc>
          <w:tcPr>
            <w:tcW w:w="227" w:type="pct"/>
          </w:tcPr>
          <w:p w14:paraId="45C4768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D050473" w14:textId="5EEDA8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488619A" w14:textId="5E5F50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F154921" w14:textId="099731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NR_CADC_R17_2BDL_xBUL</w:t>
            </w:r>
          </w:p>
        </w:tc>
        <w:tc>
          <w:tcPr>
            <w:tcW w:w="512" w:type="pct"/>
          </w:tcPr>
          <w:p w14:paraId="4EA35E50" w14:textId="0862EF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886D7D3" w14:textId="77777777" w:rsidTr="00D85DB0">
        <w:tc>
          <w:tcPr>
            <w:tcW w:w="439" w:type="pct"/>
          </w:tcPr>
          <w:p w14:paraId="76B61487" w14:textId="581285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R4-2407639</w:t>
            </w:r>
          </w:p>
        </w:tc>
        <w:tc>
          <w:tcPr>
            <w:tcW w:w="1041" w:type="pct"/>
          </w:tcPr>
          <w:p w14:paraId="423E6911" w14:textId="598C13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(NR_CADC_R17_2BDL_xBUL) CR for 38.101-3 Add the missing fallbacks for FR1+FR2 combos</w:t>
            </w:r>
          </w:p>
        </w:tc>
        <w:tc>
          <w:tcPr>
            <w:tcW w:w="505" w:type="pct"/>
          </w:tcPr>
          <w:p w14:paraId="6F518BE9" w14:textId="6DC75F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26716893" w14:textId="14AEB6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7C59DDA" w14:textId="0D95BB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1210</w:t>
            </w:r>
          </w:p>
        </w:tc>
        <w:tc>
          <w:tcPr>
            <w:tcW w:w="227" w:type="pct"/>
          </w:tcPr>
          <w:p w14:paraId="234594D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F6C552C" w14:textId="4439FD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A0C5AFE" w14:textId="7FBADB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70B8C3B" w14:textId="3E9474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NR_CADC_R17_2BDL_xBUL</w:t>
            </w:r>
          </w:p>
        </w:tc>
        <w:tc>
          <w:tcPr>
            <w:tcW w:w="512" w:type="pct"/>
          </w:tcPr>
          <w:p w14:paraId="610F719F" w14:textId="604B3A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ECB27CB" w14:textId="77777777" w:rsidTr="00D85DB0">
        <w:tc>
          <w:tcPr>
            <w:tcW w:w="439" w:type="pct"/>
          </w:tcPr>
          <w:p w14:paraId="5612BAF3" w14:textId="32C27A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R4-2407643</w:t>
            </w:r>
          </w:p>
        </w:tc>
        <w:tc>
          <w:tcPr>
            <w:tcW w:w="1041" w:type="pct"/>
          </w:tcPr>
          <w:p w14:paraId="279AEA46" w14:textId="69EA0A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introduction of completed DC of x LTE bands and y NR bands with z bands DL and 3 bands UL</w:t>
            </w:r>
          </w:p>
        </w:tc>
        <w:tc>
          <w:tcPr>
            <w:tcW w:w="505" w:type="pct"/>
          </w:tcPr>
          <w:p w14:paraId="7D1A4BC7" w14:textId="52A987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74DA1504" w14:textId="4CCEE9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D6520E1" w14:textId="38F025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1211</w:t>
            </w:r>
          </w:p>
        </w:tc>
        <w:tc>
          <w:tcPr>
            <w:tcW w:w="227" w:type="pct"/>
          </w:tcPr>
          <w:p w14:paraId="5BAB3D4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35A3856" w14:textId="6FEDA0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73024E4" w14:textId="0A293B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D041D04" w14:textId="6AE5E4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DC_R18_xBLTE_yBNR_zDL3UL-Core</w:t>
            </w:r>
          </w:p>
        </w:tc>
        <w:tc>
          <w:tcPr>
            <w:tcW w:w="512" w:type="pct"/>
          </w:tcPr>
          <w:p w14:paraId="41D9E24B" w14:textId="107551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12CB7C4" w14:textId="77777777" w:rsidTr="00D85DB0">
        <w:tc>
          <w:tcPr>
            <w:tcW w:w="439" w:type="pct"/>
          </w:tcPr>
          <w:p w14:paraId="4A3C06B6" w14:textId="3B92C6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R4-2407647</w:t>
            </w:r>
          </w:p>
        </w:tc>
        <w:tc>
          <w:tcPr>
            <w:tcW w:w="1041" w:type="pct"/>
          </w:tcPr>
          <w:p w14:paraId="7BDA499B" w14:textId="08DABB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R18 Cat-F CR 38.101-3 correction CR for 3Tx requirements</w:t>
            </w:r>
          </w:p>
        </w:tc>
        <w:tc>
          <w:tcPr>
            <w:tcW w:w="505" w:type="pct"/>
          </w:tcPr>
          <w:p w14:paraId="0046C92E" w14:textId="4A5B9D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6A0A594" w14:textId="37B20A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BFCFDA0" w14:textId="443A5C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1212</w:t>
            </w:r>
          </w:p>
        </w:tc>
        <w:tc>
          <w:tcPr>
            <w:tcW w:w="227" w:type="pct"/>
          </w:tcPr>
          <w:p w14:paraId="439AC9B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438CB6B" w14:textId="0DEF87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1E09739" w14:textId="3940B3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01626E6" w14:textId="0237DC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4Rx_low_NR_band_handheld_3Tx_NR_CA_ENDC-Core</w:t>
            </w:r>
          </w:p>
        </w:tc>
        <w:tc>
          <w:tcPr>
            <w:tcW w:w="512" w:type="pct"/>
          </w:tcPr>
          <w:p w14:paraId="3CDEFA14" w14:textId="3408E5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A9633FE" w14:textId="77777777" w:rsidTr="00D85DB0">
        <w:tc>
          <w:tcPr>
            <w:tcW w:w="439" w:type="pct"/>
          </w:tcPr>
          <w:p w14:paraId="79415AED" w14:textId="5F5559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R4-2407687</w:t>
            </w:r>
          </w:p>
        </w:tc>
        <w:tc>
          <w:tcPr>
            <w:tcW w:w="1041" w:type="pct"/>
          </w:tcPr>
          <w:p w14:paraId="5B4A22BE" w14:textId="684960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of parameter name for dpc-Reporting-FR1 for range 1 &amp; 2 interworking</w:t>
            </w:r>
          </w:p>
        </w:tc>
        <w:tc>
          <w:tcPr>
            <w:tcW w:w="505" w:type="pct"/>
          </w:tcPr>
          <w:p w14:paraId="4623BB8C" w14:textId="620B68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3DED29B" w14:textId="6AB9D8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764281F6" w14:textId="76AB1C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1213</w:t>
            </w:r>
          </w:p>
        </w:tc>
        <w:tc>
          <w:tcPr>
            <w:tcW w:w="227" w:type="pct"/>
          </w:tcPr>
          <w:p w14:paraId="7080ABA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3463E73" w14:textId="1D6956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8D68358" w14:textId="6D3372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87977F9" w14:textId="69C800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NR_cov_enh2-Core</w:t>
            </w:r>
          </w:p>
        </w:tc>
        <w:tc>
          <w:tcPr>
            <w:tcW w:w="512" w:type="pct"/>
          </w:tcPr>
          <w:p w14:paraId="56FC5D5A" w14:textId="38B9F4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1FECDF6" w14:textId="77777777" w:rsidTr="00D85DB0">
        <w:tc>
          <w:tcPr>
            <w:tcW w:w="439" w:type="pct"/>
          </w:tcPr>
          <w:p w14:paraId="2640B945" w14:textId="27301A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R4-2407704</w:t>
            </w:r>
          </w:p>
        </w:tc>
        <w:tc>
          <w:tcPr>
            <w:tcW w:w="1041" w:type="pct"/>
          </w:tcPr>
          <w:p w14:paraId="1C1054C0" w14:textId="7B7498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(NR_CADC_R18_2BDL_xBUL) CR for 38.101-3: Missing BCS4 and 5 for CA_n66A-n258(2A)</w:t>
            </w:r>
          </w:p>
        </w:tc>
        <w:tc>
          <w:tcPr>
            <w:tcW w:w="505" w:type="pct"/>
          </w:tcPr>
          <w:p w14:paraId="39900492" w14:textId="4308AA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T-Mobile USA</w:t>
            </w:r>
          </w:p>
        </w:tc>
        <w:tc>
          <w:tcPr>
            <w:tcW w:w="442" w:type="pct"/>
          </w:tcPr>
          <w:p w14:paraId="650C1F11" w14:textId="3E7632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1D10BAB3" w14:textId="5773C0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1214</w:t>
            </w:r>
          </w:p>
        </w:tc>
        <w:tc>
          <w:tcPr>
            <w:tcW w:w="227" w:type="pct"/>
          </w:tcPr>
          <w:p w14:paraId="25D7319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B96D336" w14:textId="0E9EB9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4319887" w14:textId="7A3507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DB5720C" w14:textId="5F6684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NR_CADC_R18_yBDL_xBUL</w:t>
            </w:r>
          </w:p>
        </w:tc>
        <w:tc>
          <w:tcPr>
            <w:tcW w:w="512" w:type="pct"/>
          </w:tcPr>
          <w:p w14:paraId="24E50BB4" w14:textId="7AE571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C41841D" w14:textId="77777777" w:rsidTr="00D85DB0">
        <w:tc>
          <w:tcPr>
            <w:tcW w:w="439" w:type="pct"/>
          </w:tcPr>
          <w:p w14:paraId="27DCA660" w14:textId="587623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R4-2407888</w:t>
            </w:r>
          </w:p>
        </w:tc>
        <w:tc>
          <w:tcPr>
            <w:tcW w:w="1041" w:type="pct"/>
          </w:tcPr>
          <w:p w14:paraId="56E7676C" w14:textId="4729BF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Rel-18 Dual Connectivity (DC) of 1 LTE band (1DL/1UL) and 1 NR band (1DL/1UL)</w:t>
            </w:r>
          </w:p>
        </w:tc>
        <w:tc>
          <w:tcPr>
            <w:tcW w:w="505" w:type="pct"/>
          </w:tcPr>
          <w:p w14:paraId="06777D12" w14:textId="279F69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CHTTL</w:t>
            </w:r>
          </w:p>
        </w:tc>
        <w:tc>
          <w:tcPr>
            <w:tcW w:w="442" w:type="pct"/>
          </w:tcPr>
          <w:p w14:paraId="3105BF0E" w14:textId="299DDE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47F59AC" w14:textId="287895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1215</w:t>
            </w:r>
          </w:p>
        </w:tc>
        <w:tc>
          <w:tcPr>
            <w:tcW w:w="227" w:type="pct"/>
          </w:tcPr>
          <w:p w14:paraId="649FF04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6D2AB7D" w14:textId="35147F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B09BB5E" w14:textId="6E673C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F65E0A2" w14:textId="0999FD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DC_R18_1BLTE_1BNR_2DL2UL-Core</w:t>
            </w:r>
          </w:p>
        </w:tc>
        <w:tc>
          <w:tcPr>
            <w:tcW w:w="512" w:type="pct"/>
          </w:tcPr>
          <w:p w14:paraId="02679EBE" w14:textId="7391E1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64A6BF3" w14:textId="77777777" w:rsidTr="00D85DB0">
        <w:tc>
          <w:tcPr>
            <w:tcW w:w="439" w:type="pct"/>
          </w:tcPr>
          <w:p w14:paraId="41046FD3" w14:textId="101C03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R4-2407922</w:t>
            </w:r>
          </w:p>
        </w:tc>
        <w:tc>
          <w:tcPr>
            <w:tcW w:w="1041" w:type="pct"/>
          </w:tcPr>
          <w:p w14:paraId="6242BDDA" w14:textId="1DBC1E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(NR_CADC_R18_yBDL_xBUL) CR for TS38.101-3 to clarify  1 UL configuration for  NR Inter-band CA configurations between FR1 and FR2</w:t>
            </w:r>
          </w:p>
        </w:tc>
        <w:tc>
          <w:tcPr>
            <w:tcW w:w="505" w:type="pct"/>
          </w:tcPr>
          <w:p w14:paraId="357A49FC" w14:textId="54E24D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F7510B4" w14:textId="08CAD5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390EA029" w14:textId="686A2F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1216</w:t>
            </w:r>
          </w:p>
        </w:tc>
        <w:tc>
          <w:tcPr>
            <w:tcW w:w="227" w:type="pct"/>
          </w:tcPr>
          <w:p w14:paraId="0123056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7934FAF" w14:textId="4C9DF2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964AB71" w14:textId="626754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611DC34" w14:textId="312E96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NR_CADC_R18_yBDL_xBUL-Core</w:t>
            </w:r>
          </w:p>
        </w:tc>
        <w:tc>
          <w:tcPr>
            <w:tcW w:w="512" w:type="pct"/>
          </w:tcPr>
          <w:p w14:paraId="46397BAD" w14:textId="634C75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EBC6FA0" w14:textId="77777777" w:rsidTr="00D85DB0">
        <w:tc>
          <w:tcPr>
            <w:tcW w:w="439" w:type="pct"/>
          </w:tcPr>
          <w:p w14:paraId="5445ECA0" w14:textId="5E132E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R4-2407957</w:t>
            </w:r>
          </w:p>
        </w:tc>
        <w:tc>
          <w:tcPr>
            <w:tcW w:w="1041" w:type="pct"/>
          </w:tcPr>
          <w:p w14:paraId="1993AA57" w14:textId="20EA16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(DC_R17_xBLTE_2BNR_yDL2UL) CR for TS 38.101-3: Corrections on NE-DC configurations (Rel.17)</w:t>
            </w:r>
          </w:p>
        </w:tc>
        <w:tc>
          <w:tcPr>
            <w:tcW w:w="505" w:type="pct"/>
          </w:tcPr>
          <w:p w14:paraId="50FA9AE1" w14:textId="4F6CDC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CHTTL, Huawei, LGE</w:t>
            </w:r>
          </w:p>
        </w:tc>
        <w:tc>
          <w:tcPr>
            <w:tcW w:w="442" w:type="pct"/>
          </w:tcPr>
          <w:p w14:paraId="39148A52" w14:textId="1E624A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40B4ACC" w14:textId="3BD8A0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1217</w:t>
            </w:r>
          </w:p>
        </w:tc>
        <w:tc>
          <w:tcPr>
            <w:tcW w:w="227" w:type="pct"/>
          </w:tcPr>
          <w:p w14:paraId="20415A3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62F9FBE" w14:textId="00888E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C0FFDBC" w14:textId="11C895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C85FA9A" w14:textId="572824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DC_R17_1BLTE_1BNR_2DL2UL-Core, DC_R17_2BLTE_1BNR_3DL2UL-Core, DC_R17_xBLTE_2BNR_yDL2UL-Core</w:t>
            </w:r>
          </w:p>
        </w:tc>
        <w:tc>
          <w:tcPr>
            <w:tcW w:w="512" w:type="pct"/>
          </w:tcPr>
          <w:p w14:paraId="7AEBAF99" w14:textId="3A1F7D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76E5711" w14:textId="77777777" w:rsidTr="00D85DB0">
        <w:tc>
          <w:tcPr>
            <w:tcW w:w="439" w:type="pct"/>
          </w:tcPr>
          <w:p w14:paraId="7F064C0C" w14:textId="5F0F0E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R4-2407958</w:t>
            </w:r>
          </w:p>
        </w:tc>
        <w:tc>
          <w:tcPr>
            <w:tcW w:w="1041" w:type="pct"/>
          </w:tcPr>
          <w:p w14:paraId="2FA064AB" w14:textId="5FA671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(DC_R17_xBLTE_2BNR_yDL2UL) CR for TS 38.101-3: Corrections on NE-DC configurations (Rel.18)</w:t>
            </w:r>
          </w:p>
        </w:tc>
        <w:tc>
          <w:tcPr>
            <w:tcW w:w="505" w:type="pct"/>
          </w:tcPr>
          <w:p w14:paraId="3742B4C9" w14:textId="0F50CD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CHTTL, Huawei, LGE</w:t>
            </w:r>
          </w:p>
        </w:tc>
        <w:tc>
          <w:tcPr>
            <w:tcW w:w="442" w:type="pct"/>
          </w:tcPr>
          <w:p w14:paraId="151E537F" w14:textId="29E58E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775E5C2" w14:textId="669ECE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1218</w:t>
            </w:r>
          </w:p>
        </w:tc>
        <w:tc>
          <w:tcPr>
            <w:tcW w:w="227" w:type="pct"/>
          </w:tcPr>
          <w:p w14:paraId="10FC2D4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561C28D" w14:textId="757232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2717930" w14:textId="390540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642D15F" w14:textId="19767B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DC_R17_1BLTE_1BNR_2DL2UL-Core, DC_R17_2BLTE_1BNR_3DL2UL-Core, DC_R17_xBLTE_2BNR_yDL2UL-Core, DC_R18_xBLTE_2BNR_yDL2UL-Core</w:t>
            </w:r>
          </w:p>
        </w:tc>
        <w:tc>
          <w:tcPr>
            <w:tcW w:w="512" w:type="pct"/>
          </w:tcPr>
          <w:p w14:paraId="5C67066C" w14:textId="71613C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F029BE7" w14:textId="77777777" w:rsidTr="00D85DB0">
        <w:tc>
          <w:tcPr>
            <w:tcW w:w="439" w:type="pct"/>
          </w:tcPr>
          <w:p w14:paraId="48C537FB" w14:textId="0223CA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R4-2408068</w:t>
            </w:r>
          </w:p>
        </w:tc>
        <w:tc>
          <w:tcPr>
            <w:tcW w:w="1041" w:type="pct"/>
          </w:tcPr>
          <w:p w14:paraId="510163DC" w14:textId="322DCA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(DC_R16_1BLTE_1BNR_2DL2UL) CR for TS 38.101-3: Correction on inconsistent UL EN-DC configurations</w:t>
            </w:r>
          </w:p>
        </w:tc>
        <w:tc>
          <w:tcPr>
            <w:tcW w:w="505" w:type="pct"/>
          </w:tcPr>
          <w:p w14:paraId="3D60DA4B" w14:textId="21CDFF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CHTTL, Skyworks</w:t>
            </w:r>
          </w:p>
        </w:tc>
        <w:tc>
          <w:tcPr>
            <w:tcW w:w="442" w:type="pct"/>
          </w:tcPr>
          <w:p w14:paraId="47A35440" w14:textId="76BF4F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5FE3EF65" w14:textId="246336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1219</w:t>
            </w:r>
          </w:p>
        </w:tc>
        <w:tc>
          <w:tcPr>
            <w:tcW w:w="227" w:type="pct"/>
          </w:tcPr>
          <w:p w14:paraId="4663CED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E03873D" w14:textId="0D1D0D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8682DA3" w14:textId="2EAD07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FABB76E" w14:textId="3F1247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DC_R16_1BLTE_1BNR_2DL2UL-Core, DC_R16_2BLTE_1BNR_3DL2UL-Core, DC_R16_3BLTE_1BNR_4DL2UL-Core, DC_R16_4BLTE_1BNR_5DL2UL-Core, DC_R16_xBLTE_2BNR_yDL2UL-Core, NR_SUL_combos_R16-Core</w:t>
            </w:r>
          </w:p>
        </w:tc>
        <w:tc>
          <w:tcPr>
            <w:tcW w:w="512" w:type="pct"/>
          </w:tcPr>
          <w:p w14:paraId="79A8E268" w14:textId="3B3D95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9976F74" w14:textId="77777777" w:rsidTr="00D85DB0">
        <w:tc>
          <w:tcPr>
            <w:tcW w:w="439" w:type="pct"/>
          </w:tcPr>
          <w:p w14:paraId="2AC553F8" w14:textId="019B99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R4-2408070</w:t>
            </w:r>
          </w:p>
        </w:tc>
        <w:tc>
          <w:tcPr>
            <w:tcW w:w="1041" w:type="pct"/>
          </w:tcPr>
          <w:p w14:paraId="6F331726" w14:textId="496132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(DC_R16_1BLTE_1BNR_2DL2UL) CR for TS 38.101-3: Correction on inconsistent UL EN-DC configurations</w:t>
            </w:r>
          </w:p>
        </w:tc>
        <w:tc>
          <w:tcPr>
            <w:tcW w:w="505" w:type="pct"/>
          </w:tcPr>
          <w:p w14:paraId="160C06A4" w14:textId="30DADB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CHTTL, Skyworks</w:t>
            </w:r>
          </w:p>
        </w:tc>
        <w:tc>
          <w:tcPr>
            <w:tcW w:w="442" w:type="pct"/>
          </w:tcPr>
          <w:p w14:paraId="6667828A" w14:textId="5720A6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C07D47B" w14:textId="1AAA49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1220</w:t>
            </w:r>
          </w:p>
        </w:tc>
        <w:tc>
          <w:tcPr>
            <w:tcW w:w="227" w:type="pct"/>
          </w:tcPr>
          <w:p w14:paraId="436F3F2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DD7D960" w14:textId="11C80D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CBAEF8B" w14:textId="42B573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A84A620" w14:textId="4624FF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DC_R16_1BLTE_1BNR_2DL2UL-Core, DC_R16_2BLTE_1BNR_3DL2UL-Core, DC_R16_3BLTE_1BNR_4DL2UL-Core, DC_R16_4BLTE_1BNR_5DL2UL-Core, DC_R16_xBLTE_2BNR_yDL2UL-Core, NR_SUL_combos_R16-Core</w:t>
            </w:r>
          </w:p>
        </w:tc>
        <w:tc>
          <w:tcPr>
            <w:tcW w:w="512" w:type="pct"/>
          </w:tcPr>
          <w:p w14:paraId="3DE5F291" w14:textId="146BEC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97EC559" w14:textId="77777777" w:rsidTr="00D85DB0">
        <w:tc>
          <w:tcPr>
            <w:tcW w:w="439" w:type="pct"/>
          </w:tcPr>
          <w:p w14:paraId="2E56B5A8" w14:textId="3F65D2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R4-2408079</w:t>
            </w:r>
          </w:p>
        </w:tc>
        <w:tc>
          <w:tcPr>
            <w:tcW w:w="1041" w:type="pct"/>
          </w:tcPr>
          <w:p w14:paraId="4F83C579" w14:textId="403A29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(DC_R16_1BLTE_1BNR_2DL2UL) CR for TS 38.101-3: Correction on inconsistent UL EN-DC configurations</w:t>
            </w:r>
          </w:p>
        </w:tc>
        <w:tc>
          <w:tcPr>
            <w:tcW w:w="505" w:type="pct"/>
          </w:tcPr>
          <w:p w14:paraId="0D3B8BD3" w14:textId="12542F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CHTTL, Skyworks</w:t>
            </w:r>
          </w:p>
        </w:tc>
        <w:tc>
          <w:tcPr>
            <w:tcW w:w="442" w:type="pct"/>
          </w:tcPr>
          <w:p w14:paraId="406FE176" w14:textId="42B72F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1F295478" w14:textId="089DD9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1221</w:t>
            </w:r>
          </w:p>
        </w:tc>
        <w:tc>
          <w:tcPr>
            <w:tcW w:w="227" w:type="pct"/>
          </w:tcPr>
          <w:p w14:paraId="0F9A48F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CED6573" w14:textId="2A9B2B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A59B815" w14:textId="1DE448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EF7C629" w14:textId="59BC42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DC_R16_1BLTE_1BNR_2DL2UL-Core, DC_R16_2BLTE_1BNR_3DL2UL-Core, DC_R16_3BLTE_1BNR_4DL2UL-Core, DC_R16_4BLTE_1BNR_5DL2UL-Core, DC_R16_xBLTE_2BNR_yDL2UL-Core, NR_SUL_combos_R16-Core</w:t>
            </w:r>
          </w:p>
        </w:tc>
        <w:tc>
          <w:tcPr>
            <w:tcW w:w="512" w:type="pct"/>
          </w:tcPr>
          <w:p w14:paraId="1279E625" w14:textId="26553F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53C8675" w14:textId="77777777" w:rsidTr="00D85DB0">
        <w:tc>
          <w:tcPr>
            <w:tcW w:w="439" w:type="pct"/>
          </w:tcPr>
          <w:p w14:paraId="52C615A5" w14:textId="2DFF32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R4-2408118</w:t>
            </w:r>
          </w:p>
        </w:tc>
        <w:tc>
          <w:tcPr>
            <w:tcW w:w="1041" w:type="pct"/>
          </w:tcPr>
          <w:p w14:paraId="14392AAB" w14:textId="324FF6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38.101-3 for cleanup of Delta_powerclass related requirements for HPUE(Alt1)</w:t>
            </w:r>
          </w:p>
        </w:tc>
        <w:tc>
          <w:tcPr>
            <w:tcW w:w="505" w:type="pct"/>
          </w:tcPr>
          <w:p w14:paraId="70269FC9" w14:textId="409E09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14CCCEAB" w14:textId="09E1BA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10213849" w14:textId="33C7E3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1222</w:t>
            </w:r>
          </w:p>
        </w:tc>
        <w:tc>
          <w:tcPr>
            <w:tcW w:w="227" w:type="pct"/>
          </w:tcPr>
          <w:p w14:paraId="65790AE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FA43D92" w14:textId="167532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ADAFB56" w14:textId="291928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DE8B7EF" w14:textId="452212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33E50D50" w14:textId="47201C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6C64930E" w14:textId="77777777" w:rsidTr="00D85DB0">
        <w:tc>
          <w:tcPr>
            <w:tcW w:w="439" w:type="pct"/>
          </w:tcPr>
          <w:p w14:paraId="57FCC17E" w14:textId="696A73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R4-2408119</w:t>
            </w:r>
          </w:p>
        </w:tc>
        <w:tc>
          <w:tcPr>
            <w:tcW w:w="1041" w:type="pct"/>
          </w:tcPr>
          <w:p w14:paraId="1697E115" w14:textId="33EE1E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38.101-3 for cleanup of Delta_powerclass related requirements for HPUE(Alt2)</w:t>
            </w:r>
          </w:p>
        </w:tc>
        <w:tc>
          <w:tcPr>
            <w:tcW w:w="505" w:type="pct"/>
          </w:tcPr>
          <w:p w14:paraId="5BA2A218" w14:textId="510368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093146CB" w14:textId="0AD6AF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2758594" w14:textId="6912A1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1223</w:t>
            </w:r>
          </w:p>
        </w:tc>
        <w:tc>
          <w:tcPr>
            <w:tcW w:w="227" w:type="pct"/>
          </w:tcPr>
          <w:p w14:paraId="3192629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7DC52C7" w14:textId="0ACFA0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A609108" w14:textId="5A545B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5A8B999" w14:textId="715295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54E4E651" w14:textId="083D20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17F7ED09" w14:textId="77777777" w:rsidTr="00D85DB0">
        <w:tc>
          <w:tcPr>
            <w:tcW w:w="439" w:type="pct"/>
          </w:tcPr>
          <w:p w14:paraId="15B29ADA" w14:textId="1D4D28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R4-2408371</w:t>
            </w:r>
          </w:p>
        </w:tc>
        <w:tc>
          <w:tcPr>
            <w:tcW w:w="1041" w:type="pct"/>
          </w:tcPr>
          <w:p w14:paraId="7FEB68DF" w14:textId="34127D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38.101-3: 4Rx/8Rx applicability for Lower-MSD requirements</w:t>
            </w:r>
          </w:p>
        </w:tc>
        <w:tc>
          <w:tcPr>
            <w:tcW w:w="505" w:type="pct"/>
          </w:tcPr>
          <w:p w14:paraId="05231E63" w14:textId="4466AD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  CHTTL, Samsung, Sanechips</w:t>
            </w:r>
          </w:p>
        </w:tc>
        <w:tc>
          <w:tcPr>
            <w:tcW w:w="442" w:type="pct"/>
          </w:tcPr>
          <w:p w14:paraId="2F517AAE" w14:textId="320827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3DC4052" w14:textId="7DDD6A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1224</w:t>
            </w:r>
          </w:p>
        </w:tc>
        <w:tc>
          <w:tcPr>
            <w:tcW w:w="227" w:type="pct"/>
          </w:tcPr>
          <w:p w14:paraId="139C853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6AEAF38" w14:textId="324D50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684F24E" w14:textId="5B182D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55050A8" w14:textId="4991BB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NR_ENDC_RF_FR1_enh2-Core</w:t>
            </w:r>
          </w:p>
        </w:tc>
        <w:tc>
          <w:tcPr>
            <w:tcW w:w="512" w:type="pct"/>
          </w:tcPr>
          <w:p w14:paraId="05333153" w14:textId="76C97E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53A0EAB" w14:textId="77777777" w:rsidTr="00D85DB0">
        <w:tc>
          <w:tcPr>
            <w:tcW w:w="439" w:type="pct"/>
          </w:tcPr>
          <w:p w14:paraId="674902CD" w14:textId="7F51A6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R4-2408375</w:t>
            </w:r>
          </w:p>
        </w:tc>
        <w:tc>
          <w:tcPr>
            <w:tcW w:w="1041" w:type="pct"/>
          </w:tcPr>
          <w:p w14:paraId="76FD602A" w14:textId="7A7C3A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Correct the NOTE for harmonic mixing MSD valid test point</w:t>
            </w:r>
          </w:p>
        </w:tc>
        <w:tc>
          <w:tcPr>
            <w:tcW w:w="505" w:type="pct"/>
          </w:tcPr>
          <w:p w14:paraId="715F2876" w14:textId="0ADBC5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6AA024C9" w14:textId="2C3719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1CB01ED8" w14:textId="58DB1F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1225</w:t>
            </w:r>
          </w:p>
        </w:tc>
        <w:tc>
          <w:tcPr>
            <w:tcW w:w="227" w:type="pct"/>
          </w:tcPr>
          <w:p w14:paraId="2B9C068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BB4575F" w14:textId="694D47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70888C8F" w14:textId="54A9F6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1853ADE" w14:textId="176B70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2F30264C" w14:textId="0FC4CF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C7992D2" w14:textId="77777777" w:rsidTr="00D85DB0">
        <w:tc>
          <w:tcPr>
            <w:tcW w:w="439" w:type="pct"/>
          </w:tcPr>
          <w:p w14:paraId="2B4DC4FC" w14:textId="6F024D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R4-2408376</w:t>
            </w:r>
          </w:p>
        </w:tc>
        <w:tc>
          <w:tcPr>
            <w:tcW w:w="1041" w:type="pct"/>
          </w:tcPr>
          <w:p w14:paraId="618AC446" w14:textId="465EE9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Correct the NOTE for harmonic mixing MSD valid test point</w:t>
            </w:r>
          </w:p>
        </w:tc>
        <w:tc>
          <w:tcPr>
            <w:tcW w:w="505" w:type="pct"/>
          </w:tcPr>
          <w:p w14:paraId="23988B45" w14:textId="4222C3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E23A7BD" w14:textId="4AAEF8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8E6D70D" w14:textId="35737A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1226</w:t>
            </w:r>
          </w:p>
        </w:tc>
        <w:tc>
          <w:tcPr>
            <w:tcW w:w="227" w:type="pct"/>
          </w:tcPr>
          <w:p w14:paraId="3AD4DBF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306C508" w14:textId="2A3C4F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5C18FE3" w14:textId="66B6D0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DB9B1FB" w14:textId="0E661C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07EDE512" w14:textId="7E5377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F149FF8" w14:textId="77777777" w:rsidTr="00D85DB0">
        <w:tc>
          <w:tcPr>
            <w:tcW w:w="439" w:type="pct"/>
          </w:tcPr>
          <w:p w14:paraId="7BE0612B" w14:textId="3549DD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R4-2408377</w:t>
            </w:r>
          </w:p>
        </w:tc>
        <w:tc>
          <w:tcPr>
            <w:tcW w:w="1041" w:type="pct"/>
          </w:tcPr>
          <w:p w14:paraId="69FCB770" w14:textId="6DB18A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Correct the NOTE for harmonic mixing MSD valid test point</w:t>
            </w:r>
          </w:p>
        </w:tc>
        <w:tc>
          <w:tcPr>
            <w:tcW w:w="505" w:type="pct"/>
          </w:tcPr>
          <w:p w14:paraId="1F16379B" w14:textId="4F1537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325FE8B6" w14:textId="7BF642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46F58D3" w14:textId="31520E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1227</w:t>
            </w:r>
          </w:p>
        </w:tc>
        <w:tc>
          <w:tcPr>
            <w:tcW w:w="227" w:type="pct"/>
          </w:tcPr>
          <w:p w14:paraId="5EAF4DC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6487F54" w14:textId="3409BD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649626E" w14:textId="74C3D2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851D02E" w14:textId="177E58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25AC53B9" w14:textId="6506F7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7B582D6" w14:textId="77777777" w:rsidTr="00D85DB0">
        <w:tc>
          <w:tcPr>
            <w:tcW w:w="439" w:type="pct"/>
          </w:tcPr>
          <w:p w14:paraId="72F4361D" w14:textId="196918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R4-2408378</w:t>
            </w:r>
          </w:p>
        </w:tc>
        <w:tc>
          <w:tcPr>
            <w:tcW w:w="1041" w:type="pct"/>
          </w:tcPr>
          <w:p w14:paraId="1DCCFBFC" w14:textId="6FE24D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Correct the NOTE for harmonic mixing MSD valid test point</w:t>
            </w:r>
          </w:p>
        </w:tc>
        <w:tc>
          <w:tcPr>
            <w:tcW w:w="505" w:type="pct"/>
          </w:tcPr>
          <w:p w14:paraId="5BEBB95A" w14:textId="57B780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D32A47B" w14:textId="35D42C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1ADD0D61" w14:textId="27B965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1228</w:t>
            </w:r>
          </w:p>
        </w:tc>
        <w:tc>
          <w:tcPr>
            <w:tcW w:w="227" w:type="pct"/>
          </w:tcPr>
          <w:p w14:paraId="2D56FE1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D5F30AA" w14:textId="0E77F5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7DAE850" w14:textId="2B03E9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40F16F6" w14:textId="501161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41F0A34C" w14:textId="45E6D4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D544062" w14:textId="77777777" w:rsidTr="00D85DB0">
        <w:tc>
          <w:tcPr>
            <w:tcW w:w="439" w:type="pct"/>
          </w:tcPr>
          <w:p w14:paraId="4290A968" w14:textId="1436CA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R4-2408395</w:t>
            </w:r>
          </w:p>
        </w:tc>
        <w:tc>
          <w:tcPr>
            <w:tcW w:w="1041" w:type="pct"/>
          </w:tcPr>
          <w:p w14:paraId="42BFD299" w14:textId="14F1C4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TS 38.101-3 big draft CR for NR_CADC_R18_2BDL_xBUL</w:t>
            </w:r>
          </w:p>
        </w:tc>
        <w:tc>
          <w:tcPr>
            <w:tcW w:w="505" w:type="pct"/>
          </w:tcPr>
          <w:p w14:paraId="53FF0CED" w14:textId="1A1372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</w:t>
            </w:r>
          </w:p>
        </w:tc>
        <w:tc>
          <w:tcPr>
            <w:tcW w:w="442" w:type="pct"/>
          </w:tcPr>
          <w:p w14:paraId="7A9FB5AA" w14:textId="7724F4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5C09253B" w14:textId="5FC1F5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1229</w:t>
            </w:r>
          </w:p>
        </w:tc>
        <w:tc>
          <w:tcPr>
            <w:tcW w:w="227" w:type="pct"/>
          </w:tcPr>
          <w:p w14:paraId="65E6269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964619A" w14:textId="2F0385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B01217F" w14:textId="353665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56EC2BA" w14:textId="02DC63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NR_CADC_R18_2BDL_xBUL-Core</w:t>
            </w:r>
          </w:p>
        </w:tc>
        <w:tc>
          <w:tcPr>
            <w:tcW w:w="512" w:type="pct"/>
          </w:tcPr>
          <w:p w14:paraId="65313F3F" w14:textId="5BF34B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70DC5F7" w14:textId="77777777" w:rsidTr="00D85DB0">
        <w:tc>
          <w:tcPr>
            <w:tcW w:w="439" w:type="pct"/>
          </w:tcPr>
          <w:p w14:paraId="771FD736" w14:textId="767062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R4-2408397</w:t>
            </w:r>
          </w:p>
        </w:tc>
        <w:tc>
          <w:tcPr>
            <w:tcW w:w="1041" w:type="pct"/>
          </w:tcPr>
          <w:p w14:paraId="1B903C1D" w14:textId="50745E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TS 38.101-3 big CR for DC_R18_xBLTE_yBNR_zDL2UL</w:t>
            </w:r>
          </w:p>
        </w:tc>
        <w:tc>
          <w:tcPr>
            <w:tcW w:w="505" w:type="pct"/>
          </w:tcPr>
          <w:p w14:paraId="075EE401" w14:textId="1B48E7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</w:t>
            </w:r>
          </w:p>
        </w:tc>
        <w:tc>
          <w:tcPr>
            <w:tcW w:w="442" w:type="pct"/>
          </w:tcPr>
          <w:p w14:paraId="5E5DA811" w14:textId="56EAA2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A058CBC" w14:textId="0276EB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1230</w:t>
            </w:r>
          </w:p>
        </w:tc>
        <w:tc>
          <w:tcPr>
            <w:tcW w:w="227" w:type="pct"/>
          </w:tcPr>
          <w:p w14:paraId="51F4EC1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C127930" w14:textId="2744BA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BBFF4D0" w14:textId="12BF72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E1FA940" w14:textId="559432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DC_R18_xBLTE_yBNR_zDL2UL-Core</w:t>
            </w:r>
          </w:p>
        </w:tc>
        <w:tc>
          <w:tcPr>
            <w:tcW w:w="512" w:type="pct"/>
          </w:tcPr>
          <w:p w14:paraId="1FACE65A" w14:textId="31749A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A1615E2" w14:textId="77777777" w:rsidTr="00D85DB0">
        <w:tc>
          <w:tcPr>
            <w:tcW w:w="439" w:type="pct"/>
          </w:tcPr>
          <w:p w14:paraId="75E43534" w14:textId="3C5275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R4-2408440</w:t>
            </w:r>
          </w:p>
        </w:tc>
        <w:tc>
          <w:tcPr>
            <w:tcW w:w="1041" w:type="pct"/>
          </w:tcPr>
          <w:p w14:paraId="4EDA09B2" w14:textId="4263B6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38.101-3 Rel-18 EN-DC Uplink Harmonic clean-up</w:t>
            </w:r>
          </w:p>
        </w:tc>
        <w:tc>
          <w:tcPr>
            <w:tcW w:w="505" w:type="pct"/>
          </w:tcPr>
          <w:p w14:paraId="1DB2CA9B" w14:textId="0663B5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Skyworks Solutions Inc.</w:t>
            </w:r>
          </w:p>
        </w:tc>
        <w:tc>
          <w:tcPr>
            <w:tcW w:w="442" w:type="pct"/>
          </w:tcPr>
          <w:p w14:paraId="6F136716" w14:textId="3A4476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56669B78" w14:textId="6F8085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1231</w:t>
            </w:r>
          </w:p>
        </w:tc>
        <w:tc>
          <w:tcPr>
            <w:tcW w:w="227" w:type="pct"/>
          </w:tcPr>
          <w:p w14:paraId="39673AC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8462175" w14:textId="308A64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57E5E72" w14:textId="483704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BFA0632" w14:textId="01C173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61CC6A47" w14:textId="7570A6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8FA093A" w14:textId="77777777" w:rsidTr="00D85DB0">
        <w:tc>
          <w:tcPr>
            <w:tcW w:w="439" w:type="pct"/>
          </w:tcPr>
          <w:p w14:paraId="040F7AE4" w14:textId="1B40C7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R4-2408448</w:t>
            </w:r>
          </w:p>
        </w:tc>
        <w:tc>
          <w:tcPr>
            <w:tcW w:w="1041" w:type="pct"/>
          </w:tcPr>
          <w:p w14:paraId="60EA3F5D" w14:textId="1F277E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38.101-3 new combinations Rel-18 EN-DC HPUE</w:t>
            </w:r>
          </w:p>
        </w:tc>
        <w:tc>
          <w:tcPr>
            <w:tcW w:w="505" w:type="pct"/>
          </w:tcPr>
          <w:p w14:paraId="158DB804" w14:textId="4925D4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78D93423" w14:textId="4B55FB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3FB215E1" w14:textId="3CA334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1232</w:t>
            </w:r>
          </w:p>
        </w:tc>
        <w:tc>
          <w:tcPr>
            <w:tcW w:w="227" w:type="pct"/>
          </w:tcPr>
          <w:p w14:paraId="2DFE399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CF55D49" w14:textId="5C133A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C0868CD" w14:textId="68BA94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9A94B8D" w14:textId="58CFC7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HPUE_FR1_DC_LTE_NR_R18</w:t>
            </w:r>
          </w:p>
        </w:tc>
        <w:tc>
          <w:tcPr>
            <w:tcW w:w="512" w:type="pct"/>
          </w:tcPr>
          <w:p w14:paraId="5EC43A36" w14:textId="3622FD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B183FF4" w14:textId="77777777" w:rsidTr="00D85DB0">
        <w:tc>
          <w:tcPr>
            <w:tcW w:w="439" w:type="pct"/>
          </w:tcPr>
          <w:p w14:paraId="756D3CE6" w14:textId="1C5A55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R4-2408477</w:t>
            </w:r>
          </w:p>
        </w:tc>
        <w:tc>
          <w:tcPr>
            <w:tcW w:w="1041" w:type="pct"/>
          </w:tcPr>
          <w:p w14:paraId="7AC6452D" w14:textId="50862B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(DC_R17_1BLTE_1BNR_2DL2UL-Core) CR to TS 38.101-3 Rel17 Removal of Unnecessary NE-DC Requirements</w:t>
            </w:r>
          </w:p>
        </w:tc>
        <w:tc>
          <w:tcPr>
            <w:tcW w:w="505" w:type="pct"/>
          </w:tcPr>
          <w:p w14:paraId="2358D8D8" w14:textId="465215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28395EF" w14:textId="5620D5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D1BC5E5" w14:textId="44BDDB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1233</w:t>
            </w:r>
          </w:p>
        </w:tc>
        <w:tc>
          <w:tcPr>
            <w:tcW w:w="227" w:type="pct"/>
          </w:tcPr>
          <w:p w14:paraId="1D83B46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0AC1DC5" w14:textId="42A209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5FEE64F" w14:textId="5D53DC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ED63313" w14:textId="75347D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DC_R17_1BLTE_1BNR_2DL2UL-Core</w:t>
            </w:r>
          </w:p>
        </w:tc>
        <w:tc>
          <w:tcPr>
            <w:tcW w:w="512" w:type="pct"/>
          </w:tcPr>
          <w:p w14:paraId="5A723997" w14:textId="79C54E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C6421A0" w14:textId="77777777" w:rsidTr="00D85DB0">
        <w:tc>
          <w:tcPr>
            <w:tcW w:w="439" w:type="pct"/>
          </w:tcPr>
          <w:p w14:paraId="0373C7E1" w14:textId="286B01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R4-2410648</w:t>
            </w:r>
          </w:p>
        </w:tc>
        <w:tc>
          <w:tcPr>
            <w:tcW w:w="1041" w:type="pct"/>
          </w:tcPr>
          <w:p w14:paraId="0BC7BCBC" w14:textId="2C2EB1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(DC_R17_1BLTE_1BNR_2DL2UL-Core) CR to TS 38.101-3 Rel17 Removal of Unnecessary NE-DC Requirements</w:t>
            </w:r>
          </w:p>
        </w:tc>
        <w:tc>
          <w:tcPr>
            <w:tcW w:w="505" w:type="pct"/>
          </w:tcPr>
          <w:p w14:paraId="08A04268" w14:textId="165700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720358D" w14:textId="22B610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79B30450" w14:textId="3D9896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1233</w:t>
            </w:r>
          </w:p>
        </w:tc>
        <w:tc>
          <w:tcPr>
            <w:tcW w:w="227" w:type="pct"/>
          </w:tcPr>
          <w:p w14:paraId="63B963B3" w14:textId="21E4A08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A32C6EE" w14:textId="5AEE4A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90690CB" w14:textId="02B5C7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BEDB102" w14:textId="12C350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DC_R17_1BLTE_1BNR_2DL2UL-Core</w:t>
            </w:r>
          </w:p>
        </w:tc>
        <w:tc>
          <w:tcPr>
            <w:tcW w:w="512" w:type="pct"/>
          </w:tcPr>
          <w:p w14:paraId="28AC7DD5" w14:textId="69E0CA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900D166" w14:textId="77777777" w:rsidTr="00D85DB0">
        <w:tc>
          <w:tcPr>
            <w:tcW w:w="439" w:type="pct"/>
          </w:tcPr>
          <w:p w14:paraId="20AFBAF7" w14:textId="2F6E23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R4-2408490</w:t>
            </w:r>
          </w:p>
        </w:tc>
        <w:tc>
          <w:tcPr>
            <w:tcW w:w="1041" w:type="pct"/>
          </w:tcPr>
          <w:p w14:paraId="10A46861" w14:textId="2F4474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 xml:space="preserve"> (DC_R16_1BLTE_1BNR_2DL2UL) CR to TS 38.101-3 Rel16 Removal of Unnecessary NE-DC Requirements</w:t>
            </w:r>
          </w:p>
        </w:tc>
        <w:tc>
          <w:tcPr>
            <w:tcW w:w="505" w:type="pct"/>
          </w:tcPr>
          <w:p w14:paraId="0E451221" w14:textId="7042DC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AD53B02" w14:textId="501410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314565FD" w14:textId="2CD81A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1234</w:t>
            </w:r>
          </w:p>
        </w:tc>
        <w:tc>
          <w:tcPr>
            <w:tcW w:w="227" w:type="pct"/>
          </w:tcPr>
          <w:p w14:paraId="4E665F7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8696026" w14:textId="797977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D9A7EAE" w14:textId="43E279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AFA89C3" w14:textId="626D22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DC_R18_xBLTE_yBNR_zDL2UL-Core</w:t>
            </w:r>
          </w:p>
        </w:tc>
        <w:tc>
          <w:tcPr>
            <w:tcW w:w="512" w:type="pct"/>
          </w:tcPr>
          <w:p w14:paraId="7883F2A6" w14:textId="0FE22B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DA3860C" w14:textId="77777777" w:rsidTr="00D85DB0">
        <w:tc>
          <w:tcPr>
            <w:tcW w:w="439" w:type="pct"/>
          </w:tcPr>
          <w:p w14:paraId="6C75A1D5" w14:textId="155A67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R4-2410649</w:t>
            </w:r>
          </w:p>
        </w:tc>
        <w:tc>
          <w:tcPr>
            <w:tcW w:w="1041" w:type="pct"/>
          </w:tcPr>
          <w:p w14:paraId="77CE52C6" w14:textId="4850F8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(DC_R16_1BLTE_1BNR_2DL2UL) CR to TS 38.101-3 Rel16 Removal of Unnecessary NE-DC Requirements</w:t>
            </w:r>
          </w:p>
        </w:tc>
        <w:tc>
          <w:tcPr>
            <w:tcW w:w="505" w:type="pct"/>
          </w:tcPr>
          <w:p w14:paraId="414A736F" w14:textId="654E19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03B4CC1" w14:textId="00281D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5DFC6360" w14:textId="1E10D3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1234</w:t>
            </w:r>
          </w:p>
        </w:tc>
        <w:tc>
          <w:tcPr>
            <w:tcW w:w="227" w:type="pct"/>
          </w:tcPr>
          <w:p w14:paraId="367D3CDB" w14:textId="068A189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D94755F" w14:textId="7ADF28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4367B938" w14:textId="5E1760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D396EFC" w14:textId="41DF40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DC_R18_xBLTE_yBNR_zDL2UL-Core</w:t>
            </w:r>
          </w:p>
        </w:tc>
        <w:tc>
          <w:tcPr>
            <w:tcW w:w="512" w:type="pct"/>
          </w:tcPr>
          <w:p w14:paraId="1F63AAFE" w14:textId="2CB6D1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FCA84F7" w14:textId="77777777" w:rsidTr="00D85DB0">
        <w:tc>
          <w:tcPr>
            <w:tcW w:w="439" w:type="pct"/>
          </w:tcPr>
          <w:p w14:paraId="6965D7A2" w14:textId="375BBC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R4-2408503</w:t>
            </w:r>
          </w:p>
        </w:tc>
        <w:tc>
          <w:tcPr>
            <w:tcW w:w="1041" w:type="pct"/>
          </w:tcPr>
          <w:p w14:paraId="030E4CA1" w14:textId="555064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38.101-3 Rel18 Removal of Unnecessary NE-DC Requirements</w:t>
            </w:r>
          </w:p>
        </w:tc>
        <w:tc>
          <w:tcPr>
            <w:tcW w:w="505" w:type="pct"/>
          </w:tcPr>
          <w:p w14:paraId="569E69BE" w14:textId="082EFF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64B9324" w14:textId="0E1319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C5892E2" w14:textId="0DCC60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1235</w:t>
            </w:r>
          </w:p>
        </w:tc>
        <w:tc>
          <w:tcPr>
            <w:tcW w:w="227" w:type="pct"/>
          </w:tcPr>
          <w:p w14:paraId="1D07DAE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1654128" w14:textId="74A7B4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4817DB0" w14:textId="60D133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6BFA0D4" w14:textId="54B0E9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DC_R18_xBLTE_yBNR_zDL2UL-Core</w:t>
            </w:r>
          </w:p>
        </w:tc>
        <w:tc>
          <w:tcPr>
            <w:tcW w:w="512" w:type="pct"/>
          </w:tcPr>
          <w:p w14:paraId="6089C153" w14:textId="21F2EC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568F1CB" w14:textId="77777777" w:rsidTr="00D85DB0">
        <w:tc>
          <w:tcPr>
            <w:tcW w:w="439" w:type="pct"/>
          </w:tcPr>
          <w:p w14:paraId="292D7ADF" w14:textId="0610D3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R4-2410647</w:t>
            </w:r>
          </w:p>
        </w:tc>
        <w:tc>
          <w:tcPr>
            <w:tcW w:w="1041" w:type="pct"/>
          </w:tcPr>
          <w:p w14:paraId="50CF840B" w14:textId="4E96B4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38.101-3 Rel18 Removal of Unnecessary NE-DC Requirements</w:t>
            </w:r>
          </w:p>
        </w:tc>
        <w:tc>
          <w:tcPr>
            <w:tcW w:w="505" w:type="pct"/>
          </w:tcPr>
          <w:p w14:paraId="44097B54" w14:textId="068CD7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ACD1D7B" w14:textId="64213B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9F0DAF6" w14:textId="69F733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1235</w:t>
            </w:r>
          </w:p>
        </w:tc>
        <w:tc>
          <w:tcPr>
            <w:tcW w:w="227" w:type="pct"/>
          </w:tcPr>
          <w:p w14:paraId="580D030E" w14:textId="4B86FD7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63B1B50" w14:textId="14B6BB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4937CC5" w14:textId="4138DF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9264797" w14:textId="3DE53B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DC_R18_xBLTE_yBNR_zDL2UL-Core</w:t>
            </w:r>
          </w:p>
        </w:tc>
        <w:tc>
          <w:tcPr>
            <w:tcW w:w="512" w:type="pct"/>
          </w:tcPr>
          <w:p w14:paraId="5C954445" w14:textId="1E3133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56CE0A6" w14:textId="77777777" w:rsidTr="00D85DB0">
        <w:tc>
          <w:tcPr>
            <w:tcW w:w="439" w:type="pct"/>
          </w:tcPr>
          <w:p w14:paraId="6890210F" w14:textId="3CF2E4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R4-2408522</w:t>
            </w:r>
          </w:p>
        </w:tc>
        <w:tc>
          <w:tcPr>
            <w:tcW w:w="1041" w:type="pct"/>
          </w:tcPr>
          <w:p w14:paraId="7C511A8E" w14:textId="4D3A6B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(NonCol_intraB_ENDC_NR_CA-Core) CR 38.101-3 v16.19.0 Clarifications on RF requirement for non-collocated inter-band EN-DC with E-UTRA contiguous CCs</w:t>
            </w:r>
          </w:p>
        </w:tc>
        <w:tc>
          <w:tcPr>
            <w:tcW w:w="505" w:type="pct"/>
          </w:tcPr>
          <w:p w14:paraId="4E74BF2F" w14:textId="55390E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Hisilicon, NTT DOCOMO, KDDI, SoftBank, LGU Plus</w:t>
            </w:r>
          </w:p>
        </w:tc>
        <w:tc>
          <w:tcPr>
            <w:tcW w:w="442" w:type="pct"/>
          </w:tcPr>
          <w:p w14:paraId="6FD742D1" w14:textId="0900F5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302B367A" w14:textId="04D8DC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1236</w:t>
            </w:r>
          </w:p>
        </w:tc>
        <w:tc>
          <w:tcPr>
            <w:tcW w:w="227" w:type="pct"/>
          </w:tcPr>
          <w:p w14:paraId="04D5A53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32EE520" w14:textId="0E8DBA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918C96E" w14:textId="6E27B7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6F43B68" w14:textId="04BA72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NonCol_intraB_ENDC_NR_CA-Core</w:t>
            </w:r>
          </w:p>
        </w:tc>
        <w:tc>
          <w:tcPr>
            <w:tcW w:w="512" w:type="pct"/>
          </w:tcPr>
          <w:p w14:paraId="3297D255" w14:textId="7FC182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9BB4277" w14:textId="77777777" w:rsidTr="00D85DB0">
        <w:tc>
          <w:tcPr>
            <w:tcW w:w="439" w:type="pct"/>
          </w:tcPr>
          <w:p w14:paraId="16E4FD07" w14:textId="0FF1A0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R4-2408530</w:t>
            </w:r>
          </w:p>
        </w:tc>
        <w:tc>
          <w:tcPr>
            <w:tcW w:w="1041" w:type="pct"/>
          </w:tcPr>
          <w:p w14:paraId="69CBBED2" w14:textId="43ADF7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 xml:space="preserve"> (NonCol_intraB_ENDC_NR_CA-Core) CR 38.101-3 v17.13.0 Clarifications on RF requirement for non-collocated inter-band EN-DC with E-UTRA contiguous CCs</w:t>
            </w:r>
          </w:p>
        </w:tc>
        <w:tc>
          <w:tcPr>
            <w:tcW w:w="505" w:type="pct"/>
          </w:tcPr>
          <w:p w14:paraId="486470DB" w14:textId="040442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Hisilicon, NTT DOCOMO, KDDI, SoftBank, LGU Plus</w:t>
            </w:r>
          </w:p>
        </w:tc>
        <w:tc>
          <w:tcPr>
            <w:tcW w:w="442" w:type="pct"/>
          </w:tcPr>
          <w:p w14:paraId="504A50FB" w14:textId="326E82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E119BB4" w14:textId="54875B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1237</w:t>
            </w:r>
          </w:p>
        </w:tc>
        <w:tc>
          <w:tcPr>
            <w:tcW w:w="227" w:type="pct"/>
          </w:tcPr>
          <w:p w14:paraId="148F1F2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1AB2868" w14:textId="67BD6D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E3A06AF" w14:textId="691119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31F2671" w14:textId="5013F2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NonCol_intraB_ENDC_NR_CA-Core</w:t>
            </w:r>
          </w:p>
        </w:tc>
        <w:tc>
          <w:tcPr>
            <w:tcW w:w="512" w:type="pct"/>
          </w:tcPr>
          <w:p w14:paraId="5D127FBC" w14:textId="284ABF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BA0F8A6" w14:textId="77777777" w:rsidTr="00D85DB0">
        <w:tc>
          <w:tcPr>
            <w:tcW w:w="439" w:type="pct"/>
          </w:tcPr>
          <w:p w14:paraId="348D577B" w14:textId="396FBD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R4-2408531</w:t>
            </w:r>
          </w:p>
        </w:tc>
        <w:tc>
          <w:tcPr>
            <w:tcW w:w="1041" w:type="pct"/>
          </w:tcPr>
          <w:p w14:paraId="2D61D8BC" w14:textId="0ED58A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(NonCol_intraB_ENDC_NR_CA-Core) CR 38.101-3 v17.13.0 Clarifications on RF requirement for non-collocated inter-band EN-DC with E-UTRA contiguous CCs</w:t>
            </w:r>
          </w:p>
        </w:tc>
        <w:tc>
          <w:tcPr>
            <w:tcW w:w="505" w:type="pct"/>
          </w:tcPr>
          <w:p w14:paraId="1DC46FFA" w14:textId="311D2E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NonCol_intraB_ENDC_NR_CA-Core</w:t>
            </w:r>
          </w:p>
        </w:tc>
        <w:tc>
          <w:tcPr>
            <w:tcW w:w="442" w:type="pct"/>
          </w:tcPr>
          <w:p w14:paraId="14088ED5" w14:textId="478BA7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75C4005" w14:textId="53A89C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1238</w:t>
            </w:r>
          </w:p>
        </w:tc>
        <w:tc>
          <w:tcPr>
            <w:tcW w:w="227" w:type="pct"/>
          </w:tcPr>
          <w:p w14:paraId="1910D3F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5A05D88" w14:textId="06801C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4310A16" w14:textId="7BD2F4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85CEC79" w14:textId="66ED74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NonCol_intraB_ENDC_NR_CA-Core</w:t>
            </w:r>
          </w:p>
        </w:tc>
        <w:tc>
          <w:tcPr>
            <w:tcW w:w="512" w:type="pct"/>
          </w:tcPr>
          <w:p w14:paraId="2FE8A8D0" w14:textId="3E8FC8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F5D8C67" w14:textId="77777777" w:rsidTr="00D85DB0">
        <w:tc>
          <w:tcPr>
            <w:tcW w:w="439" w:type="pct"/>
          </w:tcPr>
          <w:p w14:paraId="5FD85DAE" w14:textId="02E015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R4-2408532</w:t>
            </w:r>
          </w:p>
        </w:tc>
        <w:tc>
          <w:tcPr>
            <w:tcW w:w="1041" w:type="pct"/>
          </w:tcPr>
          <w:p w14:paraId="0A8ECD48" w14:textId="699542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(NonCol_intraB_ENDC_NR_CA-Core) CR 38.101-3 v18.5.1 Clarifications on RF requirement for non-collocated inter-band EN-DC with E-UTRA contiguous CCs</w:t>
            </w:r>
          </w:p>
        </w:tc>
        <w:tc>
          <w:tcPr>
            <w:tcW w:w="505" w:type="pct"/>
          </w:tcPr>
          <w:p w14:paraId="2365FA4E" w14:textId="1E282F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Hisilicon, NTT DOCOMO, KDDI, SoftBank, LGU Plus</w:t>
            </w:r>
          </w:p>
        </w:tc>
        <w:tc>
          <w:tcPr>
            <w:tcW w:w="442" w:type="pct"/>
          </w:tcPr>
          <w:p w14:paraId="1A405030" w14:textId="06ABF1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305110B7" w14:textId="0D4D08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1239</w:t>
            </w:r>
          </w:p>
        </w:tc>
        <w:tc>
          <w:tcPr>
            <w:tcW w:w="227" w:type="pct"/>
          </w:tcPr>
          <w:p w14:paraId="30FAF6B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D7100A" w14:textId="5F3F73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38F0F66" w14:textId="204858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24E85A2" w14:textId="127AF8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NonCol_intraB_ENDC_NR_CA-Core</w:t>
            </w:r>
          </w:p>
        </w:tc>
        <w:tc>
          <w:tcPr>
            <w:tcW w:w="512" w:type="pct"/>
          </w:tcPr>
          <w:p w14:paraId="59697FED" w14:textId="12A43A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D0892B3" w14:textId="77777777" w:rsidTr="00D85DB0">
        <w:tc>
          <w:tcPr>
            <w:tcW w:w="439" w:type="pct"/>
          </w:tcPr>
          <w:p w14:paraId="4D463C56" w14:textId="1CF097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R4-2408730</w:t>
            </w:r>
          </w:p>
        </w:tc>
        <w:tc>
          <w:tcPr>
            <w:tcW w:w="1041" w:type="pct"/>
          </w:tcPr>
          <w:p w14:paraId="1A85942C" w14:textId="54E16B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into 38.101-3 Correction to band combination tables</w:t>
            </w:r>
          </w:p>
        </w:tc>
        <w:tc>
          <w:tcPr>
            <w:tcW w:w="505" w:type="pct"/>
          </w:tcPr>
          <w:p w14:paraId="1192292A" w14:textId="66D8A5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2F41E72E" w14:textId="205367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0E4EAF06" w14:textId="3AC837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1240</w:t>
            </w:r>
          </w:p>
        </w:tc>
        <w:tc>
          <w:tcPr>
            <w:tcW w:w="227" w:type="pct"/>
          </w:tcPr>
          <w:p w14:paraId="7B9D2E7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80BF799" w14:textId="2E0578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E26924E" w14:textId="22E102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8C79F7E" w14:textId="2D2748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DC_R18_xBLTE_2BNR_yDL2UL</w:t>
            </w:r>
          </w:p>
        </w:tc>
        <w:tc>
          <w:tcPr>
            <w:tcW w:w="512" w:type="pct"/>
          </w:tcPr>
          <w:p w14:paraId="6D3E607D" w14:textId="570A7B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94FBACB" w14:textId="77777777" w:rsidTr="00D85DB0">
        <w:tc>
          <w:tcPr>
            <w:tcW w:w="439" w:type="pct"/>
          </w:tcPr>
          <w:p w14:paraId="79C077E2" w14:textId="12BDE6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R4-2408769</w:t>
            </w:r>
          </w:p>
        </w:tc>
        <w:tc>
          <w:tcPr>
            <w:tcW w:w="1041" w:type="pct"/>
          </w:tcPr>
          <w:p w14:paraId="67C41196" w14:textId="1A34ED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of general spurious emission test range in ENDC (R15)</w:t>
            </w:r>
          </w:p>
        </w:tc>
        <w:tc>
          <w:tcPr>
            <w:tcW w:w="505" w:type="pct"/>
          </w:tcPr>
          <w:p w14:paraId="67E38454" w14:textId="7B9938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OPPO, Rohde &amp; Schwarz</w:t>
            </w:r>
          </w:p>
        </w:tc>
        <w:tc>
          <w:tcPr>
            <w:tcW w:w="442" w:type="pct"/>
          </w:tcPr>
          <w:p w14:paraId="1E586661" w14:textId="4012B9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05C653D" w14:textId="2952B7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1241</w:t>
            </w:r>
          </w:p>
        </w:tc>
        <w:tc>
          <w:tcPr>
            <w:tcW w:w="227" w:type="pct"/>
          </w:tcPr>
          <w:p w14:paraId="33A4B25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05BBEDA" w14:textId="654A89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6AB590F4" w14:textId="7789BD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286BFB9" w14:textId="7A472E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1676094E" w14:textId="17DFCB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8173F69" w14:textId="77777777" w:rsidTr="00D85DB0">
        <w:tc>
          <w:tcPr>
            <w:tcW w:w="439" w:type="pct"/>
          </w:tcPr>
          <w:p w14:paraId="1DA4BD11" w14:textId="3EE87D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R4-2408770</w:t>
            </w:r>
          </w:p>
        </w:tc>
        <w:tc>
          <w:tcPr>
            <w:tcW w:w="1041" w:type="pct"/>
          </w:tcPr>
          <w:p w14:paraId="53F5FE88" w14:textId="781CE5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of general spurious emission test range in ENDC (R16)</w:t>
            </w:r>
          </w:p>
        </w:tc>
        <w:tc>
          <w:tcPr>
            <w:tcW w:w="505" w:type="pct"/>
          </w:tcPr>
          <w:p w14:paraId="1F327A94" w14:textId="07A594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OPPO, Rohde &amp; Schwarz</w:t>
            </w:r>
          </w:p>
        </w:tc>
        <w:tc>
          <w:tcPr>
            <w:tcW w:w="442" w:type="pct"/>
          </w:tcPr>
          <w:p w14:paraId="6E954B11" w14:textId="763AA4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706DBA11" w14:textId="42C023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1242</w:t>
            </w:r>
          </w:p>
        </w:tc>
        <w:tc>
          <w:tcPr>
            <w:tcW w:w="227" w:type="pct"/>
          </w:tcPr>
          <w:p w14:paraId="3C8817C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C054C5E" w14:textId="602698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24F7D88" w14:textId="43C531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E8F738B" w14:textId="7F12B6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20506AA0" w14:textId="0BFA6E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C76C900" w14:textId="77777777" w:rsidTr="00D85DB0">
        <w:tc>
          <w:tcPr>
            <w:tcW w:w="439" w:type="pct"/>
          </w:tcPr>
          <w:p w14:paraId="1C3B3566" w14:textId="5409F7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R4-2408771</w:t>
            </w:r>
          </w:p>
        </w:tc>
        <w:tc>
          <w:tcPr>
            <w:tcW w:w="1041" w:type="pct"/>
          </w:tcPr>
          <w:p w14:paraId="267C45D9" w14:textId="1D5726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of general spurious emission test range in ENDC (R17)</w:t>
            </w:r>
          </w:p>
        </w:tc>
        <w:tc>
          <w:tcPr>
            <w:tcW w:w="505" w:type="pct"/>
          </w:tcPr>
          <w:p w14:paraId="08906DBA" w14:textId="3359D9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OPPO, Rohde &amp; Schwarz</w:t>
            </w:r>
          </w:p>
        </w:tc>
        <w:tc>
          <w:tcPr>
            <w:tcW w:w="442" w:type="pct"/>
          </w:tcPr>
          <w:p w14:paraId="27CE2E85" w14:textId="18F4BF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BDB75C4" w14:textId="005B79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1243</w:t>
            </w:r>
          </w:p>
        </w:tc>
        <w:tc>
          <w:tcPr>
            <w:tcW w:w="227" w:type="pct"/>
          </w:tcPr>
          <w:p w14:paraId="1D41A4B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A57CE86" w14:textId="504D90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59ADBAD" w14:textId="4AB9ED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0EA2C06" w14:textId="59CB0A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62A7DA83" w14:textId="5D6229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2B5FFE3" w14:textId="77777777" w:rsidTr="00D85DB0">
        <w:tc>
          <w:tcPr>
            <w:tcW w:w="439" w:type="pct"/>
          </w:tcPr>
          <w:p w14:paraId="695843EB" w14:textId="5B267B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R4-2408772</w:t>
            </w:r>
          </w:p>
        </w:tc>
        <w:tc>
          <w:tcPr>
            <w:tcW w:w="1041" w:type="pct"/>
          </w:tcPr>
          <w:p w14:paraId="7A328188" w14:textId="6E6F48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of general spurious emission test range in ENDC (R18)</w:t>
            </w:r>
          </w:p>
        </w:tc>
        <w:tc>
          <w:tcPr>
            <w:tcW w:w="505" w:type="pct"/>
          </w:tcPr>
          <w:p w14:paraId="7EA04593" w14:textId="3E314A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OPPO, Rohde &amp; Schwarz</w:t>
            </w:r>
          </w:p>
        </w:tc>
        <w:tc>
          <w:tcPr>
            <w:tcW w:w="442" w:type="pct"/>
          </w:tcPr>
          <w:p w14:paraId="659A0C50" w14:textId="041273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1D75943" w14:textId="52F445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1244</w:t>
            </w:r>
          </w:p>
        </w:tc>
        <w:tc>
          <w:tcPr>
            <w:tcW w:w="227" w:type="pct"/>
          </w:tcPr>
          <w:p w14:paraId="1D88576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28CD744" w14:textId="002B37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02B19EE" w14:textId="15025E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08E8B36" w14:textId="16E894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077F88F6" w14:textId="7382BF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B785D7E" w14:textId="77777777" w:rsidTr="00D85DB0">
        <w:tc>
          <w:tcPr>
            <w:tcW w:w="439" w:type="pct"/>
          </w:tcPr>
          <w:p w14:paraId="4418C0E9" w14:textId="33A798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R4-2408803</w:t>
            </w:r>
          </w:p>
        </w:tc>
        <w:tc>
          <w:tcPr>
            <w:tcW w:w="1041" w:type="pct"/>
          </w:tcPr>
          <w:p w14:paraId="04AD719B" w14:textId="3F7FCB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[HPUE_FR1_DC_LTE_NR_R18-Core] CR to TS 38.101-3: Corrections to HPUE band combinations</w:t>
            </w:r>
          </w:p>
        </w:tc>
        <w:tc>
          <w:tcPr>
            <w:tcW w:w="505" w:type="pct"/>
          </w:tcPr>
          <w:p w14:paraId="0CEBFB50" w14:textId="24A3B6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Inc.</w:t>
            </w:r>
          </w:p>
        </w:tc>
        <w:tc>
          <w:tcPr>
            <w:tcW w:w="442" w:type="pct"/>
          </w:tcPr>
          <w:p w14:paraId="5414E1C9" w14:textId="37A99F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026BEED" w14:textId="014CA2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1245</w:t>
            </w:r>
          </w:p>
        </w:tc>
        <w:tc>
          <w:tcPr>
            <w:tcW w:w="227" w:type="pct"/>
          </w:tcPr>
          <w:p w14:paraId="29775AF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2E8CF60" w14:textId="7400B7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868916F" w14:textId="5A7DF3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EA016F4" w14:textId="2CF67F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HPUE_FR1_DC_LTE_NR_R18-Core</w:t>
            </w:r>
          </w:p>
        </w:tc>
        <w:tc>
          <w:tcPr>
            <w:tcW w:w="512" w:type="pct"/>
          </w:tcPr>
          <w:p w14:paraId="5E9D815B" w14:textId="0795CC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80C759D" w14:textId="77777777" w:rsidTr="00D85DB0">
        <w:tc>
          <w:tcPr>
            <w:tcW w:w="439" w:type="pct"/>
          </w:tcPr>
          <w:p w14:paraId="6ED338A4" w14:textId="6108B2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R4-2410710</w:t>
            </w:r>
          </w:p>
        </w:tc>
        <w:tc>
          <w:tcPr>
            <w:tcW w:w="1041" w:type="pct"/>
          </w:tcPr>
          <w:p w14:paraId="3830D5C1" w14:textId="25C0F1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[HPUE_FR1_DC_LTE_NR_R18-Core] CR to TS 38.101-3: Corrections to HPUE band combinations</w:t>
            </w:r>
          </w:p>
        </w:tc>
        <w:tc>
          <w:tcPr>
            <w:tcW w:w="505" w:type="pct"/>
          </w:tcPr>
          <w:p w14:paraId="44850F6D" w14:textId="75F482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Inc.</w:t>
            </w:r>
          </w:p>
        </w:tc>
        <w:tc>
          <w:tcPr>
            <w:tcW w:w="442" w:type="pct"/>
          </w:tcPr>
          <w:p w14:paraId="3FAD98EC" w14:textId="403BE5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01D064CA" w14:textId="54E582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1245</w:t>
            </w:r>
          </w:p>
        </w:tc>
        <w:tc>
          <w:tcPr>
            <w:tcW w:w="227" w:type="pct"/>
          </w:tcPr>
          <w:p w14:paraId="32B73EB3" w14:textId="03D97024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AED1E0A" w14:textId="47AFB6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5A63B47" w14:textId="3AEAA1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53CDDDF" w14:textId="563219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HPUE_FR1_DC_LTE_NR_R18-Core</w:t>
            </w:r>
          </w:p>
        </w:tc>
        <w:tc>
          <w:tcPr>
            <w:tcW w:w="512" w:type="pct"/>
          </w:tcPr>
          <w:p w14:paraId="4B188E00" w14:textId="5B0004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DC13C9B" w14:textId="77777777" w:rsidTr="00D85DB0">
        <w:tc>
          <w:tcPr>
            <w:tcW w:w="439" w:type="pct"/>
          </w:tcPr>
          <w:p w14:paraId="031217E9" w14:textId="393EE1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R4-2408880</w:t>
            </w:r>
          </w:p>
        </w:tc>
        <w:tc>
          <w:tcPr>
            <w:tcW w:w="1041" w:type="pct"/>
          </w:tcPr>
          <w:p w14:paraId="682BFCF1" w14:textId="3C6640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(DC_R17_2BLTE_1BNR_3DL2UL-Core) CR for 38.101-3 to correct uplink EN-DC configuration for DC_5A-66A_n261J</w:t>
            </w:r>
          </w:p>
        </w:tc>
        <w:tc>
          <w:tcPr>
            <w:tcW w:w="505" w:type="pct"/>
          </w:tcPr>
          <w:p w14:paraId="7A938556" w14:textId="39CF48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086F38A5" w14:textId="6019E0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DDCC3EC" w14:textId="5BCA42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1246</w:t>
            </w:r>
          </w:p>
        </w:tc>
        <w:tc>
          <w:tcPr>
            <w:tcW w:w="227" w:type="pct"/>
          </w:tcPr>
          <w:p w14:paraId="0954EE2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A404713" w14:textId="7964DD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EF36AA3" w14:textId="2D878F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B4EB4AC" w14:textId="448D7A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DC_R17_2BLTE_1BNR_3DL2UL-Core</w:t>
            </w:r>
          </w:p>
        </w:tc>
        <w:tc>
          <w:tcPr>
            <w:tcW w:w="512" w:type="pct"/>
          </w:tcPr>
          <w:p w14:paraId="257612F0" w14:textId="029065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3DEDDA4" w14:textId="77777777" w:rsidTr="00D85DB0">
        <w:tc>
          <w:tcPr>
            <w:tcW w:w="439" w:type="pct"/>
          </w:tcPr>
          <w:p w14:paraId="420C7F86" w14:textId="47E9D4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R4-2408881</w:t>
            </w:r>
          </w:p>
        </w:tc>
        <w:tc>
          <w:tcPr>
            <w:tcW w:w="1041" w:type="pct"/>
          </w:tcPr>
          <w:p w14:paraId="74850DEB" w14:textId="709144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(DC_R17_2BLTE_1BNR_3DL2UL-Core)CR for 38.101-3 to correct uplink EN-DC configuration for DC_5A-66A_n261J</w:t>
            </w:r>
          </w:p>
        </w:tc>
        <w:tc>
          <w:tcPr>
            <w:tcW w:w="505" w:type="pct"/>
          </w:tcPr>
          <w:p w14:paraId="2F73F332" w14:textId="0FF8C1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0E45A4B3" w14:textId="55275F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0CC3135" w14:textId="628D3A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1247</w:t>
            </w:r>
          </w:p>
        </w:tc>
        <w:tc>
          <w:tcPr>
            <w:tcW w:w="227" w:type="pct"/>
          </w:tcPr>
          <w:p w14:paraId="5488915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63CEE08" w14:textId="5EF9AB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A84758F" w14:textId="2B31EA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69EC1D3" w14:textId="34FA7D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DC_R17_2BLTE_1BNR_3DL2UL-Core</w:t>
            </w:r>
          </w:p>
        </w:tc>
        <w:tc>
          <w:tcPr>
            <w:tcW w:w="512" w:type="pct"/>
          </w:tcPr>
          <w:p w14:paraId="137E6B16" w14:textId="089A9E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D1DB20F" w14:textId="77777777" w:rsidTr="00D85DB0">
        <w:tc>
          <w:tcPr>
            <w:tcW w:w="439" w:type="pct"/>
          </w:tcPr>
          <w:p w14:paraId="402E0206" w14:textId="7744D4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R4-2408910</w:t>
            </w:r>
          </w:p>
        </w:tc>
        <w:tc>
          <w:tcPr>
            <w:tcW w:w="1041" w:type="pct"/>
          </w:tcPr>
          <w:p w14:paraId="40106CE8" w14:textId="269142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(NR_newRAT-Core)R17 Cat-F CR 38.101-3 channel spacing for intra-band EN-DC</w:t>
            </w:r>
          </w:p>
        </w:tc>
        <w:tc>
          <w:tcPr>
            <w:tcW w:w="505" w:type="pct"/>
          </w:tcPr>
          <w:p w14:paraId="512EDA1F" w14:textId="2DAB28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D72A8F0" w14:textId="1A4FAD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02C7B238" w14:textId="7DC887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1248</w:t>
            </w:r>
          </w:p>
        </w:tc>
        <w:tc>
          <w:tcPr>
            <w:tcW w:w="227" w:type="pct"/>
          </w:tcPr>
          <w:p w14:paraId="420CB63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CB6DB01" w14:textId="10F66B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DFCBEB6" w14:textId="587BFA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42CFDA5" w14:textId="274E21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3D0B7F41" w14:textId="7B5DE4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45B97937" w14:textId="77777777" w:rsidTr="00D85DB0">
        <w:tc>
          <w:tcPr>
            <w:tcW w:w="439" w:type="pct"/>
          </w:tcPr>
          <w:p w14:paraId="73296744" w14:textId="776C12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R4-2409189</w:t>
            </w:r>
          </w:p>
        </w:tc>
        <w:tc>
          <w:tcPr>
            <w:tcW w:w="1041" w:type="pct"/>
          </w:tcPr>
          <w:p w14:paraId="166B7EB0" w14:textId="08205B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introduce new combinations DC of x bands LTE inter-band CA (x345) and 1 NR band</w:t>
            </w:r>
          </w:p>
        </w:tc>
        <w:tc>
          <w:tcPr>
            <w:tcW w:w="505" w:type="pct"/>
          </w:tcPr>
          <w:p w14:paraId="34E7D777" w14:textId="5C5D92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D41CC8B" w14:textId="0CD53C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050C1F2" w14:textId="6B7840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1249</w:t>
            </w:r>
          </w:p>
        </w:tc>
        <w:tc>
          <w:tcPr>
            <w:tcW w:w="227" w:type="pct"/>
          </w:tcPr>
          <w:p w14:paraId="552D256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00094A5" w14:textId="7F4B79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1534891" w14:textId="0D8A75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313DF95" w14:textId="13C76C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DC_R18_xBLTE_1BNR_yDL2UL-Core</w:t>
            </w:r>
          </w:p>
        </w:tc>
        <w:tc>
          <w:tcPr>
            <w:tcW w:w="512" w:type="pct"/>
          </w:tcPr>
          <w:p w14:paraId="4C75292D" w14:textId="64967F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EDE5FA1" w14:textId="77777777" w:rsidTr="00D85DB0">
        <w:tc>
          <w:tcPr>
            <w:tcW w:w="439" w:type="pct"/>
          </w:tcPr>
          <w:p w14:paraId="45816BBB" w14:textId="44077C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R4-2409228</w:t>
            </w:r>
          </w:p>
        </w:tc>
        <w:tc>
          <w:tcPr>
            <w:tcW w:w="1041" w:type="pct"/>
          </w:tcPr>
          <w:p w14:paraId="110EB1D0" w14:textId="6E3792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TS 38.101-3: CR for correction of MSD values</w:t>
            </w:r>
          </w:p>
        </w:tc>
        <w:tc>
          <w:tcPr>
            <w:tcW w:w="505" w:type="pct"/>
          </w:tcPr>
          <w:p w14:paraId="7BC839F9" w14:textId="650F2D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Verizon, Ericsson, Samsung</w:t>
            </w:r>
          </w:p>
        </w:tc>
        <w:tc>
          <w:tcPr>
            <w:tcW w:w="442" w:type="pct"/>
          </w:tcPr>
          <w:p w14:paraId="4B64F540" w14:textId="124BEB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7B217263" w14:textId="059584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1250</w:t>
            </w:r>
          </w:p>
        </w:tc>
        <w:tc>
          <w:tcPr>
            <w:tcW w:w="227" w:type="pct"/>
          </w:tcPr>
          <w:p w14:paraId="4D2E2D8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F94C3A4" w14:textId="541B6C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9226E9B" w14:textId="3B3053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8F9E5E3" w14:textId="47FFC3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DC_R17_xBLTE_2BNR_yDL2UL-Core</w:t>
            </w:r>
          </w:p>
        </w:tc>
        <w:tc>
          <w:tcPr>
            <w:tcW w:w="512" w:type="pct"/>
          </w:tcPr>
          <w:p w14:paraId="75F4E411" w14:textId="3A0527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249E4E6" w14:textId="77777777" w:rsidTr="00D85DB0">
        <w:tc>
          <w:tcPr>
            <w:tcW w:w="439" w:type="pct"/>
          </w:tcPr>
          <w:p w14:paraId="54CDF348" w14:textId="17DF42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R4-2409237</w:t>
            </w:r>
          </w:p>
        </w:tc>
        <w:tc>
          <w:tcPr>
            <w:tcW w:w="1041" w:type="pct"/>
          </w:tcPr>
          <w:p w14:paraId="7BFB00DF" w14:textId="6B1132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TS 38.101-3: CR for correction of MSD values</w:t>
            </w:r>
          </w:p>
        </w:tc>
        <w:tc>
          <w:tcPr>
            <w:tcW w:w="505" w:type="pct"/>
          </w:tcPr>
          <w:p w14:paraId="675D648B" w14:textId="0DD47F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Verizon, Ericsson, Samsung</w:t>
            </w:r>
          </w:p>
        </w:tc>
        <w:tc>
          <w:tcPr>
            <w:tcW w:w="442" w:type="pct"/>
          </w:tcPr>
          <w:p w14:paraId="04E71A51" w14:textId="2C2018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30E94588" w14:textId="664951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1251</w:t>
            </w:r>
          </w:p>
        </w:tc>
        <w:tc>
          <w:tcPr>
            <w:tcW w:w="227" w:type="pct"/>
          </w:tcPr>
          <w:p w14:paraId="001D3D6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CC9B829" w14:textId="25D1DD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1AB06FD" w14:textId="7F3DDE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937F724" w14:textId="039FA2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DC_R18_2BLTE_1BNR_3DL2UL-Core</w:t>
            </w:r>
          </w:p>
        </w:tc>
        <w:tc>
          <w:tcPr>
            <w:tcW w:w="512" w:type="pct"/>
          </w:tcPr>
          <w:p w14:paraId="73111B1C" w14:textId="1E2794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FDACCEF" w14:textId="77777777" w:rsidTr="00D85DB0">
        <w:tc>
          <w:tcPr>
            <w:tcW w:w="439" w:type="pct"/>
          </w:tcPr>
          <w:p w14:paraId="5ED5F356" w14:textId="27F4A2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R4-2409240</w:t>
            </w:r>
          </w:p>
        </w:tc>
        <w:tc>
          <w:tcPr>
            <w:tcW w:w="1041" w:type="pct"/>
          </w:tcPr>
          <w:p w14:paraId="50E50461" w14:textId="6F0CB7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TS 38.101-3: CR for correction of band n77 CBW</w:t>
            </w:r>
          </w:p>
        </w:tc>
        <w:tc>
          <w:tcPr>
            <w:tcW w:w="505" w:type="pct"/>
          </w:tcPr>
          <w:p w14:paraId="7CE5EAC8" w14:textId="55F2AB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Verizon, Ericsson, Samsung</w:t>
            </w:r>
          </w:p>
        </w:tc>
        <w:tc>
          <w:tcPr>
            <w:tcW w:w="442" w:type="pct"/>
          </w:tcPr>
          <w:p w14:paraId="1B6CE9ED" w14:textId="5998EB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3C56F8E6" w14:textId="5A8645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1252</w:t>
            </w:r>
          </w:p>
        </w:tc>
        <w:tc>
          <w:tcPr>
            <w:tcW w:w="227" w:type="pct"/>
          </w:tcPr>
          <w:p w14:paraId="6F97543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B859DF7" w14:textId="6C2529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009CF30" w14:textId="68B114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35E6910" w14:textId="6C7031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DC_R18_2BLTE_1BNR_3DL2UL-Core</w:t>
            </w:r>
          </w:p>
        </w:tc>
        <w:tc>
          <w:tcPr>
            <w:tcW w:w="512" w:type="pct"/>
          </w:tcPr>
          <w:p w14:paraId="17F151C6" w14:textId="2732BD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F6F27D8" w14:textId="77777777" w:rsidTr="00D85DB0">
        <w:tc>
          <w:tcPr>
            <w:tcW w:w="439" w:type="pct"/>
          </w:tcPr>
          <w:p w14:paraId="3BEB0F18" w14:textId="36583D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R4-2410682</w:t>
            </w:r>
          </w:p>
        </w:tc>
        <w:tc>
          <w:tcPr>
            <w:tcW w:w="1041" w:type="pct"/>
          </w:tcPr>
          <w:p w14:paraId="43AED992" w14:textId="723261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TS 38.101-3: CR for correction of band n77 CBW</w:t>
            </w:r>
          </w:p>
        </w:tc>
        <w:tc>
          <w:tcPr>
            <w:tcW w:w="505" w:type="pct"/>
          </w:tcPr>
          <w:p w14:paraId="25DD8551" w14:textId="11C2B8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Verizon, Ericsson, Samsung</w:t>
            </w:r>
          </w:p>
        </w:tc>
        <w:tc>
          <w:tcPr>
            <w:tcW w:w="442" w:type="pct"/>
          </w:tcPr>
          <w:p w14:paraId="3E502EA5" w14:textId="762ABD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51A4EF4" w14:textId="60A9AB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1252</w:t>
            </w:r>
          </w:p>
        </w:tc>
        <w:tc>
          <w:tcPr>
            <w:tcW w:w="227" w:type="pct"/>
          </w:tcPr>
          <w:p w14:paraId="7D53A667" w14:textId="68298E8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D23AD5D" w14:textId="1D4EEC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CBE8AA6" w14:textId="77DB66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4D9CF2F" w14:textId="36F122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DC_R18_2BLTE_1BNR_3DL2UL-Core</w:t>
            </w:r>
          </w:p>
        </w:tc>
        <w:tc>
          <w:tcPr>
            <w:tcW w:w="512" w:type="pct"/>
          </w:tcPr>
          <w:p w14:paraId="52EDFF7C" w14:textId="5BCDB8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25F0395" w14:textId="77777777" w:rsidTr="00D85DB0">
        <w:tc>
          <w:tcPr>
            <w:tcW w:w="439" w:type="pct"/>
          </w:tcPr>
          <w:p w14:paraId="66570B10" w14:textId="12192C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R4-2410692</w:t>
            </w:r>
          </w:p>
        </w:tc>
        <w:tc>
          <w:tcPr>
            <w:tcW w:w="1041" w:type="pct"/>
          </w:tcPr>
          <w:p w14:paraId="34504E50" w14:textId="6AD459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TS 38.101-3: CR for correction of band n77 CBW</w:t>
            </w:r>
          </w:p>
        </w:tc>
        <w:tc>
          <w:tcPr>
            <w:tcW w:w="505" w:type="pct"/>
          </w:tcPr>
          <w:p w14:paraId="07D92351" w14:textId="6F80DE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Verizon, Ericsson, Samsung</w:t>
            </w:r>
          </w:p>
        </w:tc>
        <w:tc>
          <w:tcPr>
            <w:tcW w:w="442" w:type="pct"/>
          </w:tcPr>
          <w:p w14:paraId="302C7C25" w14:textId="3DD24B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35A3673E" w14:textId="4795CE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1252</w:t>
            </w:r>
          </w:p>
        </w:tc>
        <w:tc>
          <w:tcPr>
            <w:tcW w:w="227" w:type="pct"/>
          </w:tcPr>
          <w:p w14:paraId="58BC7A28" w14:textId="59114F0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51A7390E" w14:textId="0811C2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744B6D7" w14:textId="2C630F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2270709" w14:textId="6F48D4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DC_R18_2BLTE_1BNR_3DL2UL-Core</w:t>
            </w:r>
          </w:p>
        </w:tc>
        <w:tc>
          <w:tcPr>
            <w:tcW w:w="512" w:type="pct"/>
          </w:tcPr>
          <w:p w14:paraId="6E45AF32" w14:textId="58141A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C05C0F2" w14:textId="77777777" w:rsidTr="00D85DB0">
        <w:tc>
          <w:tcPr>
            <w:tcW w:w="439" w:type="pct"/>
          </w:tcPr>
          <w:p w14:paraId="4CBE8814" w14:textId="73C7CA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R4-2409345</w:t>
            </w:r>
          </w:p>
        </w:tc>
        <w:tc>
          <w:tcPr>
            <w:tcW w:w="1041" w:type="pct"/>
          </w:tcPr>
          <w:p w14:paraId="44775137" w14:textId="52A7A8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38.101-3 new combinations Rel-18 NR Inter-band CA/DC for y bands DL with x bands UL (y=4,5,6, x=1,2)</w:t>
            </w:r>
          </w:p>
        </w:tc>
        <w:tc>
          <w:tcPr>
            <w:tcW w:w="505" w:type="pct"/>
          </w:tcPr>
          <w:p w14:paraId="30737EAD" w14:textId="04F49A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59CF8890" w14:textId="36EAA3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09B6F4BA" w14:textId="628B18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1253</w:t>
            </w:r>
          </w:p>
        </w:tc>
        <w:tc>
          <w:tcPr>
            <w:tcW w:w="227" w:type="pct"/>
          </w:tcPr>
          <w:p w14:paraId="4AD7331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CCF3FE3" w14:textId="0D28A9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5D2B516" w14:textId="6BF806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F7A1417" w14:textId="2524D3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NR_CADC_R18_yBDL_xBUL</w:t>
            </w:r>
          </w:p>
        </w:tc>
        <w:tc>
          <w:tcPr>
            <w:tcW w:w="512" w:type="pct"/>
          </w:tcPr>
          <w:p w14:paraId="79617D02" w14:textId="10C12F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4E9FA9E" w14:textId="77777777" w:rsidTr="00D85DB0">
        <w:tc>
          <w:tcPr>
            <w:tcW w:w="439" w:type="pct"/>
          </w:tcPr>
          <w:p w14:paraId="0C4E962B" w14:textId="4F407B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R4-2409393</w:t>
            </w:r>
          </w:p>
        </w:tc>
        <w:tc>
          <w:tcPr>
            <w:tcW w:w="1041" w:type="pct"/>
          </w:tcPr>
          <w:p w14:paraId="3DE3B0BC" w14:textId="77D0CF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introduction of completed DC of 2 bands LTE and 1 band NR from RAN4#110bis and RAN4#111 into TS 38.101-3</w:t>
            </w:r>
          </w:p>
        </w:tc>
        <w:tc>
          <w:tcPr>
            <w:tcW w:w="505" w:type="pct"/>
          </w:tcPr>
          <w:p w14:paraId="62FFF037" w14:textId="20BBF8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FAF589B" w14:textId="663B88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54E6F7FE" w14:textId="14F253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1254</w:t>
            </w:r>
          </w:p>
        </w:tc>
        <w:tc>
          <w:tcPr>
            <w:tcW w:w="227" w:type="pct"/>
          </w:tcPr>
          <w:p w14:paraId="3BC4A24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191E020" w14:textId="2F81E8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44FE1CC" w14:textId="25D458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7963577" w14:textId="5E6171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DC_R18_2BLTE_1BNR_3DL2UL</w:t>
            </w:r>
          </w:p>
        </w:tc>
        <w:tc>
          <w:tcPr>
            <w:tcW w:w="512" w:type="pct"/>
          </w:tcPr>
          <w:p w14:paraId="788DD9D0" w14:textId="5B4628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F1451A6" w14:textId="77777777" w:rsidTr="00D85DB0">
        <w:tc>
          <w:tcPr>
            <w:tcW w:w="439" w:type="pct"/>
          </w:tcPr>
          <w:p w14:paraId="6D22EF76" w14:textId="398D20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R4-2409399</w:t>
            </w:r>
          </w:p>
        </w:tc>
        <w:tc>
          <w:tcPr>
            <w:tcW w:w="1041" w:type="pct"/>
          </w:tcPr>
          <w:p w14:paraId="70497A93" w14:textId="761834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(NR_channel_raster_enh-Core) Enhanced Channel raster for intra-band EN-DC</w:t>
            </w:r>
          </w:p>
        </w:tc>
        <w:tc>
          <w:tcPr>
            <w:tcW w:w="505" w:type="pct"/>
          </w:tcPr>
          <w:p w14:paraId="4DF04B38" w14:textId="199522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68279E4" w14:textId="0949C4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268ACB70" w14:textId="6E02E9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1255</w:t>
            </w:r>
          </w:p>
        </w:tc>
        <w:tc>
          <w:tcPr>
            <w:tcW w:w="227" w:type="pct"/>
          </w:tcPr>
          <w:p w14:paraId="35AB569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9259C9A" w14:textId="00C80F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2F566D6" w14:textId="16191C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B76DDA3" w14:textId="5C69DC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NR_channel_raster_enh-Core</w:t>
            </w:r>
          </w:p>
        </w:tc>
        <w:tc>
          <w:tcPr>
            <w:tcW w:w="512" w:type="pct"/>
          </w:tcPr>
          <w:p w14:paraId="3A216B0B" w14:textId="643B94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7E20C7FE" w14:textId="77777777" w:rsidTr="00D85DB0">
        <w:tc>
          <w:tcPr>
            <w:tcW w:w="439" w:type="pct"/>
          </w:tcPr>
          <w:p w14:paraId="0EB48AF0" w14:textId="4AA545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R4-2409449</w:t>
            </w:r>
          </w:p>
        </w:tc>
        <w:tc>
          <w:tcPr>
            <w:tcW w:w="1041" w:type="pct"/>
          </w:tcPr>
          <w:p w14:paraId="3F42DBCD" w14:textId="41604F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(DC_R17_3BLTE_1BNR_4DL2UL-Core) CR for TS 38.101-3 to add the missing UL configuration CA_3C_n78A for DC_1A-3C-28A_n78A (R17)</w:t>
            </w:r>
          </w:p>
        </w:tc>
        <w:tc>
          <w:tcPr>
            <w:tcW w:w="505" w:type="pct"/>
          </w:tcPr>
          <w:p w14:paraId="02F70D4F" w14:textId="26D0E1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AC64E43" w14:textId="367702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04B553E3" w14:textId="0EB55E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1256</w:t>
            </w:r>
          </w:p>
        </w:tc>
        <w:tc>
          <w:tcPr>
            <w:tcW w:w="227" w:type="pct"/>
          </w:tcPr>
          <w:p w14:paraId="3B5FD30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62F89C9" w14:textId="5EEEB8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8C5C07B" w14:textId="07162C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5760E11" w14:textId="78B023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DC_R17_3BLTE_1BNR_4DL2UL-Core</w:t>
            </w:r>
          </w:p>
        </w:tc>
        <w:tc>
          <w:tcPr>
            <w:tcW w:w="512" w:type="pct"/>
          </w:tcPr>
          <w:p w14:paraId="7D0684C7" w14:textId="184834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5FF846B" w14:textId="77777777" w:rsidTr="00D85DB0">
        <w:tc>
          <w:tcPr>
            <w:tcW w:w="439" w:type="pct"/>
          </w:tcPr>
          <w:p w14:paraId="224C69EF" w14:textId="3687B8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R4-2409450</w:t>
            </w:r>
          </w:p>
        </w:tc>
        <w:tc>
          <w:tcPr>
            <w:tcW w:w="1041" w:type="pct"/>
          </w:tcPr>
          <w:p w14:paraId="6888BBE1" w14:textId="0FC709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(DC_R17_3BLTE_1BNR_4DL2UL-Core) CR for TS 38.101-3 to add the missing UL configuration CA_3C_n78A for DC_1A-3C-28A_n78A (R18)</w:t>
            </w:r>
          </w:p>
        </w:tc>
        <w:tc>
          <w:tcPr>
            <w:tcW w:w="505" w:type="pct"/>
          </w:tcPr>
          <w:p w14:paraId="609CA092" w14:textId="61C50B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3C8E836" w14:textId="5F574C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7D816463" w14:textId="330D4F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1257</w:t>
            </w:r>
          </w:p>
        </w:tc>
        <w:tc>
          <w:tcPr>
            <w:tcW w:w="227" w:type="pct"/>
          </w:tcPr>
          <w:p w14:paraId="67F5251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29C0E2A" w14:textId="20B6D8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7D826F0" w14:textId="21ACA2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A5AC28B" w14:textId="76D8C3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DC_R17_3BLTE_1BNR_4DL2UL-Core</w:t>
            </w:r>
          </w:p>
        </w:tc>
        <w:tc>
          <w:tcPr>
            <w:tcW w:w="512" w:type="pct"/>
          </w:tcPr>
          <w:p w14:paraId="46E623FD" w14:textId="74C14D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1856F06" w14:textId="77777777" w:rsidTr="00D85DB0">
        <w:tc>
          <w:tcPr>
            <w:tcW w:w="439" w:type="pct"/>
          </w:tcPr>
          <w:p w14:paraId="4F606A6E" w14:textId="1700EA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R4-2409467</w:t>
            </w:r>
          </w:p>
        </w:tc>
        <w:tc>
          <w:tcPr>
            <w:tcW w:w="1041" w:type="pct"/>
          </w:tcPr>
          <w:p w14:paraId="40DFD70D" w14:textId="193EBD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 CR for TS 38101-3 to clarify 1 UL configuration for NR Inter-band CA configurations between FR1 and FR2</w:t>
            </w:r>
          </w:p>
        </w:tc>
        <w:tc>
          <w:tcPr>
            <w:tcW w:w="505" w:type="pct"/>
          </w:tcPr>
          <w:p w14:paraId="6649E670" w14:textId="170477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C1A32ED" w14:textId="216596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54207893" w14:textId="5138EA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1258</w:t>
            </w:r>
          </w:p>
        </w:tc>
        <w:tc>
          <w:tcPr>
            <w:tcW w:w="227" w:type="pct"/>
          </w:tcPr>
          <w:p w14:paraId="7CBE8E5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568ACBA" w14:textId="0F9C26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BB729B9" w14:textId="7488A0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CC862FF" w14:textId="389339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NR_CADC_R18_yBDL_xBUL-Core</w:t>
            </w:r>
          </w:p>
        </w:tc>
        <w:tc>
          <w:tcPr>
            <w:tcW w:w="512" w:type="pct"/>
          </w:tcPr>
          <w:p w14:paraId="7E8A7A5E" w14:textId="02FFCE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9DD5F7E" w14:textId="77777777" w:rsidTr="00D85DB0">
        <w:tc>
          <w:tcPr>
            <w:tcW w:w="439" w:type="pct"/>
          </w:tcPr>
          <w:p w14:paraId="4E408CBA" w14:textId="4CA542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R4-2409490</w:t>
            </w:r>
          </w:p>
        </w:tc>
        <w:tc>
          <w:tcPr>
            <w:tcW w:w="1041" w:type="pct"/>
          </w:tcPr>
          <w:p w14:paraId="1D63AB37" w14:textId="7AE418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reflect the completed NR inter-band CA DC combinations for 3 bands DL with up to 2 bands UL into TS 38.101-3</w:t>
            </w:r>
          </w:p>
        </w:tc>
        <w:tc>
          <w:tcPr>
            <w:tcW w:w="505" w:type="pct"/>
          </w:tcPr>
          <w:p w14:paraId="13AC2930" w14:textId="1B96A6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</w:t>
            </w:r>
          </w:p>
        </w:tc>
        <w:tc>
          <w:tcPr>
            <w:tcW w:w="442" w:type="pct"/>
          </w:tcPr>
          <w:p w14:paraId="4EB4BF7F" w14:textId="7D6F86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072359A9" w14:textId="3A772A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1259</w:t>
            </w:r>
          </w:p>
        </w:tc>
        <w:tc>
          <w:tcPr>
            <w:tcW w:w="227" w:type="pct"/>
          </w:tcPr>
          <w:p w14:paraId="723358C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6E270FD" w14:textId="08AEA8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8155C86" w14:textId="2F734C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68B4683" w14:textId="754F80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NR_CADC_R18_3BDL_xBUL-Core</w:t>
            </w:r>
          </w:p>
        </w:tc>
        <w:tc>
          <w:tcPr>
            <w:tcW w:w="512" w:type="pct"/>
          </w:tcPr>
          <w:p w14:paraId="381CF485" w14:textId="0610CB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932AE3D" w14:textId="77777777" w:rsidTr="00D85DB0">
        <w:tc>
          <w:tcPr>
            <w:tcW w:w="439" w:type="pct"/>
          </w:tcPr>
          <w:p w14:paraId="17D0D58A" w14:textId="78530D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R4-2409641</w:t>
            </w:r>
          </w:p>
        </w:tc>
        <w:tc>
          <w:tcPr>
            <w:tcW w:w="1041" w:type="pct"/>
          </w:tcPr>
          <w:p w14:paraId="419CE021" w14:textId="252AE4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(NR_ENDC_RF_FR1_enh2-Core) Correction on Lower-MSD verification for EN-DC</w:t>
            </w:r>
          </w:p>
        </w:tc>
        <w:tc>
          <w:tcPr>
            <w:tcW w:w="505" w:type="pct"/>
          </w:tcPr>
          <w:p w14:paraId="3A4F3964" w14:textId="7984EF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C597E48" w14:textId="7BF374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604E5889" w14:textId="45C4D8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1260</w:t>
            </w:r>
          </w:p>
        </w:tc>
        <w:tc>
          <w:tcPr>
            <w:tcW w:w="227" w:type="pct"/>
          </w:tcPr>
          <w:p w14:paraId="38A76B7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9D1A891" w14:textId="2BAACF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B3C8656" w14:textId="52F3A0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BFA6BE7" w14:textId="677184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NR_ENDC_RF_FR1_enh2-Core</w:t>
            </w:r>
          </w:p>
        </w:tc>
        <w:tc>
          <w:tcPr>
            <w:tcW w:w="512" w:type="pct"/>
          </w:tcPr>
          <w:p w14:paraId="010A74E2" w14:textId="08FBE6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7EDFA65" w14:textId="77777777" w:rsidTr="00D85DB0">
        <w:tc>
          <w:tcPr>
            <w:tcW w:w="439" w:type="pct"/>
          </w:tcPr>
          <w:p w14:paraId="3F4EC666" w14:textId="3FABBC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R4-2410695</w:t>
            </w:r>
          </w:p>
        </w:tc>
        <w:tc>
          <w:tcPr>
            <w:tcW w:w="1041" w:type="pct"/>
          </w:tcPr>
          <w:p w14:paraId="4C1DFE3C" w14:textId="3A6A5F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38.101-3 on enabling missing UL feature support for inter-band CA between FR1 and FR2</w:t>
            </w:r>
          </w:p>
        </w:tc>
        <w:tc>
          <w:tcPr>
            <w:tcW w:w="505" w:type="pct"/>
          </w:tcPr>
          <w:p w14:paraId="35AF3311" w14:textId="1DD4E6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D46E2E7" w14:textId="0B93FF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437B7596" w14:textId="47CA12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1261</w:t>
            </w:r>
          </w:p>
        </w:tc>
        <w:tc>
          <w:tcPr>
            <w:tcW w:w="227" w:type="pct"/>
          </w:tcPr>
          <w:p w14:paraId="725AC1C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EC8B14F" w14:textId="2E2352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1446D83A" w14:textId="1C2A0A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CE1E935" w14:textId="13E4BB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01BC82AE" w14:textId="48FA72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968589B" w14:textId="77777777" w:rsidTr="00D85DB0">
        <w:tc>
          <w:tcPr>
            <w:tcW w:w="439" w:type="pct"/>
          </w:tcPr>
          <w:p w14:paraId="240169ED" w14:textId="131C2A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R4-2410767</w:t>
            </w:r>
          </w:p>
        </w:tc>
        <w:tc>
          <w:tcPr>
            <w:tcW w:w="1041" w:type="pct"/>
          </w:tcPr>
          <w:p w14:paraId="65496989" w14:textId="3A9CD6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38.101-3 for power boosting feature supporting CA</w:t>
            </w:r>
          </w:p>
        </w:tc>
        <w:tc>
          <w:tcPr>
            <w:tcW w:w="505" w:type="pct"/>
          </w:tcPr>
          <w:p w14:paraId="4C628EB3" w14:textId="2DD64A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Ericsson, Qualcomm, Intel</w:t>
            </w:r>
          </w:p>
        </w:tc>
        <w:tc>
          <w:tcPr>
            <w:tcW w:w="442" w:type="pct"/>
          </w:tcPr>
          <w:p w14:paraId="7C095260" w14:textId="10F1F4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38.101-3</w:t>
            </w:r>
          </w:p>
        </w:tc>
        <w:tc>
          <w:tcPr>
            <w:tcW w:w="361" w:type="pct"/>
          </w:tcPr>
          <w:p w14:paraId="0CAA158E" w14:textId="2D2FD9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1262</w:t>
            </w:r>
          </w:p>
        </w:tc>
        <w:tc>
          <w:tcPr>
            <w:tcW w:w="227" w:type="pct"/>
          </w:tcPr>
          <w:p w14:paraId="7409929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E4AB3C8" w14:textId="1FC832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2DFC738" w14:textId="5E4893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DEA4E5D" w14:textId="214FA9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NR_cov_enh2-Core</w:t>
            </w:r>
          </w:p>
        </w:tc>
        <w:tc>
          <w:tcPr>
            <w:tcW w:w="512" w:type="pct"/>
          </w:tcPr>
          <w:p w14:paraId="00CD2746" w14:textId="083429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E20B5FF" w14:textId="77777777" w:rsidTr="00D85DB0">
        <w:tc>
          <w:tcPr>
            <w:tcW w:w="439" w:type="pct"/>
          </w:tcPr>
          <w:p w14:paraId="33BD4351" w14:textId="17F2C2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R4-2407115</w:t>
            </w:r>
          </w:p>
        </w:tc>
        <w:tc>
          <w:tcPr>
            <w:tcW w:w="1041" w:type="pct"/>
          </w:tcPr>
          <w:p w14:paraId="7ECC566F" w14:textId="571381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UE advanced receiver performance requirements for MU-MIMO</w:t>
            </w:r>
          </w:p>
        </w:tc>
        <w:tc>
          <w:tcPr>
            <w:tcW w:w="505" w:type="pct"/>
          </w:tcPr>
          <w:p w14:paraId="001CE2A1" w14:textId="22521F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442" w:type="pct"/>
          </w:tcPr>
          <w:p w14:paraId="6F2EE92B" w14:textId="439D09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75B3F6AD" w14:textId="7A8EA1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27" w:type="pct"/>
          </w:tcPr>
          <w:p w14:paraId="140B543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1A9B3B2" w14:textId="4CD26C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65F699D" w14:textId="3FAA3D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5637D7C" w14:textId="0114C2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NR_demod_enh3-Perf</w:t>
            </w:r>
          </w:p>
        </w:tc>
        <w:tc>
          <w:tcPr>
            <w:tcW w:w="512" w:type="pct"/>
          </w:tcPr>
          <w:p w14:paraId="54D1C288" w14:textId="1485A3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E843136" w14:textId="77777777" w:rsidTr="00D85DB0">
        <w:tc>
          <w:tcPr>
            <w:tcW w:w="439" w:type="pct"/>
          </w:tcPr>
          <w:p w14:paraId="55439122" w14:textId="2060B1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R4-2407119</w:t>
            </w:r>
          </w:p>
        </w:tc>
        <w:tc>
          <w:tcPr>
            <w:tcW w:w="1041" w:type="pct"/>
          </w:tcPr>
          <w:p w14:paraId="1C239AD9" w14:textId="3891A1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[NR_ATG-Perf] Corrections related to ATG Applicability [R18][Cat.F]</w:t>
            </w:r>
          </w:p>
        </w:tc>
        <w:tc>
          <w:tcPr>
            <w:tcW w:w="505" w:type="pct"/>
          </w:tcPr>
          <w:p w14:paraId="1CF833FA" w14:textId="45EECC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78EEB9AF" w14:textId="7522E7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795673CB" w14:textId="572359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227" w:type="pct"/>
          </w:tcPr>
          <w:p w14:paraId="04A5317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066E89C" w14:textId="021BF6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6F68EBA" w14:textId="05C8AD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BCE382F" w14:textId="7EB3F5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014E28E9" w14:textId="58EE05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97400C7" w14:textId="77777777" w:rsidTr="00D85DB0">
        <w:tc>
          <w:tcPr>
            <w:tcW w:w="439" w:type="pct"/>
          </w:tcPr>
          <w:p w14:paraId="31F28A54" w14:textId="024EBF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R4-2407179</w:t>
            </w:r>
          </w:p>
        </w:tc>
        <w:tc>
          <w:tcPr>
            <w:tcW w:w="1041" w:type="pct"/>
          </w:tcPr>
          <w:p w14:paraId="40B17B5A" w14:textId="2202C5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(NR_HST-Perf) CR to FR1 HST-DPS on TCI state switching scheduling</w:t>
            </w:r>
          </w:p>
        </w:tc>
        <w:tc>
          <w:tcPr>
            <w:tcW w:w="505" w:type="pct"/>
          </w:tcPr>
          <w:p w14:paraId="73D6066E" w14:textId="5F5D0A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Corporation</w:t>
            </w:r>
          </w:p>
        </w:tc>
        <w:tc>
          <w:tcPr>
            <w:tcW w:w="442" w:type="pct"/>
          </w:tcPr>
          <w:p w14:paraId="74C1A8E3" w14:textId="0F5632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44790147" w14:textId="78D6FD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227" w:type="pct"/>
          </w:tcPr>
          <w:p w14:paraId="7132E18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802BEA0" w14:textId="6AD121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2C57DE29" w14:textId="73F8CC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1F2A329" w14:textId="2AD629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NR_HST-Perf</w:t>
            </w:r>
          </w:p>
        </w:tc>
        <w:tc>
          <w:tcPr>
            <w:tcW w:w="512" w:type="pct"/>
          </w:tcPr>
          <w:p w14:paraId="146A34B0" w14:textId="74F170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88DCD31" w14:textId="77777777" w:rsidTr="00D85DB0">
        <w:tc>
          <w:tcPr>
            <w:tcW w:w="439" w:type="pct"/>
          </w:tcPr>
          <w:p w14:paraId="1F51D673" w14:textId="630596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R4-2409932</w:t>
            </w:r>
          </w:p>
        </w:tc>
        <w:tc>
          <w:tcPr>
            <w:tcW w:w="1041" w:type="pct"/>
          </w:tcPr>
          <w:p w14:paraId="219CAC22" w14:textId="686DC9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(NR_HST-Perf) CR to FR1 HST-DPS on TCI state switching scheduling</w:t>
            </w:r>
          </w:p>
        </w:tc>
        <w:tc>
          <w:tcPr>
            <w:tcW w:w="505" w:type="pct"/>
          </w:tcPr>
          <w:p w14:paraId="12844A3A" w14:textId="56E7C0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Corporation</w:t>
            </w:r>
          </w:p>
        </w:tc>
        <w:tc>
          <w:tcPr>
            <w:tcW w:w="442" w:type="pct"/>
          </w:tcPr>
          <w:p w14:paraId="78205D8C" w14:textId="13E1BA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0CB1B2D5" w14:textId="55BB23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227" w:type="pct"/>
          </w:tcPr>
          <w:p w14:paraId="1826494F" w14:textId="075553E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FD70A75" w14:textId="6F80C8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47B8EB2B" w14:textId="3AA6C1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C22A119" w14:textId="2A58E3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NR_HST-Perf</w:t>
            </w:r>
          </w:p>
        </w:tc>
        <w:tc>
          <w:tcPr>
            <w:tcW w:w="512" w:type="pct"/>
          </w:tcPr>
          <w:p w14:paraId="778AF2B4" w14:textId="2F25F7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150AB59" w14:textId="77777777" w:rsidTr="00D85DB0">
        <w:tc>
          <w:tcPr>
            <w:tcW w:w="439" w:type="pct"/>
          </w:tcPr>
          <w:p w14:paraId="24BA69DB" w14:textId="3ECA5F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R4-2407180</w:t>
            </w:r>
          </w:p>
        </w:tc>
        <w:tc>
          <w:tcPr>
            <w:tcW w:w="1041" w:type="pct"/>
          </w:tcPr>
          <w:p w14:paraId="1E7BCF47" w14:textId="74C480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(NR_HST-Perf) CR to FR1 HST-DPS on TCI state switching scheduling</w:t>
            </w:r>
          </w:p>
        </w:tc>
        <w:tc>
          <w:tcPr>
            <w:tcW w:w="505" w:type="pct"/>
          </w:tcPr>
          <w:p w14:paraId="0ECB8CAB" w14:textId="317A12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Corporation</w:t>
            </w:r>
          </w:p>
        </w:tc>
        <w:tc>
          <w:tcPr>
            <w:tcW w:w="442" w:type="pct"/>
          </w:tcPr>
          <w:p w14:paraId="31E0469A" w14:textId="331A7E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04014A8E" w14:textId="1A64CA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27" w:type="pct"/>
          </w:tcPr>
          <w:p w14:paraId="4095DD7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05CDFD6" w14:textId="27C2BB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603FFE4" w14:textId="749888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27C9DED" w14:textId="1AC649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NR_HST-Perf</w:t>
            </w:r>
          </w:p>
        </w:tc>
        <w:tc>
          <w:tcPr>
            <w:tcW w:w="512" w:type="pct"/>
          </w:tcPr>
          <w:p w14:paraId="71C36D9A" w14:textId="44115D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161422D" w14:textId="77777777" w:rsidTr="00D85DB0">
        <w:tc>
          <w:tcPr>
            <w:tcW w:w="439" w:type="pct"/>
          </w:tcPr>
          <w:p w14:paraId="3E3542AB" w14:textId="5B347A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R4-2407181</w:t>
            </w:r>
          </w:p>
        </w:tc>
        <w:tc>
          <w:tcPr>
            <w:tcW w:w="1041" w:type="pct"/>
          </w:tcPr>
          <w:p w14:paraId="1C4B67F9" w14:textId="0749D6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(NR_HST-Perf) CR to FR1 HST-DPS on TCI state switching scheduling</w:t>
            </w:r>
          </w:p>
        </w:tc>
        <w:tc>
          <w:tcPr>
            <w:tcW w:w="505" w:type="pct"/>
          </w:tcPr>
          <w:p w14:paraId="13E08ABC" w14:textId="36A7A5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Corporation</w:t>
            </w:r>
          </w:p>
        </w:tc>
        <w:tc>
          <w:tcPr>
            <w:tcW w:w="442" w:type="pct"/>
          </w:tcPr>
          <w:p w14:paraId="28370885" w14:textId="587A46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624E8EF6" w14:textId="65E647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27" w:type="pct"/>
          </w:tcPr>
          <w:p w14:paraId="7ACF597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FA926B6" w14:textId="4E61B2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73F22B5" w14:textId="14FA5D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C2346B4" w14:textId="63F3DA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NR_HST-Perf</w:t>
            </w:r>
          </w:p>
        </w:tc>
        <w:tc>
          <w:tcPr>
            <w:tcW w:w="512" w:type="pct"/>
          </w:tcPr>
          <w:p w14:paraId="205C5623" w14:textId="1D1AA6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74FA027" w14:textId="77777777" w:rsidTr="00D85DB0">
        <w:tc>
          <w:tcPr>
            <w:tcW w:w="439" w:type="pct"/>
          </w:tcPr>
          <w:p w14:paraId="2CDFCF93" w14:textId="54BFDE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R4-2407237</w:t>
            </w:r>
          </w:p>
        </w:tc>
        <w:tc>
          <w:tcPr>
            <w:tcW w:w="1041" w:type="pct"/>
          </w:tcPr>
          <w:p w14:paraId="212B05A2" w14:textId="5FC872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(NR_perf_enh-Perf) Editorial CR change to combine tables for requirements applicability for optional UE features</w:t>
            </w:r>
          </w:p>
        </w:tc>
        <w:tc>
          <w:tcPr>
            <w:tcW w:w="505" w:type="pct"/>
          </w:tcPr>
          <w:p w14:paraId="0A83D96B" w14:textId="27E8FE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F388EDF" w14:textId="306C37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37CDF946" w14:textId="429A0E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0517</w:t>
            </w:r>
          </w:p>
        </w:tc>
        <w:tc>
          <w:tcPr>
            <w:tcW w:w="227" w:type="pct"/>
          </w:tcPr>
          <w:p w14:paraId="73E0BA6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F5D2385" w14:textId="2B3C7E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3286E13" w14:textId="4AC384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11390B1" w14:textId="49B4D3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NR_perf_enh-Perf</w:t>
            </w:r>
          </w:p>
        </w:tc>
        <w:tc>
          <w:tcPr>
            <w:tcW w:w="512" w:type="pct"/>
          </w:tcPr>
          <w:p w14:paraId="26A29C37" w14:textId="392B6F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3A306D9" w14:textId="77777777" w:rsidTr="00D85DB0">
        <w:tc>
          <w:tcPr>
            <w:tcW w:w="439" w:type="pct"/>
          </w:tcPr>
          <w:p w14:paraId="3B0B7E34" w14:textId="104A7C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R4-2409933</w:t>
            </w:r>
          </w:p>
        </w:tc>
        <w:tc>
          <w:tcPr>
            <w:tcW w:w="1041" w:type="pct"/>
          </w:tcPr>
          <w:p w14:paraId="42F5560D" w14:textId="149F2F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(NR_perf_enh-Perf) Editorial CR change to combine tables for requirements applicability for optional UE features</w:t>
            </w:r>
          </w:p>
        </w:tc>
        <w:tc>
          <w:tcPr>
            <w:tcW w:w="505" w:type="pct"/>
          </w:tcPr>
          <w:p w14:paraId="58F2FD4C" w14:textId="39F5E1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CEC3EDF" w14:textId="28CD9F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0E34F14B" w14:textId="737729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0517</w:t>
            </w:r>
          </w:p>
        </w:tc>
        <w:tc>
          <w:tcPr>
            <w:tcW w:w="227" w:type="pct"/>
          </w:tcPr>
          <w:p w14:paraId="20197C86" w14:textId="3D80D52B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CCAF5F4" w14:textId="127EA4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14A39E0" w14:textId="1F6ECA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79B34F7" w14:textId="786593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NR_perf_enh-Perf</w:t>
            </w:r>
          </w:p>
        </w:tc>
        <w:tc>
          <w:tcPr>
            <w:tcW w:w="512" w:type="pct"/>
          </w:tcPr>
          <w:p w14:paraId="184BEBD5" w14:textId="6BDA53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25AA970" w14:textId="77777777" w:rsidTr="00D85DB0">
        <w:tc>
          <w:tcPr>
            <w:tcW w:w="439" w:type="pct"/>
          </w:tcPr>
          <w:p w14:paraId="68A71C9A" w14:textId="2B2303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R4-2407238</w:t>
            </w:r>
          </w:p>
        </w:tc>
        <w:tc>
          <w:tcPr>
            <w:tcW w:w="1041" w:type="pct"/>
          </w:tcPr>
          <w:p w14:paraId="6E012CE3" w14:textId="7957BE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(NR_perf_enh-Perf) Editorial CR change to combine tables for requirements applicability for optional UE features</w:t>
            </w:r>
          </w:p>
        </w:tc>
        <w:tc>
          <w:tcPr>
            <w:tcW w:w="505" w:type="pct"/>
          </w:tcPr>
          <w:p w14:paraId="3E2404B7" w14:textId="3622DC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06D5AAE3" w14:textId="72677F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4E09881A" w14:textId="078B8B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227" w:type="pct"/>
          </w:tcPr>
          <w:p w14:paraId="5EB72BC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417656F" w14:textId="0F8042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09B1BA2" w14:textId="468C6C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97FD431" w14:textId="142F2F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NR_perf_enh-Perf</w:t>
            </w:r>
          </w:p>
        </w:tc>
        <w:tc>
          <w:tcPr>
            <w:tcW w:w="512" w:type="pct"/>
          </w:tcPr>
          <w:p w14:paraId="17FC3A70" w14:textId="712C0C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412697E" w14:textId="77777777" w:rsidTr="00D85DB0">
        <w:tc>
          <w:tcPr>
            <w:tcW w:w="439" w:type="pct"/>
          </w:tcPr>
          <w:p w14:paraId="23B4E1EE" w14:textId="7165D9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R4-2409934</w:t>
            </w:r>
          </w:p>
        </w:tc>
        <w:tc>
          <w:tcPr>
            <w:tcW w:w="1041" w:type="pct"/>
          </w:tcPr>
          <w:p w14:paraId="6D4C298C" w14:textId="6B4D05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(NR_perf_enh-Perf) Editorial CR change to combine tables for requirements applicability for optional UE features</w:t>
            </w:r>
          </w:p>
        </w:tc>
        <w:tc>
          <w:tcPr>
            <w:tcW w:w="505" w:type="pct"/>
          </w:tcPr>
          <w:p w14:paraId="1DE2C1A5" w14:textId="04D447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F2B8C11" w14:textId="5ED592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64A939B2" w14:textId="427047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227" w:type="pct"/>
          </w:tcPr>
          <w:p w14:paraId="4B17537B" w14:textId="6876FF6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8EA6C26" w14:textId="383148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443DF2C" w14:textId="55BCB2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AD56E02" w14:textId="430CC9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NR_perf_enh-Perf</w:t>
            </w:r>
          </w:p>
        </w:tc>
        <w:tc>
          <w:tcPr>
            <w:tcW w:w="512" w:type="pct"/>
          </w:tcPr>
          <w:p w14:paraId="58EA0017" w14:textId="5CA9B2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181251B" w14:textId="77777777" w:rsidTr="00D85DB0">
        <w:tc>
          <w:tcPr>
            <w:tcW w:w="439" w:type="pct"/>
          </w:tcPr>
          <w:p w14:paraId="467B1AAB" w14:textId="427945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R4-2407239</w:t>
            </w:r>
          </w:p>
        </w:tc>
        <w:tc>
          <w:tcPr>
            <w:tcW w:w="1041" w:type="pct"/>
          </w:tcPr>
          <w:p w14:paraId="7BBAF972" w14:textId="41716D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(NR_perf_enh-Perf) Editorial CR change to combine tables for requirements applicability for optional UE features</w:t>
            </w:r>
          </w:p>
        </w:tc>
        <w:tc>
          <w:tcPr>
            <w:tcW w:w="505" w:type="pct"/>
          </w:tcPr>
          <w:p w14:paraId="4F0076C3" w14:textId="377C3E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5FD8E37D" w14:textId="34647E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1E9C2BA6" w14:textId="0E61DD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27" w:type="pct"/>
          </w:tcPr>
          <w:p w14:paraId="68432EB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464BB4F" w14:textId="5B79C0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772BDCF" w14:textId="68EAFB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7E88EA1" w14:textId="19BB2D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NR_perf_enh-Perf</w:t>
            </w:r>
          </w:p>
        </w:tc>
        <w:tc>
          <w:tcPr>
            <w:tcW w:w="512" w:type="pct"/>
          </w:tcPr>
          <w:p w14:paraId="5FB4ADEC" w14:textId="3CCC8E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107A8AE" w14:textId="77777777" w:rsidTr="00D85DB0">
        <w:tc>
          <w:tcPr>
            <w:tcW w:w="439" w:type="pct"/>
          </w:tcPr>
          <w:p w14:paraId="54E14315" w14:textId="1DDECE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R4-2407240</w:t>
            </w:r>
          </w:p>
        </w:tc>
        <w:tc>
          <w:tcPr>
            <w:tcW w:w="1041" w:type="pct"/>
          </w:tcPr>
          <w:p w14:paraId="60D764ED" w14:textId="07AC07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Editorial CR to Rename sub-clauses under PDCCH requirements</w:t>
            </w:r>
          </w:p>
        </w:tc>
        <w:tc>
          <w:tcPr>
            <w:tcW w:w="505" w:type="pct"/>
          </w:tcPr>
          <w:p w14:paraId="4247D24E" w14:textId="6DACD0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585BDDFD" w14:textId="19CA01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57602314" w14:textId="759C5A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27" w:type="pct"/>
          </w:tcPr>
          <w:p w14:paraId="1E2E8CE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ADF930A" w14:textId="0A4E15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6E18D7C6" w14:textId="70888F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A1AAB8F" w14:textId="41F6B8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7C3464B0" w14:textId="3100E4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200BCC4" w14:textId="77777777" w:rsidTr="00D85DB0">
        <w:tc>
          <w:tcPr>
            <w:tcW w:w="439" w:type="pct"/>
          </w:tcPr>
          <w:p w14:paraId="545F4A98" w14:textId="715666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R4-2407241</w:t>
            </w:r>
          </w:p>
        </w:tc>
        <w:tc>
          <w:tcPr>
            <w:tcW w:w="1041" w:type="pct"/>
          </w:tcPr>
          <w:p w14:paraId="66BD8B00" w14:textId="1AABBD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Editorial CR to Rename sub-clauses under PDCCH requirements</w:t>
            </w:r>
          </w:p>
        </w:tc>
        <w:tc>
          <w:tcPr>
            <w:tcW w:w="505" w:type="pct"/>
          </w:tcPr>
          <w:p w14:paraId="108A5A6A" w14:textId="498548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26BB5F10" w14:textId="194D92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7D3AB862" w14:textId="500030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27" w:type="pct"/>
          </w:tcPr>
          <w:p w14:paraId="50C0840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497020E" w14:textId="324596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03674F4" w14:textId="32B055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4319261" w14:textId="31C3BC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6CC94FA1" w14:textId="3D2B75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69532FF" w14:textId="77777777" w:rsidTr="00D85DB0">
        <w:tc>
          <w:tcPr>
            <w:tcW w:w="439" w:type="pct"/>
          </w:tcPr>
          <w:p w14:paraId="4A453CEF" w14:textId="04D23B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R4-2407242</w:t>
            </w:r>
          </w:p>
        </w:tc>
        <w:tc>
          <w:tcPr>
            <w:tcW w:w="1041" w:type="pct"/>
          </w:tcPr>
          <w:p w14:paraId="5D3F79A9" w14:textId="104B09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Editorial CR to Rename sub-clauses under PDCCH requirements</w:t>
            </w:r>
          </w:p>
        </w:tc>
        <w:tc>
          <w:tcPr>
            <w:tcW w:w="505" w:type="pct"/>
          </w:tcPr>
          <w:p w14:paraId="672B2441" w14:textId="29C390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D1AC5F9" w14:textId="4E9703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0729E509" w14:textId="126B6F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27" w:type="pct"/>
          </w:tcPr>
          <w:p w14:paraId="6D443C3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DC81CA5" w14:textId="3EA421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0FFC52D" w14:textId="39A0A0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F3C2417" w14:textId="62451B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214170E8" w14:textId="102DBD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AAD31EA" w14:textId="77777777" w:rsidTr="00D85DB0">
        <w:tc>
          <w:tcPr>
            <w:tcW w:w="439" w:type="pct"/>
          </w:tcPr>
          <w:p w14:paraId="4E693DA8" w14:textId="316093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R4-2407243</w:t>
            </w:r>
          </w:p>
        </w:tc>
        <w:tc>
          <w:tcPr>
            <w:tcW w:w="1041" w:type="pct"/>
          </w:tcPr>
          <w:p w14:paraId="366F27EE" w14:textId="6104D0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Editorial CR to Rename sub-clauses under PDCCH requirements</w:t>
            </w:r>
          </w:p>
        </w:tc>
        <w:tc>
          <w:tcPr>
            <w:tcW w:w="505" w:type="pct"/>
          </w:tcPr>
          <w:p w14:paraId="615B9D64" w14:textId="10BA14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2B1ED8E" w14:textId="4DAD18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4EF32D76" w14:textId="0489D8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27" w:type="pct"/>
          </w:tcPr>
          <w:p w14:paraId="6223EFA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7AD5660" w14:textId="374480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FD754A6" w14:textId="59FD81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2D751DA" w14:textId="6D58F0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096BE141" w14:textId="08123A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3D68020" w14:textId="77777777" w:rsidTr="00D85DB0">
        <w:tc>
          <w:tcPr>
            <w:tcW w:w="439" w:type="pct"/>
          </w:tcPr>
          <w:p w14:paraId="41C65993" w14:textId="56FE00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R4-2407244</w:t>
            </w:r>
          </w:p>
        </w:tc>
        <w:tc>
          <w:tcPr>
            <w:tcW w:w="1041" w:type="pct"/>
          </w:tcPr>
          <w:p w14:paraId="716725AE" w14:textId="696137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38.101-4 on PDSCH demod requirements for mDCI fully-overlapping with multi-RX in FR2</w:t>
            </w:r>
          </w:p>
        </w:tc>
        <w:tc>
          <w:tcPr>
            <w:tcW w:w="505" w:type="pct"/>
          </w:tcPr>
          <w:p w14:paraId="1D1D76C7" w14:textId="51AB12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0E627FCC" w14:textId="2AEEDA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73CD5DDE" w14:textId="284356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27" w:type="pct"/>
          </w:tcPr>
          <w:p w14:paraId="289706A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4E7425B" w14:textId="3A4EA9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6E98967" w14:textId="76C8D4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8492748" w14:textId="11899C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NR_FR2_multiRX_DL-Perf</w:t>
            </w:r>
          </w:p>
        </w:tc>
        <w:tc>
          <w:tcPr>
            <w:tcW w:w="512" w:type="pct"/>
          </w:tcPr>
          <w:p w14:paraId="2974E088" w14:textId="673B66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8119AF1" w14:textId="77777777" w:rsidTr="00D85DB0">
        <w:tc>
          <w:tcPr>
            <w:tcW w:w="439" w:type="pct"/>
          </w:tcPr>
          <w:p w14:paraId="2BF0C749" w14:textId="2671C8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R4-2407329</w:t>
            </w:r>
          </w:p>
        </w:tc>
        <w:tc>
          <w:tcPr>
            <w:tcW w:w="1041" w:type="pct"/>
          </w:tcPr>
          <w:p w14:paraId="4F19FB77" w14:textId="7636CA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TS38.101-4 on Sidelink enhancement demod performance</w:t>
            </w:r>
          </w:p>
        </w:tc>
        <w:tc>
          <w:tcPr>
            <w:tcW w:w="505" w:type="pct"/>
          </w:tcPr>
          <w:p w14:paraId="32D0EAC5" w14:textId="2F1685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442" w:type="pct"/>
          </w:tcPr>
          <w:p w14:paraId="13CB6455" w14:textId="0E1542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7CD4BF68" w14:textId="60AECE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27" w:type="pct"/>
          </w:tcPr>
          <w:p w14:paraId="08BFF14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6979A8A" w14:textId="2D374C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1107BFF" w14:textId="3D6F10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071B3A3" w14:textId="68CAB2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NR_SL_enh2-Perf</w:t>
            </w:r>
          </w:p>
        </w:tc>
        <w:tc>
          <w:tcPr>
            <w:tcW w:w="512" w:type="pct"/>
          </w:tcPr>
          <w:p w14:paraId="1505516E" w14:textId="433E3D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23D1ED2" w14:textId="77777777" w:rsidTr="00D85DB0">
        <w:tc>
          <w:tcPr>
            <w:tcW w:w="439" w:type="pct"/>
          </w:tcPr>
          <w:p w14:paraId="2EB47FC2" w14:textId="4DD421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R4-2409852</w:t>
            </w:r>
          </w:p>
        </w:tc>
        <w:tc>
          <w:tcPr>
            <w:tcW w:w="1041" w:type="pct"/>
          </w:tcPr>
          <w:p w14:paraId="5D95F6AA" w14:textId="5E1322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TS38.101-4 on Sidelink enhancement demod performance</w:t>
            </w:r>
          </w:p>
        </w:tc>
        <w:tc>
          <w:tcPr>
            <w:tcW w:w="505" w:type="pct"/>
          </w:tcPr>
          <w:p w14:paraId="5D24B2A5" w14:textId="1F2CA6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442" w:type="pct"/>
          </w:tcPr>
          <w:p w14:paraId="63E64A71" w14:textId="0F0C2E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14C2BD7A" w14:textId="616C7F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27" w:type="pct"/>
          </w:tcPr>
          <w:p w14:paraId="0DEB9E6E" w14:textId="1A70F6E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329A2C7" w14:textId="7ABCE4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F566458" w14:textId="3B9D4B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054325B" w14:textId="1C62EC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NR_SL_enh2-Perf</w:t>
            </w:r>
          </w:p>
        </w:tc>
        <w:tc>
          <w:tcPr>
            <w:tcW w:w="512" w:type="pct"/>
          </w:tcPr>
          <w:p w14:paraId="391C6AE1" w14:textId="1A1830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49C7148" w14:textId="77777777" w:rsidTr="00D85DB0">
        <w:tc>
          <w:tcPr>
            <w:tcW w:w="439" w:type="pct"/>
          </w:tcPr>
          <w:p w14:paraId="7E51A819" w14:textId="40B2B1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R4-2409875</w:t>
            </w:r>
          </w:p>
        </w:tc>
        <w:tc>
          <w:tcPr>
            <w:tcW w:w="1041" w:type="pct"/>
          </w:tcPr>
          <w:p w14:paraId="1DAABB39" w14:textId="225F76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TS38.101-4 on Sidelink enhancement demod performance</w:t>
            </w:r>
          </w:p>
        </w:tc>
        <w:tc>
          <w:tcPr>
            <w:tcW w:w="505" w:type="pct"/>
          </w:tcPr>
          <w:p w14:paraId="39DD422A" w14:textId="435BBE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442" w:type="pct"/>
          </w:tcPr>
          <w:p w14:paraId="78401188" w14:textId="31B2AB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4CED8B29" w14:textId="2E5780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27" w:type="pct"/>
          </w:tcPr>
          <w:p w14:paraId="50008E5E" w14:textId="6DE237F4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40628A42" w14:textId="1A8983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F5EE536" w14:textId="28737E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68C1D4A" w14:textId="71C7E2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NR_SL_enh2-Perf</w:t>
            </w:r>
          </w:p>
        </w:tc>
        <w:tc>
          <w:tcPr>
            <w:tcW w:w="512" w:type="pct"/>
          </w:tcPr>
          <w:p w14:paraId="184C5D1A" w14:textId="1C3F28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F19B003" w14:textId="77777777" w:rsidTr="00D85DB0">
        <w:tc>
          <w:tcPr>
            <w:tcW w:w="439" w:type="pct"/>
          </w:tcPr>
          <w:p w14:paraId="36037859" w14:textId="07822E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R4-2407405</w:t>
            </w:r>
          </w:p>
        </w:tc>
        <w:tc>
          <w:tcPr>
            <w:tcW w:w="1041" w:type="pct"/>
          </w:tcPr>
          <w:p w14:paraId="3E2CCBEC" w14:textId="282F21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on the FRC for Table A.3.2.2.2-29</w:t>
            </w:r>
          </w:p>
        </w:tc>
        <w:tc>
          <w:tcPr>
            <w:tcW w:w="505" w:type="pct"/>
          </w:tcPr>
          <w:p w14:paraId="5797E231" w14:textId="332E33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78CD5A3F" w14:textId="0E7654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790C2B07" w14:textId="6C853B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227" w:type="pct"/>
          </w:tcPr>
          <w:p w14:paraId="62DBAD6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097CD4A" w14:textId="4E5965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AAB624D" w14:textId="56A5BC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BE71CAF" w14:textId="2F4CE0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0C443108" w14:textId="33402A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6BF1EC7" w14:textId="77777777" w:rsidTr="00D85DB0">
        <w:tc>
          <w:tcPr>
            <w:tcW w:w="439" w:type="pct"/>
          </w:tcPr>
          <w:p w14:paraId="34AFB60D" w14:textId="3D0C78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R4-2409799</w:t>
            </w:r>
          </w:p>
        </w:tc>
        <w:tc>
          <w:tcPr>
            <w:tcW w:w="1041" w:type="pct"/>
          </w:tcPr>
          <w:p w14:paraId="53E7CFA9" w14:textId="226F40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on the FRC for Table A.3.2.2.2-29</w:t>
            </w:r>
          </w:p>
        </w:tc>
        <w:tc>
          <w:tcPr>
            <w:tcW w:w="505" w:type="pct"/>
          </w:tcPr>
          <w:p w14:paraId="7F167669" w14:textId="210FAF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1BC98931" w14:textId="71C490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1DA0D7C6" w14:textId="1CE10C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227" w:type="pct"/>
          </w:tcPr>
          <w:p w14:paraId="3E827888" w14:textId="009C0BEA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E56DCB0" w14:textId="7D81B8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55D1943" w14:textId="747D71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F9F0A8F" w14:textId="0B7857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43650D61" w14:textId="22C48A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0CECA31" w14:textId="77777777" w:rsidTr="00D85DB0">
        <w:tc>
          <w:tcPr>
            <w:tcW w:w="439" w:type="pct"/>
          </w:tcPr>
          <w:p w14:paraId="29B1F4C4" w14:textId="682F6E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R4-2407408</w:t>
            </w:r>
          </w:p>
        </w:tc>
        <w:tc>
          <w:tcPr>
            <w:tcW w:w="1041" w:type="pct"/>
          </w:tcPr>
          <w:p w14:paraId="2B07CC56" w14:textId="7E9CCD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on the FRC for Table A.3.2.2.2-29</w:t>
            </w:r>
          </w:p>
        </w:tc>
        <w:tc>
          <w:tcPr>
            <w:tcW w:w="505" w:type="pct"/>
          </w:tcPr>
          <w:p w14:paraId="6536BD81" w14:textId="6077E7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0010FBE6" w14:textId="72F9F8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269C479A" w14:textId="7AAF60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227" w:type="pct"/>
          </w:tcPr>
          <w:p w14:paraId="5473966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15D71B0" w14:textId="350B4A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8DF5457" w14:textId="0D42F5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AB35A8F" w14:textId="5CDA59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6DA5E854" w14:textId="3FA7AD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93D58AF" w14:textId="77777777" w:rsidTr="00D85DB0">
        <w:tc>
          <w:tcPr>
            <w:tcW w:w="439" w:type="pct"/>
          </w:tcPr>
          <w:p w14:paraId="427A5E6B" w14:textId="617FF2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R4-2407752</w:t>
            </w:r>
          </w:p>
        </w:tc>
        <w:tc>
          <w:tcPr>
            <w:tcW w:w="1041" w:type="pct"/>
          </w:tcPr>
          <w:p w14:paraId="6B851452" w14:textId="04857E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38.101-4 on Lessthan5MHz UE demod perf and CSI requirements</w:t>
            </w:r>
          </w:p>
        </w:tc>
        <w:tc>
          <w:tcPr>
            <w:tcW w:w="505" w:type="pct"/>
          </w:tcPr>
          <w:p w14:paraId="6B698BBE" w14:textId="104907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4B22DEE6" w14:textId="5CB1F1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13CE0688" w14:textId="317D20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27" w:type="pct"/>
          </w:tcPr>
          <w:p w14:paraId="61DD553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31BEA18" w14:textId="284F56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0F04188" w14:textId="06AE52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C0EDBB1" w14:textId="6892E3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NR_FR1_lessthan_5MHz_BW-Perf</w:t>
            </w:r>
          </w:p>
        </w:tc>
        <w:tc>
          <w:tcPr>
            <w:tcW w:w="512" w:type="pct"/>
          </w:tcPr>
          <w:p w14:paraId="610F0B9C" w14:textId="663677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6771331" w14:textId="77777777" w:rsidTr="00D85DB0">
        <w:tc>
          <w:tcPr>
            <w:tcW w:w="439" w:type="pct"/>
          </w:tcPr>
          <w:p w14:paraId="53A8392D" w14:textId="4127F8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R4-2409843</w:t>
            </w:r>
          </w:p>
        </w:tc>
        <w:tc>
          <w:tcPr>
            <w:tcW w:w="1041" w:type="pct"/>
          </w:tcPr>
          <w:p w14:paraId="77A6440B" w14:textId="357AB4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38.101-4 on Lessthan5MHz UE demod perf and CSI requirements</w:t>
            </w:r>
          </w:p>
        </w:tc>
        <w:tc>
          <w:tcPr>
            <w:tcW w:w="505" w:type="pct"/>
          </w:tcPr>
          <w:p w14:paraId="408D4BE3" w14:textId="3F6A5A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7A520E7" w14:textId="6E1810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64EC04CC" w14:textId="2C332E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27" w:type="pct"/>
          </w:tcPr>
          <w:p w14:paraId="4D80FFDE" w14:textId="42799BC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8E4C7DB" w14:textId="4E5A2E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BD3FF17" w14:textId="74AF60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EEDE9B9" w14:textId="071D57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NR_FR1_lessthan_5MHz_BW-Perf</w:t>
            </w:r>
          </w:p>
        </w:tc>
        <w:tc>
          <w:tcPr>
            <w:tcW w:w="512" w:type="pct"/>
          </w:tcPr>
          <w:p w14:paraId="082C4C48" w14:textId="0BC1AD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EE47B39" w14:textId="77777777" w:rsidTr="00D85DB0">
        <w:tc>
          <w:tcPr>
            <w:tcW w:w="439" w:type="pct"/>
          </w:tcPr>
          <w:p w14:paraId="50F29FB6" w14:textId="3E5807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R4-2407754</w:t>
            </w:r>
          </w:p>
        </w:tc>
        <w:tc>
          <w:tcPr>
            <w:tcW w:w="1041" w:type="pct"/>
          </w:tcPr>
          <w:p w14:paraId="06E5ED26" w14:textId="521868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38.101-4 on Minimum requirements for mDCI non-overlapping</w:t>
            </w:r>
          </w:p>
        </w:tc>
        <w:tc>
          <w:tcPr>
            <w:tcW w:w="505" w:type="pct"/>
          </w:tcPr>
          <w:p w14:paraId="3DC79116" w14:textId="0D7C01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2C15E15E" w14:textId="695F4B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5E73ADF6" w14:textId="07EEC8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27" w:type="pct"/>
          </w:tcPr>
          <w:p w14:paraId="16E595E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0B4891A" w14:textId="6E7FBE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8FC572E" w14:textId="35AAD7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3A9440B" w14:textId="761787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NR_FR2_multiRX_DL-Perf</w:t>
            </w:r>
          </w:p>
        </w:tc>
        <w:tc>
          <w:tcPr>
            <w:tcW w:w="512" w:type="pct"/>
          </w:tcPr>
          <w:p w14:paraId="3FA45883" w14:textId="7FB912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B3D82B0" w14:textId="77777777" w:rsidTr="00D85DB0">
        <w:tc>
          <w:tcPr>
            <w:tcW w:w="439" w:type="pct"/>
          </w:tcPr>
          <w:p w14:paraId="3994DA12" w14:textId="71CB70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R4-2408495</w:t>
            </w:r>
          </w:p>
        </w:tc>
        <w:tc>
          <w:tcPr>
            <w:tcW w:w="1041" w:type="pct"/>
          </w:tcPr>
          <w:p w14:paraId="1E7EA6C7" w14:textId="249B71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applicability of requirements for FR2 multi-Rx</w:t>
            </w:r>
          </w:p>
        </w:tc>
        <w:tc>
          <w:tcPr>
            <w:tcW w:w="505" w:type="pct"/>
          </w:tcPr>
          <w:p w14:paraId="7BD0E9A5" w14:textId="7A5184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18A0587A" w14:textId="2455AC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5A6F0BC6" w14:textId="05C757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27" w:type="pct"/>
          </w:tcPr>
          <w:p w14:paraId="7123816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A27F10E" w14:textId="4B701C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9579F8B" w14:textId="271081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1908244" w14:textId="3F4FCF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NR_FR2_multiRX_DL-Perf</w:t>
            </w:r>
          </w:p>
        </w:tc>
        <w:tc>
          <w:tcPr>
            <w:tcW w:w="512" w:type="pct"/>
          </w:tcPr>
          <w:p w14:paraId="7FE264AF" w14:textId="73DD95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8FB7248" w14:textId="77777777" w:rsidTr="00D85DB0">
        <w:tc>
          <w:tcPr>
            <w:tcW w:w="439" w:type="pct"/>
          </w:tcPr>
          <w:p w14:paraId="318EF366" w14:textId="015BF8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R4-2408502</w:t>
            </w:r>
          </w:p>
        </w:tc>
        <w:tc>
          <w:tcPr>
            <w:tcW w:w="1041" w:type="pct"/>
          </w:tcPr>
          <w:p w14:paraId="541C677F" w14:textId="405BA6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 Big CR for UE demodulation and CSI requirements for Rel-18 MIMO in 38.101-4</w:t>
            </w:r>
          </w:p>
        </w:tc>
        <w:tc>
          <w:tcPr>
            <w:tcW w:w="505" w:type="pct"/>
          </w:tcPr>
          <w:p w14:paraId="60BB4C00" w14:textId="170780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0C5F862D" w14:textId="15D42B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47AB2E96" w14:textId="078485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227" w:type="pct"/>
          </w:tcPr>
          <w:p w14:paraId="0D26F9D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B4BCD01" w14:textId="0204B8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6046AAB" w14:textId="0A17D9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27CEAA7" w14:textId="4FEC8B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NR_MIMO_evo_DL_UL-Perf</w:t>
            </w:r>
          </w:p>
        </w:tc>
        <w:tc>
          <w:tcPr>
            <w:tcW w:w="512" w:type="pct"/>
          </w:tcPr>
          <w:p w14:paraId="4D42DBEA" w14:textId="40BB13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8139E2A" w14:textId="77777777" w:rsidTr="00D85DB0">
        <w:tc>
          <w:tcPr>
            <w:tcW w:w="439" w:type="pct"/>
          </w:tcPr>
          <w:p w14:paraId="36C4D634" w14:textId="03A78F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R4-2409919</w:t>
            </w:r>
          </w:p>
        </w:tc>
        <w:tc>
          <w:tcPr>
            <w:tcW w:w="1041" w:type="pct"/>
          </w:tcPr>
          <w:p w14:paraId="385A4848" w14:textId="4E33FF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 Big CR for UE demodulation and CSI requirements for Rel-18 MIMO in 38.101-4</w:t>
            </w:r>
          </w:p>
        </w:tc>
        <w:tc>
          <w:tcPr>
            <w:tcW w:w="505" w:type="pct"/>
          </w:tcPr>
          <w:p w14:paraId="7A93BF41" w14:textId="3BD944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111D1D4C" w14:textId="192853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24F9A9AE" w14:textId="3B080F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227" w:type="pct"/>
          </w:tcPr>
          <w:p w14:paraId="18EF2D1D" w14:textId="3F43431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AA26E27" w14:textId="1271F2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468A5FC" w14:textId="387B3D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DB489E4" w14:textId="6AF2E1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NR_MIMO_evo_DL_UL-Perf</w:t>
            </w:r>
          </w:p>
        </w:tc>
        <w:tc>
          <w:tcPr>
            <w:tcW w:w="512" w:type="pct"/>
          </w:tcPr>
          <w:p w14:paraId="021AC566" w14:textId="02AF32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6E28F58" w14:textId="77777777" w:rsidTr="00D85DB0">
        <w:tc>
          <w:tcPr>
            <w:tcW w:w="439" w:type="pct"/>
          </w:tcPr>
          <w:p w14:paraId="2448635A" w14:textId="6CA219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R4-2408630</w:t>
            </w:r>
          </w:p>
        </w:tc>
        <w:tc>
          <w:tcPr>
            <w:tcW w:w="1041" w:type="pct"/>
          </w:tcPr>
          <w:p w14:paraId="08183B08" w14:textId="21C7B0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38.101-4 PMI requirements of FR2 multiRX DL</w:t>
            </w:r>
          </w:p>
        </w:tc>
        <w:tc>
          <w:tcPr>
            <w:tcW w:w="505" w:type="pct"/>
          </w:tcPr>
          <w:p w14:paraId="249D5263" w14:textId="04D53B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426E6772" w14:textId="0368BC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20836532" w14:textId="640421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227" w:type="pct"/>
          </w:tcPr>
          <w:p w14:paraId="6BCDEE6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63FCAF2" w14:textId="0D9793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859848C" w14:textId="0B123E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D3ED882" w14:textId="55FAE4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NR_FR2_multiRX_DL-Perf</w:t>
            </w:r>
          </w:p>
        </w:tc>
        <w:tc>
          <w:tcPr>
            <w:tcW w:w="512" w:type="pct"/>
          </w:tcPr>
          <w:p w14:paraId="7F04D168" w14:textId="152121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22AD99D" w14:textId="77777777" w:rsidTr="00D85DB0">
        <w:tc>
          <w:tcPr>
            <w:tcW w:w="439" w:type="pct"/>
          </w:tcPr>
          <w:p w14:paraId="10742C88" w14:textId="10EB21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R4-2408735</w:t>
            </w:r>
          </w:p>
        </w:tc>
        <w:tc>
          <w:tcPr>
            <w:tcW w:w="1041" w:type="pct"/>
          </w:tcPr>
          <w:p w14:paraId="53DD06B1" w14:textId="2770D2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(NR_demod_enh2-Perf ) CR to 38.101-4 Correction on FRC for CRS-IM requirement</w:t>
            </w:r>
          </w:p>
        </w:tc>
        <w:tc>
          <w:tcPr>
            <w:tcW w:w="505" w:type="pct"/>
          </w:tcPr>
          <w:p w14:paraId="6156915C" w14:textId="2E50F3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51136730" w14:textId="729F90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706A846F" w14:textId="6E65AD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27" w:type="pct"/>
          </w:tcPr>
          <w:p w14:paraId="41679B0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EB30308" w14:textId="4DB762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488192D" w14:textId="0F3A8F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43ADA4C" w14:textId="5491B4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00D54E56" w14:textId="74B78F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AC07F2F" w14:textId="77777777" w:rsidTr="00D85DB0">
        <w:tc>
          <w:tcPr>
            <w:tcW w:w="439" w:type="pct"/>
          </w:tcPr>
          <w:p w14:paraId="4827C9CB" w14:textId="35DBE7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R4-2408736</w:t>
            </w:r>
          </w:p>
        </w:tc>
        <w:tc>
          <w:tcPr>
            <w:tcW w:w="1041" w:type="pct"/>
          </w:tcPr>
          <w:p w14:paraId="39755168" w14:textId="505D04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(NR_demod_enh2-Perf ) CR to 38.101-4 Correction on FRC for CRS-IM requirement</w:t>
            </w:r>
          </w:p>
        </w:tc>
        <w:tc>
          <w:tcPr>
            <w:tcW w:w="505" w:type="pct"/>
          </w:tcPr>
          <w:p w14:paraId="64C0C265" w14:textId="1B91E6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51EE7EB2" w14:textId="473C6C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457F62FB" w14:textId="741EB0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27" w:type="pct"/>
          </w:tcPr>
          <w:p w14:paraId="43051BB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605F25C" w14:textId="585987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D2F7EF4" w14:textId="7DB36C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2260DB7" w14:textId="674B7B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48E8EC5D" w14:textId="55C64C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075A836" w14:textId="77777777" w:rsidTr="00D85DB0">
        <w:tc>
          <w:tcPr>
            <w:tcW w:w="439" w:type="pct"/>
          </w:tcPr>
          <w:p w14:paraId="7E36B5E3" w14:textId="0CC2D8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R4-2408737</w:t>
            </w:r>
          </w:p>
        </w:tc>
        <w:tc>
          <w:tcPr>
            <w:tcW w:w="1041" w:type="pct"/>
          </w:tcPr>
          <w:p w14:paraId="13ECC6CB" w14:textId="2A0667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38.101-4: Correction on the reference measurement channel for ATG requirements</w:t>
            </w:r>
          </w:p>
        </w:tc>
        <w:tc>
          <w:tcPr>
            <w:tcW w:w="505" w:type="pct"/>
          </w:tcPr>
          <w:p w14:paraId="7D932100" w14:textId="52BADC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065F33D" w14:textId="65A23A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323136EA" w14:textId="1BB214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27" w:type="pct"/>
          </w:tcPr>
          <w:p w14:paraId="25147AF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DBEF66E" w14:textId="19D122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200AE7B" w14:textId="0712F1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F327A54" w14:textId="7CC6E9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3E8BB398" w14:textId="75F6E4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1F76EB8" w14:textId="77777777" w:rsidTr="00D85DB0">
        <w:tc>
          <w:tcPr>
            <w:tcW w:w="439" w:type="pct"/>
          </w:tcPr>
          <w:p w14:paraId="3F0D2AEB" w14:textId="2C5F58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R4-2408753</w:t>
            </w:r>
          </w:p>
        </w:tc>
        <w:tc>
          <w:tcPr>
            <w:tcW w:w="1041" w:type="pct"/>
          </w:tcPr>
          <w:p w14:paraId="773459F3" w14:textId="60DB56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to 38.101-4 Introduction of PDCCH requirement for DSS enhancement</w:t>
            </w:r>
          </w:p>
        </w:tc>
        <w:tc>
          <w:tcPr>
            <w:tcW w:w="505" w:type="pct"/>
          </w:tcPr>
          <w:p w14:paraId="2E6BC4A7" w14:textId="599037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7763FA6E" w14:textId="0CBA36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518B3DE7" w14:textId="5EB864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27" w:type="pct"/>
          </w:tcPr>
          <w:p w14:paraId="65D2AF2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E95EB51" w14:textId="62F412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8716A34" w14:textId="487506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2041651" w14:textId="4C926F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NR_DSS_enh-Perf</w:t>
            </w:r>
          </w:p>
        </w:tc>
        <w:tc>
          <w:tcPr>
            <w:tcW w:w="512" w:type="pct"/>
          </w:tcPr>
          <w:p w14:paraId="21D921EE" w14:textId="28DF19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D4A9B13" w14:textId="77777777" w:rsidTr="00D85DB0">
        <w:tc>
          <w:tcPr>
            <w:tcW w:w="439" w:type="pct"/>
          </w:tcPr>
          <w:p w14:paraId="421E5205" w14:textId="222C05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R4-2408773</w:t>
            </w:r>
          </w:p>
        </w:tc>
        <w:tc>
          <w:tcPr>
            <w:tcW w:w="1041" w:type="pct"/>
          </w:tcPr>
          <w:p w14:paraId="203D5CEA" w14:textId="0DCD01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(NonCol_intraB_ENDC_NR_CA-Perf) Correction of PDSCH demodulation requirements for Non-colocated CA</w:t>
            </w:r>
          </w:p>
        </w:tc>
        <w:tc>
          <w:tcPr>
            <w:tcW w:w="505" w:type="pct"/>
          </w:tcPr>
          <w:p w14:paraId="6D224157" w14:textId="0CCDCE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Ericsson, Nokia</w:t>
            </w:r>
          </w:p>
        </w:tc>
        <w:tc>
          <w:tcPr>
            <w:tcW w:w="442" w:type="pct"/>
          </w:tcPr>
          <w:p w14:paraId="5631999F" w14:textId="4E69CD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47DF3BB5" w14:textId="4BFB08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27" w:type="pct"/>
          </w:tcPr>
          <w:p w14:paraId="5A026B8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9E37BD9" w14:textId="787EDC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71305F5" w14:textId="35E55A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FD83E7A" w14:textId="3AD759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NonCol_intraB_ENDC_NR_CA-Perf</w:t>
            </w:r>
          </w:p>
        </w:tc>
        <w:tc>
          <w:tcPr>
            <w:tcW w:w="512" w:type="pct"/>
          </w:tcPr>
          <w:p w14:paraId="35E1AA2F" w14:textId="729851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6F05261" w14:textId="77777777" w:rsidTr="00D85DB0">
        <w:tc>
          <w:tcPr>
            <w:tcW w:w="439" w:type="pct"/>
          </w:tcPr>
          <w:p w14:paraId="2E50D362" w14:textId="4C9516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R4-2409941</w:t>
            </w:r>
          </w:p>
        </w:tc>
        <w:tc>
          <w:tcPr>
            <w:tcW w:w="1041" w:type="pct"/>
          </w:tcPr>
          <w:p w14:paraId="6DCA105E" w14:textId="0E7CB1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(NonCol_intraB_ENDC_NR_CA-Perf) Correction of PDSCH demodulation requirements for Non-colocated CA</w:t>
            </w:r>
          </w:p>
        </w:tc>
        <w:tc>
          <w:tcPr>
            <w:tcW w:w="505" w:type="pct"/>
          </w:tcPr>
          <w:p w14:paraId="7BE2E812" w14:textId="60B7B9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Ericsson, Nokia</w:t>
            </w:r>
          </w:p>
        </w:tc>
        <w:tc>
          <w:tcPr>
            <w:tcW w:w="442" w:type="pct"/>
          </w:tcPr>
          <w:p w14:paraId="4AEDF98B" w14:textId="03468E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268B1ED7" w14:textId="44DEE1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27" w:type="pct"/>
          </w:tcPr>
          <w:p w14:paraId="422AF3AC" w14:textId="3587243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4D2F7F6" w14:textId="1C8656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C7F501E" w14:textId="68BC24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B3147C5" w14:textId="14E266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NonCol_intraB_ENDC_NR_CA-Perf</w:t>
            </w:r>
          </w:p>
        </w:tc>
        <w:tc>
          <w:tcPr>
            <w:tcW w:w="512" w:type="pct"/>
          </w:tcPr>
          <w:p w14:paraId="1C9B253D" w14:textId="4C832F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B0947BF" w14:textId="77777777" w:rsidTr="00D85DB0">
        <w:tc>
          <w:tcPr>
            <w:tcW w:w="439" w:type="pct"/>
          </w:tcPr>
          <w:p w14:paraId="4395817B" w14:textId="3E1236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R4-2408778</w:t>
            </w:r>
          </w:p>
        </w:tc>
        <w:tc>
          <w:tcPr>
            <w:tcW w:w="1041" w:type="pct"/>
          </w:tcPr>
          <w:p w14:paraId="599515DD" w14:textId="5BC50E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38.101-4: Introduction of eRedCap UE demodulation and CSI reporting requirements</w:t>
            </w:r>
          </w:p>
        </w:tc>
        <w:tc>
          <w:tcPr>
            <w:tcW w:w="505" w:type="pct"/>
          </w:tcPr>
          <w:p w14:paraId="47749261" w14:textId="31C1A8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5E207DEF" w14:textId="6D62DB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1F8C2CD7" w14:textId="04983A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227" w:type="pct"/>
          </w:tcPr>
          <w:p w14:paraId="5FA106F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F957A9D" w14:textId="5F1825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48DB20C" w14:textId="3C6F15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AF46E79" w14:textId="0C9F26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NR_redcap_enh-Perf</w:t>
            </w:r>
          </w:p>
        </w:tc>
        <w:tc>
          <w:tcPr>
            <w:tcW w:w="512" w:type="pct"/>
          </w:tcPr>
          <w:p w14:paraId="7E3ED1F3" w14:textId="50838D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3E04F65" w14:textId="77777777" w:rsidTr="00D85DB0">
        <w:tc>
          <w:tcPr>
            <w:tcW w:w="439" w:type="pct"/>
          </w:tcPr>
          <w:p w14:paraId="372AEB8C" w14:textId="0F52B8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R4-2408954</w:t>
            </w:r>
          </w:p>
        </w:tc>
        <w:tc>
          <w:tcPr>
            <w:tcW w:w="1041" w:type="pct"/>
          </w:tcPr>
          <w:p w14:paraId="049B1F8C" w14:textId="738EF5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[NR_ATG-Perf] CR on ATG PDSCH demodulation performance requirements (TS38.101-4, Rel-18)</w:t>
            </w:r>
          </w:p>
        </w:tc>
        <w:tc>
          <w:tcPr>
            <w:tcW w:w="505" w:type="pct"/>
          </w:tcPr>
          <w:p w14:paraId="4E15EE7D" w14:textId="4E77E4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3A6B06D4" w14:textId="689462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36F1CF8E" w14:textId="1FA235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27" w:type="pct"/>
          </w:tcPr>
          <w:p w14:paraId="75B43A9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E37F7E4" w14:textId="2CDBAE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42D9B40" w14:textId="02AF90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4A9D3A5" w14:textId="243B7F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42294246" w14:textId="198D46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368EC7C" w14:textId="77777777" w:rsidTr="00D85DB0">
        <w:tc>
          <w:tcPr>
            <w:tcW w:w="439" w:type="pct"/>
          </w:tcPr>
          <w:p w14:paraId="4BCE56B5" w14:textId="4B4531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R4-2408971</w:t>
            </w:r>
          </w:p>
        </w:tc>
        <w:tc>
          <w:tcPr>
            <w:tcW w:w="1041" w:type="pct"/>
          </w:tcPr>
          <w:p w14:paraId="45E13C9D" w14:textId="38852C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Minimum requirements and FRC definition for sDCI SDM (TS38.101-4, Rel-18)</w:t>
            </w:r>
          </w:p>
        </w:tc>
        <w:tc>
          <w:tcPr>
            <w:tcW w:w="505" w:type="pct"/>
          </w:tcPr>
          <w:p w14:paraId="6CDF2B39" w14:textId="6817CC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88A21E4" w14:textId="7410AB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76430F27" w14:textId="3E96D8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27" w:type="pct"/>
          </w:tcPr>
          <w:p w14:paraId="05A9378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7C38F9B" w14:textId="3BEE1A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469002E" w14:textId="386EB5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B38BA81" w14:textId="0A3957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NR_FR2_multiRX_DL-Perf</w:t>
            </w:r>
          </w:p>
        </w:tc>
        <w:tc>
          <w:tcPr>
            <w:tcW w:w="512" w:type="pct"/>
          </w:tcPr>
          <w:p w14:paraId="0A57BFE2" w14:textId="54CFFE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35D299F" w14:textId="77777777" w:rsidTr="00D85DB0">
        <w:tc>
          <w:tcPr>
            <w:tcW w:w="439" w:type="pct"/>
          </w:tcPr>
          <w:p w14:paraId="2A26BB60" w14:textId="181295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R4-2409837</w:t>
            </w:r>
          </w:p>
        </w:tc>
        <w:tc>
          <w:tcPr>
            <w:tcW w:w="1041" w:type="pct"/>
          </w:tcPr>
          <w:p w14:paraId="2AEF29EB" w14:textId="1C07AA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Minimum requirements and FRC definition for sDCI SDM (TS38.101-4, Rel-18)</w:t>
            </w:r>
          </w:p>
        </w:tc>
        <w:tc>
          <w:tcPr>
            <w:tcW w:w="505" w:type="pct"/>
          </w:tcPr>
          <w:p w14:paraId="3427E042" w14:textId="6D18B9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8D30D2E" w14:textId="688591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53AD894F" w14:textId="671D4A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27" w:type="pct"/>
          </w:tcPr>
          <w:p w14:paraId="43796F3F" w14:textId="69AF7F6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4AD8BAC" w14:textId="0CB6D3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0D3F969" w14:textId="5CDEB9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F140643" w14:textId="677449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NR_FR2_multiRX_DL-Perf</w:t>
            </w:r>
          </w:p>
        </w:tc>
        <w:tc>
          <w:tcPr>
            <w:tcW w:w="512" w:type="pct"/>
          </w:tcPr>
          <w:p w14:paraId="4E411F5E" w14:textId="73356B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84682D4" w14:textId="77777777" w:rsidTr="00D85DB0">
        <w:tc>
          <w:tcPr>
            <w:tcW w:w="439" w:type="pct"/>
          </w:tcPr>
          <w:p w14:paraId="1F19070B" w14:textId="4415E6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R4-2408988</w:t>
            </w:r>
          </w:p>
        </w:tc>
        <w:tc>
          <w:tcPr>
            <w:tcW w:w="1041" w:type="pct"/>
          </w:tcPr>
          <w:p w14:paraId="1E2FEC7E" w14:textId="173843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on PTRS configuration for UE demodulation requirements</w:t>
            </w:r>
          </w:p>
        </w:tc>
        <w:tc>
          <w:tcPr>
            <w:tcW w:w="505" w:type="pct"/>
          </w:tcPr>
          <w:p w14:paraId="2F9059CB" w14:textId="648CA7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FD1872E" w14:textId="030DFE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343BBFA9" w14:textId="4AEFE3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27" w:type="pct"/>
          </w:tcPr>
          <w:p w14:paraId="733488F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1774C03" w14:textId="7004F4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18ABF8AB" w14:textId="09151B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86F68FA" w14:textId="09D2B4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051B02C9" w14:textId="7372D6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2859DA3" w14:textId="77777777" w:rsidTr="00D85DB0">
        <w:tc>
          <w:tcPr>
            <w:tcW w:w="439" w:type="pct"/>
          </w:tcPr>
          <w:p w14:paraId="3CAF7DF9" w14:textId="6AFD59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R4-2409937</w:t>
            </w:r>
          </w:p>
        </w:tc>
        <w:tc>
          <w:tcPr>
            <w:tcW w:w="1041" w:type="pct"/>
          </w:tcPr>
          <w:p w14:paraId="33809CE3" w14:textId="146AA9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on PTRS configuration for UE demodulation requirements</w:t>
            </w:r>
          </w:p>
        </w:tc>
        <w:tc>
          <w:tcPr>
            <w:tcW w:w="505" w:type="pct"/>
          </w:tcPr>
          <w:p w14:paraId="680F8BBA" w14:textId="5B0683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770418D" w14:textId="23F576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688F9609" w14:textId="1AC5AA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27" w:type="pct"/>
          </w:tcPr>
          <w:p w14:paraId="677BD2F9" w14:textId="2C1B53C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4599664" w14:textId="2F6ACD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4BEB3E70" w14:textId="2F61E0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AC72CCD" w14:textId="58F09E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660E6D57" w14:textId="220E91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6BE8FECE" w14:textId="77777777" w:rsidTr="00D85DB0">
        <w:tc>
          <w:tcPr>
            <w:tcW w:w="439" w:type="pct"/>
          </w:tcPr>
          <w:p w14:paraId="41FBBF8B" w14:textId="648420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R4-2408989</w:t>
            </w:r>
          </w:p>
        </w:tc>
        <w:tc>
          <w:tcPr>
            <w:tcW w:w="1041" w:type="pct"/>
          </w:tcPr>
          <w:p w14:paraId="71F0027F" w14:textId="3BEFA9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on PTRS configuration for UE demodulation requirements</w:t>
            </w:r>
          </w:p>
        </w:tc>
        <w:tc>
          <w:tcPr>
            <w:tcW w:w="505" w:type="pct"/>
          </w:tcPr>
          <w:p w14:paraId="1F9CBB86" w14:textId="744343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5AD2C10B" w14:textId="538A89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6244BA21" w14:textId="04CF4C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227" w:type="pct"/>
          </w:tcPr>
          <w:p w14:paraId="01A57CD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4B36A26" w14:textId="1FBC17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1FBFB10" w14:textId="0DD5E7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ADB7027" w14:textId="622376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3F6A4BC1" w14:textId="058BF8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E49F330" w14:textId="77777777" w:rsidTr="00D85DB0">
        <w:tc>
          <w:tcPr>
            <w:tcW w:w="439" w:type="pct"/>
          </w:tcPr>
          <w:p w14:paraId="04BBF871" w14:textId="16032E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R4-2408990</w:t>
            </w:r>
          </w:p>
        </w:tc>
        <w:tc>
          <w:tcPr>
            <w:tcW w:w="1041" w:type="pct"/>
          </w:tcPr>
          <w:p w14:paraId="3A36AF96" w14:textId="13147D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on PTRS configuration for UE demodulation requirements</w:t>
            </w:r>
          </w:p>
        </w:tc>
        <w:tc>
          <w:tcPr>
            <w:tcW w:w="505" w:type="pct"/>
          </w:tcPr>
          <w:p w14:paraId="5EFAF198" w14:textId="142106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5C1347D5" w14:textId="51F3ED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6AB79AA1" w14:textId="15F13A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227" w:type="pct"/>
          </w:tcPr>
          <w:p w14:paraId="20B4140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7719FA5" w14:textId="625FD1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D0658E2" w14:textId="10FA77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78C84B6" w14:textId="73B59B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04CBECD9" w14:textId="190D8C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3AC4D19" w14:textId="77777777" w:rsidTr="00D85DB0">
        <w:tc>
          <w:tcPr>
            <w:tcW w:w="439" w:type="pct"/>
          </w:tcPr>
          <w:p w14:paraId="08F0B095" w14:textId="74168C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R4-2408991</w:t>
            </w:r>
          </w:p>
        </w:tc>
        <w:tc>
          <w:tcPr>
            <w:tcW w:w="1041" w:type="pct"/>
          </w:tcPr>
          <w:p w14:paraId="14B2F55C" w14:textId="200E66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on PTRS configuration for UE demodulation requirements</w:t>
            </w:r>
          </w:p>
        </w:tc>
        <w:tc>
          <w:tcPr>
            <w:tcW w:w="505" w:type="pct"/>
          </w:tcPr>
          <w:p w14:paraId="307B8ADD" w14:textId="6374EB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0E8AFBDB" w14:textId="178065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04ECC38C" w14:textId="33C448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227" w:type="pct"/>
          </w:tcPr>
          <w:p w14:paraId="0A16942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F3F2C4F" w14:textId="0C0F20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593A1BF" w14:textId="3B4BAB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BB10E6E" w14:textId="60F729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728356F8" w14:textId="04FCF1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9E68170" w14:textId="77777777" w:rsidTr="00D85DB0">
        <w:tc>
          <w:tcPr>
            <w:tcW w:w="439" w:type="pct"/>
          </w:tcPr>
          <w:p w14:paraId="1236777E" w14:textId="2B0074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R4-2408992</w:t>
            </w:r>
          </w:p>
        </w:tc>
        <w:tc>
          <w:tcPr>
            <w:tcW w:w="1041" w:type="pct"/>
          </w:tcPr>
          <w:p w14:paraId="4E92D6C4" w14:textId="4B7CE2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[NR_L1enh_URLLC-Perf] CR on PTRS configuration for UE demodulation requirements</w:t>
            </w:r>
          </w:p>
        </w:tc>
        <w:tc>
          <w:tcPr>
            <w:tcW w:w="505" w:type="pct"/>
          </w:tcPr>
          <w:p w14:paraId="72460DAB" w14:textId="111CB7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04874B9E" w14:textId="15AB83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556C8E7D" w14:textId="6FCE62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27" w:type="pct"/>
          </w:tcPr>
          <w:p w14:paraId="40A3440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2767D1D" w14:textId="5BB637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26AAABEF" w14:textId="788C55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C92C6F6" w14:textId="3AB886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NR_L1enh_URLLC-Perf</w:t>
            </w:r>
          </w:p>
        </w:tc>
        <w:tc>
          <w:tcPr>
            <w:tcW w:w="512" w:type="pct"/>
          </w:tcPr>
          <w:p w14:paraId="25E7D516" w14:textId="54188A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67008A0" w14:textId="77777777" w:rsidTr="00D85DB0">
        <w:tc>
          <w:tcPr>
            <w:tcW w:w="439" w:type="pct"/>
          </w:tcPr>
          <w:p w14:paraId="751ABBBE" w14:textId="0307BA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R4-2409938</w:t>
            </w:r>
          </w:p>
        </w:tc>
        <w:tc>
          <w:tcPr>
            <w:tcW w:w="1041" w:type="pct"/>
          </w:tcPr>
          <w:p w14:paraId="1DA14D07" w14:textId="5A94C6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[NR_L1enh_URLLC-Perf] CR on PTRS configuration for UE demodulation requirements</w:t>
            </w:r>
          </w:p>
        </w:tc>
        <w:tc>
          <w:tcPr>
            <w:tcW w:w="505" w:type="pct"/>
          </w:tcPr>
          <w:p w14:paraId="5014D9B0" w14:textId="188EDE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4AF00E1A" w14:textId="3BFCF3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7659DB20" w14:textId="720A26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27" w:type="pct"/>
          </w:tcPr>
          <w:p w14:paraId="7038591A" w14:textId="0A7D2A9B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CBF2BAA" w14:textId="7ED83F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CFADDEC" w14:textId="48FE29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F204CF3" w14:textId="5979AC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NR_L1enh_URLLC-Perf</w:t>
            </w:r>
          </w:p>
        </w:tc>
        <w:tc>
          <w:tcPr>
            <w:tcW w:w="512" w:type="pct"/>
          </w:tcPr>
          <w:p w14:paraId="6534D22E" w14:textId="2BCEBC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3B901E8D" w14:textId="77777777" w:rsidTr="00D85DB0">
        <w:tc>
          <w:tcPr>
            <w:tcW w:w="439" w:type="pct"/>
          </w:tcPr>
          <w:p w14:paraId="3030B81D" w14:textId="22F0E1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R4-2408993</w:t>
            </w:r>
          </w:p>
        </w:tc>
        <w:tc>
          <w:tcPr>
            <w:tcW w:w="1041" w:type="pct"/>
          </w:tcPr>
          <w:p w14:paraId="58140EF2" w14:textId="0E0B13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[NR_L1enh_URLLC-Perf] CR on PTRS configuration for UE demodulation requirements</w:t>
            </w:r>
          </w:p>
        </w:tc>
        <w:tc>
          <w:tcPr>
            <w:tcW w:w="505" w:type="pct"/>
          </w:tcPr>
          <w:p w14:paraId="148E2EA9" w14:textId="59FAF7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2DA0CD95" w14:textId="0BFC52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0CFB8BD9" w14:textId="69EF60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0546</w:t>
            </w:r>
          </w:p>
        </w:tc>
        <w:tc>
          <w:tcPr>
            <w:tcW w:w="227" w:type="pct"/>
          </w:tcPr>
          <w:p w14:paraId="2930B89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D26012C" w14:textId="1F4FE5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607D50B" w14:textId="571743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584DB97" w14:textId="32944E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NR_L1enh_URLLC-Perf</w:t>
            </w:r>
          </w:p>
        </w:tc>
        <w:tc>
          <w:tcPr>
            <w:tcW w:w="512" w:type="pct"/>
          </w:tcPr>
          <w:p w14:paraId="44E90C78" w14:textId="7E8818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5F3449E" w14:textId="77777777" w:rsidTr="00D85DB0">
        <w:tc>
          <w:tcPr>
            <w:tcW w:w="439" w:type="pct"/>
          </w:tcPr>
          <w:p w14:paraId="09FCACDD" w14:textId="409C4A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R4-2408994</w:t>
            </w:r>
          </w:p>
        </w:tc>
        <w:tc>
          <w:tcPr>
            <w:tcW w:w="1041" w:type="pct"/>
          </w:tcPr>
          <w:p w14:paraId="3D803FD3" w14:textId="46E6AA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[NR_L1enh_URLLC-Perf] CR on PTRS configuration for UE demodulation requirements</w:t>
            </w:r>
          </w:p>
        </w:tc>
        <w:tc>
          <w:tcPr>
            <w:tcW w:w="505" w:type="pct"/>
          </w:tcPr>
          <w:p w14:paraId="7C1D5B90" w14:textId="1A20E4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0D4EA252" w14:textId="7AE545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1CB5D2C6" w14:textId="48A2AD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227" w:type="pct"/>
          </w:tcPr>
          <w:p w14:paraId="0663A52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7C2F3D3" w14:textId="23D92C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D10C3C3" w14:textId="5D8540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732EF14" w14:textId="5C1655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NR_L1enh_URLLC-Perf</w:t>
            </w:r>
          </w:p>
        </w:tc>
        <w:tc>
          <w:tcPr>
            <w:tcW w:w="512" w:type="pct"/>
          </w:tcPr>
          <w:p w14:paraId="180A8093" w14:textId="5FE082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73A9CCB" w14:textId="77777777" w:rsidTr="00D85DB0">
        <w:tc>
          <w:tcPr>
            <w:tcW w:w="439" w:type="pct"/>
          </w:tcPr>
          <w:p w14:paraId="799484C6" w14:textId="7E9DEF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R4-2408995</w:t>
            </w:r>
          </w:p>
        </w:tc>
        <w:tc>
          <w:tcPr>
            <w:tcW w:w="1041" w:type="pct"/>
          </w:tcPr>
          <w:p w14:paraId="51B69245" w14:textId="0BF95C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[NR_DL1024QAM_FR1-Perf] Updates to CQI reporting definition test metric under AWGN for 1024QAM test</w:t>
            </w:r>
          </w:p>
        </w:tc>
        <w:tc>
          <w:tcPr>
            <w:tcW w:w="505" w:type="pct"/>
          </w:tcPr>
          <w:p w14:paraId="64164219" w14:textId="786964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4F29B8A" w14:textId="7E4F1D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2A45CA89" w14:textId="3C2F29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27" w:type="pct"/>
          </w:tcPr>
          <w:p w14:paraId="5277B59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57E8187" w14:textId="7861D3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13BF4CD" w14:textId="5C03DD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42B57BB" w14:textId="1B66EF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NR_DL1024QAM_FR1-Perf</w:t>
            </w:r>
          </w:p>
        </w:tc>
        <w:tc>
          <w:tcPr>
            <w:tcW w:w="512" w:type="pct"/>
          </w:tcPr>
          <w:p w14:paraId="2DD17322" w14:textId="56F060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A505A59" w14:textId="77777777" w:rsidTr="00D85DB0">
        <w:tc>
          <w:tcPr>
            <w:tcW w:w="439" w:type="pct"/>
          </w:tcPr>
          <w:p w14:paraId="64F6ADB0" w14:textId="77A70D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R4-2409939</w:t>
            </w:r>
          </w:p>
        </w:tc>
        <w:tc>
          <w:tcPr>
            <w:tcW w:w="1041" w:type="pct"/>
          </w:tcPr>
          <w:p w14:paraId="667218D8" w14:textId="5EABB9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[NR_DL1024QAM_FR1-Perf] Updates to CQI reporting definition test metric under AWGN for 1024QAM test</w:t>
            </w:r>
          </w:p>
        </w:tc>
        <w:tc>
          <w:tcPr>
            <w:tcW w:w="505" w:type="pct"/>
          </w:tcPr>
          <w:p w14:paraId="4230037D" w14:textId="7D0216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702B743" w14:textId="543284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4E3D71E9" w14:textId="310699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27" w:type="pct"/>
          </w:tcPr>
          <w:p w14:paraId="2647D90E" w14:textId="654C0D8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D5EA6A9" w14:textId="31B024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32C5A31" w14:textId="4D8652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78CD780" w14:textId="3517B2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NR_DL1024QAM_FR1-Perf</w:t>
            </w:r>
          </w:p>
        </w:tc>
        <w:tc>
          <w:tcPr>
            <w:tcW w:w="512" w:type="pct"/>
          </w:tcPr>
          <w:p w14:paraId="71343133" w14:textId="691EDC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B768715" w14:textId="77777777" w:rsidTr="00D85DB0">
        <w:tc>
          <w:tcPr>
            <w:tcW w:w="439" w:type="pct"/>
          </w:tcPr>
          <w:p w14:paraId="0ABC1D0E" w14:textId="4D28F9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R4-2408996</w:t>
            </w:r>
          </w:p>
        </w:tc>
        <w:tc>
          <w:tcPr>
            <w:tcW w:w="1041" w:type="pct"/>
          </w:tcPr>
          <w:p w14:paraId="6DB34BAB" w14:textId="37FF8C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[NR_DL1024QAM_FR1-Perf] CR on updates to CQI reporting under AWGN for 1024QAM</w:t>
            </w:r>
          </w:p>
        </w:tc>
        <w:tc>
          <w:tcPr>
            <w:tcW w:w="505" w:type="pct"/>
          </w:tcPr>
          <w:p w14:paraId="126AD80F" w14:textId="61B3B5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27EF7185" w14:textId="464A02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27E2CC64" w14:textId="204FB0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227" w:type="pct"/>
          </w:tcPr>
          <w:p w14:paraId="42C7E05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8F60C14" w14:textId="2C203B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239FDA8" w14:textId="6B866B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5C4FE2E" w14:textId="1ED1C2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NR_DL1024QAM_FR1-Perf</w:t>
            </w:r>
          </w:p>
        </w:tc>
        <w:tc>
          <w:tcPr>
            <w:tcW w:w="512" w:type="pct"/>
          </w:tcPr>
          <w:p w14:paraId="515816FB" w14:textId="701E87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AFD525C" w14:textId="77777777" w:rsidTr="00D85DB0">
        <w:tc>
          <w:tcPr>
            <w:tcW w:w="439" w:type="pct"/>
          </w:tcPr>
          <w:p w14:paraId="2AB3488C" w14:textId="734D65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R4-2409009</w:t>
            </w:r>
          </w:p>
        </w:tc>
        <w:tc>
          <w:tcPr>
            <w:tcW w:w="1041" w:type="pct"/>
          </w:tcPr>
          <w:p w14:paraId="3AF2F9ED" w14:textId="7B4BC1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38.101-4 Introduction of 8Rx performance requirements</w:t>
            </w:r>
          </w:p>
        </w:tc>
        <w:tc>
          <w:tcPr>
            <w:tcW w:w="505" w:type="pct"/>
          </w:tcPr>
          <w:p w14:paraId="166AD57D" w14:textId="245244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1B8CCE77" w14:textId="030F02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03D96B99" w14:textId="71D0E5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27" w:type="pct"/>
          </w:tcPr>
          <w:p w14:paraId="4701812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FC5AF2F" w14:textId="75F21D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DDE6002" w14:textId="6452FB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71626EF" w14:textId="5E94EE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NR_ENDC_RF_FR1_enh2-Perf</w:t>
            </w:r>
          </w:p>
        </w:tc>
        <w:tc>
          <w:tcPr>
            <w:tcW w:w="512" w:type="pct"/>
          </w:tcPr>
          <w:p w14:paraId="07E0828F" w14:textId="12822A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32EBFA4" w14:textId="77777777" w:rsidTr="00D85DB0">
        <w:tc>
          <w:tcPr>
            <w:tcW w:w="439" w:type="pct"/>
          </w:tcPr>
          <w:p w14:paraId="2F23E3D0" w14:textId="437AD1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R4-2409827</w:t>
            </w:r>
          </w:p>
        </w:tc>
        <w:tc>
          <w:tcPr>
            <w:tcW w:w="1041" w:type="pct"/>
          </w:tcPr>
          <w:p w14:paraId="0EE76999" w14:textId="59C868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38.101-4 Introduction of 8Rx performance requirements</w:t>
            </w:r>
          </w:p>
        </w:tc>
        <w:tc>
          <w:tcPr>
            <w:tcW w:w="505" w:type="pct"/>
          </w:tcPr>
          <w:p w14:paraId="5ECACD8D" w14:textId="785CCE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253C7231" w14:textId="1B5CE8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1AF57EB8" w14:textId="5660F8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27" w:type="pct"/>
          </w:tcPr>
          <w:p w14:paraId="570B262B" w14:textId="613BAA9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1C42AD7" w14:textId="490B55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DAC7789" w14:textId="52CF19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C729F29" w14:textId="6E237C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NR_ENDC_RF_FR1_enh2-Perf</w:t>
            </w:r>
          </w:p>
        </w:tc>
        <w:tc>
          <w:tcPr>
            <w:tcW w:w="512" w:type="pct"/>
          </w:tcPr>
          <w:p w14:paraId="745099F2" w14:textId="626B68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F1FBA7F" w14:textId="77777777" w:rsidTr="00D85DB0">
        <w:tc>
          <w:tcPr>
            <w:tcW w:w="439" w:type="pct"/>
          </w:tcPr>
          <w:p w14:paraId="160B216D" w14:textId="3F4260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R4-2409019</w:t>
            </w:r>
          </w:p>
        </w:tc>
        <w:tc>
          <w:tcPr>
            <w:tcW w:w="1041" w:type="pct"/>
          </w:tcPr>
          <w:p w14:paraId="440E08FF" w14:textId="708B10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[NR_demod_enh2-Perf] CR for 38.101-4 Introduction of applicability rules</w:t>
            </w:r>
          </w:p>
        </w:tc>
        <w:tc>
          <w:tcPr>
            <w:tcW w:w="505" w:type="pct"/>
          </w:tcPr>
          <w:p w14:paraId="697BF387" w14:textId="2203B4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533A7A87" w14:textId="031EEB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057B69E2" w14:textId="544DCC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0551</w:t>
            </w:r>
          </w:p>
        </w:tc>
        <w:tc>
          <w:tcPr>
            <w:tcW w:w="227" w:type="pct"/>
          </w:tcPr>
          <w:p w14:paraId="6A99B89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4BB9F3" w14:textId="47A91A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2295620" w14:textId="3D5ACB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6D9E1F7" w14:textId="5F44BE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2FBEA07D" w14:textId="6B4F40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8C34EE7" w14:textId="77777777" w:rsidTr="00D85DB0">
        <w:tc>
          <w:tcPr>
            <w:tcW w:w="439" w:type="pct"/>
          </w:tcPr>
          <w:p w14:paraId="06647EBD" w14:textId="77B6EC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R4-2409954</w:t>
            </w:r>
          </w:p>
        </w:tc>
        <w:tc>
          <w:tcPr>
            <w:tcW w:w="1041" w:type="pct"/>
          </w:tcPr>
          <w:p w14:paraId="585ECF6E" w14:textId="3FA947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[NR_demod_enh2-Perf] CR for 38.101-4 Introduction of applicability rules</w:t>
            </w:r>
          </w:p>
        </w:tc>
        <w:tc>
          <w:tcPr>
            <w:tcW w:w="505" w:type="pct"/>
          </w:tcPr>
          <w:p w14:paraId="4848A6B2" w14:textId="5C2DBC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262FDE8C" w14:textId="61AA88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15795935" w14:textId="663784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0551</w:t>
            </w:r>
          </w:p>
        </w:tc>
        <w:tc>
          <w:tcPr>
            <w:tcW w:w="227" w:type="pct"/>
          </w:tcPr>
          <w:p w14:paraId="6B601081" w14:textId="7AE35EB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F66254A" w14:textId="7FB59D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CB16E9B" w14:textId="756702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DED31A2" w14:textId="0BDF5B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3F960179" w14:textId="12C538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7D440FF" w14:textId="77777777" w:rsidTr="00D85DB0">
        <w:tc>
          <w:tcPr>
            <w:tcW w:w="439" w:type="pct"/>
          </w:tcPr>
          <w:p w14:paraId="69B66247" w14:textId="14CE2E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R4-2409020</w:t>
            </w:r>
          </w:p>
        </w:tc>
        <w:tc>
          <w:tcPr>
            <w:tcW w:w="1041" w:type="pct"/>
          </w:tcPr>
          <w:p w14:paraId="14E53FB9" w14:textId="44D924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[NR_demod_enh2-Perf] CR for 38.101-4 Introduction of applicability rules</w:t>
            </w:r>
          </w:p>
        </w:tc>
        <w:tc>
          <w:tcPr>
            <w:tcW w:w="505" w:type="pct"/>
          </w:tcPr>
          <w:p w14:paraId="39CA4E56" w14:textId="596204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212C0093" w14:textId="204BE1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301EDE3F" w14:textId="1A2726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0552</w:t>
            </w:r>
          </w:p>
        </w:tc>
        <w:tc>
          <w:tcPr>
            <w:tcW w:w="227" w:type="pct"/>
          </w:tcPr>
          <w:p w14:paraId="2B40DE5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29FA0ED" w14:textId="6B0766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0ED89B3" w14:textId="15F13E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3C87D8E" w14:textId="62E5C2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1D858F39" w14:textId="235FA8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740C452" w14:textId="77777777" w:rsidTr="00D85DB0">
        <w:tc>
          <w:tcPr>
            <w:tcW w:w="439" w:type="pct"/>
          </w:tcPr>
          <w:p w14:paraId="3FB23D1C" w14:textId="6AB85C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R4-2409021</w:t>
            </w:r>
          </w:p>
        </w:tc>
        <w:tc>
          <w:tcPr>
            <w:tcW w:w="1041" w:type="pct"/>
          </w:tcPr>
          <w:p w14:paraId="33DF1F22" w14:textId="3DB8C5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[NR_demod_enh3-Perf] CR for 38.101-4: Add applicability of requirements for PDSCH requirements with link Adapation.</w:t>
            </w:r>
          </w:p>
        </w:tc>
        <w:tc>
          <w:tcPr>
            <w:tcW w:w="505" w:type="pct"/>
          </w:tcPr>
          <w:p w14:paraId="11BA2B87" w14:textId="746FDC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2E249B28" w14:textId="026B26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4D612173" w14:textId="63A9C9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0553</w:t>
            </w:r>
          </w:p>
        </w:tc>
        <w:tc>
          <w:tcPr>
            <w:tcW w:w="227" w:type="pct"/>
          </w:tcPr>
          <w:p w14:paraId="224D236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453EC1B" w14:textId="039745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2957870" w14:textId="5D3EDB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B3A361B" w14:textId="4F7106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NR_demod_enh3-Perf</w:t>
            </w:r>
          </w:p>
        </w:tc>
        <w:tc>
          <w:tcPr>
            <w:tcW w:w="512" w:type="pct"/>
          </w:tcPr>
          <w:p w14:paraId="633A8658" w14:textId="3E150B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2DB204C" w14:textId="77777777" w:rsidTr="00D85DB0">
        <w:tc>
          <w:tcPr>
            <w:tcW w:w="439" w:type="pct"/>
          </w:tcPr>
          <w:p w14:paraId="218A97B6" w14:textId="4B72D8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R4-2409995</w:t>
            </w:r>
          </w:p>
        </w:tc>
        <w:tc>
          <w:tcPr>
            <w:tcW w:w="1041" w:type="pct"/>
          </w:tcPr>
          <w:p w14:paraId="5CEADA96" w14:textId="0FEE5E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[NR_demod_enh3-Perf] CR for 38.101-4: Add applicability of requirements for PDSCH requirements with link Adapation.</w:t>
            </w:r>
          </w:p>
        </w:tc>
        <w:tc>
          <w:tcPr>
            <w:tcW w:w="505" w:type="pct"/>
          </w:tcPr>
          <w:p w14:paraId="38D0928C" w14:textId="46B4DA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3492C779" w14:textId="232259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7DFB32C9" w14:textId="77DE86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0553</w:t>
            </w:r>
          </w:p>
        </w:tc>
        <w:tc>
          <w:tcPr>
            <w:tcW w:w="227" w:type="pct"/>
          </w:tcPr>
          <w:p w14:paraId="28D85450" w14:textId="2EECB27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E274E51" w14:textId="49870E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4F43752" w14:textId="5D4D59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7FAF99C" w14:textId="7B6F72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NR_demod_enh3-Perf</w:t>
            </w:r>
          </w:p>
        </w:tc>
        <w:tc>
          <w:tcPr>
            <w:tcW w:w="512" w:type="pct"/>
          </w:tcPr>
          <w:p w14:paraId="7246D80B" w14:textId="7D873F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FE35BA2" w14:textId="77777777" w:rsidTr="00D85DB0">
        <w:tc>
          <w:tcPr>
            <w:tcW w:w="439" w:type="pct"/>
          </w:tcPr>
          <w:p w14:paraId="4FD51C7E" w14:textId="503F65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R4-2409022</w:t>
            </w:r>
          </w:p>
        </w:tc>
        <w:tc>
          <w:tcPr>
            <w:tcW w:w="1041" w:type="pct"/>
          </w:tcPr>
          <w:p w14:paraId="3DB2E5F7" w14:textId="2B19CE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for 38.101-4: Corrections on Rel-15 PMI test setup</w:t>
            </w:r>
          </w:p>
        </w:tc>
        <w:tc>
          <w:tcPr>
            <w:tcW w:w="505" w:type="pct"/>
          </w:tcPr>
          <w:p w14:paraId="132D068E" w14:textId="181BE1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Huawei,HiSilicon, Ericsson</w:t>
            </w:r>
          </w:p>
        </w:tc>
        <w:tc>
          <w:tcPr>
            <w:tcW w:w="442" w:type="pct"/>
          </w:tcPr>
          <w:p w14:paraId="4161368D" w14:textId="00AC8C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49768535" w14:textId="769F72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0554</w:t>
            </w:r>
          </w:p>
        </w:tc>
        <w:tc>
          <w:tcPr>
            <w:tcW w:w="227" w:type="pct"/>
          </w:tcPr>
          <w:p w14:paraId="62E10EC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EFFED68" w14:textId="5E068A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6B43B32D" w14:textId="3BF9BD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F3DC40E" w14:textId="76E14D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1F97068F" w14:textId="3C58D0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09542A3B" w14:textId="77777777" w:rsidTr="00D85DB0">
        <w:tc>
          <w:tcPr>
            <w:tcW w:w="439" w:type="pct"/>
          </w:tcPr>
          <w:p w14:paraId="4BC3518F" w14:textId="7CE4CF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R4-2409023</w:t>
            </w:r>
          </w:p>
        </w:tc>
        <w:tc>
          <w:tcPr>
            <w:tcW w:w="1041" w:type="pct"/>
          </w:tcPr>
          <w:p w14:paraId="1F1CACA0" w14:textId="7105F3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for 38.101-4 Corrections on PMI test setup</w:t>
            </w:r>
          </w:p>
        </w:tc>
        <w:tc>
          <w:tcPr>
            <w:tcW w:w="505" w:type="pct"/>
          </w:tcPr>
          <w:p w14:paraId="2A172927" w14:textId="0C5296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Huawei,HiSilicon,Ericsson</w:t>
            </w:r>
          </w:p>
        </w:tc>
        <w:tc>
          <w:tcPr>
            <w:tcW w:w="442" w:type="pct"/>
          </w:tcPr>
          <w:p w14:paraId="55928B64" w14:textId="57695C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71FA6D71" w14:textId="7FFB71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0555</w:t>
            </w:r>
          </w:p>
        </w:tc>
        <w:tc>
          <w:tcPr>
            <w:tcW w:w="227" w:type="pct"/>
          </w:tcPr>
          <w:p w14:paraId="2F457A6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7752F5D" w14:textId="6C2DB0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5A6BEE2" w14:textId="2FCBC8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8F58B23" w14:textId="37DE35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2EE7AFE8" w14:textId="62C089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A08F5A6" w14:textId="77777777" w:rsidTr="00D85DB0">
        <w:tc>
          <w:tcPr>
            <w:tcW w:w="439" w:type="pct"/>
          </w:tcPr>
          <w:p w14:paraId="6E054CBE" w14:textId="44C4D5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R4-2409024</w:t>
            </w:r>
          </w:p>
        </w:tc>
        <w:tc>
          <w:tcPr>
            <w:tcW w:w="1041" w:type="pct"/>
          </w:tcPr>
          <w:p w14:paraId="5C5DF89A" w14:textId="4E515D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for 38.101-4 Corrections on PMI test setup</w:t>
            </w:r>
          </w:p>
        </w:tc>
        <w:tc>
          <w:tcPr>
            <w:tcW w:w="505" w:type="pct"/>
          </w:tcPr>
          <w:p w14:paraId="1C171539" w14:textId="228BC2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Huawei,HiSilicon,Ericsson</w:t>
            </w:r>
          </w:p>
        </w:tc>
        <w:tc>
          <w:tcPr>
            <w:tcW w:w="442" w:type="pct"/>
          </w:tcPr>
          <w:p w14:paraId="3C95E70D" w14:textId="66B75D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5DCDB22A" w14:textId="239679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0556</w:t>
            </w:r>
          </w:p>
        </w:tc>
        <w:tc>
          <w:tcPr>
            <w:tcW w:w="227" w:type="pct"/>
          </w:tcPr>
          <w:p w14:paraId="3738EA4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D8134D0" w14:textId="5EB4CA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0D3C2D1" w14:textId="58BB59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6E588B1" w14:textId="265485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3EB9D40E" w14:textId="1381B7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A2913D9" w14:textId="77777777" w:rsidTr="00D85DB0">
        <w:tc>
          <w:tcPr>
            <w:tcW w:w="439" w:type="pct"/>
          </w:tcPr>
          <w:p w14:paraId="49322334" w14:textId="34EB39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R4-2409025</w:t>
            </w:r>
          </w:p>
        </w:tc>
        <w:tc>
          <w:tcPr>
            <w:tcW w:w="1041" w:type="pct"/>
          </w:tcPr>
          <w:p w14:paraId="237D5B95" w14:textId="3F1C3D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for 38.101-4 Corrections on PMI test setup</w:t>
            </w:r>
          </w:p>
        </w:tc>
        <w:tc>
          <w:tcPr>
            <w:tcW w:w="505" w:type="pct"/>
          </w:tcPr>
          <w:p w14:paraId="1B2F26DE" w14:textId="3969B5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Huawei,HiSilicon,Ericsson</w:t>
            </w:r>
          </w:p>
        </w:tc>
        <w:tc>
          <w:tcPr>
            <w:tcW w:w="442" w:type="pct"/>
          </w:tcPr>
          <w:p w14:paraId="7AF2CDEA" w14:textId="277718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4FD27DD9" w14:textId="1EED26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0557</w:t>
            </w:r>
          </w:p>
        </w:tc>
        <w:tc>
          <w:tcPr>
            <w:tcW w:w="227" w:type="pct"/>
          </w:tcPr>
          <w:p w14:paraId="5932C0C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B1A6F0F" w14:textId="0AECFF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02340FC" w14:textId="411F7D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380AF4E" w14:textId="702F98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6AD2202B" w14:textId="6CFAAD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3DFA82D" w14:textId="77777777" w:rsidTr="00D85DB0">
        <w:tc>
          <w:tcPr>
            <w:tcW w:w="439" w:type="pct"/>
          </w:tcPr>
          <w:p w14:paraId="18A88315" w14:textId="6643B8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R4-2409026</w:t>
            </w:r>
          </w:p>
        </w:tc>
        <w:tc>
          <w:tcPr>
            <w:tcW w:w="1041" w:type="pct"/>
          </w:tcPr>
          <w:p w14:paraId="13B983BD" w14:textId="4F13F8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[NR_redcap-Perf] CR for 38.101-4: Corrections on Rel-17 RedCap PMI test setup</w:t>
            </w:r>
          </w:p>
        </w:tc>
        <w:tc>
          <w:tcPr>
            <w:tcW w:w="505" w:type="pct"/>
          </w:tcPr>
          <w:p w14:paraId="4EFFAB99" w14:textId="4C3B4E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Huawei,HiSilicon, Ericsson</w:t>
            </w:r>
          </w:p>
        </w:tc>
        <w:tc>
          <w:tcPr>
            <w:tcW w:w="442" w:type="pct"/>
          </w:tcPr>
          <w:p w14:paraId="4166E06D" w14:textId="1A4208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22BC9941" w14:textId="725DA7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0558</w:t>
            </w:r>
          </w:p>
        </w:tc>
        <w:tc>
          <w:tcPr>
            <w:tcW w:w="227" w:type="pct"/>
          </w:tcPr>
          <w:p w14:paraId="38501C6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45F0B7C" w14:textId="0DE112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D489359" w14:textId="0E8122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449AE8C" w14:textId="0B1850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79BA1C61" w14:textId="3EC787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3A238523" w14:textId="77777777" w:rsidTr="00D85DB0">
        <w:tc>
          <w:tcPr>
            <w:tcW w:w="439" w:type="pct"/>
          </w:tcPr>
          <w:p w14:paraId="525D4C34" w14:textId="7FB769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R4-2409027</w:t>
            </w:r>
          </w:p>
        </w:tc>
        <w:tc>
          <w:tcPr>
            <w:tcW w:w="1041" w:type="pct"/>
          </w:tcPr>
          <w:p w14:paraId="60413B68" w14:textId="3A4DBE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[NR_redcap-Perf] CR for 38.101-4 Corrections on  PMI test setup</w:t>
            </w:r>
          </w:p>
        </w:tc>
        <w:tc>
          <w:tcPr>
            <w:tcW w:w="505" w:type="pct"/>
          </w:tcPr>
          <w:p w14:paraId="419100CA" w14:textId="539C9B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Huawei,HiSilicon,Ericsson</w:t>
            </w:r>
          </w:p>
        </w:tc>
        <w:tc>
          <w:tcPr>
            <w:tcW w:w="442" w:type="pct"/>
          </w:tcPr>
          <w:p w14:paraId="72D81075" w14:textId="3A17BA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65FC58DB" w14:textId="3B5313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0559</w:t>
            </w:r>
          </w:p>
        </w:tc>
        <w:tc>
          <w:tcPr>
            <w:tcW w:w="227" w:type="pct"/>
          </w:tcPr>
          <w:p w14:paraId="1CE9A93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B0E87A4" w14:textId="7D308A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776696F" w14:textId="4A3465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4B78C68" w14:textId="571C7A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70925DC0" w14:textId="7A8ABF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5356841" w14:textId="77777777" w:rsidTr="00D85DB0">
        <w:tc>
          <w:tcPr>
            <w:tcW w:w="439" w:type="pct"/>
          </w:tcPr>
          <w:p w14:paraId="70A2B4DB" w14:textId="6CED45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R4-2409113</w:t>
            </w:r>
          </w:p>
        </w:tc>
        <w:tc>
          <w:tcPr>
            <w:tcW w:w="1041" w:type="pct"/>
          </w:tcPr>
          <w:p w14:paraId="2D013324" w14:textId="659403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of TRS configuration for FR1 PDSCH tests</w:t>
            </w:r>
          </w:p>
        </w:tc>
        <w:tc>
          <w:tcPr>
            <w:tcW w:w="505" w:type="pct"/>
          </w:tcPr>
          <w:p w14:paraId="2213B00A" w14:textId="7A546E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68553FCE" w14:textId="142982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297DA950" w14:textId="178B13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0560</w:t>
            </w:r>
          </w:p>
        </w:tc>
        <w:tc>
          <w:tcPr>
            <w:tcW w:w="227" w:type="pct"/>
          </w:tcPr>
          <w:p w14:paraId="54D535F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284C8CF" w14:textId="4D8AA8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0B1872E3" w14:textId="5B7D7C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3FC1F18" w14:textId="782406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3A41B123" w14:textId="1914BC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299987D8" w14:textId="77777777" w:rsidTr="00D85DB0">
        <w:tc>
          <w:tcPr>
            <w:tcW w:w="439" w:type="pct"/>
          </w:tcPr>
          <w:p w14:paraId="32A4F1F2" w14:textId="01FD36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R4-2409114</w:t>
            </w:r>
          </w:p>
        </w:tc>
        <w:tc>
          <w:tcPr>
            <w:tcW w:w="1041" w:type="pct"/>
          </w:tcPr>
          <w:p w14:paraId="7CE29698" w14:textId="6A1AB5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of TRS configuration for FR1 PDSCH tests</w:t>
            </w:r>
          </w:p>
        </w:tc>
        <w:tc>
          <w:tcPr>
            <w:tcW w:w="505" w:type="pct"/>
          </w:tcPr>
          <w:p w14:paraId="1BB84294" w14:textId="1DBB29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06DED6E6" w14:textId="304028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2DE6F2B3" w14:textId="284DF8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0561</w:t>
            </w:r>
          </w:p>
        </w:tc>
        <w:tc>
          <w:tcPr>
            <w:tcW w:w="227" w:type="pct"/>
          </w:tcPr>
          <w:p w14:paraId="0FF978E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09FC80C" w14:textId="52490E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CCA72EA" w14:textId="57C81E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DA74CE8" w14:textId="33467E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563E2836" w14:textId="326EB2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BD33F66" w14:textId="77777777" w:rsidTr="00D85DB0">
        <w:tc>
          <w:tcPr>
            <w:tcW w:w="439" w:type="pct"/>
          </w:tcPr>
          <w:p w14:paraId="5E640AA1" w14:textId="223423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R4-2409115</w:t>
            </w:r>
          </w:p>
        </w:tc>
        <w:tc>
          <w:tcPr>
            <w:tcW w:w="1041" w:type="pct"/>
          </w:tcPr>
          <w:p w14:paraId="3EF8BCEC" w14:textId="453401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of TRS configuration for FR1 PDSCH tests</w:t>
            </w:r>
          </w:p>
        </w:tc>
        <w:tc>
          <w:tcPr>
            <w:tcW w:w="505" w:type="pct"/>
          </w:tcPr>
          <w:p w14:paraId="67747BEE" w14:textId="772A6F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7AC33D43" w14:textId="3213DA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2F123172" w14:textId="3EA0AB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0562</w:t>
            </w:r>
          </w:p>
        </w:tc>
        <w:tc>
          <w:tcPr>
            <w:tcW w:w="227" w:type="pct"/>
          </w:tcPr>
          <w:p w14:paraId="67FFB0D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730EEF1" w14:textId="34ED3A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B4B7988" w14:textId="0BF414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982120C" w14:textId="2DC8D4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3DFB46AD" w14:textId="0C8F4A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0C4C6B4" w14:textId="77777777" w:rsidTr="00D85DB0">
        <w:tc>
          <w:tcPr>
            <w:tcW w:w="439" w:type="pct"/>
          </w:tcPr>
          <w:p w14:paraId="6A823B89" w14:textId="0807A4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R4-2409116</w:t>
            </w:r>
          </w:p>
        </w:tc>
        <w:tc>
          <w:tcPr>
            <w:tcW w:w="1041" w:type="pct"/>
          </w:tcPr>
          <w:p w14:paraId="2132DEC6" w14:textId="285116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of TRS configuration for FR1 PDSCH tests</w:t>
            </w:r>
          </w:p>
        </w:tc>
        <w:tc>
          <w:tcPr>
            <w:tcW w:w="505" w:type="pct"/>
          </w:tcPr>
          <w:p w14:paraId="379909E7" w14:textId="49E6E2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051DB0B3" w14:textId="3988FD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5F1064F8" w14:textId="576AA2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227" w:type="pct"/>
          </w:tcPr>
          <w:p w14:paraId="12FE62C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4210ABE" w14:textId="30F2A4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2A604AC" w14:textId="67ACDC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60E18AB" w14:textId="6D9E94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15D53E54" w14:textId="77A9A8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09219E0" w14:textId="77777777" w:rsidTr="00D85DB0">
        <w:tc>
          <w:tcPr>
            <w:tcW w:w="439" w:type="pct"/>
          </w:tcPr>
          <w:p w14:paraId="420DBB38" w14:textId="0FF787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R4-2409451</w:t>
            </w:r>
          </w:p>
        </w:tc>
        <w:tc>
          <w:tcPr>
            <w:tcW w:w="1041" w:type="pct"/>
          </w:tcPr>
          <w:p w14:paraId="23D430B5" w14:textId="261842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38.101-4 PMI requirements of FR2 multiRX DL</w:t>
            </w:r>
          </w:p>
        </w:tc>
        <w:tc>
          <w:tcPr>
            <w:tcW w:w="505" w:type="pct"/>
          </w:tcPr>
          <w:p w14:paraId="1E5D4FAC" w14:textId="0BCE5C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7CC62AA2" w14:textId="06B968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595E8F0C" w14:textId="11EC8E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227" w:type="pct"/>
          </w:tcPr>
          <w:p w14:paraId="1BA2A57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9B375FD" w14:textId="3B2DA8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4C252FD" w14:textId="61AFCC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DF672DA" w14:textId="304EDD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NR_FR2_multiRX_DL-Perf</w:t>
            </w:r>
          </w:p>
        </w:tc>
        <w:tc>
          <w:tcPr>
            <w:tcW w:w="512" w:type="pct"/>
          </w:tcPr>
          <w:p w14:paraId="62A0DED9" w14:textId="5C8FC7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5F69253" w14:textId="77777777" w:rsidTr="00D85DB0">
        <w:tc>
          <w:tcPr>
            <w:tcW w:w="439" w:type="pct"/>
          </w:tcPr>
          <w:p w14:paraId="051B4277" w14:textId="3F5860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R4-2409472</w:t>
            </w:r>
          </w:p>
        </w:tc>
        <w:tc>
          <w:tcPr>
            <w:tcW w:w="1041" w:type="pct"/>
          </w:tcPr>
          <w:p w14:paraId="01D187BB" w14:textId="3C8972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TS 38.101-4 on Rel-18 FR2 HST demodulation requirements</w:t>
            </w:r>
          </w:p>
        </w:tc>
        <w:tc>
          <w:tcPr>
            <w:tcW w:w="505" w:type="pct"/>
          </w:tcPr>
          <w:p w14:paraId="5E50C2C2" w14:textId="00022A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5B4C84AA" w14:textId="6E2532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218A45BA" w14:textId="240CC6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0565</w:t>
            </w:r>
          </w:p>
        </w:tc>
        <w:tc>
          <w:tcPr>
            <w:tcW w:w="227" w:type="pct"/>
          </w:tcPr>
          <w:p w14:paraId="50A1AD7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58961BC" w14:textId="192940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2775484" w14:textId="5EAC7E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6F24963" w14:textId="1A8527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NR_HST_FR2_enh-Perf</w:t>
            </w:r>
          </w:p>
        </w:tc>
        <w:tc>
          <w:tcPr>
            <w:tcW w:w="512" w:type="pct"/>
          </w:tcPr>
          <w:p w14:paraId="67F610FC" w14:textId="015441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A55A83F" w14:textId="77777777" w:rsidTr="00D85DB0">
        <w:tc>
          <w:tcPr>
            <w:tcW w:w="439" w:type="pct"/>
          </w:tcPr>
          <w:p w14:paraId="04BA19B6" w14:textId="232469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R4-2409840</w:t>
            </w:r>
          </w:p>
        </w:tc>
        <w:tc>
          <w:tcPr>
            <w:tcW w:w="1041" w:type="pct"/>
          </w:tcPr>
          <w:p w14:paraId="72790CF1" w14:textId="46EA9F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TS 38.101-4 on Rel-18 FR2 HST demodulation requirements</w:t>
            </w:r>
          </w:p>
        </w:tc>
        <w:tc>
          <w:tcPr>
            <w:tcW w:w="505" w:type="pct"/>
          </w:tcPr>
          <w:p w14:paraId="28F271BD" w14:textId="31FB8A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7802209F" w14:textId="19EE0F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04AA601D" w14:textId="5CDEAF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0565</w:t>
            </w:r>
          </w:p>
        </w:tc>
        <w:tc>
          <w:tcPr>
            <w:tcW w:w="227" w:type="pct"/>
          </w:tcPr>
          <w:p w14:paraId="1735DED4" w14:textId="65ECC86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8B21787" w14:textId="47D0E7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33D4579" w14:textId="345733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09F0BF9" w14:textId="104F2B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NR_HST_FR2_enh-Perf</w:t>
            </w:r>
          </w:p>
        </w:tc>
        <w:tc>
          <w:tcPr>
            <w:tcW w:w="512" w:type="pct"/>
          </w:tcPr>
          <w:p w14:paraId="009B2135" w14:textId="4847B8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3B6E954" w14:textId="77777777" w:rsidTr="00D85DB0">
        <w:tc>
          <w:tcPr>
            <w:tcW w:w="439" w:type="pct"/>
          </w:tcPr>
          <w:p w14:paraId="48E2EC63" w14:textId="2B220D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R4-2409487</w:t>
            </w:r>
          </w:p>
        </w:tc>
        <w:tc>
          <w:tcPr>
            <w:tcW w:w="1041" w:type="pct"/>
          </w:tcPr>
          <w:p w14:paraId="44936A15" w14:textId="5460C3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38.101-4 PMI requirements of FR2 multiRX DL</w:t>
            </w:r>
          </w:p>
        </w:tc>
        <w:tc>
          <w:tcPr>
            <w:tcW w:w="505" w:type="pct"/>
          </w:tcPr>
          <w:p w14:paraId="6659727B" w14:textId="1F456A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1089C422" w14:textId="450998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103611F7" w14:textId="1C23A7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0566</w:t>
            </w:r>
          </w:p>
        </w:tc>
        <w:tc>
          <w:tcPr>
            <w:tcW w:w="227" w:type="pct"/>
          </w:tcPr>
          <w:p w14:paraId="055BDA6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FD607DE" w14:textId="1EE811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0F8ABCF" w14:textId="47F23D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EE40E13" w14:textId="332662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NR_FR2_multiRX_DL-Perf</w:t>
            </w:r>
          </w:p>
        </w:tc>
        <w:tc>
          <w:tcPr>
            <w:tcW w:w="512" w:type="pct"/>
          </w:tcPr>
          <w:p w14:paraId="2DFCBBA1" w14:textId="629422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7A6AA55" w14:textId="77777777" w:rsidTr="00D85DB0">
        <w:tc>
          <w:tcPr>
            <w:tcW w:w="439" w:type="pct"/>
          </w:tcPr>
          <w:p w14:paraId="6AB6EE47" w14:textId="6FE13C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R4-2409838</w:t>
            </w:r>
          </w:p>
        </w:tc>
        <w:tc>
          <w:tcPr>
            <w:tcW w:w="1041" w:type="pct"/>
          </w:tcPr>
          <w:p w14:paraId="06E002C5" w14:textId="2ECE2D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38.101-4 PMI requirements of FR2 multiRX DL</w:t>
            </w:r>
          </w:p>
        </w:tc>
        <w:tc>
          <w:tcPr>
            <w:tcW w:w="505" w:type="pct"/>
          </w:tcPr>
          <w:p w14:paraId="5AD70566" w14:textId="36BF75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05F6FEFD" w14:textId="69FB39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38.101-4</w:t>
            </w:r>
          </w:p>
        </w:tc>
        <w:tc>
          <w:tcPr>
            <w:tcW w:w="361" w:type="pct"/>
          </w:tcPr>
          <w:p w14:paraId="6FA0D6B8" w14:textId="65E5A7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0566</w:t>
            </w:r>
          </w:p>
        </w:tc>
        <w:tc>
          <w:tcPr>
            <w:tcW w:w="227" w:type="pct"/>
          </w:tcPr>
          <w:p w14:paraId="085A547F" w14:textId="364CF43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C684529" w14:textId="41410E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731F224" w14:textId="77DF23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223040D" w14:textId="46698F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NR_FR2_multiRX_DL-Perf</w:t>
            </w:r>
          </w:p>
        </w:tc>
        <w:tc>
          <w:tcPr>
            <w:tcW w:w="512" w:type="pct"/>
          </w:tcPr>
          <w:p w14:paraId="445F50AC" w14:textId="5AAC42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A684987" w14:textId="77777777" w:rsidTr="00D85DB0">
        <w:tc>
          <w:tcPr>
            <w:tcW w:w="439" w:type="pct"/>
          </w:tcPr>
          <w:p w14:paraId="5A037CE7" w14:textId="3DD9AC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R4-2407042</w:t>
            </w:r>
          </w:p>
        </w:tc>
        <w:tc>
          <w:tcPr>
            <w:tcW w:w="1041" w:type="pct"/>
          </w:tcPr>
          <w:p w14:paraId="52DB9D3B" w14:textId="62A8E5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for applicability of DSS for NTN FR1 bands</w:t>
            </w:r>
          </w:p>
        </w:tc>
        <w:tc>
          <w:tcPr>
            <w:tcW w:w="505" w:type="pct"/>
          </w:tcPr>
          <w:p w14:paraId="4E2BCF2D" w14:textId="047852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Apple, Globalstar, Thales, Inmarsat, Viasat, Terrestar</w:t>
            </w:r>
          </w:p>
        </w:tc>
        <w:tc>
          <w:tcPr>
            <w:tcW w:w="442" w:type="pct"/>
          </w:tcPr>
          <w:p w14:paraId="01B7DD06" w14:textId="170F9E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05A6E355" w14:textId="4D3075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0077</w:t>
            </w:r>
          </w:p>
        </w:tc>
        <w:tc>
          <w:tcPr>
            <w:tcW w:w="227" w:type="pct"/>
          </w:tcPr>
          <w:p w14:paraId="6E6BF78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F045ACA" w14:textId="5718A2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51BD711" w14:textId="672254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8167F4B" w14:textId="2B1802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</w:t>
            </w:r>
          </w:p>
        </w:tc>
        <w:tc>
          <w:tcPr>
            <w:tcW w:w="512" w:type="pct"/>
          </w:tcPr>
          <w:p w14:paraId="521E2B19" w14:textId="531E76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5E00B06" w14:textId="77777777" w:rsidTr="00D85DB0">
        <w:tc>
          <w:tcPr>
            <w:tcW w:w="439" w:type="pct"/>
          </w:tcPr>
          <w:p w14:paraId="5BAFE07B" w14:textId="1F13AD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R4-2410672</w:t>
            </w:r>
          </w:p>
        </w:tc>
        <w:tc>
          <w:tcPr>
            <w:tcW w:w="1041" w:type="pct"/>
          </w:tcPr>
          <w:p w14:paraId="0543B9C3" w14:textId="50F912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for applicability of DSS for NTN FR1 bands</w:t>
            </w:r>
          </w:p>
        </w:tc>
        <w:tc>
          <w:tcPr>
            <w:tcW w:w="505" w:type="pct"/>
          </w:tcPr>
          <w:p w14:paraId="123A109C" w14:textId="7E4742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Apple, Globalstar, Thales, Inmarsat, Viasat, Terrestar</w:t>
            </w:r>
          </w:p>
        </w:tc>
        <w:tc>
          <w:tcPr>
            <w:tcW w:w="442" w:type="pct"/>
          </w:tcPr>
          <w:p w14:paraId="589BEEF0" w14:textId="0EC22F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712A44DA" w14:textId="4AAB17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0077</w:t>
            </w:r>
          </w:p>
        </w:tc>
        <w:tc>
          <w:tcPr>
            <w:tcW w:w="227" w:type="pct"/>
          </w:tcPr>
          <w:p w14:paraId="7DA04CF6" w14:textId="20A4D65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9B57D9F" w14:textId="6EBF9B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2A0E0CE" w14:textId="47CCAD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0DD0079" w14:textId="122EDD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</w:t>
            </w:r>
          </w:p>
        </w:tc>
        <w:tc>
          <w:tcPr>
            <w:tcW w:w="512" w:type="pct"/>
          </w:tcPr>
          <w:p w14:paraId="7968004A" w14:textId="2AF343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5C08B4A" w14:textId="77777777" w:rsidTr="00D85DB0">
        <w:tc>
          <w:tcPr>
            <w:tcW w:w="439" w:type="pct"/>
          </w:tcPr>
          <w:p w14:paraId="7509C7B5" w14:textId="06AC66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R4-2407043</w:t>
            </w:r>
          </w:p>
        </w:tc>
        <w:tc>
          <w:tcPr>
            <w:tcW w:w="1041" w:type="pct"/>
          </w:tcPr>
          <w:p w14:paraId="133F674A" w14:textId="1ED6EE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for applicability of DSS for NTN FR1 bands</w:t>
            </w:r>
          </w:p>
        </w:tc>
        <w:tc>
          <w:tcPr>
            <w:tcW w:w="505" w:type="pct"/>
          </w:tcPr>
          <w:p w14:paraId="026A312B" w14:textId="3685E8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Apple, Globalstar, Thales, Inmarsat, Viasat, Terrestar</w:t>
            </w:r>
          </w:p>
        </w:tc>
        <w:tc>
          <w:tcPr>
            <w:tcW w:w="442" w:type="pct"/>
          </w:tcPr>
          <w:p w14:paraId="3EECE356" w14:textId="4A26D8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20DA343C" w14:textId="4F4344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0078</w:t>
            </w:r>
          </w:p>
        </w:tc>
        <w:tc>
          <w:tcPr>
            <w:tcW w:w="227" w:type="pct"/>
          </w:tcPr>
          <w:p w14:paraId="6E12B20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E453E70" w14:textId="62A7CB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1794500" w14:textId="5A2D2D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458E392" w14:textId="1238F8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</w:t>
            </w:r>
          </w:p>
        </w:tc>
        <w:tc>
          <w:tcPr>
            <w:tcW w:w="512" w:type="pct"/>
          </w:tcPr>
          <w:p w14:paraId="211F3853" w14:textId="2E9F39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1F49155" w14:textId="77777777" w:rsidTr="00D85DB0">
        <w:tc>
          <w:tcPr>
            <w:tcW w:w="439" w:type="pct"/>
          </w:tcPr>
          <w:p w14:paraId="0BD946D7" w14:textId="0E783B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R4-2410673</w:t>
            </w:r>
          </w:p>
        </w:tc>
        <w:tc>
          <w:tcPr>
            <w:tcW w:w="1041" w:type="pct"/>
          </w:tcPr>
          <w:p w14:paraId="297F4C2C" w14:textId="359CE9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for applicability of DSS for NTN FR1 bands</w:t>
            </w:r>
          </w:p>
        </w:tc>
        <w:tc>
          <w:tcPr>
            <w:tcW w:w="505" w:type="pct"/>
          </w:tcPr>
          <w:p w14:paraId="1399F1F4" w14:textId="5FA721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Apple, Globalstar, Thales, Inmarsat, Viasat, Terrestar</w:t>
            </w:r>
          </w:p>
        </w:tc>
        <w:tc>
          <w:tcPr>
            <w:tcW w:w="442" w:type="pct"/>
          </w:tcPr>
          <w:p w14:paraId="13E3D970" w14:textId="29C968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27194F38" w14:textId="2ECA4A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0078</w:t>
            </w:r>
          </w:p>
        </w:tc>
        <w:tc>
          <w:tcPr>
            <w:tcW w:w="227" w:type="pct"/>
          </w:tcPr>
          <w:p w14:paraId="1100CD4C" w14:textId="218C552D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6D087B1" w14:textId="1FAC55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8F27C25" w14:textId="314596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9919865" w14:textId="55AE5A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</w:t>
            </w:r>
          </w:p>
        </w:tc>
        <w:tc>
          <w:tcPr>
            <w:tcW w:w="512" w:type="pct"/>
          </w:tcPr>
          <w:p w14:paraId="21902552" w14:textId="1CCDC7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77C414A" w14:textId="77777777" w:rsidTr="00D85DB0">
        <w:tc>
          <w:tcPr>
            <w:tcW w:w="439" w:type="pct"/>
          </w:tcPr>
          <w:p w14:paraId="1C7E2943" w14:textId="34E179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R4-2407049</w:t>
            </w:r>
          </w:p>
        </w:tc>
        <w:tc>
          <w:tcPr>
            <w:tcW w:w="1041" w:type="pct"/>
          </w:tcPr>
          <w:p w14:paraId="2F01BF84" w14:textId="48F8E7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for the mandatory support of enhanced channel raster for the NTN bands</w:t>
            </w:r>
          </w:p>
        </w:tc>
        <w:tc>
          <w:tcPr>
            <w:tcW w:w="505" w:type="pct"/>
          </w:tcPr>
          <w:p w14:paraId="711CEC10" w14:textId="0FC4E5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Apple, Ligado Networks, Inmarsat, Viasat, Globalstar, Thales, Hughes/Echostar, Omnispace, Terrestar</w:t>
            </w:r>
          </w:p>
        </w:tc>
        <w:tc>
          <w:tcPr>
            <w:tcW w:w="442" w:type="pct"/>
          </w:tcPr>
          <w:p w14:paraId="7D991C18" w14:textId="0FB351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75D7AF57" w14:textId="6D399D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0079</w:t>
            </w:r>
          </w:p>
        </w:tc>
        <w:tc>
          <w:tcPr>
            <w:tcW w:w="227" w:type="pct"/>
          </w:tcPr>
          <w:p w14:paraId="6E6E88B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180259C" w14:textId="5656EE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C2F83A6" w14:textId="601105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5DA5710" w14:textId="080AE9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NR_channel_raster_enh-Core</w:t>
            </w:r>
          </w:p>
        </w:tc>
        <w:tc>
          <w:tcPr>
            <w:tcW w:w="512" w:type="pct"/>
          </w:tcPr>
          <w:p w14:paraId="344ADFE6" w14:textId="25A2A8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3BA0468" w14:textId="77777777" w:rsidTr="00D85DB0">
        <w:tc>
          <w:tcPr>
            <w:tcW w:w="439" w:type="pct"/>
          </w:tcPr>
          <w:p w14:paraId="6472B6B4" w14:textId="6247BE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R4-2407355</w:t>
            </w:r>
          </w:p>
        </w:tc>
        <w:tc>
          <w:tcPr>
            <w:tcW w:w="1041" w:type="pct"/>
          </w:tcPr>
          <w:p w14:paraId="1FD7F919" w14:textId="756AFC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to 38.101-5 to update section with PDSCH demod requirements</w:t>
            </w:r>
          </w:p>
        </w:tc>
        <w:tc>
          <w:tcPr>
            <w:tcW w:w="505" w:type="pct"/>
          </w:tcPr>
          <w:p w14:paraId="3B7C0887" w14:textId="2459BB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205FF1B8" w14:textId="217F71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1BC8EF0C" w14:textId="313B5B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0080</w:t>
            </w:r>
          </w:p>
        </w:tc>
        <w:tc>
          <w:tcPr>
            <w:tcW w:w="227" w:type="pct"/>
          </w:tcPr>
          <w:p w14:paraId="0687529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0790DCE" w14:textId="4D359A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F13573B" w14:textId="1C6E66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406192B" w14:textId="5263E7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2900834E" w14:textId="5DAF89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3B36862" w14:textId="77777777" w:rsidTr="00D85DB0">
        <w:tc>
          <w:tcPr>
            <w:tcW w:w="439" w:type="pct"/>
          </w:tcPr>
          <w:p w14:paraId="2D65E104" w14:textId="64B828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R4-2409935</w:t>
            </w:r>
          </w:p>
        </w:tc>
        <w:tc>
          <w:tcPr>
            <w:tcW w:w="1041" w:type="pct"/>
          </w:tcPr>
          <w:p w14:paraId="38761AB7" w14:textId="080333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to 38.101-5 to update section with PDSCH demod requirements</w:t>
            </w:r>
          </w:p>
        </w:tc>
        <w:tc>
          <w:tcPr>
            <w:tcW w:w="505" w:type="pct"/>
          </w:tcPr>
          <w:p w14:paraId="25EBA42A" w14:textId="7DE7BA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5C05B640" w14:textId="3DF84C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622D8AAB" w14:textId="79AB49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0080</w:t>
            </w:r>
          </w:p>
        </w:tc>
        <w:tc>
          <w:tcPr>
            <w:tcW w:w="227" w:type="pct"/>
          </w:tcPr>
          <w:p w14:paraId="082D9EA9" w14:textId="3B206F1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92C7962" w14:textId="6651CC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A398317" w14:textId="6B1EFE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B66BEB5" w14:textId="1F1650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1FAEE5D2" w14:textId="361E6D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8B54356" w14:textId="77777777" w:rsidTr="00D85DB0">
        <w:tc>
          <w:tcPr>
            <w:tcW w:w="439" w:type="pct"/>
          </w:tcPr>
          <w:p w14:paraId="0FBD9359" w14:textId="1CE4FF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R4-2407356</w:t>
            </w:r>
          </w:p>
        </w:tc>
        <w:tc>
          <w:tcPr>
            <w:tcW w:w="1041" w:type="pct"/>
          </w:tcPr>
          <w:p w14:paraId="76CA656A" w14:textId="1826DE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to 38.101-5 to update section with PDSCH demod requirements</w:t>
            </w:r>
          </w:p>
        </w:tc>
        <w:tc>
          <w:tcPr>
            <w:tcW w:w="505" w:type="pct"/>
          </w:tcPr>
          <w:p w14:paraId="4DA19A87" w14:textId="2645A8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4BB2132B" w14:textId="595F90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09964891" w14:textId="4225F5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0081</w:t>
            </w:r>
          </w:p>
        </w:tc>
        <w:tc>
          <w:tcPr>
            <w:tcW w:w="227" w:type="pct"/>
          </w:tcPr>
          <w:p w14:paraId="656AA46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7314F45" w14:textId="4534D6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9BAD3B8" w14:textId="170CE3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F5928E4" w14:textId="6486DF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3A826DA6" w14:textId="25335D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8E7E8BD" w14:textId="77777777" w:rsidTr="00D85DB0">
        <w:tc>
          <w:tcPr>
            <w:tcW w:w="439" w:type="pct"/>
          </w:tcPr>
          <w:p w14:paraId="2E36E3A7" w14:textId="73D895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R4-2407720</w:t>
            </w:r>
          </w:p>
        </w:tc>
        <w:tc>
          <w:tcPr>
            <w:tcW w:w="1041" w:type="pct"/>
          </w:tcPr>
          <w:p w14:paraId="0AC83ABD" w14:textId="56E52B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(NR_channel_raster_enh-Core) Amendment of the definition of the enhanced channel raster</w:t>
            </w:r>
          </w:p>
        </w:tc>
        <w:tc>
          <w:tcPr>
            <w:tcW w:w="505" w:type="pct"/>
          </w:tcPr>
          <w:p w14:paraId="3E82198F" w14:textId="30C691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201B65EF" w14:textId="4CC604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56223347" w14:textId="63AE20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0082</w:t>
            </w:r>
          </w:p>
        </w:tc>
        <w:tc>
          <w:tcPr>
            <w:tcW w:w="227" w:type="pct"/>
          </w:tcPr>
          <w:p w14:paraId="7916002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C101448" w14:textId="2A3170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FE6F8C7" w14:textId="45A646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AE2D658" w14:textId="16F21B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NR_channel_raster_enh-Core</w:t>
            </w:r>
          </w:p>
        </w:tc>
        <w:tc>
          <w:tcPr>
            <w:tcW w:w="512" w:type="pct"/>
          </w:tcPr>
          <w:p w14:paraId="3B459EBF" w14:textId="610DA1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28CFCE98" w14:textId="77777777" w:rsidTr="00D85DB0">
        <w:tc>
          <w:tcPr>
            <w:tcW w:w="439" w:type="pct"/>
          </w:tcPr>
          <w:p w14:paraId="21C42012" w14:textId="473567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R4-2408416</w:t>
            </w:r>
          </w:p>
        </w:tc>
        <w:tc>
          <w:tcPr>
            <w:tcW w:w="1041" w:type="pct"/>
          </w:tcPr>
          <w:p w14:paraId="7C0F0BC8" w14:textId="66E386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TS38.101-5</w:t>
            </w:r>
          </w:p>
        </w:tc>
        <w:tc>
          <w:tcPr>
            <w:tcW w:w="505" w:type="pct"/>
          </w:tcPr>
          <w:p w14:paraId="6843EF2A" w14:textId="419CF6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 R&amp;D Institute UK</w:t>
            </w:r>
          </w:p>
        </w:tc>
        <w:tc>
          <w:tcPr>
            <w:tcW w:w="442" w:type="pct"/>
          </w:tcPr>
          <w:p w14:paraId="113B13AC" w14:textId="3DAE4E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226E792A" w14:textId="62F871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0083</w:t>
            </w:r>
          </w:p>
        </w:tc>
        <w:tc>
          <w:tcPr>
            <w:tcW w:w="227" w:type="pct"/>
          </w:tcPr>
          <w:p w14:paraId="032B054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475E6B5" w14:textId="7031A9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A2081E6" w14:textId="3C47F9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C2444B9" w14:textId="3041CD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066D43D4" w14:textId="6765DF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56B2493" w14:textId="77777777" w:rsidTr="00D85DB0">
        <w:tc>
          <w:tcPr>
            <w:tcW w:w="439" w:type="pct"/>
          </w:tcPr>
          <w:p w14:paraId="404C6B59" w14:textId="4A66CA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R4-2408694</w:t>
            </w:r>
          </w:p>
        </w:tc>
        <w:tc>
          <w:tcPr>
            <w:tcW w:w="1041" w:type="pct"/>
          </w:tcPr>
          <w:p w14:paraId="4EBEFEB0" w14:textId="6474A6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CR to 38.101-5 Flexible TX-RX Separation for NR NTN Bands from Rel-17 [TEI_NTN]</w:t>
            </w:r>
          </w:p>
        </w:tc>
        <w:tc>
          <w:tcPr>
            <w:tcW w:w="505" w:type="pct"/>
          </w:tcPr>
          <w:p w14:paraId="103D791C" w14:textId="6A341A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Inmarsat</w:t>
            </w:r>
          </w:p>
        </w:tc>
        <w:tc>
          <w:tcPr>
            <w:tcW w:w="442" w:type="pct"/>
          </w:tcPr>
          <w:p w14:paraId="215BF27A" w14:textId="6BF7E2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5F71FAD9" w14:textId="1FAEEF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0084</w:t>
            </w:r>
          </w:p>
        </w:tc>
        <w:tc>
          <w:tcPr>
            <w:tcW w:w="227" w:type="pct"/>
          </w:tcPr>
          <w:p w14:paraId="32B1507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767D152" w14:textId="15398E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4D62190" w14:textId="5C2863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5D264EE" w14:textId="146FD1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5376F393" w14:textId="20B9F7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5B0C304" w14:textId="77777777" w:rsidTr="00D85DB0">
        <w:tc>
          <w:tcPr>
            <w:tcW w:w="439" w:type="pct"/>
          </w:tcPr>
          <w:p w14:paraId="2CB4C7D1" w14:textId="793662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R4-2408695</w:t>
            </w:r>
          </w:p>
        </w:tc>
        <w:tc>
          <w:tcPr>
            <w:tcW w:w="1041" w:type="pct"/>
          </w:tcPr>
          <w:p w14:paraId="2E62671B" w14:textId="367EA6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CR to 38.101-5 Flexible TX-RX Separation for NR NTN Bands from Rel-18 [TEI_NTN]</w:t>
            </w:r>
          </w:p>
        </w:tc>
        <w:tc>
          <w:tcPr>
            <w:tcW w:w="505" w:type="pct"/>
          </w:tcPr>
          <w:p w14:paraId="101A49E8" w14:textId="33C156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Inmarsat</w:t>
            </w:r>
          </w:p>
        </w:tc>
        <w:tc>
          <w:tcPr>
            <w:tcW w:w="442" w:type="pct"/>
          </w:tcPr>
          <w:p w14:paraId="5B920D9D" w14:textId="1B2E39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0D21330E" w14:textId="576655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0085</w:t>
            </w:r>
          </w:p>
        </w:tc>
        <w:tc>
          <w:tcPr>
            <w:tcW w:w="227" w:type="pct"/>
          </w:tcPr>
          <w:p w14:paraId="4DB04C9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F773902" w14:textId="0BE01C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BD3011B" w14:textId="2FC003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8DE3A8F" w14:textId="745CE9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507939F1" w14:textId="2B69D9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CB56AAF" w14:textId="77777777" w:rsidTr="00D85DB0">
        <w:tc>
          <w:tcPr>
            <w:tcW w:w="439" w:type="pct"/>
          </w:tcPr>
          <w:p w14:paraId="6C8D570E" w14:textId="16CAA0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R4-2409657</w:t>
            </w:r>
          </w:p>
        </w:tc>
        <w:tc>
          <w:tcPr>
            <w:tcW w:w="1041" w:type="pct"/>
          </w:tcPr>
          <w:p w14:paraId="0551B185" w14:textId="7687C1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CR to 38.101-5 Flexible TX-RX Separation for NR NTN Bands from Rel-18 [TEI_NTN]</w:t>
            </w:r>
          </w:p>
        </w:tc>
        <w:tc>
          <w:tcPr>
            <w:tcW w:w="505" w:type="pct"/>
          </w:tcPr>
          <w:p w14:paraId="2A13F17E" w14:textId="5117FE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Inmarsat, Viasat, Omnispace, Terrestar Solutions, Thuraya, Ligado Networks, EchoStar, Thales, Skyworks</w:t>
            </w:r>
          </w:p>
        </w:tc>
        <w:tc>
          <w:tcPr>
            <w:tcW w:w="442" w:type="pct"/>
          </w:tcPr>
          <w:p w14:paraId="5A242EC3" w14:textId="208A95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3922CD53" w14:textId="7F98B0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0085</w:t>
            </w:r>
          </w:p>
        </w:tc>
        <w:tc>
          <w:tcPr>
            <w:tcW w:w="227" w:type="pct"/>
          </w:tcPr>
          <w:p w14:paraId="072BC4DE" w14:textId="1FAC43C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52C38B7" w14:textId="2EB227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C888391" w14:textId="039C88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C2C4FA2" w14:textId="27334A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6AF7BA5D" w14:textId="75B0B2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1E153E8E" w14:textId="77777777" w:rsidTr="00D85DB0">
        <w:tc>
          <w:tcPr>
            <w:tcW w:w="439" w:type="pct"/>
          </w:tcPr>
          <w:p w14:paraId="6AA54ABE" w14:textId="300D9A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R4-2408787</w:t>
            </w:r>
          </w:p>
        </w:tc>
        <w:tc>
          <w:tcPr>
            <w:tcW w:w="1041" w:type="pct"/>
          </w:tcPr>
          <w:p w14:paraId="6231536E" w14:textId="14FFA7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for TS 38.101-5: Corrections on REFSENS for band n256</w:t>
            </w:r>
          </w:p>
        </w:tc>
        <w:tc>
          <w:tcPr>
            <w:tcW w:w="505" w:type="pct"/>
          </w:tcPr>
          <w:p w14:paraId="195A9F32" w14:textId="2ED2D0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4499FAC9" w14:textId="6899A7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6236BEA5" w14:textId="69AB32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0086</w:t>
            </w:r>
          </w:p>
        </w:tc>
        <w:tc>
          <w:tcPr>
            <w:tcW w:w="227" w:type="pct"/>
          </w:tcPr>
          <w:p w14:paraId="693CA0A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5ECD36E" w14:textId="67BA9E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97800D8" w14:textId="7D5D58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BC54F2A" w14:textId="010F6B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2B7AB8EE" w14:textId="478D05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5269A98" w14:textId="77777777" w:rsidTr="00D85DB0">
        <w:tc>
          <w:tcPr>
            <w:tcW w:w="439" w:type="pct"/>
          </w:tcPr>
          <w:p w14:paraId="2A2B1D79" w14:textId="6505AD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R4-2408788</w:t>
            </w:r>
          </w:p>
        </w:tc>
        <w:tc>
          <w:tcPr>
            <w:tcW w:w="1041" w:type="pct"/>
          </w:tcPr>
          <w:p w14:paraId="531666E6" w14:textId="25CCEB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for TS 38.101-5: Corrections on REFSENS for band n256</w:t>
            </w:r>
          </w:p>
        </w:tc>
        <w:tc>
          <w:tcPr>
            <w:tcW w:w="505" w:type="pct"/>
          </w:tcPr>
          <w:p w14:paraId="1D766B62" w14:textId="416F5E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630262AB" w14:textId="68875D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6D9032AE" w14:textId="2C08F4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0087</w:t>
            </w:r>
          </w:p>
        </w:tc>
        <w:tc>
          <w:tcPr>
            <w:tcW w:w="227" w:type="pct"/>
          </w:tcPr>
          <w:p w14:paraId="4FF5210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A006E33" w14:textId="6E947D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D90428A" w14:textId="519290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25581D3" w14:textId="7EAFC3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15623F64" w14:textId="37E87E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D9041D0" w14:textId="77777777" w:rsidTr="00D85DB0">
        <w:tc>
          <w:tcPr>
            <w:tcW w:w="439" w:type="pct"/>
          </w:tcPr>
          <w:p w14:paraId="3DC9A5FB" w14:textId="423992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R4-2408979</w:t>
            </w:r>
          </w:p>
        </w:tc>
        <w:tc>
          <w:tcPr>
            <w:tcW w:w="1041" w:type="pct"/>
          </w:tcPr>
          <w:p w14:paraId="7BF153B7" w14:textId="35C235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NTN demodulation requirements (TS38.101-5, Rel-18)</w:t>
            </w:r>
          </w:p>
        </w:tc>
        <w:tc>
          <w:tcPr>
            <w:tcW w:w="505" w:type="pct"/>
          </w:tcPr>
          <w:p w14:paraId="742582E5" w14:textId="769E11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5E1B8F4A" w14:textId="2911B5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6254ECB6" w14:textId="276A59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0088</w:t>
            </w:r>
          </w:p>
        </w:tc>
        <w:tc>
          <w:tcPr>
            <w:tcW w:w="227" w:type="pct"/>
          </w:tcPr>
          <w:p w14:paraId="6F09F25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BA39101" w14:textId="35E695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CFECE9E" w14:textId="6A0E74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6497BF5" w14:textId="478BC8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NR_NTN_enh-Perf</w:t>
            </w:r>
          </w:p>
        </w:tc>
        <w:tc>
          <w:tcPr>
            <w:tcW w:w="512" w:type="pct"/>
          </w:tcPr>
          <w:p w14:paraId="5C2549E2" w14:textId="58A519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EBBB6B7" w14:textId="77777777" w:rsidTr="00D85DB0">
        <w:tc>
          <w:tcPr>
            <w:tcW w:w="439" w:type="pct"/>
          </w:tcPr>
          <w:p w14:paraId="67466C42" w14:textId="325D8A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R4-2409339</w:t>
            </w:r>
          </w:p>
        </w:tc>
        <w:tc>
          <w:tcPr>
            <w:tcW w:w="1041" w:type="pct"/>
          </w:tcPr>
          <w:p w14:paraId="13B41F0F" w14:textId="49A3ED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for TS 38.101-5  to clarify the applicability for different requirements (R17)</w:t>
            </w:r>
          </w:p>
        </w:tc>
        <w:tc>
          <w:tcPr>
            <w:tcW w:w="505" w:type="pct"/>
          </w:tcPr>
          <w:p w14:paraId="00183854" w14:textId="30CA56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C3592A2" w14:textId="5D75B3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6E471975" w14:textId="076CEF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0089</w:t>
            </w:r>
          </w:p>
        </w:tc>
        <w:tc>
          <w:tcPr>
            <w:tcW w:w="227" w:type="pct"/>
          </w:tcPr>
          <w:p w14:paraId="38A8855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410C49C" w14:textId="792D3A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2535244" w14:textId="571E86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187BA04" w14:textId="491CA8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5EF817F3" w14:textId="6B831D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7334CB1C" w14:textId="77777777" w:rsidTr="00D85DB0">
        <w:tc>
          <w:tcPr>
            <w:tcW w:w="439" w:type="pct"/>
          </w:tcPr>
          <w:p w14:paraId="566FDD8D" w14:textId="4B60DD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R4-2409340</w:t>
            </w:r>
          </w:p>
        </w:tc>
        <w:tc>
          <w:tcPr>
            <w:tcW w:w="1041" w:type="pct"/>
          </w:tcPr>
          <w:p w14:paraId="1C934843" w14:textId="5E27A3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for TS 38.101-5  to clarify the applicability for different requirements (R18)</w:t>
            </w:r>
          </w:p>
        </w:tc>
        <w:tc>
          <w:tcPr>
            <w:tcW w:w="505" w:type="pct"/>
          </w:tcPr>
          <w:p w14:paraId="5947E43E" w14:textId="31B871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60BF750" w14:textId="0BF147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041B9B46" w14:textId="4246E3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0090</w:t>
            </w:r>
          </w:p>
        </w:tc>
        <w:tc>
          <w:tcPr>
            <w:tcW w:w="227" w:type="pct"/>
          </w:tcPr>
          <w:p w14:paraId="32206C6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0EC5A94" w14:textId="349648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65BB676" w14:textId="047235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773866A" w14:textId="2C6A60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15F8572B" w14:textId="08080F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C3BF1F4" w14:textId="77777777" w:rsidTr="00D85DB0">
        <w:tc>
          <w:tcPr>
            <w:tcW w:w="439" w:type="pct"/>
          </w:tcPr>
          <w:p w14:paraId="55D37B4A" w14:textId="32BDEA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R4-2409496</w:t>
            </w:r>
          </w:p>
        </w:tc>
        <w:tc>
          <w:tcPr>
            <w:tcW w:w="1041" w:type="pct"/>
          </w:tcPr>
          <w:p w14:paraId="2D2D9C47" w14:textId="3AE911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for TS 38.101-5 on UE additional maximum output power reduction (R17)</w:t>
            </w:r>
          </w:p>
        </w:tc>
        <w:tc>
          <w:tcPr>
            <w:tcW w:w="505" w:type="pct"/>
          </w:tcPr>
          <w:p w14:paraId="49D113D4" w14:textId="1A412D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4F28328" w14:textId="518786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169E78E4" w14:textId="575081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0091</w:t>
            </w:r>
          </w:p>
        </w:tc>
        <w:tc>
          <w:tcPr>
            <w:tcW w:w="227" w:type="pct"/>
          </w:tcPr>
          <w:p w14:paraId="589070E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8486952" w14:textId="46767D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CFD3DFD" w14:textId="4ABD09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A3FEC87" w14:textId="511AF4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7161B3CF" w14:textId="121F62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A04625C" w14:textId="77777777" w:rsidTr="00D85DB0">
        <w:tc>
          <w:tcPr>
            <w:tcW w:w="439" w:type="pct"/>
          </w:tcPr>
          <w:p w14:paraId="1C857B2F" w14:textId="253E3E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R4-2410674</w:t>
            </w:r>
          </w:p>
        </w:tc>
        <w:tc>
          <w:tcPr>
            <w:tcW w:w="1041" w:type="pct"/>
          </w:tcPr>
          <w:p w14:paraId="47D36B01" w14:textId="5FEF02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for TS 38.101-5 on UE additional maximum output power reduction (R17)</w:t>
            </w:r>
          </w:p>
        </w:tc>
        <w:tc>
          <w:tcPr>
            <w:tcW w:w="505" w:type="pct"/>
          </w:tcPr>
          <w:p w14:paraId="14BCD04B" w14:textId="6F50BB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A8F994D" w14:textId="073EC9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61F8E075" w14:textId="0EB7BD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0091</w:t>
            </w:r>
          </w:p>
        </w:tc>
        <w:tc>
          <w:tcPr>
            <w:tcW w:w="227" w:type="pct"/>
          </w:tcPr>
          <w:p w14:paraId="23C7DF44" w14:textId="39E60E8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5CD09B9" w14:textId="49C876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5FAC5C3" w14:textId="2A6DAF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081B596" w14:textId="4CF930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6B201CF9" w14:textId="0EBFCE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D612767" w14:textId="77777777" w:rsidTr="00D85DB0">
        <w:tc>
          <w:tcPr>
            <w:tcW w:w="439" w:type="pct"/>
          </w:tcPr>
          <w:p w14:paraId="42113EC6" w14:textId="1331A2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R4-2409497</w:t>
            </w:r>
          </w:p>
        </w:tc>
        <w:tc>
          <w:tcPr>
            <w:tcW w:w="1041" w:type="pct"/>
          </w:tcPr>
          <w:p w14:paraId="2AA2004E" w14:textId="7244A9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for TS 38.101-5 on UE additional maximum output power reduction (R18_CAT_A)</w:t>
            </w:r>
          </w:p>
        </w:tc>
        <w:tc>
          <w:tcPr>
            <w:tcW w:w="505" w:type="pct"/>
          </w:tcPr>
          <w:p w14:paraId="23F28A07" w14:textId="4F1D00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AA5F248" w14:textId="26A213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3B4C6F6D" w14:textId="32C545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0092</w:t>
            </w:r>
          </w:p>
        </w:tc>
        <w:tc>
          <w:tcPr>
            <w:tcW w:w="227" w:type="pct"/>
          </w:tcPr>
          <w:p w14:paraId="7E5B761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5CD89B3" w14:textId="550C63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92866EE" w14:textId="574BC9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E017633" w14:textId="117016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49207624" w14:textId="142DAD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7DC4CC7" w14:textId="77777777" w:rsidTr="00D85DB0">
        <w:tc>
          <w:tcPr>
            <w:tcW w:w="439" w:type="pct"/>
          </w:tcPr>
          <w:p w14:paraId="62CECE46" w14:textId="597A60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R4-2409546</w:t>
            </w:r>
          </w:p>
        </w:tc>
        <w:tc>
          <w:tcPr>
            <w:tcW w:w="1041" w:type="pct"/>
          </w:tcPr>
          <w:p w14:paraId="32CC42ED" w14:textId="46E587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38.101-5: Terminology alignment with SAN RF specification</w:t>
            </w:r>
          </w:p>
        </w:tc>
        <w:tc>
          <w:tcPr>
            <w:tcW w:w="505" w:type="pct"/>
          </w:tcPr>
          <w:p w14:paraId="61303C5D" w14:textId="6E86F3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2889374" w14:textId="4A29BB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1C8D908D" w14:textId="3DFDF8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0093</w:t>
            </w:r>
          </w:p>
        </w:tc>
        <w:tc>
          <w:tcPr>
            <w:tcW w:w="227" w:type="pct"/>
          </w:tcPr>
          <w:p w14:paraId="7DEF28A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AF811D8" w14:textId="5322C5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9D170B2" w14:textId="77F116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2DD45B6" w14:textId="76F4FC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2DC84A6F" w14:textId="2F7E22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4F17053" w14:textId="77777777" w:rsidTr="00D85DB0">
        <w:tc>
          <w:tcPr>
            <w:tcW w:w="439" w:type="pct"/>
          </w:tcPr>
          <w:p w14:paraId="0F22930D" w14:textId="3D6ED6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R4-2410755</w:t>
            </w:r>
          </w:p>
        </w:tc>
        <w:tc>
          <w:tcPr>
            <w:tcW w:w="1041" w:type="pct"/>
          </w:tcPr>
          <w:p w14:paraId="3C700615" w14:textId="602114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38.101-5: Terminology alignment with SAN RF specification</w:t>
            </w:r>
          </w:p>
        </w:tc>
        <w:tc>
          <w:tcPr>
            <w:tcW w:w="505" w:type="pct"/>
          </w:tcPr>
          <w:p w14:paraId="30A61B7D" w14:textId="701C77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F79454D" w14:textId="0F1B6D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1A649256" w14:textId="2A3325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0093</w:t>
            </w:r>
          </w:p>
        </w:tc>
        <w:tc>
          <w:tcPr>
            <w:tcW w:w="227" w:type="pct"/>
          </w:tcPr>
          <w:p w14:paraId="1F4EAE5B" w14:textId="072F85B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883ACFB" w14:textId="452888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E8FDD71" w14:textId="3F0A89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02F2419" w14:textId="125705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3B88AA13" w14:textId="2F7703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B5DF703" w14:textId="77777777" w:rsidTr="00D85DB0">
        <w:tc>
          <w:tcPr>
            <w:tcW w:w="439" w:type="pct"/>
          </w:tcPr>
          <w:p w14:paraId="73508607" w14:textId="1ED9F1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R4-2409547</w:t>
            </w:r>
          </w:p>
        </w:tc>
        <w:tc>
          <w:tcPr>
            <w:tcW w:w="1041" w:type="pct"/>
          </w:tcPr>
          <w:p w14:paraId="7332A7DC" w14:textId="2A1F0D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38.101-5: Terminology alignment with SAN RF specification</w:t>
            </w:r>
          </w:p>
        </w:tc>
        <w:tc>
          <w:tcPr>
            <w:tcW w:w="505" w:type="pct"/>
          </w:tcPr>
          <w:p w14:paraId="795EA3B8" w14:textId="044D77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EBBD356" w14:textId="2ADAE7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46A77012" w14:textId="2AED5C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0094</w:t>
            </w:r>
          </w:p>
        </w:tc>
        <w:tc>
          <w:tcPr>
            <w:tcW w:w="227" w:type="pct"/>
          </w:tcPr>
          <w:p w14:paraId="2083369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4D2D0DE" w14:textId="6EF4FA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6A3B875" w14:textId="474BC0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1E811E2" w14:textId="403501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4F02D97A" w14:textId="4C9182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D46D471" w14:textId="77777777" w:rsidTr="00D85DB0">
        <w:tc>
          <w:tcPr>
            <w:tcW w:w="439" w:type="pct"/>
          </w:tcPr>
          <w:p w14:paraId="4D087C22" w14:textId="4150A8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R4-2409572</w:t>
            </w:r>
          </w:p>
        </w:tc>
        <w:tc>
          <w:tcPr>
            <w:tcW w:w="1041" w:type="pct"/>
          </w:tcPr>
          <w:p w14:paraId="598F04C8" w14:textId="4E5C17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CR to 38.101-5 Flexible TX-RX Separation for NR NTN Bands from Rel-17 [TEI_NTN]</w:t>
            </w:r>
          </w:p>
        </w:tc>
        <w:tc>
          <w:tcPr>
            <w:tcW w:w="505" w:type="pct"/>
          </w:tcPr>
          <w:p w14:paraId="5EB76417" w14:textId="3DF8B9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Inmarsat, Viasat, Omnispace, Terrestar Solutions, Thuraya, Ligado Networks, EchoStar, Thales, Skyworks</w:t>
            </w:r>
          </w:p>
        </w:tc>
        <w:tc>
          <w:tcPr>
            <w:tcW w:w="442" w:type="pct"/>
          </w:tcPr>
          <w:p w14:paraId="3C87B4BA" w14:textId="09DF19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3D2D0C67" w14:textId="4EE273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0095</w:t>
            </w:r>
          </w:p>
        </w:tc>
        <w:tc>
          <w:tcPr>
            <w:tcW w:w="227" w:type="pct"/>
          </w:tcPr>
          <w:p w14:paraId="0441942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2DE4422" w14:textId="60760F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3E8B8A0" w14:textId="2C3F7F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1FF97A9" w14:textId="1B090F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1569F774" w14:textId="45A3BE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3E6135D" w14:textId="77777777" w:rsidTr="00D85DB0">
        <w:tc>
          <w:tcPr>
            <w:tcW w:w="439" w:type="pct"/>
          </w:tcPr>
          <w:p w14:paraId="48852497" w14:textId="2C8194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R4-2410702</w:t>
            </w:r>
          </w:p>
        </w:tc>
        <w:tc>
          <w:tcPr>
            <w:tcW w:w="1041" w:type="pct"/>
          </w:tcPr>
          <w:p w14:paraId="36D99B95" w14:textId="023A2B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(TEI) CR to 38.101-5 Flexible TX-RX Separation for NR NTN Bands from Rel-17 [TEI_NTN]</w:t>
            </w:r>
          </w:p>
        </w:tc>
        <w:tc>
          <w:tcPr>
            <w:tcW w:w="505" w:type="pct"/>
          </w:tcPr>
          <w:p w14:paraId="55327E17" w14:textId="0CA94E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Inmarsat, Viasat, Omnispace, Terrestar Solutions, Thuraya, Ligado Networks, EchoStar, Thales, Skyworks</w:t>
            </w:r>
          </w:p>
        </w:tc>
        <w:tc>
          <w:tcPr>
            <w:tcW w:w="442" w:type="pct"/>
          </w:tcPr>
          <w:p w14:paraId="0D1C25D4" w14:textId="5646C3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0BE3F7F5" w14:textId="73CEB1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0095</w:t>
            </w:r>
          </w:p>
        </w:tc>
        <w:tc>
          <w:tcPr>
            <w:tcW w:w="227" w:type="pct"/>
          </w:tcPr>
          <w:p w14:paraId="43AC1F7C" w14:textId="5B87620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D40BBB4" w14:textId="73C8AA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76DB231" w14:textId="743039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659FEC8" w14:textId="7915AF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0590179A" w14:textId="4FEE3E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4599D236" w14:textId="77777777" w:rsidTr="00D85DB0">
        <w:tc>
          <w:tcPr>
            <w:tcW w:w="439" w:type="pct"/>
          </w:tcPr>
          <w:p w14:paraId="0EF825CC" w14:textId="392237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R4-2409682</w:t>
            </w:r>
          </w:p>
        </w:tc>
        <w:tc>
          <w:tcPr>
            <w:tcW w:w="1041" w:type="pct"/>
          </w:tcPr>
          <w:p w14:paraId="60CEB828" w14:textId="70B490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(NR_NTN_Solutions) CR on 38101-5 clarification of terminology for GSO (Rel.17)</w:t>
            </w:r>
          </w:p>
        </w:tc>
        <w:tc>
          <w:tcPr>
            <w:tcW w:w="505" w:type="pct"/>
          </w:tcPr>
          <w:p w14:paraId="757BC772" w14:textId="5A0B46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289F565A" w14:textId="7DA1E2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03C090F1" w14:textId="46685E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0096</w:t>
            </w:r>
          </w:p>
        </w:tc>
        <w:tc>
          <w:tcPr>
            <w:tcW w:w="227" w:type="pct"/>
          </w:tcPr>
          <w:p w14:paraId="0D8523A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7B576B0" w14:textId="2CF139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797208C" w14:textId="3D346E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BC84FD6" w14:textId="1F775A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6EAB8853" w14:textId="40D04B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0660D5EF" w14:textId="77777777" w:rsidTr="00D85DB0">
        <w:tc>
          <w:tcPr>
            <w:tcW w:w="439" w:type="pct"/>
          </w:tcPr>
          <w:p w14:paraId="0E172492" w14:textId="4BFBD3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R4-2409683</w:t>
            </w:r>
          </w:p>
        </w:tc>
        <w:tc>
          <w:tcPr>
            <w:tcW w:w="1041" w:type="pct"/>
          </w:tcPr>
          <w:p w14:paraId="28E2A751" w14:textId="16F22B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(NR_NTN_Solutions) CR on 38101-5 clarification of terminology for GSO (Rel.18)</w:t>
            </w:r>
          </w:p>
        </w:tc>
        <w:tc>
          <w:tcPr>
            <w:tcW w:w="505" w:type="pct"/>
          </w:tcPr>
          <w:p w14:paraId="1A39A3B2" w14:textId="636ED1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049B244" w14:textId="2D59EE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1648A2F0" w14:textId="6E15F2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0097</w:t>
            </w:r>
          </w:p>
        </w:tc>
        <w:tc>
          <w:tcPr>
            <w:tcW w:w="227" w:type="pct"/>
          </w:tcPr>
          <w:p w14:paraId="7B9F888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246B8B5" w14:textId="5B041B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E28BAD0" w14:textId="479AD8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B93AD34" w14:textId="1A6F15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4B689675" w14:textId="329CED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AF0EB63" w14:textId="77777777" w:rsidTr="00D85DB0">
        <w:tc>
          <w:tcPr>
            <w:tcW w:w="439" w:type="pct"/>
          </w:tcPr>
          <w:p w14:paraId="6909DFEC" w14:textId="478319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R4-2410612</w:t>
            </w:r>
          </w:p>
        </w:tc>
        <w:tc>
          <w:tcPr>
            <w:tcW w:w="1041" w:type="pct"/>
          </w:tcPr>
          <w:p w14:paraId="3AE057B9" w14:textId="0B76D4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38.101-5</w:t>
            </w:r>
          </w:p>
        </w:tc>
        <w:tc>
          <w:tcPr>
            <w:tcW w:w="505" w:type="pct"/>
          </w:tcPr>
          <w:p w14:paraId="4B9218C4" w14:textId="68B068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Samsung, Thales</w:t>
            </w:r>
          </w:p>
        </w:tc>
        <w:tc>
          <w:tcPr>
            <w:tcW w:w="442" w:type="pct"/>
          </w:tcPr>
          <w:p w14:paraId="3ECCF8C3" w14:textId="52B842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38.101-5</w:t>
            </w:r>
          </w:p>
        </w:tc>
        <w:tc>
          <w:tcPr>
            <w:tcW w:w="361" w:type="pct"/>
          </w:tcPr>
          <w:p w14:paraId="58701759" w14:textId="01E094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0098</w:t>
            </w:r>
          </w:p>
        </w:tc>
        <w:tc>
          <w:tcPr>
            <w:tcW w:w="227" w:type="pct"/>
          </w:tcPr>
          <w:p w14:paraId="5F3C883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043CDB4" w14:textId="1FB351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4372CB0" w14:textId="3D4430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3BA1B8D" w14:textId="7C03A5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55BFD23A" w14:textId="32E9B9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155D1AD" w14:textId="77777777" w:rsidTr="00D85DB0">
        <w:tc>
          <w:tcPr>
            <w:tcW w:w="439" w:type="pct"/>
          </w:tcPr>
          <w:p w14:paraId="31F6637A" w14:textId="24598B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R4-2407023</w:t>
            </w:r>
          </w:p>
        </w:tc>
        <w:tc>
          <w:tcPr>
            <w:tcW w:w="1041" w:type="pct"/>
          </w:tcPr>
          <w:p w14:paraId="5452FE09" w14:textId="1A41DE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on multiple carrier operation for n100/n101, R17</w:t>
            </w:r>
          </w:p>
        </w:tc>
        <w:tc>
          <w:tcPr>
            <w:tcW w:w="505" w:type="pct"/>
          </w:tcPr>
          <w:p w14:paraId="0EE87A63" w14:textId="6BFA9E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Union Inter. Chemins de Fer</w:t>
            </w:r>
          </w:p>
        </w:tc>
        <w:tc>
          <w:tcPr>
            <w:tcW w:w="442" w:type="pct"/>
          </w:tcPr>
          <w:p w14:paraId="07ABD6A6" w14:textId="08B260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665657FF" w14:textId="3E365D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227" w:type="pct"/>
          </w:tcPr>
          <w:p w14:paraId="197ACC9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707BFD5" w14:textId="46B090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F571557" w14:textId="7E9A6B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ADA5E9A" w14:textId="050A75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NR_RAIL_EU_1900MHz_TDD-Core, NR_FR1_lessthan_5MHz_BW_Ph2-Core</w:t>
            </w:r>
          </w:p>
        </w:tc>
        <w:tc>
          <w:tcPr>
            <w:tcW w:w="512" w:type="pct"/>
          </w:tcPr>
          <w:p w14:paraId="566C3C65" w14:textId="7D4A48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557F67E" w14:textId="77777777" w:rsidTr="00D85DB0">
        <w:tc>
          <w:tcPr>
            <w:tcW w:w="439" w:type="pct"/>
          </w:tcPr>
          <w:p w14:paraId="6D8E42A5" w14:textId="2A981D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R4-2407122</w:t>
            </w:r>
          </w:p>
        </w:tc>
        <w:tc>
          <w:tcPr>
            <w:tcW w:w="1041" w:type="pct"/>
          </w:tcPr>
          <w:p w14:paraId="059FA131" w14:textId="28B6A6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on multiple carrier operation for n100/n101, R17</w:t>
            </w:r>
          </w:p>
        </w:tc>
        <w:tc>
          <w:tcPr>
            <w:tcW w:w="505" w:type="pct"/>
          </w:tcPr>
          <w:p w14:paraId="57F781FB" w14:textId="0226E8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Union Inter. Chemins de Fer</w:t>
            </w:r>
          </w:p>
        </w:tc>
        <w:tc>
          <w:tcPr>
            <w:tcW w:w="442" w:type="pct"/>
          </w:tcPr>
          <w:p w14:paraId="4D426854" w14:textId="29A84E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07A938CF" w14:textId="38DCD0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227" w:type="pct"/>
          </w:tcPr>
          <w:p w14:paraId="01F50BF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0D876AB" w14:textId="0A432B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B4D4E98" w14:textId="4DE119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FCD1135" w14:textId="4F9130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NR_RAIL_EU_1900MHz_TDD-Core, NR_FR1_lessthan_5MHz_BW_Ph2-Core</w:t>
            </w:r>
          </w:p>
        </w:tc>
        <w:tc>
          <w:tcPr>
            <w:tcW w:w="512" w:type="pct"/>
          </w:tcPr>
          <w:p w14:paraId="5919FEFC" w14:textId="1000FF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1A4A7460" w14:textId="77777777" w:rsidTr="00D85DB0">
        <w:tc>
          <w:tcPr>
            <w:tcW w:w="439" w:type="pct"/>
          </w:tcPr>
          <w:p w14:paraId="4078FE2C" w14:textId="355F50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R4-2407131</w:t>
            </w:r>
          </w:p>
        </w:tc>
        <w:tc>
          <w:tcPr>
            <w:tcW w:w="1041" w:type="pct"/>
          </w:tcPr>
          <w:p w14:paraId="7CBBB74C" w14:textId="248D1A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[NR_FR1_lessthan_5MHz_BW-Perf] BigCR on Demodulation requirements for less than 5MHz for TS 38.104</w:t>
            </w:r>
          </w:p>
        </w:tc>
        <w:tc>
          <w:tcPr>
            <w:tcW w:w="505" w:type="pct"/>
          </w:tcPr>
          <w:p w14:paraId="4873CC3B" w14:textId="545159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1D6EC362" w14:textId="4FF439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3D4A592C" w14:textId="676049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227" w:type="pct"/>
          </w:tcPr>
          <w:p w14:paraId="684BCD4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F0E9334" w14:textId="73FC9A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D320224" w14:textId="3CB7C7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288E728" w14:textId="7173F3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NR_FR1_lessthan_5MHz_BW-Perf</w:t>
            </w:r>
          </w:p>
        </w:tc>
        <w:tc>
          <w:tcPr>
            <w:tcW w:w="512" w:type="pct"/>
          </w:tcPr>
          <w:p w14:paraId="0918DFB2" w14:textId="085992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3967376" w14:textId="77777777" w:rsidTr="00D85DB0">
        <w:tc>
          <w:tcPr>
            <w:tcW w:w="439" w:type="pct"/>
          </w:tcPr>
          <w:p w14:paraId="4FD7F858" w14:textId="1DD86B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R4-2409841</w:t>
            </w:r>
          </w:p>
        </w:tc>
        <w:tc>
          <w:tcPr>
            <w:tcW w:w="1041" w:type="pct"/>
          </w:tcPr>
          <w:p w14:paraId="2B5F28DA" w14:textId="1292B5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[NR_FR1_lessthan_5MHz_BW-Perf] BigCR on Demodulation requirements for less than 5MHz for TS 38.104</w:t>
            </w:r>
          </w:p>
        </w:tc>
        <w:tc>
          <w:tcPr>
            <w:tcW w:w="505" w:type="pct"/>
          </w:tcPr>
          <w:p w14:paraId="7CAF07B6" w14:textId="213A26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1C7CD1F" w14:textId="4EF5DC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49150FC7" w14:textId="49131D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227" w:type="pct"/>
          </w:tcPr>
          <w:p w14:paraId="480B2640" w14:textId="7D60535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EC740BC" w14:textId="736999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D0B642E" w14:textId="3530CC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90F2A86" w14:textId="2C1607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NR_FR1_lessthan_5MHz_BW-Perf</w:t>
            </w:r>
          </w:p>
        </w:tc>
        <w:tc>
          <w:tcPr>
            <w:tcW w:w="512" w:type="pct"/>
          </w:tcPr>
          <w:p w14:paraId="05DF5397" w14:textId="641F57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D69867E" w14:textId="77777777" w:rsidTr="00D85DB0">
        <w:tc>
          <w:tcPr>
            <w:tcW w:w="439" w:type="pct"/>
          </w:tcPr>
          <w:p w14:paraId="1A9C9B1F" w14:textId="245938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R4-2407151</w:t>
            </w:r>
          </w:p>
        </w:tc>
        <w:tc>
          <w:tcPr>
            <w:tcW w:w="1041" w:type="pct"/>
          </w:tcPr>
          <w:p w14:paraId="04F7B8FA" w14:textId="0DEBF1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Total power dynamic range (TPDR)</w:t>
            </w:r>
          </w:p>
        </w:tc>
        <w:tc>
          <w:tcPr>
            <w:tcW w:w="505" w:type="pct"/>
          </w:tcPr>
          <w:p w14:paraId="2E7FF197" w14:textId="2FA1EF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Charter, Ericsson, Nokia</w:t>
            </w:r>
          </w:p>
        </w:tc>
        <w:tc>
          <w:tcPr>
            <w:tcW w:w="442" w:type="pct"/>
          </w:tcPr>
          <w:p w14:paraId="7D63EC1E" w14:textId="725EA0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7D6638ED" w14:textId="332FB4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227" w:type="pct"/>
          </w:tcPr>
          <w:p w14:paraId="55A2CA0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12CE746" w14:textId="482869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2B150E2" w14:textId="515984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778A985" w14:textId="722CBA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2B0C2EBB" w14:textId="390DB5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696A217" w14:textId="77777777" w:rsidTr="00D85DB0">
        <w:tc>
          <w:tcPr>
            <w:tcW w:w="439" w:type="pct"/>
          </w:tcPr>
          <w:p w14:paraId="1DC58AAD" w14:textId="1BD519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R4-2409942</w:t>
            </w:r>
          </w:p>
        </w:tc>
        <w:tc>
          <w:tcPr>
            <w:tcW w:w="1041" w:type="pct"/>
          </w:tcPr>
          <w:p w14:paraId="3E65D1E9" w14:textId="5938B4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Total power dynamic range (TPDR)</w:t>
            </w:r>
          </w:p>
        </w:tc>
        <w:tc>
          <w:tcPr>
            <w:tcW w:w="505" w:type="pct"/>
          </w:tcPr>
          <w:p w14:paraId="6332A0EC" w14:textId="6F614E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Charter, Ericsson, Nokia</w:t>
            </w:r>
          </w:p>
        </w:tc>
        <w:tc>
          <w:tcPr>
            <w:tcW w:w="442" w:type="pct"/>
          </w:tcPr>
          <w:p w14:paraId="2854704D" w14:textId="031E27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4A650965" w14:textId="36E5E8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227" w:type="pct"/>
          </w:tcPr>
          <w:p w14:paraId="21265636" w14:textId="2D041564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6C62C62" w14:textId="10B55F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BA1927B" w14:textId="192007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07D3B38" w14:textId="7CBA91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6F55B892" w14:textId="1C5C77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029B027" w14:textId="77777777" w:rsidTr="00D85DB0">
        <w:tc>
          <w:tcPr>
            <w:tcW w:w="439" w:type="pct"/>
          </w:tcPr>
          <w:p w14:paraId="418D6CA2" w14:textId="6A57B5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R4-2407152</w:t>
            </w:r>
          </w:p>
        </w:tc>
        <w:tc>
          <w:tcPr>
            <w:tcW w:w="1041" w:type="pct"/>
          </w:tcPr>
          <w:p w14:paraId="698D56B2" w14:textId="41E2F6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TDOC for Total power dynamic range (TPDR)</w:t>
            </w:r>
          </w:p>
        </w:tc>
        <w:tc>
          <w:tcPr>
            <w:tcW w:w="505" w:type="pct"/>
          </w:tcPr>
          <w:p w14:paraId="6E43CE51" w14:textId="3B1303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Charter, Ericsson, Nokia</w:t>
            </w:r>
          </w:p>
        </w:tc>
        <w:tc>
          <w:tcPr>
            <w:tcW w:w="442" w:type="pct"/>
          </w:tcPr>
          <w:p w14:paraId="3A4EE998" w14:textId="63815A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006442EA" w14:textId="748BA2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227" w:type="pct"/>
          </w:tcPr>
          <w:p w14:paraId="2167C48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4EC423F" w14:textId="2BE125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6B637C4" w14:textId="775EE3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7861B9D" w14:textId="0E3C9C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1EDE45D5" w14:textId="4641D6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9349B8A" w14:textId="77777777" w:rsidTr="00D85DB0">
        <w:tc>
          <w:tcPr>
            <w:tcW w:w="439" w:type="pct"/>
          </w:tcPr>
          <w:p w14:paraId="47BCE333" w14:textId="223FED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R4-2407381</w:t>
            </w:r>
          </w:p>
        </w:tc>
        <w:tc>
          <w:tcPr>
            <w:tcW w:w="1041" w:type="pct"/>
          </w:tcPr>
          <w:p w14:paraId="3464E63B" w14:textId="0979B9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(NR_NTN_solutions) CR for TS 38.104: Modification of HAPS operationg bands description</w:t>
            </w:r>
          </w:p>
        </w:tc>
        <w:tc>
          <w:tcPr>
            <w:tcW w:w="505" w:type="pct"/>
          </w:tcPr>
          <w:p w14:paraId="1DE142F2" w14:textId="1DDB9B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SoftBank Corp., Deutsche Telekom, NTT DOCOMO, KDDI</w:t>
            </w:r>
          </w:p>
        </w:tc>
        <w:tc>
          <w:tcPr>
            <w:tcW w:w="442" w:type="pct"/>
          </w:tcPr>
          <w:p w14:paraId="65D20BC3" w14:textId="0CD6B2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461A2D7A" w14:textId="238A04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227" w:type="pct"/>
          </w:tcPr>
          <w:p w14:paraId="754F81E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63759EE" w14:textId="00D031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481BF3A" w14:textId="4E1484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091DDA6" w14:textId="042398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</w:t>
            </w:r>
          </w:p>
        </w:tc>
        <w:tc>
          <w:tcPr>
            <w:tcW w:w="512" w:type="pct"/>
          </w:tcPr>
          <w:p w14:paraId="06F11162" w14:textId="648DCE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14DFFC2" w14:textId="77777777" w:rsidTr="00D85DB0">
        <w:tc>
          <w:tcPr>
            <w:tcW w:w="439" w:type="pct"/>
          </w:tcPr>
          <w:p w14:paraId="154A1CFD" w14:textId="0859A2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R4-2407383</w:t>
            </w:r>
          </w:p>
        </w:tc>
        <w:tc>
          <w:tcPr>
            <w:tcW w:w="1041" w:type="pct"/>
          </w:tcPr>
          <w:p w14:paraId="5746D7B2" w14:textId="71C746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(NR_NTN_solutions) CR for TS 38.104: Modification of HAPS operationg bands description</w:t>
            </w:r>
          </w:p>
        </w:tc>
        <w:tc>
          <w:tcPr>
            <w:tcW w:w="505" w:type="pct"/>
          </w:tcPr>
          <w:p w14:paraId="53CDB3EF" w14:textId="04E76C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SoftBank Corp., Deutsche Telekom, NTT DOCOMO, KDDI</w:t>
            </w:r>
          </w:p>
        </w:tc>
        <w:tc>
          <w:tcPr>
            <w:tcW w:w="442" w:type="pct"/>
          </w:tcPr>
          <w:p w14:paraId="157CC3B9" w14:textId="3D28C4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6E6D5942" w14:textId="601982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227" w:type="pct"/>
          </w:tcPr>
          <w:p w14:paraId="74063CF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E5F04F0" w14:textId="4DB57C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E4D403C" w14:textId="46784F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4A5F77E" w14:textId="108F65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</w:t>
            </w:r>
          </w:p>
        </w:tc>
        <w:tc>
          <w:tcPr>
            <w:tcW w:w="512" w:type="pct"/>
          </w:tcPr>
          <w:p w14:paraId="2E14715E" w14:textId="6832E4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FCC1464" w14:textId="77777777" w:rsidTr="00D85DB0">
        <w:tc>
          <w:tcPr>
            <w:tcW w:w="439" w:type="pct"/>
          </w:tcPr>
          <w:p w14:paraId="743EA8B7" w14:textId="03372D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R4-2407385</w:t>
            </w:r>
          </w:p>
        </w:tc>
        <w:tc>
          <w:tcPr>
            <w:tcW w:w="1041" w:type="pct"/>
          </w:tcPr>
          <w:p w14:paraId="22DB58BD" w14:textId="76D0B4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(NR_NTN_solutions) CR for TS 38.104: Modification of HAPS operationg bands description</w:t>
            </w:r>
          </w:p>
        </w:tc>
        <w:tc>
          <w:tcPr>
            <w:tcW w:w="505" w:type="pct"/>
          </w:tcPr>
          <w:p w14:paraId="53E7FFA2" w14:textId="3FA811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SoftBank Corp., Deutsche Telekom, NTT DOCOMO, KDDI</w:t>
            </w:r>
          </w:p>
        </w:tc>
        <w:tc>
          <w:tcPr>
            <w:tcW w:w="442" w:type="pct"/>
          </w:tcPr>
          <w:p w14:paraId="0646D3CE" w14:textId="2DB425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6638332A" w14:textId="72FC78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227" w:type="pct"/>
          </w:tcPr>
          <w:p w14:paraId="150FCE5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A6BB1A8" w14:textId="5AA67D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08B2989" w14:textId="4016F2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5C54CC0" w14:textId="4B5555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</w:t>
            </w:r>
          </w:p>
        </w:tc>
        <w:tc>
          <w:tcPr>
            <w:tcW w:w="512" w:type="pct"/>
          </w:tcPr>
          <w:p w14:paraId="5D1E55BD" w14:textId="23B0AA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668D868" w14:textId="77777777" w:rsidTr="00D85DB0">
        <w:tc>
          <w:tcPr>
            <w:tcW w:w="439" w:type="pct"/>
          </w:tcPr>
          <w:p w14:paraId="3517CCC0" w14:textId="5F430A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R4-2407386</w:t>
            </w:r>
          </w:p>
        </w:tc>
        <w:tc>
          <w:tcPr>
            <w:tcW w:w="1041" w:type="pct"/>
          </w:tcPr>
          <w:p w14:paraId="6D16A2B6" w14:textId="29FC64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(NR_NTN_solutions) CR for TS 38.104: Modification of HAPS operationg bands description</w:t>
            </w:r>
          </w:p>
        </w:tc>
        <w:tc>
          <w:tcPr>
            <w:tcW w:w="505" w:type="pct"/>
          </w:tcPr>
          <w:p w14:paraId="186D0C77" w14:textId="52959B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SoftBank Corp., Deutsche Telekom, NTT DOCOMO, KDDI</w:t>
            </w:r>
          </w:p>
        </w:tc>
        <w:tc>
          <w:tcPr>
            <w:tcW w:w="442" w:type="pct"/>
          </w:tcPr>
          <w:p w14:paraId="2A83FDE2" w14:textId="507CA5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24AF99F9" w14:textId="58E3D5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0608</w:t>
            </w:r>
          </w:p>
        </w:tc>
        <w:tc>
          <w:tcPr>
            <w:tcW w:w="227" w:type="pct"/>
          </w:tcPr>
          <w:p w14:paraId="7FB2BB3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6C65F45" w14:textId="3786C1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3418574" w14:textId="47BFE0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3A96D24" w14:textId="2711E8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</w:t>
            </w:r>
          </w:p>
        </w:tc>
        <w:tc>
          <w:tcPr>
            <w:tcW w:w="512" w:type="pct"/>
          </w:tcPr>
          <w:p w14:paraId="15CCA1D3" w14:textId="750114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B1DB0A8" w14:textId="77777777" w:rsidTr="00D85DB0">
        <w:tc>
          <w:tcPr>
            <w:tcW w:w="439" w:type="pct"/>
          </w:tcPr>
          <w:p w14:paraId="0E440DCD" w14:textId="2D0EF5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R4-2407398</w:t>
            </w:r>
          </w:p>
        </w:tc>
        <w:tc>
          <w:tcPr>
            <w:tcW w:w="1041" w:type="pct"/>
          </w:tcPr>
          <w:p w14:paraId="63D22E9D" w14:textId="31E53D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to TS 38.104 (Corrections on Clause 8.3.4.1.1 and 11.3.2.6.2) (rel 17)</w:t>
            </w:r>
          </w:p>
        </w:tc>
        <w:tc>
          <w:tcPr>
            <w:tcW w:w="505" w:type="pct"/>
          </w:tcPr>
          <w:p w14:paraId="11531F45" w14:textId="427155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CE35290" w14:textId="10E0B1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77E33680" w14:textId="170DE9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227" w:type="pct"/>
          </w:tcPr>
          <w:p w14:paraId="62AEC4A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5BC54E6" w14:textId="0BB0C8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511E7E8" w14:textId="180590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AFA556C" w14:textId="28900F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10ABD52C" w14:textId="39A854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3CFA5C0" w14:textId="77777777" w:rsidTr="00D85DB0">
        <w:tc>
          <w:tcPr>
            <w:tcW w:w="439" w:type="pct"/>
          </w:tcPr>
          <w:p w14:paraId="0D83A861" w14:textId="101683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R4-2407399</w:t>
            </w:r>
          </w:p>
        </w:tc>
        <w:tc>
          <w:tcPr>
            <w:tcW w:w="1041" w:type="pct"/>
          </w:tcPr>
          <w:p w14:paraId="0EDF4D09" w14:textId="4AC1A4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to TS 38.104 (Corrections on Clause 8.3.4.1.1 and 11.3.2.6.2) (rel 18)</w:t>
            </w:r>
          </w:p>
        </w:tc>
        <w:tc>
          <w:tcPr>
            <w:tcW w:w="505" w:type="pct"/>
          </w:tcPr>
          <w:p w14:paraId="279B03CD" w14:textId="01D061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0ED856D" w14:textId="323FCC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332451AF" w14:textId="5496A7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227" w:type="pct"/>
          </w:tcPr>
          <w:p w14:paraId="135E6B1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83E048A" w14:textId="32B009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E40FB68" w14:textId="266AB1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DF9C219" w14:textId="6618EE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01981E50" w14:textId="657872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46C3DD5" w14:textId="77777777" w:rsidTr="00D85DB0">
        <w:tc>
          <w:tcPr>
            <w:tcW w:w="439" w:type="pct"/>
          </w:tcPr>
          <w:p w14:paraId="4CBED51A" w14:textId="178CD3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R4-2407418</w:t>
            </w:r>
          </w:p>
        </w:tc>
        <w:tc>
          <w:tcPr>
            <w:tcW w:w="1041" w:type="pct"/>
          </w:tcPr>
          <w:p w14:paraId="500221A2" w14:textId="108DFA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Total power dynamic range (TPDR)</w:t>
            </w:r>
          </w:p>
        </w:tc>
        <w:tc>
          <w:tcPr>
            <w:tcW w:w="505" w:type="pct"/>
          </w:tcPr>
          <w:p w14:paraId="7CD11FDC" w14:textId="31D79C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Charter, Ericsson, Nokia</w:t>
            </w:r>
          </w:p>
        </w:tc>
        <w:tc>
          <w:tcPr>
            <w:tcW w:w="442" w:type="pct"/>
          </w:tcPr>
          <w:p w14:paraId="7DC03D38" w14:textId="379489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52F988C0" w14:textId="586B9E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227" w:type="pct"/>
          </w:tcPr>
          <w:p w14:paraId="4A000DE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F2172A9" w14:textId="33A145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138BC40" w14:textId="4CF8D3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89AAAA8" w14:textId="00E826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2091CCD8" w14:textId="6523C8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40A660E" w14:textId="77777777" w:rsidTr="00D85DB0">
        <w:tc>
          <w:tcPr>
            <w:tcW w:w="439" w:type="pct"/>
          </w:tcPr>
          <w:p w14:paraId="2A3FB194" w14:textId="3DF9F7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R4-2407433</w:t>
            </w:r>
          </w:p>
        </w:tc>
        <w:tc>
          <w:tcPr>
            <w:tcW w:w="1041" w:type="pct"/>
          </w:tcPr>
          <w:p w14:paraId="688C3C40" w14:textId="39A3A5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 on additional narrowband blocking requirement for Band n100</w:t>
            </w:r>
          </w:p>
        </w:tc>
        <w:tc>
          <w:tcPr>
            <w:tcW w:w="505" w:type="pct"/>
          </w:tcPr>
          <w:p w14:paraId="66F05A02" w14:textId="5612C9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2DB9FB1C" w14:textId="29C12F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52E328BA" w14:textId="7347C8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227" w:type="pct"/>
          </w:tcPr>
          <w:p w14:paraId="6F9E535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7EF2BE9" w14:textId="23D6F9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D744943" w14:textId="093B1C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12B4AFC" w14:textId="3BC2FB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44E86F80" w14:textId="422CCE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89B48D2" w14:textId="77777777" w:rsidTr="00D85DB0">
        <w:tc>
          <w:tcPr>
            <w:tcW w:w="439" w:type="pct"/>
          </w:tcPr>
          <w:p w14:paraId="21D0B0B1" w14:textId="78459D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R4-2408081</w:t>
            </w:r>
          </w:p>
        </w:tc>
        <w:tc>
          <w:tcPr>
            <w:tcW w:w="1041" w:type="pct"/>
          </w:tcPr>
          <w:p w14:paraId="5E1737B6" w14:textId="21A979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(NR_ext_to_71GHz-Core) CR to TS 38.104: Correction of FR2-2 OTA total power dynamic range in sub-clause 9.4.3</w:t>
            </w:r>
          </w:p>
        </w:tc>
        <w:tc>
          <w:tcPr>
            <w:tcW w:w="505" w:type="pct"/>
          </w:tcPr>
          <w:p w14:paraId="3BC130E9" w14:textId="7DA3B8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7D7E34C8" w14:textId="0CEB68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6DBBCA33" w14:textId="3E1836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0613</w:t>
            </w:r>
          </w:p>
        </w:tc>
        <w:tc>
          <w:tcPr>
            <w:tcW w:w="227" w:type="pct"/>
          </w:tcPr>
          <w:p w14:paraId="5848F5F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1022A7" w14:textId="41EC0D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00E1D0F" w14:textId="17D07E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87DB1B9" w14:textId="349437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NR_ext_to_71GHz-Core</w:t>
            </w:r>
          </w:p>
        </w:tc>
        <w:tc>
          <w:tcPr>
            <w:tcW w:w="512" w:type="pct"/>
          </w:tcPr>
          <w:p w14:paraId="0917FEEC" w14:textId="352E67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12221E3B" w14:textId="77777777" w:rsidTr="00D85DB0">
        <w:tc>
          <w:tcPr>
            <w:tcW w:w="439" w:type="pct"/>
          </w:tcPr>
          <w:p w14:paraId="384E032B" w14:textId="41EE79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R4-2408082</w:t>
            </w:r>
          </w:p>
        </w:tc>
        <w:tc>
          <w:tcPr>
            <w:tcW w:w="1041" w:type="pct"/>
          </w:tcPr>
          <w:p w14:paraId="23DC5F9D" w14:textId="74A4DE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(NR_ext_to_71GHz-Core) CR to TS 38.104: Correction of FR2-2 OTA total power dynamic range in sub-clause 9.4.3</w:t>
            </w:r>
          </w:p>
        </w:tc>
        <w:tc>
          <w:tcPr>
            <w:tcW w:w="505" w:type="pct"/>
          </w:tcPr>
          <w:p w14:paraId="584CDF74" w14:textId="73F2E5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82541AE" w14:textId="48484E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68557033" w14:textId="18E9F7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227" w:type="pct"/>
          </w:tcPr>
          <w:p w14:paraId="30BE330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BB7D5CE" w14:textId="62D11C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691FFE7" w14:textId="0B3A29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A130002" w14:textId="516172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NR_ext_to_71GHz-Core</w:t>
            </w:r>
          </w:p>
        </w:tc>
        <w:tc>
          <w:tcPr>
            <w:tcW w:w="512" w:type="pct"/>
          </w:tcPr>
          <w:p w14:paraId="55F42451" w14:textId="227D6B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E85999D" w14:textId="77777777" w:rsidTr="00D85DB0">
        <w:tc>
          <w:tcPr>
            <w:tcW w:w="439" w:type="pct"/>
          </w:tcPr>
          <w:p w14:paraId="21ABD136" w14:textId="5662D6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R4-2408188</w:t>
            </w:r>
          </w:p>
        </w:tc>
        <w:tc>
          <w:tcPr>
            <w:tcW w:w="1041" w:type="pct"/>
          </w:tcPr>
          <w:p w14:paraId="5785B5FE" w14:textId="28B9BB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38.104: Correction of FRC numbers for 256QAM, R=682.5/1024</w:t>
            </w:r>
          </w:p>
        </w:tc>
        <w:tc>
          <w:tcPr>
            <w:tcW w:w="505" w:type="pct"/>
          </w:tcPr>
          <w:p w14:paraId="3FA3C603" w14:textId="78482E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08F03AC8" w14:textId="0421E2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030BCE65" w14:textId="23069E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227" w:type="pct"/>
          </w:tcPr>
          <w:p w14:paraId="76F9B3F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479B1D8" w14:textId="5007E2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BA89558" w14:textId="597673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D761DB1" w14:textId="3034B4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NR_RF_FR2_req_Ph3-Perf</w:t>
            </w:r>
          </w:p>
        </w:tc>
        <w:tc>
          <w:tcPr>
            <w:tcW w:w="512" w:type="pct"/>
          </w:tcPr>
          <w:p w14:paraId="375E0F81" w14:textId="7103BD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E572793" w14:textId="77777777" w:rsidTr="00D85DB0">
        <w:tc>
          <w:tcPr>
            <w:tcW w:w="439" w:type="pct"/>
          </w:tcPr>
          <w:p w14:paraId="6AB1EA28" w14:textId="609601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R4-2409833</w:t>
            </w:r>
          </w:p>
        </w:tc>
        <w:tc>
          <w:tcPr>
            <w:tcW w:w="1041" w:type="pct"/>
          </w:tcPr>
          <w:p w14:paraId="4670F053" w14:textId="75C84A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38.104: Correction of FRC numbers for 256QAM, R=682.5/1024</w:t>
            </w:r>
          </w:p>
        </w:tc>
        <w:tc>
          <w:tcPr>
            <w:tcW w:w="505" w:type="pct"/>
          </w:tcPr>
          <w:p w14:paraId="75C07A4A" w14:textId="1FE133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7420566D" w14:textId="1D716C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17A08305" w14:textId="234CA8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227" w:type="pct"/>
          </w:tcPr>
          <w:p w14:paraId="03CF0E31" w14:textId="4EF41F94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9602A32" w14:textId="066C54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93F8313" w14:textId="04F53C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494519C" w14:textId="4F2993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NR_RF_FR2_req_Ph3-Perf</w:t>
            </w:r>
          </w:p>
        </w:tc>
        <w:tc>
          <w:tcPr>
            <w:tcW w:w="512" w:type="pct"/>
          </w:tcPr>
          <w:p w14:paraId="590BA21D" w14:textId="08FA73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5B9839A" w14:textId="77777777" w:rsidTr="00D85DB0">
        <w:tc>
          <w:tcPr>
            <w:tcW w:w="439" w:type="pct"/>
          </w:tcPr>
          <w:p w14:paraId="239FE7EA" w14:textId="48FA86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R4-2408191</w:t>
            </w:r>
          </w:p>
        </w:tc>
        <w:tc>
          <w:tcPr>
            <w:tcW w:w="1041" w:type="pct"/>
          </w:tcPr>
          <w:p w14:paraId="4890D027" w14:textId="4DF8A2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38.104: FRC number alignments among specifications</w:t>
            </w:r>
          </w:p>
        </w:tc>
        <w:tc>
          <w:tcPr>
            <w:tcW w:w="505" w:type="pct"/>
          </w:tcPr>
          <w:p w14:paraId="768E4154" w14:textId="5679A5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4A6D3990" w14:textId="13D77F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5B462180" w14:textId="4D36BA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227" w:type="pct"/>
          </w:tcPr>
          <w:p w14:paraId="2C8023B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AE5D7E6" w14:textId="479B33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E987EE6" w14:textId="280FD2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B49306B" w14:textId="021141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NR_ENDC_RF_FR1_enh2-Perf</w:t>
            </w:r>
          </w:p>
        </w:tc>
        <w:tc>
          <w:tcPr>
            <w:tcW w:w="512" w:type="pct"/>
          </w:tcPr>
          <w:p w14:paraId="71D3643E" w14:textId="6B0B07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FECFE40" w14:textId="77777777" w:rsidTr="00D85DB0">
        <w:tc>
          <w:tcPr>
            <w:tcW w:w="439" w:type="pct"/>
          </w:tcPr>
          <w:p w14:paraId="76DDACA3" w14:textId="21E2B7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R4-2408200</w:t>
            </w:r>
          </w:p>
        </w:tc>
        <w:tc>
          <w:tcPr>
            <w:tcW w:w="1041" w:type="pct"/>
          </w:tcPr>
          <w:p w14:paraId="3134DF4E" w14:textId="1193DF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38.104: Correction of ACLR requirements for lessthan 5MHz BW</w:t>
            </w:r>
          </w:p>
        </w:tc>
        <w:tc>
          <w:tcPr>
            <w:tcW w:w="505" w:type="pct"/>
          </w:tcPr>
          <w:p w14:paraId="54677100" w14:textId="70E4DF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1F66F9A6" w14:textId="174D76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4C841751" w14:textId="11D532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227" w:type="pct"/>
          </w:tcPr>
          <w:p w14:paraId="027F593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A8F58B1" w14:textId="3AF2F6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84A6ED9" w14:textId="15DE43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A8B3E90" w14:textId="0AC5EE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4AEC224F" w14:textId="665E43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EFDDB0F" w14:textId="77777777" w:rsidTr="00D85DB0">
        <w:tc>
          <w:tcPr>
            <w:tcW w:w="439" w:type="pct"/>
          </w:tcPr>
          <w:p w14:paraId="79D60DB4" w14:textId="0BC987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R4-2408201</w:t>
            </w:r>
          </w:p>
        </w:tc>
        <w:tc>
          <w:tcPr>
            <w:tcW w:w="1041" w:type="pct"/>
          </w:tcPr>
          <w:p w14:paraId="23D8B478" w14:textId="4D5C09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38.104: Correction of OBUE requirements for lessthan 5MHz BW</w:t>
            </w:r>
          </w:p>
        </w:tc>
        <w:tc>
          <w:tcPr>
            <w:tcW w:w="505" w:type="pct"/>
          </w:tcPr>
          <w:p w14:paraId="4B901FA8" w14:textId="5EDEBA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731B557B" w14:textId="21B7CC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7AAB4DA3" w14:textId="231B26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0618</w:t>
            </w:r>
          </w:p>
        </w:tc>
        <w:tc>
          <w:tcPr>
            <w:tcW w:w="227" w:type="pct"/>
          </w:tcPr>
          <w:p w14:paraId="18CE4D1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D705455" w14:textId="63925D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96006B7" w14:textId="011D13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3EE590C" w14:textId="538848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39DAEE89" w14:textId="2E47F9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E19C721" w14:textId="77777777" w:rsidTr="00D85DB0">
        <w:tc>
          <w:tcPr>
            <w:tcW w:w="439" w:type="pct"/>
          </w:tcPr>
          <w:p w14:paraId="7E8808C8" w14:textId="1DF91F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R4-2409801</w:t>
            </w:r>
          </w:p>
        </w:tc>
        <w:tc>
          <w:tcPr>
            <w:tcW w:w="1041" w:type="pct"/>
          </w:tcPr>
          <w:p w14:paraId="43C5DCD0" w14:textId="79355C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38.104: Correction of OBUE requirements for lessthan 5MHz BW</w:t>
            </w:r>
          </w:p>
        </w:tc>
        <w:tc>
          <w:tcPr>
            <w:tcW w:w="505" w:type="pct"/>
          </w:tcPr>
          <w:p w14:paraId="18B4F0A8" w14:textId="0F3B9D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70810F61" w14:textId="7D0901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2237FED7" w14:textId="5D8913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0618</w:t>
            </w:r>
          </w:p>
        </w:tc>
        <w:tc>
          <w:tcPr>
            <w:tcW w:w="227" w:type="pct"/>
          </w:tcPr>
          <w:p w14:paraId="593848A8" w14:textId="6ECAACD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F484AF7" w14:textId="7054B0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370E22F" w14:textId="7C166C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CA219F6" w14:textId="033E9A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01CAD9FF" w14:textId="13ABDF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1DDCC3B" w14:textId="77777777" w:rsidTr="00D85DB0">
        <w:tc>
          <w:tcPr>
            <w:tcW w:w="439" w:type="pct"/>
          </w:tcPr>
          <w:p w14:paraId="60CCFDCF" w14:textId="24F0D0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R4-2408334</w:t>
            </w:r>
          </w:p>
        </w:tc>
        <w:tc>
          <w:tcPr>
            <w:tcW w:w="1041" w:type="pct"/>
          </w:tcPr>
          <w:p w14:paraId="3331D0A8" w14:textId="458122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38.104 on FR2-2 PUSCH demodualtion requirements</w:t>
            </w:r>
          </w:p>
        </w:tc>
        <w:tc>
          <w:tcPr>
            <w:tcW w:w="505" w:type="pct"/>
          </w:tcPr>
          <w:p w14:paraId="191E8A6F" w14:textId="060D03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43B19027" w14:textId="3C5C07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0DF3FB1E" w14:textId="3188EA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0619</w:t>
            </w:r>
          </w:p>
        </w:tc>
        <w:tc>
          <w:tcPr>
            <w:tcW w:w="227" w:type="pct"/>
          </w:tcPr>
          <w:p w14:paraId="63F5644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8158C81" w14:textId="6C9729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DBC02FC" w14:textId="7E23BB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0CB5A62" w14:textId="3BCB03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NR_ext_to_71GHz-Perf</w:t>
            </w:r>
          </w:p>
        </w:tc>
        <w:tc>
          <w:tcPr>
            <w:tcW w:w="512" w:type="pct"/>
          </w:tcPr>
          <w:p w14:paraId="54573D76" w14:textId="765F12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2D2A77A" w14:textId="77777777" w:rsidTr="00D85DB0">
        <w:tc>
          <w:tcPr>
            <w:tcW w:w="439" w:type="pct"/>
          </w:tcPr>
          <w:p w14:paraId="1D959CD5" w14:textId="466FDD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R4-2408335</w:t>
            </w:r>
          </w:p>
        </w:tc>
        <w:tc>
          <w:tcPr>
            <w:tcW w:w="1041" w:type="pct"/>
          </w:tcPr>
          <w:p w14:paraId="0FAE4E4E" w14:textId="4CA252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(NR_ext_to_71GHz-Perf) CR for 38.104 FR2-2 PUSCH demodulation requirements</w:t>
            </w:r>
          </w:p>
        </w:tc>
        <w:tc>
          <w:tcPr>
            <w:tcW w:w="505" w:type="pct"/>
          </w:tcPr>
          <w:p w14:paraId="2CFEBF48" w14:textId="0A478E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43FD08CB" w14:textId="763572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5D473334" w14:textId="7B82BE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0620</w:t>
            </w:r>
          </w:p>
        </w:tc>
        <w:tc>
          <w:tcPr>
            <w:tcW w:w="227" w:type="pct"/>
          </w:tcPr>
          <w:p w14:paraId="0F843B7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EEA1B72" w14:textId="61DF8B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62BCEBC" w14:textId="57E763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9A6F8D5" w14:textId="62EC41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NR_ext_to_71GHz-Perf</w:t>
            </w:r>
          </w:p>
        </w:tc>
        <w:tc>
          <w:tcPr>
            <w:tcW w:w="512" w:type="pct"/>
          </w:tcPr>
          <w:p w14:paraId="45A4EADB" w14:textId="1C9230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C283DDA" w14:textId="77777777" w:rsidTr="00D85DB0">
        <w:tc>
          <w:tcPr>
            <w:tcW w:w="439" w:type="pct"/>
          </w:tcPr>
          <w:p w14:paraId="4B8FBF72" w14:textId="4ED988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R4-2408372</w:t>
            </w:r>
          </w:p>
        </w:tc>
        <w:tc>
          <w:tcPr>
            <w:tcW w:w="1041" w:type="pct"/>
          </w:tcPr>
          <w:p w14:paraId="64B05FF7" w14:textId="0A64A1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Clarify the CA requirements for ATG BS in R18</w:t>
            </w:r>
          </w:p>
        </w:tc>
        <w:tc>
          <w:tcPr>
            <w:tcW w:w="505" w:type="pct"/>
          </w:tcPr>
          <w:p w14:paraId="5D5E619E" w14:textId="5184AD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</w:t>
            </w:r>
          </w:p>
        </w:tc>
        <w:tc>
          <w:tcPr>
            <w:tcW w:w="442" w:type="pct"/>
          </w:tcPr>
          <w:p w14:paraId="08D3D0E7" w14:textId="69F445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4101F3FA" w14:textId="5B0FBC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227" w:type="pct"/>
          </w:tcPr>
          <w:p w14:paraId="02F9914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B47AB0F" w14:textId="05AD0D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77A3CDC" w14:textId="5AF50A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77DAFAB" w14:textId="05A131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6BC9149A" w14:textId="13EC94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B535F22" w14:textId="77777777" w:rsidTr="00D85DB0">
        <w:tc>
          <w:tcPr>
            <w:tcW w:w="439" w:type="pct"/>
          </w:tcPr>
          <w:p w14:paraId="2228F8C2" w14:textId="587580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R4-2408790</w:t>
            </w:r>
          </w:p>
        </w:tc>
        <w:tc>
          <w:tcPr>
            <w:tcW w:w="1041" w:type="pct"/>
          </w:tcPr>
          <w:p w14:paraId="18DBE539" w14:textId="2EDE16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(NR_FDD_ULn28_DLn75_n76) CR for TS 38.104: Correct channel bandwidths and SCS supported by band n109</w:t>
            </w:r>
          </w:p>
        </w:tc>
        <w:tc>
          <w:tcPr>
            <w:tcW w:w="505" w:type="pct"/>
          </w:tcPr>
          <w:p w14:paraId="46F57EC5" w14:textId="190A44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530D14D8" w14:textId="39EAAD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37E59509" w14:textId="7B02F0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227" w:type="pct"/>
          </w:tcPr>
          <w:p w14:paraId="7D9349B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67EF9D3" w14:textId="3AC834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042C422" w14:textId="2D9D62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C6B13D5" w14:textId="09D009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NR_FDD_ULn28_DLn75_n76</w:t>
            </w:r>
          </w:p>
        </w:tc>
        <w:tc>
          <w:tcPr>
            <w:tcW w:w="512" w:type="pct"/>
          </w:tcPr>
          <w:p w14:paraId="72E4B728" w14:textId="0CFCAC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F9A6DB8" w14:textId="77777777" w:rsidTr="00D85DB0">
        <w:tc>
          <w:tcPr>
            <w:tcW w:w="439" w:type="pct"/>
          </w:tcPr>
          <w:p w14:paraId="776B6310" w14:textId="726FF9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R4-2408793</w:t>
            </w:r>
          </w:p>
        </w:tc>
        <w:tc>
          <w:tcPr>
            <w:tcW w:w="1041" w:type="pct"/>
          </w:tcPr>
          <w:p w14:paraId="6DC442CA" w14:textId="4CCAF0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38.104: Define the reserved GSCN / ARFCN-ValueNR and NR operating band</w:t>
            </w:r>
          </w:p>
        </w:tc>
        <w:tc>
          <w:tcPr>
            <w:tcW w:w="505" w:type="pct"/>
          </w:tcPr>
          <w:p w14:paraId="1D432177" w14:textId="208A07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3367A33B" w14:textId="6A5EAF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29EDCF79" w14:textId="4D7894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227" w:type="pct"/>
          </w:tcPr>
          <w:p w14:paraId="233D21E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B4AB006" w14:textId="25DE8B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B4FC1D9" w14:textId="65965C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DCCA2C9" w14:textId="546217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6E8DC3B8" w14:textId="523AE0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1164ABA" w14:textId="77777777" w:rsidTr="00D85DB0">
        <w:tc>
          <w:tcPr>
            <w:tcW w:w="439" w:type="pct"/>
          </w:tcPr>
          <w:p w14:paraId="52008613" w14:textId="0F3DA9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R4-2410598</w:t>
            </w:r>
          </w:p>
        </w:tc>
        <w:tc>
          <w:tcPr>
            <w:tcW w:w="1041" w:type="pct"/>
          </w:tcPr>
          <w:p w14:paraId="792465FC" w14:textId="4B90C5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38.104: Define the reserved GSCN / ARFCN-ValueNR and NR operating band</w:t>
            </w:r>
          </w:p>
        </w:tc>
        <w:tc>
          <w:tcPr>
            <w:tcW w:w="505" w:type="pct"/>
          </w:tcPr>
          <w:p w14:paraId="046961A5" w14:textId="0BE333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Sanechips, Nokia, Qualcomm, Huawei, HiSilicon</w:t>
            </w:r>
          </w:p>
        </w:tc>
        <w:tc>
          <w:tcPr>
            <w:tcW w:w="442" w:type="pct"/>
          </w:tcPr>
          <w:p w14:paraId="59D3BC66" w14:textId="262FF1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2AEF7D82" w14:textId="18623A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227" w:type="pct"/>
          </w:tcPr>
          <w:p w14:paraId="40AE9FA5" w14:textId="0B64080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62F585C" w14:textId="1793A1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15D659C" w14:textId="15B79D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710079C" w14:textId="403044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1D00C1C4" w14:textId="16B786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6F1B1FA" w14:textId="77777777" w:rsidTr="00D85DB0">
        <w:tc>
          <w:tcPr>
            <w:tcW w:w="439" w:type="pct"/>
          </w:tcPr>
          <w:p w14:paraId="19A8D3D0" w14:textId="51457F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R4-2408811</w:t>
            </w:r>
          </w:p>
        </w:tc>
        <w:tc>
          <w:tcPr>
            <w:tcW w:w="1041" w:type="pct"/>
          </w:tcPr>
          <w:p w14:paraId="7CD27FF7" w14:textId="722F22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Reserved band number and ARFCN</w:t>
            </w:r>
          </w:p>
        </w:tc>
        <w:tc>
          <w:tcPr>
            <w:tcW w:w="505" w:type="pct"/>
          </w:tcPr>
          <w:p w14:paraId="328429C8" w14:textId="154E2B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Inc.</w:t>
            </w:r>
          </w:p>
        </w:tc>
        <w:tc>
          <w:tcPr>
            <w:tcW w:w="442" w:type="pct"/>
          </w:tcPr>
          <w:p w14:paraId="1343ABA9" w14:textId="72F925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261D293E" w14:textId="5B2654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227" w:type="pct"/>
          </w:tcPr>
          <w:p w14:paraId="47C407D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66E890B" w14:textId="688D54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98C4A15" w14:textId="10EF0E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602CE5D" w14:textId="3E1EAF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24B38B3F" w14:textId="3A44F5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786A8320" w14:textId="77777777" w:rsidTr="00D85DB0">
        <w:tc>
          <w:tcPr>
            <w:tcW w:w="439" w:type="pct"/>
          </w:tcPr>
          <w:p w14:paraId="52401623" w14:textId="293551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R4-2408955</w:t>
            </w:r>
          </w:p>
        </w:tc>
        <w:tc>
          <w:tcPr>
            <w:tcW w:w="1041" w:type="pct"/>
          </w:tcPr>
          <w:p w14:paraId="7F9E193F" w14:textId="7D90AE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[NR_ATG-Perf] CR on ATG PUSCH demodulation performance requirements and FRC definition (TS38.104, Rel-18)</w:t>
            </w:r>
          </w:p>
        </w:tc>
        <w:tc>
          <w:tcPr>
            <w:tcW w:w="505" w:type="pct"/>
          </w:tcPr>
          <w:p w14:paraId="6F3B9299" w14:textId="3271C4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5B73FC94" w14:textId="517EAB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0BADA37E" w14:textId="039410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227" w:type="pct"/>
          </w:tcPr>
          <w:p w14:paraId="1F65D79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10B9165" w14:textId="6253A3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3D5A09D" w14:textId="3DAC2C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57F8778" w14:textId="112C0D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487CD7AA" w14:textId="62218D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3F5F4CC" w14:textId="77777777" w:rsidTr="00D85DB0">
        <w:tc>
          <w:tcPr>
            <w:tcW w:w="439" w:type="pct"/>
          </w:tcPr>
          <w:p w14:paraId="17BE83FF" w14:textId="3DBD1E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R4-2409028</w:t>
            </w:r>
          </w:p>
        </w:tc>
        <w:tc>
          <w:tcPr>
            <w:tcW w:w="1041" w:type="pct"/>
          </w:tcPr>
          <w:p w14:paraId="02DA8982" w14:textId="1B52D5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[NR_ENDC_RF_FR1_enh2-Perf] CR for 38.104 Corrections on typos and remove the brackets for 4Tx requirements</w:t>
            </w:r>
          </w:p>
        </w:tc>
        <w:tc>
          <w:tcPr>
            <w:tcW w:w="505" w:type="pct"/>
          </w:tcPr>
          <w:p w14:paraId="14D9F8BA" w14:textId="53D23F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0927A967" w14:textId="43E9D5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519A96E1" w14:textId="7CABFC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227" w:type="pct"/>
          </w:tcPr>
          <w:p w14:paraId="329B140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5B0AD0" w14:textId="6CFCC3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9BA739F" w14:textId="37F0E8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0F2A576" w14:textId="3015D8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NR_ENDC_RF_FR1_enh2-Perf</w:t>
            </w:r>
          </w:p>
        </w:tc>
        <w:tc>
          <w:tcPr>
            <w:tcW w:w="512" w:type="pct"/>
          </w:tcPr>
          <w:p w14:paraId="77C24C4C" w14:textId="511486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5D2CB9E" w14:textId="77777777" w:rsidTr="00D85DB0">
        <w:tc>
          <w:tcPr>
            <w:tcW w:w="439" w:type="pct"/>
          </w:tcPr>
          <w:p w14:paraId="5FF7089D" w14:textId="52DA25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R4-2409067</w:t>
            </w:r>
          </w:p>
        </w:tc>
        <w:tc>
          <w:tcPr>
            <w:tcW w:w="1041" w:type="pct"/>
          </w:tcPr>
          <w:p w14:paraId="23126859" w14:textId="15DD3C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(NR_unlic_enh-Core) CR to TS 38.104 NR-U Nominal channel spacing</w:t>
            </w:r>
          </w:p>
        </w:tc>
        <w:tc>
          <w:tcPr>
            <w:tcW w:w="505" w:type="pct"/>
          </w:tcPr>
          <w:p w14:paraId="1439D4BC" w14:textId="6360F9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Skyworks Solutions, Inc.</w:t>
            </w:r>
          </w:p>
        </w:tc>
        <w:tc>
          <w:tcPr>
            <w:tcW w:w="442" w:type="pct"/>
          </w:tcPr>
          <w:p w14:paraId="09A2DED5" w14:textId="1A525A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484B3D23" w14:textId="645A8D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227" w:type="pct"/>
          </w:tcPr>
          <w:p w14:paraId="0975448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2D3B115" w14:textId="00E991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E3D66FE" w14:textId="1B7A70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4A4FB8F" w14:textId="434294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NR_unlic_enh-Core</w:t>
            </w:r>
          </w:p>
        </w:tc>
        <w:tc>
          <w:tcPr>
            <w:tcW w:w="512" w:type="pct"/>
          </w:tcPr>
          <w:p w14:paraId="58537C42" w14:textId="6C352E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B67419D" w14:textId="77777777" w:rsidTr="00D85DB0">
        <w:tc>
          <w:tcPr>
            <w:tcW w:w="439" w:type="pct"/>
          </w:tcPr>
          <w:p w14:paraId="4BAD5F6F" w14:textId="334CDC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R4-2409962</w:t>
            </w:r>
          </w:p>
        </w:tc>
        <w:tc>
          <w:tcPr>
            <w:tcW w:w="1041" w:type="pct"/>
          </w:tcPr>
          <w:p w14:paraId="5532FF63" w14:textId="26A3E6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(NR_unlic_enh-Core) CR to TS 38.104 NR-U Nominal channel spacing</w:t>
            </w:r>
          </w:p>
        </w:tc>
        <w:tc>
          <w:tcPr>
            <w:tcW w:w="505" w:type="pct"/>
          </w:tcPr>
          <w:p w14:paraId="207C5F8B" w14:textId="78C9B5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Skyworks Solutions, Inc.</w:t>
            </w:r>
          </w:p>
        </w:tc>
        <w:tc>
          <w:tcPr>
            <w:tcW w:w="442" w:type="pct"/>
          </w:tcPr>
          <w:p w14:paraId="5E6A2485" w14:textId="6D33E5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2907F808" w14:textId="7AF947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227" w:type="pct"/>
          </w:tcPr>
          <w:p w14:paraId="31C30C18" w14:textId="482E7E8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2B3CF9C" w14:textId="3AB897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73053CF" w14:textId="569116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40C189F" w14:textId="171628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NR_unlic_enh-Core</w:t>
            </w:r>
          </w:p>
        </w:tc>
        <w:tc>
          <w:tcPr>
            <w:tcW w:w="512" w:type="pct"/>
          </w:tcPr>
          <w:p w14:paraId="1F195F3C" w14:textId="482D7B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C280665" w14:textId="77777777" w:rsidTr="00D85DB0">
        <w:tc>
          <w:tcPr>
            <w:tcW w:w="439" w:type="pct"/>
          </w:tcPr>
          <w:p w14:paraId="34BF0DB8" w14:textId="168A1F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R4-2409068</w:t>
            </w:r>
          </w:p>
        </w:tc>
        <w:tc>
          <w:tcPr>
            <w:tcW w:w="1041" w:type="pct"/>
          </w:tcPr>
          <w:p w14:paraId="207E2D1A" w14:textId="4BF087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(NR_unlic_enh-Core) CR to TS 38.104 NR-U Nominal channel spacing</w:t>
            </w:r>
          </w:p>
        </w:tc>
        <w:tc>
          <w:tcPr>
            <w:tcW w:w="505" w:type="pct"/>
          </w:tcPr>
          <w:p w14:paraId="23950F72" w14:textId="6592C9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Skyworks Solutions, Inc.</w:t>
            </w:r>
          </w:p>
        </w:tc>
        <w:tc>
          <w:tcPr>
            <w:tcW w:w="442" w:type="pct"/>
          </w:tcPr>
          <w:p w14:paraId="287E4974" w14:textId="4B4533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0FD4B418" w14:textId="38C49A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227" w:type="pct"/>
          </w:tcPr>
          <w:p w14:paraId="6E0DC51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14F3BC2" w14:textId="696B92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7B435B3" w14:textId="5EDB99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77D0505" w14:textId="29945D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NR_unlic_enh-Core</w:t>
            </w:r>
          </w:p>
        </w:tc>
        <w:tc>
          <w:tcPr>
            <w:tcW w:w="512" w:type="pct"/>
          </w:tcPr>
          <w:p w14:paraId="7236675B" w14:textId="3BD901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9473CD5" w14:textId="77777777" w:rsidTr="00D85DB0">
        <w:tc>
          <w:tcPr>
            <w:tcW w:w="439" w:type="pct"/>
          </w:tcPr>
          <w:p w14:paraId="72794DBB" w14:textId="0CF564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R4-2409069</w:t>
            </w:r>
          </w:p>
        </w:tc>
        <w:tc>
          <w:tcPr>
            <w:tcW w:w="1041" w:type="pct"/>
          </w:tcPr>
          <w:p w14:paraId="32A7F4CC" w14:textId="3D256F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(NR_unlic_enh-Core) CR to TS 38.104 NR-U Nominal channel spacing</w:t>
            </w:r>
          </w:p>
        </w:tc>
        <w:tc>
          <w:tcPr>
            <w:tcW w:w="505" w:type="pct"/>
          </w:tcPr>
          <w:p w14:paraId="7067054E" w14:textId="604036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Skyworks Solutions, Inc.</w:t>
            </w:r>
          </w:p>
        </w:tc>
        <w:tc>
          <w:tcPr>
            <w:tcW w:w="442" w:type="pct"/>
          </w:tcPr>
          <w:p w14:paraId="3B438150" w14:textId="1A82B9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27C4BD32" w14:textId="2409AC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0629</w:t>
            </w:r>
          </w:p>
        </w:tc>
        <w:tc>
          <w:tcPr>
            <w:tcW w:w="227" w:type="pct"/>
          </w:tcPr>
          <w:p w14:paraId="419AE68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E8BA2AF" w14:textId="222147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DED1040" w14:textId="71BDDA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A95710C" w14:textId="1B8622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NR_unlic_enh-Core</w:t>
            </w:r>
          </w:p>
        </w:tc>
        <w:tc>
          <w:tcPr>
            <w:tcW w:w="512" w:type="pct"/>
          </w:tcPr>
          <w:p w14:paraId="221E8E56" w14:textId="03ED24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60AF2BC" w14:textId="77777777" w:rsidTr="00D85DB0">
        <w:tc>
          <w:tcPr>
            <w:tcW w:w="439" w:type="pct"/>
          </w:tcPr>
          <w:p w14:paraId="0300264D" w14:textId="6D0ED1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R4-2409074</w:t>
            </w:r>
          </w:p>
        </w:tc>
        <w:tc>
          <w:tcPr>
            <w:tcW w:w="1041" w:type="pct"/>
          </w:tcPr>
          <w:p w14:paraId="37CA084D" w14:textId="6C7656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 with OTA spatial emission above horizon requirement introduction</w:t>
            </w:r>
          </w:p>
        </w:tc>
        <w:tc>
          <w:tcPr>
            <w:tcW w:w="505" w:type="pct"/>
          </w:tcPr>
          <w:p w14:paraId="5CAD51E2" w14:textId="12D046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02B28C4" w14:textId="5B3920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12C79CA1" w14:textId="399097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227" w:type="pct"/>
          </w:tcPr>
          <w:p w14:paraId="0ED0938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2B84503" w14:textId="7B203D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94" w:type="pct"/>
          </w:tcPr>
          <w:p w14:paraId="223C8579" w14:textId="1EDD93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6D948E7" w14:textId="356274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NR_BS_RF_req_evo-Core</w:t>
            </w:r>
          </w:p>
        </w:tc>
        <w:tc>
          <w:tcPr>
            <w:tcW w:w="512" w:type="pct"/>
          </w:tcPr>
          <w:p w14:paraId="58CE8681" w14:textId="1D1ACF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5CAA2E49" w14:textId="77777777" w:rsidTr="00D85DB0">
        <w:tc>
          <w:tcPr>
            <w:tcW w:w="439" w:type="pct"/>
          </w:tcPr>
          <w:p w14:paraId="2CEFBA68" w14:textId="07BE7C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R4-2409119</w:t>
            </w:r>
          </w:p>
        </w:tc>
        <w:tc>
          <w:tcPr>
            <w:tcW w:w="1041" w:type="pct"/>
          </w:tcPr>
          <w:p w14:paraId="03CF0020" w14:textId="31BC81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(TEI18)CR for TS38.104 define FR2 home class as one of kind of LA BS</w:t>
            </w:r>
          </w:p>
        </w:tc>
        <w:tc>
          <w:tcPr>
            <w:tcW w:w="505" w:type="pct"/>
          </w:tcPr>
          <w:p w14:paraId="37448505" w14:textId="27C828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NTT DOCOMO, Inc.</w:t>
            </w:r>
          </w:p>
        </w:tc>
        <w:tc>
          <w:tcPr>
            <w:tcW w:w="442" w:type="pct"/>
          </w:tcPr>
          <w:p w14:paraId="5AAFEFE6" w14:textId="44CDA3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2A9337A7" w14:textId="1FF535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227" w:type="pct"/>
          </w:tcPr>
          <w:p w14:paraId="6CCAC72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45FF13" w14:textId="1D2505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A575DD6" w14:textId="306209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4B79DBA" w14:textId="3C0DA5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432AD13F" w14:textId="72A156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46BADA5" w14:textId="77777777" w:rsidTr="00D85DB0">
        <w:tc>
          <w:tcPr>
            <w:tcW w:w="439" w:type="pct"/>
          </w:tcPr>
          <w:p w14:paraId="72B2DD59" w14:textId="01F142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R4-2409953</w:t>
            </w:r>
          </w:p>
        </w:tc>
        <w:tc>
          <w:tcPr>
            <w:tcW w:w="1041" w:type="pct"/>
          </w:tcPr>
          <w:p w14:paraId="52E28815" w14:textId="1F892F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(TEI18)CR for TS38.104 define FR2 home class as one of kind of LA BS</w:t>
            </w:r>
          </w:p>
        </w:tc>
        <w:tc>
          <w:tcPr>
            <w:tcW w:w="505" w:type="pct"/>
          </w:tcPr>
          <w:p w14:paraId="578B6512" w14:textId="6CF615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NTT DOCOMO, Inc.</w:t>
            </w:r>
          </w:p>
        </w:tc>
        <w:tc>
          <w:tcPr>
            <w:tcW w:w="442" w:type="pct"/>
          </w:tcPr>
          <w:p w14:paraId="19B13C68" w14:textId="37B30F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3F672597" w14:textId="6B680C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227" w:type="pct"/>
          </w:tcPr>
          <w:p w14:paraId="7319FA74" w14:textId="11A356A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6AA23DC" w14:textId="423FBE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82E822C" w14:textId="227FD8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B447DE4" w14:textId="1D9F06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0D9E7E9B" w14:textId="78D860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6FF0F0A" w14:textId="77777777" w:rsidTr="00D85DB0">
        <w:tc>
          <w:tcPr>
            <w:tcW w:w="439" w:type="pct"/>
          </w:tcPr>
          <w:p w14:paraId="653F4B3F" w14:textId="51F0BA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R4-2409398</w:t>
            </w:r>
          </w:p>
        </w:tc>
        <w:tc>
          <w:tcPr>
            <w:tcW w:w="1041" w:type="pct"/>
          </w:tcPr>
          <w:p w14:paraId="48369EEE" w14:textId="1B3D8E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(NR_channel_raster_enh-Core) Enhanced Channel raster for CA</w:t>
            </w:r>
          </w:p>
        </w:tc>
        <w:tc>
          <w:tcPr>
            <w:tcW w:w="505" w:type="pct"/>
          </w:tcPr>
          <w:p w14:paraId="727BF1A4" w14:textId="237E38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7F210F9" w14:textId="3C4D22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3C81E59E" w14:textId="762A38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227" w:type="pct"/>
          </w:tcPr>
          <w:p w14:paraId="5E52AAF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47604BA" w14:textId="4CD0B2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EA0071F" w14:textId="7D49EB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C3E08E7" w14:textId="17E96D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NR_channel_raster_enh-Core</w:t>
            </w:r>
          </w:p>
        </w:tc>
        <w:tc>
          <w:tcPr>
            <w:tcW w:w="512" w:type="pct"/>
          </w:tcPr>
          <w:p w14:paraId="32E85B30" w14:textId="7111EC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0505C146" w14:textId="77777777" w:rsidTr="00D85DB0">
        <w:tc>
          <w:tcPr>
            <w:tcW w:w="439" w:type="pct"/>
          </w:tcPr>
          <w:p w14:paraId="00639567" w14:textId="48D447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R4-2409448</w:t>
            </w:r>
          </w:p>
        </w:tc>
        <w:tc>
          <w:tcPr>
            <w:tcW w:w="1041" w:type="pct"/>
          </w:tcPr>
          <w:p w14:paraId="07673D87" w14:textId="12BDBA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Clarification on multiple carrier operation for n100/n101, Rel 17</w:t>
            </w:r>
          </w:p>
        </w:tc>
        <w:tc>
          <w:tcPr>
            <w:tcW w:w="505" w:type="pct"/>
          </w:tcPr>
          <w:p w14:paraId="1EB024DC" w14:textId="13A72F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 xml:space="preserve">Vodafone,Orange, Telecom Italia, Deutsche Telekom   </w:t>
            </w:r>
          </w:p>
        </w:tc>
        <w:tc>
          <w:tcPr>
            <w:tcW w:w="442" w:type="pct"/>
          </w:tcPr>
          <w:p w14:paraId="6682D258" w14:textId="0FE01F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43CC6108" w14:textId="241561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227" w:type="pct"/>
          </w:tcPr>
          <w:p w14:paraId="12B3570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51DBF2C" w14:textId="634132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13BAD7C" w14:textId="572C56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97B5838" w14:textId="5AF20B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NR_FR1_lessthan_5MHz_BW_Ph2</w:t>
            </w:r>
          </w:p>
        </w:tc>
        <w:tc>
          <w:tcPr>
            <w:tcW w:w="512" w:type="pct"/>
          </w:tcPr>
          <w:p w14:paraId="1BF444F2" w14:textId="12A79F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3874118" w14:textId="77777777" w:rsidTr="00D85DB0">
        <w:tc>
          <w:tcPr>
            <w:tcW w:w="439" w:type="pct"/>
          </w:tcPr>
          <w:p w14:paraId="51866E9B" w14:textId="56D90F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R4-2409944</w:t>
            </w:r>
          </w:p>
        </w:tc>
        <w:tc>
          <w:tcPr>
            <w:tcW w:w="1041" w:type="pct"/>
          </w:tcPr>
          <w:p w14:paraId="2D4E0B6C" w14:textId="604511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Clarification on multiple carrier operation for n100/n101, Rel 17</w:t>
            </w:r>
          </w:p>
        </w:tc>
        <w:tc>
          <w:tcPr>
            <w:tcW w:w="505" w:type="pct"/>
          </w:tcPr>
          <w:p w14:paraId="26190348" w14:textId="54CF68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Vodafone,Orange, Telecom Italia, Deutsche Telekom</w:t>
            </w:r>
          </w:p>
        </w:tc>
        <w:tc>
          <w:tcPr>
            <w:tcW w:w="442" w:type="pct"/>
          </w:tcPr>
          <w:p w14:paraId="289F9ADA" w14:textId="33ECD2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0E0471CB" w14:textId="1F50C0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227" w:type="pct"/>
          </w:tcPr>
          <w:p w14:paraId="5B8E2EFE" w14:textId="77EDAEE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8ADB397" w14:textId="745C7D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ACFA895" w14:textId="1B59F5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B83385E" w14:textId="653B72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NR_RAIL_EU_1900MHz_TDD-Core, NR_FR1_lessthan_5MHz_BW-Core</w:t>
            </w:r>
          </w:p>
        </w:tc>
        <w:tc>
          <w:tcPr>
            <w:tcW w:w="512" w:type="pct"/>
          </w:tcPr>
          <w:p w14:paraId="041638A2" w14:textId="349787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6B7E479" w14:textId="77777777" w:rsidTr="00D85DB0">
        <w:tc>
          <w:tcPr>
            <w:tcW w:w="439" w:type="pct"/>
          </w:tcPr>
          <w:p w14:paraId="320777EC" w14:textId="57C4AF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R4-2409458</w:t>
            </w:r>
          </w:p>
        </w:tc>
        <w:tc>
          <w:tcPr>
            <w:tcW w:w="1041" w:type="pct"/>
          </w:tcPr>
          <w:p w14:paraId="63905EB7" w14:textId="2F8DAE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(NR_FR1_lessthan_5MHz_BW-Core) CR on 38.104 v18.5 introducing reserved GSCN and NR band n1024</w:t>
            </w:r>
          </w:p>
        </w:tc>
        <w:tc>
          <w:tcPr>
            <w:tcW w:w="505" w:type="pct"/>
          </w:tcPr>
          <w:p w14:paraId="348E8559" w14:textId="696D09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A9E6C44" w14:textId="1705A3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0AAC4ABE" w14:textId="4E5270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0634</w:t>
            </w:r>
          </w:p>
        </w:tc>
        <w:tc>
          <w:tcPr>
            <w:tcW w:w="227" w:type="pct"/>
          </w:tcPr>
          <w:p w14:paraId="0EBC0CE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48B8E3" w14:textId="4BA780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3E9BFAD" w14:textId="73ED90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96AEFD8" w14:textId="7BD10B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567FFA73" w14:textId="1DAAB0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32F600A3" w14:textId="77777777" w:rsidTr="00D85DB0">
        <w:tc>
          <w:tcPr>
            <w:tcW w:w="439" w:type="pct"/>
          </w:tcPr>
          <w:p w14:paraId="588A4D39" w14:textId="228349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R4-2409480</w:t>
            </w:r>
          </w:p>
        </w:tc>
        <w:tc>
          <w:tcPr>
            <w:tcW w:w="1041" w:type="pct"/>
          </w:tcPr>
          <w:p w14:paraId="4CC16CC2" w14:textId="219752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BS demodulation requirements for Rel-18 MIMO in 38.104</w:t>
            </w:r>
          </w:p>
        </w:tc>
        <w:tc>
          <w:tcPr>
            <w:tcW w:w="505" w:type="pct"/>
          </w:tcPr>
          <w:p w14:paraId="33761B47" w14:textId="453BD7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55015399" w14:textId="23D704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2EF1087F" w14:textId="0ACEAA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0635</w:t>
            </w:r>
          </w:p>
        </w:tc>
        <w:tc>
          <w:tcPr>
            <w:tcW w:w="227" w:type="pct"/>
          </w:tcPr>
          <w:p w14:paraId="6FDFC9E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7516D9E" w14:textId="356013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9E74A5A" w14:textId="41D69C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91C0D3B" w14:textId="614990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NR_MIMO_evo_DL_UL-Perf</w:t>
            </w:r>
          </w:p>
        </w:tc>
        <w:tc>
          <w:tcPr>
            <w:tcW w:w="512" w:type="pct"/>
          </w:tcPr>
          <w:p w14:paraId="14343C32" w14:textId="5E3880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99AD39B" w14:textId="77777777" w:rsidTr="00D85DB0">
        <w:tc>
          <w:tcPr>
            <w:tcW w:w="439" w:type="pct"/>
          </w:tcPr>
          <w:p w14:paraId="3D1C271B" w14:textId="53B4CE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R4-2409918</w:t>
            </w:r>
          </w:p>
        </w:tc>
        <w:tc>
          <w:tcPr>
            <w:tcW w:w="1041" w:type="pct"/>
          </w:tcPr>
          <w:p w14:paraId="7C151943" w14:textId="5A6AC7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BS demodulation requirements for Rel-18 MIMO in 38.104</w:t>
            </w:r>
          </w:p>
        </w:tc>
        <w:tc>
          <w:tcPr>
            <w:tcW w:w="505" w:type="pct"/>
          </w:tcPr>
          <w:p w14:paraId="5077131A" w14:textId="4D7CF9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0324BEB7" w14:textId="4E7B54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33B52608" w14:textId="6C6D24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0635</w:t>
            </w:r>
          </w:p>
        </w:tc>
        <w:tc>
          <w:tcPr>
            <w:tcW w:w="227" w:type="pct"/>
          </w:tcPr>
          <w:p w14:paraId="4780D98C" w14:textId="32159C0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526BC22" w14:textId="021053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A0C29E3" w14:textId="4767BD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FAFB285" w14:textId="71E203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NR_MIMO_evo_DL_UL-Perf</w:t>
            </w:r>
          </w:p>
        </w:tc>
        <w:tc>
          <w:tcPr>
            <w:tcW w:w="512" w:type="pct"/>
          </w:tcPr>
          <w:p w14:paraId="026075FB" w14:textId="06B609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5339A24" w14:textId="77777777" w:rsidTr="00D85DB0">
        <w:tc>
          <w:tcPr>
            <w:tcW w:w="439" w:type="pct"/>
          </w:tcPr>
          <w:p w14:paraId="5C2FEE12" w14:textId="37AD3F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R4-2409519</w:t>
            </w:r>
          </w:p>
        </w:tc>
        <w:tc>
          <w:tcPr>
            <w:tcW w:w="1041" w:type="pct"/>
          </w:tcPr>
          <w:p w14:paraId="35CD1E7B" w14:textId="0C59C0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Clarifications on RMR terminology and related operating bands</w:t>
            </w:r>
          </w:p>
        </w:tc>
        <w:tc>
          <w:tcPr>
            <w:tcW w:w="505" w:type="pct"/>
          </w:tcPr>
          <w:p w14:paraId="19171B6B" w14:textId="6A3EA1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6839D55" w14:textId="7FCEFE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223787F8" w14:textId="4306CC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227" w:type="pct"/>
          </w:tcPr>
          <w:p w14:paraId="4767F08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982AD00" w14:textId="76D837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533C9EB" w14:textId="5FE49C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ED60C05" w14:textId="605060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0497F8E2" w14:textId="068B37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563884F" w14:textId="77777777" w:rsidTr="00D85DB0">
        <w:tc>
          <w:tcPr>
            <w:tcW w:w="439" w:type="pct"/>
          </w:tcPr>
          <w:p w14:paraId="32B18C34" w14:textId="36713D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R4-2409946</w:t>
            </w:r>
          </w:p>
        </w:tc>
        <w:tc>
          <w:tcPr>
            <w:tcW w:w="1041" w:type="pct"/>
          </w:tcPr>
          <w:p w14:paraId="605C85D3" w14:textId="3141F8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Clarifications on RMR terminology and related operating bands</w:t>
            </w:r>
          </w:p>
        </w:tc>
        <w:tc>
          <w:tcPr>
            <w:tcW w:w="505" w:type="pct"/>
          </w:tcPr>
          <w:p w14:paraId="5886CECF" w14:textId="4AEE8D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6B8CF43" w14:textId="3CC569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3AF4250B" w14:textId="7C6369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227" w:type="pct"/>
          </w:tcPr>
          <w:p w14:paraId="433DD975" w14:textId="0CD08F1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6CC3BC4" w14:textId="380ED9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41D9502" w14:textId="2CB128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DEA6085" w14:textId="237C84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73858C47" w14:textId="7AEDA8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C656B99" w14:textId="77777777" w:rsidTr="00D85DB0">
        <w:tc>
          <w:tcPr>
            <w:tcW w:w="439" w:type="pct"/>
          </w:tcPr>
          <w:p w14:paraId="77D62F5F" w14:textId="19DDA6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R4-2409520</w:t>
            </w:r>
          </w:p>
        </w:tc>
        <w:tc>
          <w:tcPr>
            <w:tcW w:w="1041" w:type="pct"/>
          </w:tcPr>
          <w:p w14:paraId="6EE45375" w14:textId="67436F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Clarifications on RMR terminology and related operating bands</w:t>
            </w:r>
          </w:p>
        </w:tc>
        <w:tc>
          <w:tcPr>
            <w:tcW w:w="505" w:type="pct"/>
          </w:tcPr>
          <w:p w14:paraId="4862AAC3" w14:textId="210789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C3DCD0A" w14:textId="393D8B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39EFB613" w14:textId="091DC9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0637</w:t>
            </w:r>
          </w:p>
        </w:tc>
        <w:tc>
          <w:tcPr>
            <w:tcW w:w="227" w:type="pct"/>
          </w:tcPr>
          <w:p w14:paraId="3C28CEA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48C5E52" w14:textId="56C814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80B231E" w14:textId="54B748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E4EF9A1" w14:textId="166A7B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36CB9D7C" w14:textId="0E0AA8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A6FC2A4" w14:textId="77777777" w:rsidTr="00D85DB0">
        <w:tc>
          <w:tcPr>
            <w:tcW w:w="439" w:type="pct"/>
          </w:tcPr>
          <w:p w14:paraId="6952A84A" w14:textId="4C8ADB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R4-2409530</w:t>
            </w:r>
          </w:p>
        </w:tc>
        <w:tc>
          <w:tcPr>
            <w:tcW w:w="1041" w:type="pct"/>
          </w:tcPr>
          <w:p w14:paraId="230F1665" w14:textId="06027A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Alignment with UE specification for n30 and n77 notes in Table 5.2-1</w:t>
            </w:r>
          </w:p>
        </w:tc>
        <w:tc>
          <w:tcPr>
            <w:tcW w:w="505" w:type="pct"/>
          </w:tcPr>
          <w:p w14:paraId="14DAEFAB" w14:textId="2830FE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E2937D5" w14:textId="7AB0A7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7E4FAF81" w14:textId="660C7A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227" w:type="pct"/>
          </w:tcPr>
          <w:p w14:paraId="520CF2D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5CD934C" w14:textId="07B7A7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4A98BF59" w14:textId="2BA777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0F19305" w14:textId="52B18D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NR_newRAT-Core, NR_n30-Core</w:t>
            </w:r>
          </w:p>
        </w:tc>
        <w:tc>
          <w:tcPr>
            <w:tcW w:w="512" w:type="pct"/>
          </w:tcPr>
          <w:p w14:paraId="2EA210EB" w14:textId="00941A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AF49577" w14:textId="77777777" w:rsidTr="00D85DB0">
        <w:tc>
          <w:tcPr>
            <w:tcW w:w="439" w:type="pct"/>
          </w:tcPr>
          <w:p w14:paraId="0E9F2B3A" w14:textId="6416AE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R4-2409947</w:t>
            </w:r>
          </w:p>
        </w:tc>
        <w:tc>
          <w:tcPr>
            <w:tcW w:w="1041" w:type="pct"/>
          </w:tcPr>
          <w:p w14:paraId="0B4A03C6" w14:textId="552B8E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Alignment with UE specification for n30 and n77 notes in Table 5.2-1</w:t>
            </w:r>
          </w:p>
        </w:tc>
        <w:tc>
          <w:tcPr>
            <w:tcW w:w="505" w:type="pct"/>
          </w:tcPr>
          <w:p w14:paraId="317F8325" w14:textId="030312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3D6EF79" w14:textId="27DE60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67AD9DF1" w14:textId="1930D7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227" w:type="pct"/>
          </w:tcPr>
          <w:p w14:paraId="0A910E1B" w14:textId="01C248C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9D6D655" w14:textId="156EAC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41E96162" w14:textId="51E7D1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149B2A9" w14:textId="456D23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7357D0DD" w14:textId="0709EE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9ED7C37" w14:textId="77777777" w:rsidTr="00D85DB0">
        <w:tc>
          <w:tcPr>
            <w:tcW w:w="439" w:type="pct"/>
          </w:tcPr>
          <w:p w14:paraId="74F40C3D" w14:textId="16C306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R4-2410013</w:t>
            </w:r>
          </w:p>
        </w:tc>
        <w:tc>
          <w:tcPr>
            <w:tcW w:w="1041" w:type="pct"/>
          </w:tcPr>
          <w:p w14:paraId="51868156" w14:textId="52E993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Alignment with UE specification for n30 and n77 notes in Table 5.2-1</w:t>
            </w:r>
          </w:p>
        </w:tc>
        <w:tc>
          <w:tcPr>
            <w:tcW w:w="505" w:type="pct"/>
          </w:tcPr>
          <w:p w14:paraId="301C9FC7" w14:textId="65B9A3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52A5F79" w14:textId="1DB1C0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559D780D" w14:textId="472877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227" w:type="pct"/>
          </w:tcPr>
          <w:p w14:paraId="1513756C" w14:textId="767731A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268C7CE3" w14:textId="55B7AB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769FE355" w14:textId="024D82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EE13008" w14:textId="7295D7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4FFCA25C" w14:textId="79783A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E18A405" w14:textId="77777777" w:rsidTr="00D85DB0">
        <w:tc>
          <w:tcPr>
            <w:tcW w:w="439" w:type="pct"/>
          </w:tcPr>
          <w:p w14:paraId="3D2AE5B3" w14:textId="02590E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R4-2409531</w:t>
            </w:r>
          </w:p>
        </w:tc>
        <w:tc>
          <w:tcPr>
            <w:tcW w:w="1041" w:type="pct"/>
          </w:tcPr>
          <w:p w14:paraId="31BAD507" w14:textId="2D7F2E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Alignment with UE specification for n30 and n77 notes in Table 5.2-1</w:t>
            </w:r>
          </w:p>
        </w:tc>
        <w:tc>
          <w:tcPr>
            <w:tcW w:w="505" w:type="pct"/>
          </w:tcPr>
          <w:p w14:paraId="678B2E94" w14:textId="031A49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186D714" w14:textId="228E91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0CF60903" w14:textId="527176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227" w:type="pct"/>
          </w:tcPr>
          <w:p w14:paraId="55C47D6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E0B8C91" w14:textId="65E7A5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C1C80B3" w14:textId="02BFA3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C822DC3" w14:textId="0CE3A6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NR_newRAT-Core, NR_n30-Core</w:t>
            </w:r>
          </w:p>
        </w:tc>
        <w:tc>
          <w:tcPr>
            <w:tcW w:w="512" w:type="pct"/>
          </w:tcPr>
          <w:p w14:paraId="292290C5" w14:textId="146EBC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4B300BC" w14:textId="77777777" w:rsidTr="00D85DB0">
        <w:tc>
          <w:tcPr>
            <w:tcW w:w="439" w:type="pct"/>
          </w:tcPr>
          <w:p w14:paraId="05249E2D" w14:textId="423014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R4-2409948</w:t>
            </w:r>
          </w:p>
        </w:tc>
        <w:tc>
          <w:tcPr>
            <w:tcW w:w="1041" w:type="pct"/>
          </w:tcPr>
          <w:p w14:paraId="68D4CB88" w14:textId="499025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Alignment with UE specification for n30 and n77 notes in Table 5.2-1</w:t>
            </w:r>
          </w:p>
        </w:tc>
        <w:tc>
          <w:tcPr>
            <w:tcW w:w="505" w:type="pct"/>
          </w:tcPr>
          <w:p w14:paraId="46912089" w14:textId="39FDA0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899F279" w14:textId="51FDD9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54F7E977" w14:textId="1282ED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227" w:type="pct"/>
          </w:tcPr>
          <w:p w14:paraId="45C46E72" w14:textId="43CF857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BCDDAB1" w14:textId="0B3F2F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34B7285" w14:textId="12072C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0753753" w14:textId="384381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6BD85147" w14:textId="10D077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4ACFF42" w14:textId="77777777" w:rsidTr="00D85DB0">
        <w:tc>
          <w:tcPr>
            <w:tcW w:w="439" w:type="pct"/>
          </w:tcPr>
          <w:p w14:paraId="3782EE77" w14:textId="5BC97E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R4-2410014</w:t>
            </w:r>
          </w:p>
        </w:tc>
        <w:tc>
          <w:tcPr>
            <w:tcW w:w="1041" w:type="pct"/>
          </w:tcPr>
          <w:p w14:paraId="35032F69" w14:textId="5BFDB0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Alignment with UE specification for n30 and n77 notes in Table 5.2-1</w:t>
            </w:r>
          </w:p>
        </w:tc>
        <w:tc>
          <w:tcPr>
            <w:tcW w:w="505" w:type="pct"/>
          </w:tcPr>
          <w:p w14:paraId="563EA35D" w14:textId="2E736D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C0E06EB" w14:textId="1D2987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012C40F0" w14:textId="5D3B10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227" w:type="pct"/>
          </w:tcPr>
          <w:p w14:paraId="19C3E951" w14:textId="3DEEC8B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0BDA8FC3" w14:textId="0C9749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AC9E7D2" w14:textId="22E614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ECF396C" w14:textId="6FA6C6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3EDAA306" w14:textId="6C1699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8D636F4" w14:textId="77777777" w:rsidTr="00D85DB0">
        <w:tc>
          <w:tcPr>
            <w:tcW w:w="439" w:type="pct"/>
          </w:tcPr>
          <w:p w14:paraId="53D27BA0" w14:textId="6D06FA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R4-2409532</w:t>
            </w:r>
          </w:p>
        </w:tc>
        <w:tc>
          <w:tcPr>
            <w:tcW w:w="1041" w:type="pct"/>
          </w:tcPr>
          <w:p w14:paraId="4CDD9A7E" w14:textId="3FD7BF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Alignment with UE specification for n30 and n77 notes in Table 5.2-1</w:t>
            </w:r>
          </w:p>
        </w:tc>
        <w:tc>
          <w:tcPr>
            <w:tcW w:w="505" w:type="pct"/>
          </w:tcPr>
          <w:p w14:paraId="6C7CA6CB" w14:textId="52DF90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5179D7B" w14:textId="65AED9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7601222A" w14:textId="7FD11D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227" w:type="pct"/>
          </w:tcPr>
          <w:p w14:paraId="2488A51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9321256" w14:textId="1464B8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0F642D1" w14:textId="76F85F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26DE9AD" w14:textId="3168C4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4DAA4998" w14:textId="1B39CE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11619C8" w14:textId="77777777" w:rsidTr="00D85DB0">
        <w:tc>
          <w:tcPr>
            <w:tcW w:w="439" w:type="pct"/>
          </w:tcPr>
          <w:p w14:paraId="27EBBC78" w14:textId="37E7E9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R4-2409534</w:t>
            </w:r>
          </w:p>
        </w:tc>
        <w:tc>
          <w:tcPr>
            <w:tcW w:w="1041" w:type="pct"/>
          </w:tcPr>
          <w:p w14:paraId="19AA1CDD" w14:textId="56E801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Clarification on multiple carrier operation for n100/n101</w:t>
            </w:r>
          </w:p>
        </w:tc>
        <w:tc>
          <w:tcPr>
            <w:tcW w:w="505" w:type="pct"/>
          </w:tcPr>
          <w:p w14:paraId="2E2218E3" w14:textId="1DA02C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D2184B1" w14:textId="24CBDD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39EC7E66" w14:textId="3BFEE8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227" w:type="pct"/>
          </w:tcPr>
          <w:p w14:paraId="40B9F1E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8815B58" w14:textId="3D2A49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59A1C8E" w14:textId="1A5357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4464868" w14:textId="0A3F38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675488EF" w14:textId="365942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374B80F7" w14:textId="77777777" w:rsidTr="00D85DB0">
        <w:tc>
          <w:tcPr>
            <w:tcW w:w="439" w:type="pct"/>
          </w:tcPr>
          <w:p w14:paraId="0EC006D9" w14:textId="669F51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R4-2409535</w:t>
            </w:r>
          </w:p>
        </w:tc>
        <w:tc>
          <w:tcPr>
            <w:tcW w:w="1041" w:type="pct"/>
          </w:tcPr>
          <w:p w14:paraId="77D35C6A" w14:textId="091230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38.104: Clarification on multiple carrier operation for n100/n101</w:t>
            </w:r>
          </w:p>
        </w:tc>
        <w:tc>
          <w:tcPr>
            <w:tcW w:w="505" w:type="pct"/>
          </w:tcPr>
          <w:p w14:paraId="028D4772" w14:textId="19C8DD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0FA9A7D" w14:textId="49ECEF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29055820" w14:textId="21B15B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0642</w:t>
            </w:r>
          </w:p>
        </w:tc>
        <w:tc>
          <w:tcPr>
            <w:tcW w:w="227" w:type="pct"/>
          </w:tcPr>
          <w:p w14:paraId="4D127C4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9360FAF" w14:textId="2C21C4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A049FF8" w14:textId="2689F3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E799614" w14:textId="1545DB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497F64D1" w14:textId="3400DE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1B8B8A9" w14:textId="77777777" w:rsidTr="00D85DB0">
        <w:tc>
          <w:tcPr>
            <w:tcW w:w="439" w:type="pct"/>
          </w:tcPr>
          <w:p w14:paraId="7BBF2AA5" w14:textId="2690DD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R4-2409675</w:t>
            </w:r>
          </w:p>
        </w:tc>
        <w:tc>
          <w:tcPr>
            <w:tcW w:w="1041" w:type="pct"/>
          </w:tcPr>
          <w:p w14:paraId="6FD3F3D3" w14:textId="1E83A5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(NR_bands_R17_BWs-Core) CR for Tx intermodulation core requirements in certain region</w:t>
            </w:r>
          </w:p>
        </w:tc>
        <w:tc>
          <w:tcPr>
            <w:tcW w:w="505" w:type="pct"/>
          </w:tcPr>
          <w:p w14:paraId="313DD778" w14:textId="3B722A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NTT DOCOMO, Inc.</w:t>
            </w:r>
          </w:p>
        </w:tc>
        <w:tc>
          <w:tcPr>
            <w:tcW w:w="442" w:type="pct"/>
          </w:tcPr>
          <w:p w14:paraId="2C7FED23" w14:textId="25D061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42B929B0" w14:textId="464476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227" w:type="pct"/>
          </w:tcPr>
          <w:p w14:paraId="548113D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6E2DCD8" w14:textId="4B727B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83F3E14" w14:textId="0202BE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D3D8FF6" w14:textId="3E62A6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NR_bands_R17_BWs-Core</w:t>
            </w:r>
          </w:p>
        </w:tc>
        <w:tc>
          <w:tcPr>
            <w:tcW w:w="512" w:type="pct"/>
          </w:tcPr>
          <w:p w14:paraId="2DC88C3D" w14:textId="69A0C6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500398B" w14:textId="77777777" w:rsidTr="00D85DB0">
        <w:tc>
          <w:tcPr>
            <w:tcW w:w="439" w:type="pct"/>
          </w:tcPr>
          <w:p w14:paraId="513D8FC3" w14:textId="14AC58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R4-2409949</w:t>
            </w:r>
          </w:p>
        </w:tc>
        <w:tc>
          <w:tcPr>
            <w:tcW w:w="1041" w:type="pct"/>
          </w:tcPr>
          <w:p w14:paraId="41C10FDF" w14:textId="32C51E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(NR_bands_R17_BWs-Core) CR for Tx intermodulation core requirements in certain region</w:t>
            </w:r>
          </w:p>
        </w:tc>
        <w:tc>
          <w:tcPr>
            <w:tcW w:w="505" w:type="pct"/>
          </w:tcPr>
          <w:p w14:paraId="268AA44C" w14:textId="4F403B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NTT DOCOMO, Inc.</w:t>
            </w:r>
          </w:p>
        </w:tc>
        <w:tc>
          <w:tcPr>
            <w:tcW w:w="442" w:type="pct"/>
          </w:tcPr>
          <w:p w14:paraId="2FCDB99F" w14:textId="6E364E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0256E394" w14:textId="346D56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227" w:type="pct"/>
          </w:tcPr>
          <w:p w14:paraId="5A655DEF" w14:textId="61A2A86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DD18A5E" w14:textId="382244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AB6223F" w14:textId="15BB91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84CAC84" w14:textId="57D3D9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NR_bands_R17_BWs-Core</w:t>
            </w:r>
          </w:p>
        </w:tc>
        <w:tc>
          <w:tcPr>
            <w:tcW w:w="512" w:type="pct"/>
          </w:tcPr>
          <w:p w14:paraId="608337CA" w14:textId="75417B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A153BA6" w14:textId="77777777" w:rsidTr="00D85DB0">
        <w:tc>
          <w:tcPr>
            <w:tcW w:w="439" w:type="pct"/>
          </w:tcPr>
          <w:p w14:paraId="2FDB6209" w14:textId="0B9E15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R4-2409678</w:t>
            </w:r>
          </w:p>
        </w:tc>
        <w:tc>
          <w:tcPr>
            <w:tcW w:w="1041" w:type="pct"/>
          </w:tcPr>
          <w:p w14:paraId="0E4CCE76" w14:textId="4AA0A4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(NR_bands_R17_BWs-Core) CR for Tx intermodulation core requirements in band n79 R18 mirror</w:t>
            </w:r>
          </w:p>
        </w:tc>
        <w:tc>
          <w:tcPr>
            <w:tcW w:w="505" w:type="pct"/>
          </w:tcPr>
          <w:p w14:paraId="33993A84" w14:textId="0FD425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NTT DOCOMO, INC.</w:t>
            </w:r>
          </w:p>
        </w:tc>
        <w:tc>
          <w:tcPr>
            <w:tcW w:w="442" w:type="pct"/>
          </w:tcPr>
          <w:p w14:paraId="1866B5E5" w14:textId="589C9B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375CC0CC" w14:textId="0B0200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227" w:type="pct"/>
          </w:tcPr>
          <w:p w14:paraId="7C5D2B3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D4F1C3F" w14:textId="66E3B3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EFB52C2" w14:textId="485C73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AA2CD52" w14:textId="1DD24A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NR_bands_R17_BWs-Core</w:t>
            </w:r>
          </w:p>
        </w:tc>
        <w:tc>
          <w:tcPr>
            <w:tcW w:w="512" w:type="pct"/>
          </w:tcPr>
          <w:p w14:paraId="22AB8B8C" w14:textId="279016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2765EC8" w14:textId="77777777" w:rsidTr="00D85DB0">
        <w:tc>
          <w:tcPr>
            <w:tcW w:w="439" w:type="pct"/>
          </w:tcPr>
          <w:p w14:paraId="5C11537B" w14:textId="621ED6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R4-2410024</w:t>
            </w:r>
          </w:p>
        </w:tc>
        <w:tc>
          <w:tcPr>
            <w:tcW w:w="1041" w:type="pct"/>
          </w:tcPr>
          <w:p w14:paraId="1FBC85DB" w14:textId="541CAC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[NR_cov_enh2-Perf] BigCR for TS 38.104 on coverage enhancement demodulation</w:t>
            </w:r>
          </w:p>
        </w:tc>
        <w:tc>
          <w:tcPr>
            <w:tcW w:w="505" w:type="pct"/>
          </w:tcPr>
          <w:p w14:paraId="1E67D2D1" w14:textId="6B0975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100F4E81" w14:textId="64DAB2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38.104</w:t>
            </w:r>
          </w:p>
        </w:tc>
        <w:tc>
          <w:tcPr>
            <w:tcW w:w="361" w:type="pct"/>
          </w:tcPr>
          <w:p w14:paraId="364375A5" w14:textId="34FC04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0645</w:t>
            </w:r>
          </w:p>
        </w:tc>
        <w:tc>
          <w:tcPr>
            <w:tcW w:w="227" w:type="pct"/>
          </w:tcPr>
          <w:p w14:paraId="5504F90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D37E2E" w14:textId="434924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E9C7A5C" w14:textId="681836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40EF87C" w14:textId="03FC6F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NR_cov_enh2-Perf</w:t>
            </w:r>
          </w:p>
        </w:tc>
        <w:tc>
          <w:tcPr>
            <w:tcW w:w="512" w:type="pct"/>
          </w:tcPr>
          <w:p w14:paraId="3D5F7773" w14:textId="065177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34F2654" w14:textId="77777777" w:rsidTr="00D85DB0">
        <w:tc>
          <w:tcPr>
            <w:tcW w:w="439" w:type="pct"/>
          </w:tcPr>
          <w:p w14:paraId="773FE1A6" w14:textId="7E7E34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R4-2407504</w:t>
            </w:r>
          </w:p>
        </w:tc>
        <w:tc>
          <w:tcPr>
            <w:tcW w:w="1041" w:type="pct"/>
          </w:tcPr>
          <w:p w14:paraId="68C0902B" w14:textId="4AB26B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38.106, Correction on ACLR requirement for NCR</w:t>
            </w:r>
          </w:p>
        </w:tc>
        <w:tc>
          <w:tcPr>
            <w:tcW w:w="505" w:type="pct"/>
          </w:tcPr>
          <w:p w14:paraId="3E67ACFE" w14:textId="39D981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2A647147" w14:textId="685260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6A5A84EF" w14:textId="3B5408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0067</w:t>
            </w:r>
          </w:p>
        </w:tc>
        <w:tc>
          <w:tcPr>
            <w:tcW w:w="227" w:type="pct"/>
          </w:tcPr>
          <w:p w14:paraId="2DAAC45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B3B9062" w14:textId="21D896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71EB15C" w14:textId="0D1A92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F86BAEA" w14:textId="4F6A25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2EBD6818" w14:textId="363AEC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4D70BD6" w14:textId="77777777" w:rsidTr="00D85DB0">
        <w:tc>
          <w:tcPr>
            <w:tcW w:w="439" w:type="pct"/>
          </w:tcPr>
          <w:p w14:paraId="01B57291" w14:textId="68EDCA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R4-2407505</w:t>
            </w:r>
          </w:p>
        </w:tc>
        <w:tc>
          <w:tcPr>
            <w:tcW w:w="1041" w:type="pct"/>
          </w:tcPr>
          <w:p w14:paraId="28F8C9C4" w14:textId="0581BF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38.106, Correction on ACRR requirement for NCR</w:t>
            </w:r>
          </w:p>
        </w:tc>
        <w:tc>
          <w:tcPr>
            <w:tcW w:w="505" w:type="pct"/>
          </w:tcPr>
          <w:p w14:paraId="6B613AAC" w14:textId="5D8A1D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0C14BA7E" w14:textId="169C71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12433DBB" w14:textId="0ACB8A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0068</w:t>
            </w:r>
          </w:p>
        </w:tc>
        <w:tc>
          <w:tcPr>
            <w:tcW w:w="227" w:type="pct"/>
          </w:tcPr>
          <w:p w14:paraId="38A3ED2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3CCB554" w14:textId="3D97F3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F54FCAE" w14:textId="09747E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A6E7CA5" w14:textId="5532F8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5BB0B32F" w14:textId="1F72B8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1DFCB5D" w14:textId="77777777" w:rsidTr="00D85DB0">
        <w:tc>
          <w:tcPr>
            <w:tcW w:w="439" w:type="pct"/>
          </w:tcPr>
          <w:p w14:paraId="08D7C943" w14:textId="718977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R4-2407506</w:t>
            </w:r>
          </w:p>
        </w:tc>
        <w:tc>
          <w:tcPr>
            <w:tcW w:w="1041" w:type="pct"/>
          </w:tcPr>
          <w:p w14:paraId="5950B5ED" w14:textId="41B051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38.106, Correction on conducted receiver general requirement</w:t>
            </w:r>
          </w:p>
        </w:tc>
        <w:tc>
          <w:tcPr>
            <w:tcW w:w="505" w:type="pct"/>
          </w:tcPr>
          <w:p w14:paraId="086033D8" w14:textId="243EFC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6DB1AAC6" w14:textId="1F56F7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53F16ECE" w14:textId="665EDF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0069</w:t>
            </w:r>
          </w:p>
        </w:tc>
        <w:tc>
          <w:tcPr>
            <w:tcW w:w="227" w:type="pct"/>
          </w:tcPr>
          <w:p w14:paraId="7034BED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28AD896" w14:textId="60B0EF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3A3C43E" w14:textId="7ED6EA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CAC3885" w14:textId="15F992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4601106C" w14:textId="2269F0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8CBAD12" w14:textId="77777777" w:rsidTr="00D85DB0">
        <w:tc>
          <w:tcPr>
            <w:tcW w:w="439" w:type="pct"/>
          </w:tcPr>
          <w:p w14:paraId="6F42F9E2" w14:textId="68BB7D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R4-2409804</w:t>
            </w:r>
          </w:p>
        </w:tc>
        <w:tc>
          <w:tcPr>
            <w:tcW w:w="1041" w:type="pct"/>
          </w:tcPr>
          <w:p w14:paraId="77794F08" w14:textId="7BCAA2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38.106, Correction on conducted receiver general requirement</w:t>
            </w:r>
          </w:p>
        </w:tc>
        <w:tc>
          <w:tcPr>
            <w:tcW w:w="505" w:type="pct"/>
          </w:tcPr>
          <w:p w14:paraId="03D9D089" w14:textId="27BFF3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5621B72A" w14:textId="09F9DF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667CA437" w14:textId="520DDE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0069</w:t>
            </w:r>
          </w:p>
        </w:tc>
        <w:tc>
          <w:tcPr>
            <w:tcW w:w="227" w:type="pct"/>
          </w:tcPr>
          <w:p w14:paraId="56B4C9A4" w14:textId="79209D9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0A8757D" w14:textId="7349C0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9B01F3F" w14:textId="6F70C5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4AB577A" w14:textId="5467AC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7C47C7DF" w14:textId="284A3E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8B67BA8" w14:textId="77777777" w:rsidTr="00D85DB0">
        <w:tc>
          <w:tcPr>
            <w:tcW w:w="439" w:type="pct"/>
          </w:tcPr>
          <w:p w14:paraId="40EEEF2D" w14:textId="4BB2B3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R4-2408207</w:t>
            </w:r>
          </w:p>
        </w:tc>
        <w:tc>
          <w:tcPr>
            <w:tcW w:w="1041" w:type="pct"/>
          </w:tcPr>
          <w:p w14:paraId="295A5CBA" w14:textId="21A781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38.106: Correction of requirement set applicability table</w:t>
            </w:r>
          </w:p>
        </w:tc>
        <w:tc>
          <w:tcPr>
            <w:tcW w:w="505" w:type="pct"/>
          </w:tcPr>
          <w:p w14:paraId="0AA41B13" w14:textId="321867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54AF50AA" w14:textId="6D353B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64B65C67" w14:textId="2E2FF4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0070</w:t>
            </w:r>
          </w:p>
        </w:tc>
        <w:tc>
          <w:tcPr>
            <w:tcW w:w="227" w:type="pct"/>
          </w:tcPr>
          <w:p w14:paraId="4303C2A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4FFF81" w14:textId="00C0C7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209A21F" w14:textId="7EA4D6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69D6A30" w14:textId="14C869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6FFF85A2" w14:textId="678D87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148C23C" w14:textId="77777777" w:rsidTr="00D85DB0">
        <w:tc>
          <w:tcPr>
            <w:tcW w:w="439" w:type="pct"/>
          </w:tcPr>
          <w:p w14:paraId="7E3010DC" w14:textId="2F5023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R4-2409803</w:t>
            </w:r>
          </w:p>
        </w:tc>
        <w:tc>
          <w:tcPr>
            <w:tcW w:w="1041" w:type="pct"/>
          </w:tcPr>
          <w:p w14:paraId="1503BB8A" w14:textId="306B1B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38.106: Correction of requirement set applicability table</w:t>
            </w:r>
          </w:p>
        </w:tc>
        <w:tc>
          <w:tcPr>
            <w:tcW w:w="505" w:type="pct"/>
          </w:tcPr>
          <w:p w14:paraId="4B3E5B19" w14:textId="1811C6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3239B03D" w14:textId="7CF1DE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6A2AEC0C" w14:textId="65F877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0070</w:t>
            </w:r>
          </w:p>
        </w:tc>
        <w:tc>
          <w:tcPr>
            <w:tcW w:w="227" w:type="pct"/>
          </w:tcPr>
          <w:p w14:paraId="0BAE8B0A" w14:textId="07FDFBC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218A9B7" w14:textId="35B111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733BC54" w14:textId="64FD3B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6CCBD1B" w14:textId="61CD6B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177F7F71" w14:textId="2091D6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7E8C261" w14:textId="77777777" w:rsidTr="00D85DB0">
        <w:tc>
          <w:tcPr>
            <w:tcW w:w="439" w:type="pct"/>
          </w:tcPr>
          <w:p w14:paraId="25BBF107" w14:textId="4775E4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R4-2408208</w:t>
            </w:r>
          </w:p>
        </w:tc>
        <w:tc>
          <w:tcPr>
            <w:tcW w:w="1041" w:type="pct"/>
          </w:tcPr>
          <w:p w14:paraId="361A618D" w14:textId="10CE8D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38.106: Correction on unwanted emissions</w:t>
            </w:r>
          </w:p>
        </w:tc>
        <w:tc>
          <w:tcPr>
            <w:tcW w:w="505" w:type="pct"/>
          </w:tcPr>
          <w:p w14:paraId="2D1D270E" w14:textId="5F0442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52700CD7" w14:textId="417D81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2FA97C42" w14:textId="06D4F8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0071</w:t>
            </w:r>
          </w:p>
        </w:tc>
        <w:tc>
          <w:tcPr>
            <w:tcW w:w="227" w:type="pct"/>
          </w:tcPr>
          <w:p w14:paraId="1410B5E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01E8AFF" w14:textId="335E73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EC7480F" w14:textId="4974EE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E241EC0" w14:textId="25F408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1ABC612D" w14:textId="1DF171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4915D6EE" w14:textId="77777777" w:rsidTr="00D85DB0">
        <w:tc>
          <w:tcPr>
            <w:tcW w:w="439" w:type="pct"/>
          </w:tcPr>
          <w:p w14:paraId="5EF79488" w14:textId="65E33F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R4-2408209</w:t>
            </w:r>
          </w:p>
        </w:tc>
        <w:tc>
          <w:tcPr>
            <w:tcW w:w="1041" w:type="pct"/>
          </w:tcPr>
          <w:p w14:paraId="5B0A06E3" w14:textId="5A005A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 CR to 38.106: Correction on repeater output power requirements</w:t>
            </w:r>
          </w:p>
        </w:tc>
        <w:tc>
          <w:tcPr>
            <w:tcW w:w="505" w:type="pct"/>
          </w:tcPr>
          <w:p w14:paraId="2AB7185E" w14:textId="5AA8E8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4D2EA930" w14:textId="1CF426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121D6484" w14:textId="5D88C3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0072</w:t>
            </w:r>
          </w:p>
        </w:tc>
        <w:tc>
          <w:tcPr>
            <w:tcW w:w="227" w:type="pct"/>
          </w:tcPr>
          <w:p w14:paraId="0CA5D9C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1A02EC9" w14:textId="62CC6E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92FB528" w14:textId="57A60B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64574BC" w14:textId="18175B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319C026D" w14:textId="532986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30D46814" w14:textId="77777777" w:rsidTr="00D85DB0">
        <w:tc>
          <w:tcPr>
            <w:tcW w:w="439" w:type="pct"/>
          </w:tcPr>
          <w:p w14:paraId="41B70D6B" w14:textId="5FA9A5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R4-2408210</w:t>
            </w:r>
          </w:p>
        </w:tc>
        <w:tc>
          <w:tcPr>
            <w:tcW w:w="1041" w:type="pct"/>
          </w:tcPr>
          <w:p w14:paraId="268AAA2C" w14:textId="0A2EB3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38.106: Correction on clause titles for NCR-MT requirements</w:t>
            </w:r>
          </w:p>
        </w:tc>
        <w:tc>
          <w:tcPr>
            <w:tcW w:w="505" w:type="pct"/>
          </w:tcPr>
          <w:p w14:paraId="30AF2DD5" w14:textId="3CADE6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4B7E01AB" w14:textId="766813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3C12ED4A" w14:textId="11CF49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0073</w:t>
            </w:r>
          </w:p>
        </w:tc>
        <w:tc>
          <w:tcPr>
            <w:tcW w:w="227" w:type="pct"/>
          </w:tcPr>
          <w:p w14:paraId="3D26068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6D43570" w14:textId="583BC9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612FAD4" w14:textId="089C7C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12D7BA5" w14:textId="765086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28ED409C" w14:textId="0A4671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A0C195B" w14:textId="77777777" w:rsidTr="00D85DB0">
        <w:tc>
          <w:tcPr>
            <w:tcW w:w="439" w:type="pct"/>
          </w:tcPr>
          <w:p w14:paraId="7198381B" w14:textId="0D357C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R4-2409988</w:t>
            </w:r>
          </w:p>
        </w:tc>
        <w:tc>
          <w:tcPr>
            <w:tcW w:w="1041" w:type="pct"/>
          </w:tcPr>
          <w:p w14:paraId="77AD595E" w14:textId="57F4DB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38.106: Correction on clause titles for NCR-MT requirements</w:t>
            </w:r>
          </w:p>
        </w:tc>
        <w:tc>
          <w:tcPr>
            <w:tcW w:w="505" w:type="pct"/>
          </w:tcPr>
          <w:p w14:paraId="504A6B33" w14:textId="678A9B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51FF6DB3" w14:textId="4B852B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4F2054A0" w14:textId="4ED359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0073</w:t>
            </w:r>
          </w:p>
        </w:tc>
        <w:tc>
          <w:tcPr>
            <w:tcW w:w="227" w:type="pct"/>
          </w:tcPr>
          <w:p w14:paraId="265B6DD8" w14:textId="1D2E2FB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C91CAA4" w14:textId="0FE87B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017C0E2" w14:textId="64D7EF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A4F66A2" w14:textId="4B02DB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63212818" w14:textId="47BAB2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37CB4CD" w14:textId="77777777" w:rsidTr="00D85DB0">
        <w:tc>
          <w:tcPr>
            <w:tcW w:w="439" w:type="pct"/>
          </w:tcPr>
          <w:p w14:paraId="49E661C3" w14:textId="7230F5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R4-2410006</w:t>
            </w:r>
          </w:p>
        </w:tc>
        <w:tc>
          <w:tcPr>
            <w:tcW w:w="1041" w:type="pct"/>
          </w:tcPr>
          <w:p w14:paraId="2641523A" w14:textId="5B43AE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38.106: Correction on clause titles for NCR-MT requirements</w:t>
            </w:r>
          </w:p>
        </w:tc>
        <w:tc>
          <w:tcPr>
            <w:tcW w:w="505" w:type="pct"/>
          </w:tcPr>
          <w:p w14:paraId="32FC537D" w14:textId="4E820B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151BA2C7" w14:textId="6DF288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604060E4" w14:textId="0C6A51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0073</w:t>
            </w:r>
          </w:p>
        </w:tc>
        <w:tc>
          <w:tcPr>
            <w:tcW w:w="227" w:type="pct"/>
          </w:tcPr>
          <w:p w14:paraId="20D1F84D" w14:textId="65C03AAB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322F63E9" w14:textId="1A97A2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F18B57D" w14:textId="464DE6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1F76010" w14:textId="359437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1A2D35FC" w14:textId="1228B5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E45C79E" w14:textId="77777777" w:rsidTr="00D85DB0">
        <w:tc>
          <w:tcPr>
            <w:tcW w:w="439" w:type="pct"/>
          </w:tcPr>
          <w:p w14:paraId="34F87E7E" w14:textId="1607BA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R4-2408212</w:t>
            </w:r>
          </w:p>
        </w:tc>
        <w:tc>
          <w:tcPr>
            <w:tcW w:w="1041" w:type="pct"/>
          </w:tcPr>
          <w:p w14:paraId="3C197241" w14:textId="419588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38.106: ACLR requirements for NCR</w:t>
            </w:r>
          </w:p>
        </w:tc>
        <w:tc>
          <w:tcPr>
            <w:tcW w:w="505" w:type="pct"/>
          </w:tcPr>
          <w:p w14:paraId="3740F038" w14:textId="209B2F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514C6E8F" w14:textId="7C8CEF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7C3A3219" w14:textId="45C62B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0074</w:t>
            </w:r>
          </w:p>
        </w:tc>
        <w:tc>
          <w:tcPr>
            <w:tcW w:w="227" w:type="pct"/>
          </w:tcPr>
          <w:p w14:paraId="5FA0D43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7FAABAF" w14:textId="5E6C95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69920A8" w14:textId="06BFEF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B869CD4" w14:textId="0C57A6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563B5C03" w14:textId="19921E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40A3D789" w14:textId="77777777" w:rsidTr="00D85DB0">
        <w:tc>
          <w:tcPr>
            <w:tcW w:w="439" w:type="pct"/>
          </w:tcPr>
          <w:p w14:paraId="388E538F" w14:textId="68907F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R4-2409079</w:t>
            </w:r>
          </w:p>
        </w:tc>
        <w:tc>
          <w:tcPr>
            <w:tcW w:w="1041" w:type="pct"/>
          </w:tcPr>
          <w:p w14:paraId="47286460" w14:textId="0A7F19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38.106: maintenance corrections</w:t>
            </w:r>
          </w:p>
        </w:tc>
        <w:tc>
          <w:tcPr>
            <w:tcW w:w="505" w:type="pct"/>
          </w:tcPr>
          <w:p w14:paraId="739F7F07" w14:textId="48F084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48D92CAC" w14:textId="4E2662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4E93A983" w14:textId="31AF4C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0075</w:t>
            </w:r>
          </w:p>
        </w:tc>
        <w:tc>
          <w:tcPr>
            <w:tcW w:w="227" w:type="pct"/>
          </w:tcPr>
          <w:p w14:paraId="11DAD71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3795DCD" w14:textId="2D0A98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21044E9" w14:textId="0A8CB9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5306467" w14:textId="53C13C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1C88A161" w14:textId="372990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E51AFCF" w14:textId="77777777" w:rsidTr="00D85DB0">
        <w:tc>
          <w:tcPr>
            <w:tcW w:w="439" w:type="pct"/>
          </w:tcPr>
          <w:p w14:paraId="2C145673" w14:textId="0ED268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R4-2409080</w:t>
            </w:r>
          </w:p>
        </w:tc>
        <w:tc>
          <w:tcPr>
            <w:tcW w:w="1041" w:type="pct"/>
          </w:tcPr>
          <w:p w14:paraId="23453533" w14:textId="38F24C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38.106: NCR-Fwd editorials maintenance</w:t>
            </w:r>
          </w:p>
        </w:tc>
        <w:tc>
          <w:tcPr>
            <w:tcW w:w="505" w:type="pct"/>
          </w:tcPr>
          <w:p w14:paraId="31169A94" w14:textId="4268DF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4B34EA52" w14:textId="4C45EB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480E1B5D" w14:textId="315662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0076</w:t>
            </w:r>
          </w:p>
        </w:tc>
        <w:tc>
          <w:tcPr>
            <w:tcW w:w="227" w:type="pct"/>
          </w:tcPr>
          <w:p w14:paraId="603C94E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F284A44" w14:textId="5A0060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7B5D3F8" w14:textId="5B8736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810" w:type="pct"/>
          </w:tcPr>
          <w:p w14:paraId="35918C96" w14:textId="6D4F74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2BCB38E0" w14:textId="1C306F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3878D54" w14:textId="77777777" w:rsidTr="00D85DB0">
        <w:tc>
          <w:tcPr>
            <w:tcW w:w="439" w:type="pct"/>
          </w:tcPr>
          <w:p w14:paraId="0DAF8DFE" w14:textId="1245A4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R4-2409414</w:t>
            </w:r>
          </w:p>
        </w:tc>
        <w:tc>
          <w:tcPr>
            <w:tcW w:w="1041" w:type="pct"/>
          </w:tcPr>
          <w:p w14:paraId="22E713E7" w14:textId="14C402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FRCs of NCR MT Demodulation Performance in 38.106</w:t>
            </w:r>
          </w:p>
        </w:tc>
        <w:tc>
          <w:tcPr>
            <w:tcW w:w="505" w:type="pct"/>
          </w:tcPr>
          <w:p w14:paraId="15F35B77" w14:textId="3E92D1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ZTE Corporation, Ericsson</w:t>
            </w:r>
          </w:p>
        </w:tc>
        <w:tc>
          <w:tcPr>
            <w:tcW w:w="442" w:type="pct"/>
          </w:tcPr>
          <w:p w14:paraId="34088FD7" w14:textId="217945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4782FA01" w14:textId="446080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0077</w:t>
            </w:r>
          </w:p>
        </w:tc>
        <w:tc>
          <w:tcPr>
            <w:tcW w:w="227" w:type="pct"/>
          </w:tcPr>
          <w:p w14:paraId="06BDDC7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CBFB4D8" w14:textId="451B95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189A6BA" w14:textId="4E3CB8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8CDE265" w14:textId="0A6F3E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4D7318B4" w14:textId="68CBB5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1DBBF0B" w14:textId="77777777" w:rsidTr="00D85DB0">
        <w:tc>
          <w:tcPr>
            <w:tcW w:w="439" w:type="pct"/>
          </w:tcPr>
          <w:p w14:paraId="040140A7" w14:textId="663CAC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R4-2409417</w:t>
            </w:r>
          </w:p>
        </w:tc>
        <w:tc>
          <w:tcPr>
            <w:tcW w:w="1041" w:type="pct"/>
          </w:tcPr>
          <w:p w14:paraId="3F1A0B87" w14:textId="40B01B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Propagation Condition of NCR-MT for 38.106</w:t>
            </w:r>
          </w:p>
        </w:tc>
        <w:tc>
          <w:tcPr>
            <w:tcW w:w="505" w:type="pct"/>
          </w:tcPr>
          <w:p w14:paraId="6539111C" w14:textId="3F146F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9523B8F" w14:textId="0DFDDE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42C3B55D" w14:textId="5F5BCF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0078</w:t>
            </w:r>
          </w:p>
        </w:tc>
        <w:tc>
          <w:tcPr>
            <w:tcW w:w="227" w:type="pct"/>
          </w:tcPr>
          <w:p w14:paraId="6911978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2EE578D" w14:textId="60458D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CA1A9B1" w14:textId="674A65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0F7D39B" w14:textId="2C1CA9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0E7D8ECB" w14:textId="628EBB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C31907B" w14:textId="77777777" w:rsidTr="00D85DB0">
        <w:tc>
          <w:tcPr>
            <w:tcW w:w="439" w:type="pct"/>
          </w:tcPr>
          <w:p w14:paraId="20A870FD" w14:textId="1480BB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R4-2409554</w:t>
            </w:r>
          </w:p>
        </w:tc>
        <w:tc>
          <w:tcPr>
            <w:tcW w:w="1041" w:type="pct"/>
          </w:tcPr>
          <w:p w14:paraId="79035553" w14:textId="29B7C1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38.106: removal of environmental annex</w:t>
            </w:r>
          </w:p>
        </w:tc>
        <w:tc>
          <w:tcPr>
            <w:tcW w:w="505" w:type="pct"/>
          </w:tcPr>
          <w:p w14:paraId="0FED52EE" w14:textId="097AE2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E933F04" w14:textId="4A4B16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11E54C08" w14:textId="3D9CAB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0079</w:t>
            </w:r>
          </w:p>
        </w:tc>
        <w:tc>
          <w:tcPr>
            <w:tcW w:w="227" w:type="pct"/>
          </w:tcPr>
          <w:p w14:paraId="24A27EA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8E101BE" w14:textId="3E712F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B0C9749" w14:textId="1743D6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D14AD60" w14:textId="20848B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4D4C1E41" w14:textId="17D657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898931A" w14:textId="77777777" w:rsidTr="00D85DB0">
        <w:tc>
          <w:tcPr>
            <w:tcW w:w="439" w:type="pct"/>
          </w:tcPr>
          <w:p w14:paraId="7DE277D2" w14:textId="20501A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R4-2409555</w:t>
            </w:r>
          </w:p>
        </w:tc>
        <w:tc>
          <w:tcPr>
            <w:tcW w:w="1041" w:type="pct"/>
          </w:tcPr>
          <w:p w14:paraId="741BA6C0" w14:textId="3C1EE4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38.106: removal of environmental annex</w:t>
            </w:r>
          </w:p>
        </w:tc>
        <w:tc>
          <w:tcPr>
            <w:tcW w:w="505" w:type="pct"/>
          </w:tcPr>
          <w:p w14:paraId="63D91081" w14:textId="0821CE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95B0F57" w14:textId="13E9C3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5568345A" w14:textId="0A0960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0080</w:t>
            </w:r>
          </w:p>
        </w:tc>
        <w:tc>
          <w:tcPr>
            <w:tcW w:w="227" w:type="pct"/>
          </w:tcPr>
          <w:p w14:paraId="19AD3FE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7A6222" w14:textId="24C6C2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0136F91" w14:textId="78337D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4ABF6E0" w14:textId="6A65D2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NR_netcon_repeater-Core</w:t>
            </w:r>
          </w:p>
        </w:tc>
        <w:tc>
          <w:tcPr>
            <w:tcW w:w="512" w:type="pct"/>
          </w:tcPr>
          <w:p w14:paraId="142ACA1E" w14:textId="5F3F33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C015FDB" w14:textId="77777777" w:rsidTr="00D85DB0">
        <w:tc>
          <w:tcPr>
            <w:tcW w:w="439" w:type="pct"/>
          </w:tcPr>
          <w:p w14:paraId="61229535" w14:textId="5BC748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R4-2409615</w:t>
            </w:r>
          </w:p>
        </w:tc>
        <w:tc>
          <w:tcPr>
            <w:tcW w:w="1041" w:type="pct"/>
          </w:tcPr>
          <w:p w14:paraId="06C2F6F6" w14:textId="073CC3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38.106: the introduction of NCR RRM test case</w:t>
            </w:r>
          </w:p>
        </w:tc>
        <w:tc>
          <w:tcPr>
            <w:tcW w:w="505" w:type="pct"/>
          </w:tcPr>
          <w:p w14:paraId="0088F3A4" w14:textId="412438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0F79DDE" w14:textId="25919E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56700578" w14:textId="5E7C24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0081</w:t>
            </w:r>
          </w:p>
        </w:tc>
        <w:tc>
          <w:tcPr>
            <w:tcW w:w="227" w:type="pct"/>
          </w:tcPr>
          <w:p w14:paraId="228EBE4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92748C4" w14:textId="5BA03C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31F7B44" w14:textId="2D376C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9C8C767" w14:textId="42400E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2696A33F" w14:textId="2E696F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282B595" w14:textId="77777777" w:rsidTr="00D85DB0">
        <w:tc>
          <w:tcPr>
            <w:tcW w:w="439" w:type="pct"/>
          </w:tcPr>
          <w:p w14:paraId="58D213BC" w14:textId="2B7CEE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R4-2410214</w:t>
            </w:r>
          </w:p>
        </w:tc>
        <w:tc>
          <w:tcPr>
            <w:tcW w:w="1041" w:type="pct"/>
          </w:tcPr>
          <w:p w14:paraId="0E4BE6EC" w14:textId="72DFD2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38.106: the introduction of NCR RRM test case</w:t>
            </w:r>
          </w:p>
        </w:tc>
        <w:tc>
          <w:tcPr>
            <w:tcW w:w="505" w:type="pct"/>
          </w:tcPr>
          <w:p w14:paraId="10E69420" w14:textId="0F8E07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8CD3F6D" w14:textId="56D2B5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38.106</w:t>
            </w:r>
          </w:p>
        </w:tc>
        <w:tc>
          <w:tcPr>
            <w:tcW w:w="361" w:type="pct"/>
          </w:tcPr>
          <w:p w14:paraId="75073474" w14:textId="6C9C68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0081</w:t>
            </w:r>
          </w:p>
        </w:tc>
        <w:tc>
          <w:tcPr>
            <w:tcW w:w="227" w:type="pct"/>
          </w:tcPr>
          <w:p w14:paraId="307429B9" w14:textId="476D5BA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371611D" w14:textId="49623E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FA79D9A" w14:textId="5903D7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C5617C1" w14:textId="03728C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4DDA15CA" w14:textId="5C8CAE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EB282F4" w14:textId="77777777" w:rsidTr="00D85DB0">
        <w:tc>
          <w:tcPr>
            <w:tcW w:w="439" w:type="pct"/>
          </w:tcPr>
          <w:p w14:paraId="6B1FB4F1" w14:textId="2156BB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R4-2407044</w:t>
            </w:r>
          </w:p>
        </w:tc>
        <w:tc>
          <w:tcPr>
            <w:tcW w:w="1041" w:type="pct"/>
          </w:tcPr>
          <w:p w14:paraId="3A6D71B8" w14:textId="1757D8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for applicability of DSS for NTN FR1 bands</w:t>
            </w:r>
          </w:p>
        </w:tc>
        <w:tc>
          <w:tcPr>
            <w:tcW w:w="505" w:type="pct"/>
          </w:tcPr>
          <w:p w14:paraId="13B0768A" w14:textId="202181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Apple, Globalstar, Thales, Inmarsat, Viasat, Terrestar</w:t>
            </w:r>
          </w:p>
        </w:tc>
        <w:tc>
          <w:tcPr>
            <w:tcW w:w="442" w:type="pct"/>
          </w:tcPr>
          <w:p w14:paraId="73C045AD" w14:textId="406E2A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323DEADF" w14:textId="5D653C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0057</w:t>
            </w:r>
          </w:p>
        </w:tc>
        <w:tc>
          <w:tcPr>
            <w:tcW w:w="227" w:type="pct"/>
          </w:tcPr>
          <w:p w14:paraId="0C682B9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35C99F2" w14:textId="0FC14E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28A8FD6" w14:textId="05E7B6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8BCE40C" w14:textId="2556E3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</w:t>
            </w:r>
          </w:p>
        </w:tc>
        <w:tc>
          <w:tcPr>
            <w:tcW w:w="512" w:type="pct"/>
          </w:tcPr>
          <w:p w14:paraId="0185A25D" w14:textId="117500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A777220" w14:textId="77777777" w:rsidTr="00D85DB0">
        <w:tc>
          <w:tcPr>
            <w:tcW w:w="439" w:type="pct"/>
          </w:tcPr>
          <w:p w14:paraId="1BD9A438" w14:textId="536226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R4-2407045</w:t>
            </w:r>
          </w:p>
        </w:tc>
        <w:tc>
          <w:tcPr>
            <w:tcW w:w="1041" w:type="pct"/>
          </w:tcPr>
          <w:p w14:paraId="077DC7C6" w14:textId="7761F2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for applicability of DSS for NTN FR1 bands</w:t>
            </w:r>
          </w:p>
        </w:tc>
        <w:tc>
          <w:tcPr>
            <w:tcW w:w="505" w:type="pct"/>
          </w:tcPr>
          <w:p w14:paraId="7F6598B8" w14:textId="03A72A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Apple, Globalstar, Thales, Inmarsat, Viasat, Terrestar</w:t>
            </w:r>
          </w:p>
        </w:tc>
        <w:tc>
          <w:tcPr>
            <w:tcW w:w="442" w:type="pct"/>
          </w:tcPr>
          <w:p w14:paraId="77A0C7F9" w14:textId="3F2728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6E24827B" w14:textId="5C4D9F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0058</w:t>
            </w:r>
          </w:p>
        </w:tc>
        <w:tc>
          <w:tcPr>
            <w:tcW w:w="227" w:type="pct"/>
          </w:tcPr>
          <w:p w14:paraId="09AE9F9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B2D6E40" w14:textId="28FEC8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8EB5388" w14:textId="516D4D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6F070C9" w14:textId="6934F2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</w:t>
            </w:r>
          </w:p>
        </w:tc>
        <w:tc>
          <w:tcPr>
            <w:tcW w:w="512" w:type="pct"/>
          </w:tcPr>
          <w:p w14:paraId="71238377" w14:textId="2F4EFB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A1F9DBC" w14:textId="77777777" w:rsidTr="00D85DB0">
        <w:tc>
          <w:tcPr>
            <w:tcW w:w="439" w:type="pct"/>
          </w:tcPr>
          <w:p w14:paraId="1718010D" w14:textId="49F2E9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R4-2407149</w:t>
            </w:r>
          </w:p>
        </w:tc>
        <w:tc>
          <w:tcPr>
            <w:tcW w:w="1041" w:type="pct"/>
          </w:tcPr>
          <w:p w14:paraId="0EED102A" w14:textId="0706C3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[NR_NTN_enh-Perf] bigCR for 38.108,  NR_NTN Demodulation requirements</w:t>
            </w:r>
          </w:p>
        </w:tc>
        <w:tc>
          <w:tcPr>
            <w:tcW w:w="505" w:type="pct"/>
          </w:tcPr>
          <w:p w14:paraId="3791D6D4" w14:textId="29881C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70EB4600" w14:textId="65BD7A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0CE956AE" w14:textId="311978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0059</w:t>
            </w:r>
          </w:p>
        </w:tc>
        <w:tc>
          <w:tcPr>
            <w:tcW w:w="227" w:type="pct"/>
          </w:tcPr>
          <w:p w14:paraId="6EAEFB3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9E975E7" w14:textId="39270A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C5D0CD7" w14:textId="29D6A6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8C2597D" w14:textId="2AAD2E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NR_NTN_enh-Perf</w:t>
            </w:r>
          </w:p>
        </w:tc>
        <w:tc>
          <w:tcPr>
            <w:tcW w:w="512" w:type="pct"/>
          </w:tcPr>
          <w:p w14:paraId="12EFF1E5" w14:textId="50DA95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82CC1EE" w14:textId="77777777" w:rsidTr="00D85DB0">
        <w:tc>
          <w:tcPr>
            <w:tcW w:w="439" w:type="pct"/>
          </w:tcPr>
          <w:p w14:paraId="5236E5AF" w14:textId="7818AE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R4-2407472</w:t>
            </w:r>
          </w:p>
        </w:tc>
        <w:tc>
          <w:tcPr>
            <w:tcW w:w="1041" w:type="pct"/>
          </w:tcPr>
          <w:p w14:paraId="1F1657E6" w14:textId="65DC62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(NR_NTN_enh-Core)CR for TS 38.108, Correction on ACS interferer frequency offset for SAN type 2-O</w:t>
            </w:r>
          </w:p>
        </w:tc>
        <w:tc>
          <w:tcPr>
            <w:tcW w:w="505" w:type="pct"/>
          </w:tcPr>
          <w:p w14:paraId="3736C68E" w14:textId="52BCC6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4B6C11AC" w14:textId="2F1FFC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0BEED665" w14:textId="792C3F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0060</w:t>
            </w:r>
          </w:p>
        </w:tc>
        <w:tc>
          <w:tcPr>
            <w:tcW w:w="227" w:type="pct"/>
          </w:tcPr>
          <w:p w14:paraId="64A38B2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11F16CF" w14:textId="318ED6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0BAFEC1" w14:textId="4FC78A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0CC202F" w14:textId="3520B0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21FB7E66" w14:textId="421541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7FCD9D57" w14:textId="77777777" w:rsidTr="00D85DB0">
        <w:tc>
          <w:tcPr>
            <w:tcW w:w="439" w:type="pct"/>
          </w:tcPr>
          <w:p w14:paraId="46993BBB" w14:textId="0E1A03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R4-2407512</w:t>
            </w:r>
          </w:p>
        </w:tc>
        <w:tc>
          <w:tcPr>
            <w:tcW w:w="1041" w:type="pct"/>
          </w:tcPr>
          <w:p w14:paraId="7F95487A" w14:textId="16F4BC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38.108, Introduction on definition of NTN regenerative payload</w:t>
            </w:r>
          </w:p>
        </w:tc>
        <w:tc>
          <w:tcPr>
            <w:tcW w:w="505" w:type="pct"/>
          </w:tcPr>
          <w:p w14:paraId="1D0A5E78" w14:textId="45E127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31D6D5AC" w14:textId="69AAF0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19CFE42E" w14:textId="5DEA97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0061</w:t>
            </w:r>
          </w:p>
        </w:tc>
        <w:tc>
          <w:tcPr>
            <w:tcW w:w="227" w:type="pct"/>
          </w:tcPr>
          <w:p w14:paraId="5771712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60DF693" w14:textId="0BBF57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94" w:type="pct"/>
          </w:tcPr>
          <w:p w14:paraId="50B93B58" w14:textId="4692B0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D2685EB" w14:textId="049A7F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NR_NTN_Ph3-Core</w:t>
            </w:r>
          </w:p>
        </w:tc>
        <w:tc>
          <w:tcPr>
            <w:tcW w:w="512" w:type="pct"/>
          </w:tcPr>
          <w:p w14:paraId="79EC783C" w14:textId="36216B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698AA02E" w14:textId="77777777" w:rsidTr="00D85DB0">
        <w:tc>
          <w:tcPr>
            <w:tcW w:w="439" w:type="pct"/>
          </w:tcPr>
          <w:p w14:paraId="29C01CB9" w14:textId="062FEE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R4-2408194</w:t>
            </w:r>
          </w:p>
        </w:tc>
        <w:tc>
          <w:tcPr>
            <w:tcW w:w="1041" w:type="pct"/>
          </w:tcPr>
          <w:p w14:paraId="4A1AAB44" w14:textId="77CC9E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38.108: Correction of applicability table for SAN</w:t>
            </w:r>
          </w:p>
        </w:tc>
        <w:tc>
          <w:tcPr>
            <w:tcW w:w="505" w:type="pct"/>
          </w:tcPr>
          <w:p w14:paraId="7C29232B" w14:textId="7FDB01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51373629" w14:textId="0FE696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4E25A161" w14:textId="1C21E0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0062</w:t>
            </w:r>
          </w:p>
        </w:tc>
        <w:tc>
          <w:tcPr>
            <w:tcW w:w="227" w:type="pct"/>
          </w:tcPr>
          <w:p w14:paraId="14ACE1F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7650DB4" w14:textId="5AA583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ACB97D9" w14:textId="1AA11D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F8D110F" w14:textId="320415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21D45341" w14:textId="61B05A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64281912" w14:textId="77777777" w:rsidTr="00D85DB0">
        <w:tc>
          <w:tcPr>
            <w:tcW w:w="439" w:type="pct"/>
          </w:tcPr>
          <w:p w14:paraId="1890082A" w14:textId="7156B3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R4-2408197</w:t>
            </w:r>
          </w:p>
        </w:tc>
        <w:tc>
          <w:tcPr>
            <w:tcW w:w="1041" w:type="pct"/>
          </w:tcPr>
          <w:p w14:paraId="6895E216" w14:textId="262E98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38.108: Minimum requirements for unwanted emissions for SAN (rel-17)</w:t>
            </w:r>
          </w:p>
        </w:tc>
        <w:tc>
          <w:tcPr>
            <w:tcW w:w="505" w:type="pct"/>
          </w:tcPr>
          <w:p w14:paraId="590F53FC" w14:textId="64A68E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3C15DD43" w14:textId="64BF8B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2DD630B4" w14:textId="234D3F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0063</w:t>
            </w:r>
          </w:p>
        </w:tc>
        <w:tc>
          <w:tcPr>
            <w:tcW w:w="227" w:type="pct"/>
          </w:tcPr>
          <w:p w14:paraId="0D17294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C986CDA" w14:textId="6591E4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E94C708" w14:textId="28F657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CA43D98" w14:textId="0D8066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43DBD932" w14:textId="11F22F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100C8B7" w14:textId="77777777" w:rsidTr="00D85DB0">
        <w:tc>
          <w:tcPr>
            <w:tcW w:w="439" w:type="pct"/>
          </w:tcPr>
          <w:p w14:paraId="1EE9E40A" w14:textId="3620E2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R4-2409985</w:t>
            </w:r>
          </w:p>
        </w:tc>
        <w:tc>
          <w:tcPr>
            <w:tcW w:w="1041" w:type="pct"/>
          </w:tcPr>
          <w:p w14:paraId="0DDE2562" w14:textId="26ABC5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38.108: Minimum requirements for unwanted emissions for SAN (rel-17)</w:t>
            </w:r>
          </w:p>
        </w:tc>
        <w:tc>
          <w:tcPr>
            <w:tcW w:w="505" w:type="pct"/>
          </w:tcPr>
          <w:p w14:paraId="1E4CDA99" w14:textId="26BAEB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056AE9B1" w14:textId="6BFC04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7193D110" w14:textId="3E3926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0063</w:t>
            </w:r>
          </w:p>
        </w:tc>
        <w:tc>
          <w:tcPr>
            <w:tcW w:w="227" w:type="pct"/>
          </w:tcPr>
          <w:p w14:paraId="4EC841A2" w14:textId="317AD26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38AB033" w14:textId="4FE5D6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A969841" w14:textId="3F5D82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E5BB5AD" w14:textId="016B1F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4F55934D" w14:textId="059DDC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4A68B91" w14:textId="77777777" w:rsidTr="00D85DB0">
        <w:tc>
          <w:tcPr>
            <w:tcW w:w="439" w:type="pct"/>
          </w:tcPr>
          <w:p w14:paraId="0205EE20" w14:textId="444515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R4-2408198</w:t>
            </w:r>
          </w:p>
        </w:tc>
        <w:tc>
          <w:tcPr>
            <w:tcW w:w="1041" w:type="pct"/>
          </w:tcPr>
          <w:p w14:paraId="388D03DD" w14:textId="294F7D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38.108: Minimum requirements for unwanted emissions for SAN (rel-18)</w:t>
            </w:r>
          </w:p>
        </w:tc>
        <w:tc>
          <w:tcPr>
            <w:tcW w:w="505" w:type="pct"/>
          </w:tcPr>
          <w:p w14:paraId="14D9FEA5" w14:textId="698F40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0A0AC3C1" w14:textId="37B942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5A048559" w14:textId="59278A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0064</w:t>
            </w:r>
          </w:p>
        </w:tc>
        <w:tc>
          <w:tcPr>
            <w:tcW w:w="227" w:type="pct"/>
          </w:tcPr>
          <w:p w14:paraId="7A7C970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8BBA0E5" w14:textId="5CF23B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1183CA4" w14:textId="53F333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9DB5C69" w14:textId="3418B9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7F74F34B" w14:textId="338CF5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794F4F3" w14:textId="77777777" w:rsidTr="00D85DB0">
        <w:tc>
          <w:tcPr>
            <w:tcW w:w="439" w:type="pct"/>
          </w:tcPr>
          <w:p w14:paraId="06A17632" w14:textId="7885B9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R4-2409986</w:t>
            </w:r>
          </w:p>
        </w:tc>
        <w:tc>
          <w:tcPr>
            <w:tcW w:w="1041" w:type="pct"/>
          </w:tcPr>
          <w:p w14:paraId="7B4017BB" w14:textId="3D24E9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38.108: Minimum requirements for unwanted emissions for SAN (rel-18)</w:t>
            </w:r>
          </w:p>
        </w:tc>
        <w:tc>
          <w:tcPr>
            <w:tcW w:w="505" w:type="pct"/>
          </w:tcPr>
          <w:p w14:paraId="64DB4A48" w14:textId="4C15D6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4BBD94FB" w14:textId="7CDE75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43093F72" w14:textId="7D4ABE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0064</w:t>
            </w:r>
          </w:p>
        </w:tc>
        <w:tc>
          <w:tcPr>
            <w:tcW w:w="227" w:type="pct"/>
          </w:tcPr>
          <w:p w14:paraId="54D3BF38" w14:textId="37836BA4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A5BBA22" w14:textId="47C541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C008EAF" w14:textId="756DC9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C6E8B5F" w14:textId="0FD527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07E56D0B" w14:textId="7F6694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F10052E" w14:textId="77777777" w:rsidTr="00D85DB0">
        <w:tc>
          <w:tcPr>
            <w:tcW w:w="439" w:type="pct"/>
          </w:tcPr>
          <w:p w14:paraId="0C24FFF2" w14:textId="44A388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R4-2408330</w:t>
            </w:r>
          </w:p>
        </w:tc>
        <w:tc>
          <w:tcPr>
            <w:tcW w:w="1041" w:type="pct"/>
          </w:tcPr>
          <w:p w14:paraId="027BAF00" w14:textId="50BB91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38.108 on FR1 PUCCH demodualtion requirements</w:t>
            </w:r>
          </w:p>
        </w:tc>
        <w:tc>
          <w:tcPr>
            <w:tcW w:w="505" w:type="pct"/>
          </w:tcPr>
          <w:p w14:paraId="5DF53C6F" w14:textId="46D9E3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241C5954" w14:textId="30030E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6E9B9E51" w14:textId="004FFE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0065</w:t>
            </w:r>
          </w:p>
        </w:tc>
        <w:tc>
          <w:tcPr>
            <w:tcW w:w="227" w:type="pct"/>
          </w:tcPr>
          <w:p w14:paraId="6315691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76E2F5D" w14:textId="17E318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91BD49B" w14:textId="7E25CE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BB825A2" w14:textId="0B75B3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1288A433" w14:textId="3D73B8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8F099AE" w14:textId="77777777" w:rsidTr="00D85DB0">
        <w:tc>
          <w:tcPr>
            <w:tcW w:w="439" w:type="pct"/>
          </w:tcPr>
          <w:p w14:paraId="6C5EC20A" w14:textId="714495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R4-2408331</w:t>
            </w:r>
          </w:p>
        </w:tc>
        <w:tc>
          <w:tcPr>
            <w:tcW w:w="1041" w:type="pct"/>
          </w:tcPr>
          <w:p w14:paraId="0A46F891" w14:textId="6F267C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38.108 on FR1 PUCCH demodualtion requirements</w:t>
            </w:r>
          </w:p>
        </w:tc>
        <w:tc>
          <w:tcPr>
            <w:tcW w:w="505" w:type="pct"/>
          </w:tcPr>
          <w:p w14:paraId="5FBA7AC3" w14:textId="329263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0046B80" w14:textId="350CF2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149CCD1E" w14:textId="4CB8E4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0066</w:t>
            </w:r>
          </w:p>
        </w:tc>
        <w:tc>
          <w:tcPr>
            <w:tcW w:w="227" w:type="pct"/>
          </w:tcPr>
          <w:p w14:paraId="5E75B38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475A573" w14:textId="6C2851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0591156" w14:textId="61DADB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3FABA94" w14:textId="2413E8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04D48B4C" w14:textId="2ADDC7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2B85DDE" w14:textId="77777777" w:rsidTr="00D85DB0">
        <w:tc>
          <w:tcPr>
            <w:tcW w:w="439" w:type="pct"/>
          </w:tcPr>
          <w:p w14:paraId="1C9BEB17" w14:textId="25F610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R4-2408697</w:t>
            </w:r>
          </w:p>
        </w:tc>
        <w:tc>
          <w:tcPr>
            <w:tcW w:w="1041" w:type="pct"/>
          </w:tcPr>
          <w:p w14:paraId="24969FCF" w14:textId="6BF130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NTN enhancement - Running CR to TS 38.108</w:t>
            </w:r>
          </w:p>
        </w:tc>
        <w:tc>
          <w:tcPr>
            <w:tcW w:w="505" w:type="pct"/>
          </w:tcPr>
          <w:p w14:paraId="417D8DFF" w14:textId="1EE8CA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Ericsson, Thales, CATT, Huawei, ZTE, NEC</w:t>
            </w:r>
          </w:p>
        </w:tc>
        <w:tc>
          <w:tcPr>
            <w:tcW w:w="442" w:type="pct"/>
          </w:tcPr>
          <w:p w14:paraId="08BD3DE7" w14:textId="63AEC3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5EFC8302" w14:textId="427C0A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0067</w:t>
            </w:r>
          </w:p>
        </w:tc>
        <w:tc>
          <w:tcPr>
            <w:tcW w:w="227" w:type="pct"/>
          </w:tcPr>
          <w:p w14:paraId="183AD77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469C89A" w14:textId="2BA6FF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9418EE5" w14:textId="409A6C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3139D97" w14:textId="7F2F0A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12917EC1" w14:textId="4AA385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620D4F6" w14:textId="77777777" w:rsidTr="00D85DB0">
        <w:tc>
          <w:tcPr>
            <w:tcW w:w="439" w:type="pct"/>
          </w:tcPr>
          <w:p w14:paraId="2FB1227B" w14:textId="4496CD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R4-2409817</w:t>
            </w:r>
          </w:p>
        </w:tc>
        <w:tc>
          <w:tcPr>
            <w:tcW w:w="1041" w:type="pct"/>
          </w:tcPr>
          <w:p w14:paraId="3984A73E" w14:textId="685052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NTN enhancement - Running CR to TS 38.108</w:t>
            </w:r>
          </w:p>
        </w:tc>
        <w:tc>
          <w:tcPr>
            <w:tcW w:w="505" w:type="pct"/>
          </w:tcPr>
          <w:p w14:paraId="3110D835" w14:textId="6C7EC4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Ericsson, Thales, CATT, Huawei, ZTE, NEC</w:t>
            </w:r>
          </w:p>
        </w:tc>
        <w:tc>
          <w:tcPr>
            <w:tcW w:w="442" w:type="pct"/>
          </w:tcPr>
          <w:p w14:paraId="6E432532" w14:textId="56331C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20F6D4FE" w14:textId="01E10F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0067</w:t>
            </w:r>
          </w:p>
        </w:tc>
        <w:tc>
          <w:tcPr>
            <w:tcW w:w="227" w:type="pct"/>
          </w:tcPr>
          <w:p w14:paraId="3855E86B" w14:textId="3219302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2C22A09" w14:textId="0B59D9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DD37AF3" w14:textId="10FD12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520BAC2" w14:textId="57BD9A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43A96F54" w14:textId="1FEB02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6A1AA8C" w14:textId="77777777" w:rsidTr="00D85DB0">
        <w:tc>
          <w:tcPr>
            <w:tcW w:w="439" w:type="pct"/>
          </w:tcPr>
          <w:p w14:paraId="23A2FD15" w14:textId="4318A2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R4-2409395</w:t>
            </w:r>
          </w:p>
        </w:tc>
        <w:tc>
          <w:tcPr>
            <w:tcW w:w="1041" w:type="pct"/>
          </w:tcPr>
          <w:p w14:paraId="3ED3D24A" w14:textId="231A8E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to TS 38.108: Channel raster to resource element mapping</w:t>
            </w:r>
          </w:p>
        </w:tc>
        <w:tc>
          <w:tcPr>
            <w:tcW w:w="505" w:type="pct"/>
          </w:tcPr>
          <w:p w14:paraId="5F373B8B" w14:textId="4CDA8D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4F43B74" w14:textId="776DE4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0899C9EE" w14:textId="4DEC99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0068</w:t>
            </w:r>
          </w:p>
        </w:tc>
        <w:tc>
          <w:tcPr>
            <w:tcW w:w="227" w:type="pct"/>
          </w:tcPr>
          <w:p w14:paraId="0EE45B7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994EFCA" w14:textId="08C5B2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1C00E40" w14:textId="235227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FEF5604" w14:textId="21C990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6BC383BC" w14:textId="4CCBEB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BB834B0" w14:textId="77777777" w:rsidTr="00D85DB0">
        <w:tc>
          <w:tcPr>
            <w:tcW w:w="439" w:type="pct"/>
          </w:tcPr>
          <w:p w14:paraId="6E108044" w14:textId="44CA31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R4-2409396</w:t>
            </w:r>
          </w:p>
        </w:tc>
        <w:tc>
          <w:tcPr>
            <w:tcW w:w="1041" w:type="pct"/>
          </w:tcPr>
          <w:p w14:paraId="0A15A72B" w14:textId="1BD92A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to TS 38.108: Channel raster to resource element mapping</w:t>
            </w:r>
          </w:p>
        </w:tc>
        <w:tc>
          <w:tcPr>
            <w:tcW w:w="505" w:type="pct"/>
          </w:tcPr>
          <w:p w14:paraId="7BBAD6D6" w14:textId="7551A2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9D0D51D" w14:textId="57CEAD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6B8C9FA9" w14:textId="2EEEF1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0069</w:t>
            </w:r>
          </w:p>
        </w:tc>
        <w:tc>
          <w:tcPr>
            <w:tcW w:w="227" w:type="pct"/>
          </w:tcPr>
          <w:p w14:paraId="0CD6065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9BDF979" w14:textId="1FAB46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8183D78" w14:textId="08BC73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4FB0C5F" w14:textId="409BFE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1E1661F2" w14:textId="3B8752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BDF97D9" w14:textId="77777777" w:rsidTr="00D85DB0">
        <w:tc>
          <w:tcPr>
            <w:tcW w:w="439" w:type="pct"/>
          </w:tcPr>
          <w:p w14:paraId="4DBAAE83" w14:textId="0BD138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R4-2409440</w:t>
            </w:r>
          </w:p>
        </w:tc>
        <w:tc>
          <w:tcPr>
            <w:tcW w:w="1041" w:type="pct"/>
          </w:tcPr>
          <w:p w14:paraId="0DC5B7BA" w14:textId="7478EE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to 38.108: Correction on FRCs in demod requirement</w:t>
            </w:r>
          </w:p>
        </w:tc>
        <w:tc>
          <w:tcPr>
            <w:tcW w:w="505" w:type="pct"/>
          </w:tcPr>
          <w:p w14:paraId="75260FC4" w14:textId="5E6F70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5037D10E" w14:textId="7435A9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085BF3DC" w14:textId="49ADA8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0070</w:t>
            </w:r>
          </w:p>
        </w:tc>
        <w:tc>
          <w:tcPr>
            <w:tcW w:w="227" w:type="pct"/>
          </w:tcPr>
          <w:p w14:paraId="4AA6F65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465DE0" w14:textId="261F43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08C192A" w14:textId="187167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9AE4257" w14:textId="51A708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2D33EB88" w14:textId="0FF61E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C999579" w14:textId="77777777" w:rsidTr="00D85DB0">
        <w:tc>
          <w:tcPr>
            <w:tcW w:w="439" w:type="pct"/>
          </w:tcPr>
          <w:p w14:paraId="3A6BC533" w14:textId="7B0805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R4-2409441</w:t>
            </w:r>
          </w:p>
        </w:tc>
        <w:tc>
          <w:tcPr>
            <w:tcW w:w="1041" w:type="pct"/>
          </w:tcPr>
          <w:p w14:paraId="5378FE78" w14:textId="7DC4B8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to 38.108: Correction on FRCs in demod requirement</w:t>
            </w:r>
          </w:p>
        </w:tc>
        <w:tc>
          <w:tcPr>
            <w:tcW w:w="505" w:type="pct"/>
          </w:tcPr>
          <w:p w14:paraId="63C727F2" w14:textId="7ED8B7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6A544D65" w14:textId="5AFD2C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3F2A1DC4" w14:textId="3D931D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0071</w:t>
            </w:r>
          </w:p>
        </w:tc>
        <w:tc>
          <w:tcPr>
            <w:tcW w:w="227" w:type="pct"/>
          </w:tcPr>
          <w:p w14:paraId="4DC4CEA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237DBF2" w14:textId="4FECCD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3FD8425" w14:textId="4A89D0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FC33FE2" w14:textId="241C6B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70767CAB" w14:textId="71558A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95AC487" w14:textId="77777777" w:rsidTr="00D85DB0">
        <w:tc>
          <w:tcPr>
            <w:tcW w:w="439" w:type="pct"/>
          </w:tcPr>
          <w:p w14:paraId="22A84941" w14:textId="0A325D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R4-2409541</w:t>
            </w:r>
          </w:p>
        </w:tc>
        <w:tc>
          <w:tcPr>
            <w:tcW w:w="1041" w:type="pct"/>
          </w:tcPr>
          <w:p w14:paraId="2D0F0C92" w14:textId="492AF4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38.108: Band-agnostic OBUE requirement</w:t>
            </w:r>
          </w:p>
        </w:tc>
        <w:tc>
          <w:tcPr>
            <w:tcW w:w="505" w:type="pct"/>
          </w:tcPr>
          <w:p w14:paraId="3561FB3B" w14:textId="10004E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AEFD723" w14:textId="76DBCE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2E1CFEE1" w14:textId="6997E2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0072</w:t>
            </w:r>
          </w:p>
        </w:tc>
        <w:tc>
          <w:tcPr>
            <w:tcW w:w="227" w:type="pct"/>
          </w:tcPr>
          <w:p w14:paraId="296ADB2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367143C" w14:textId="02E5F7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47FEED5" w14:textId="4B434F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AFA1B39" w14:textId="705CB1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47F33C3D" w14:textId="2F020F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37F86E9" w14:textId="77777777" w:rsidTr="00D85DB0">
        <w:tc>
          <w:tcPr>
            <w:tcW w:w="439" w:type="pct"/>
          </w:tcPr>
          <w:p w14:paraId="036DF91A" w14:textId="3E675F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R4-2409816</w:t>
            </w:r>
          </w:p>
        </w:tc>
        <w:tc>
          <w:tcPr>
            <w:tcW w:w="1041" w:type="pct"/>
          </w:tcPr>
          <w:p w14:paraId="2CFA12B8" w14:textId="1EBFF1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38.108: Band-agnostic OBUE requirement</w:t>
            </w:r>
          </w:p>
        </w:tc>
        <w:tc>
          <w:tcPr>
            <w:tcW w:w="505" w:type="pct"/>
          </w:tcPr>
          <w:p w14:paraId="10ACE022" w14:textId="44AD18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31F302C" w14:textId="3F8724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6E87EE2F" w14:textId="3E814B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0072</w:t>
            </w:r>
          </w:p>
        </w:tc>
        <w:tc>
          <w:tcPr>
            <w:tcW w:w="227" w:type="pct"/>
          </w:tcPr>
          <w:p w14:paraId="6FC977FC" w14:textId="013919C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F0CE294" w14:textId="069DCE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C5D0E1F" w14:textId="6F13E9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8F3AA9B" w14:textId="69E8A3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26E4D301" w14:textId="1CDB6F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7B50ED5" w14:textId="77777777" w:rsidTr="00D85DB0">
        <w:tc>
          <w:tcPr>
            <w:tcW w:w="439" w:type="pct"/>
          </w:tcPr>
          <w:p w14:paraId="345E6EF5" w14:textId="5806E5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R4-2410004</w:t>
            </w:r>
          </w:p>
        </w:tc>
        <w:tc>
          <w:tcPr>
            <w:tcW w:w="1041" w:type="pct"/>
          </w:tcPr>
          <w:p w14:paraId="25D384BF" w14:textId="1B95F3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38.108: Band-agnostic OBUE requirement</w:t>
            </w:r>
          </w:p>
        </w:tc>
        <w:tc>
          <w:tcPr>
            <w:tcW w:w="505" w:type="pct"/>
          </w:tcPr>
          <w:p w14:paraId="3E9861C3" w14:textId="62B271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6EB4F87" w14:textId="72AD3E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3C56D824" w14:textId="7B518A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0072</w:t>
            </w:r>
          </w:p>
        </w:tc>
        <w:tc>
          <w:tcPr>
            <w:tcW w:w="227" w:type="pct"/>
          </w:tcPr>
          <w:p w14:paraId="6AAEBEB5" w14:textId="02490D64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4CD71998" w14:textId="479365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2FDAF03" w14:textId="7CA43E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92FFB48" w14:textId="43FCFC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10C7AFEF" w14:textId="5B7546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C01ABB1" w14:textId="77777777" w:rsidTr="00D85DB0">
        <w:tc>
          <w:tcPr>
            <w:tcW w:w="439" w:type="pct"/>
          </w:tcPr>
          <w:p w14:paraId="19544D6C" w14:textId="1724A5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R4-2409548</w:t>
            </w:r>
          </w:p>
        </w:tc>
        <w:tc>
          <w:tcPr>
            <w:tcW w:w="1041" w:type="pct"/>
          </w:tcPr>
          <w:p w14:paraId="522ADF88" w14:textId="73FF56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38.108: Corrections for non-regenerative payload and gateway</w:t>
            </w:r>
          </w:p>
        </w:tc>
        <w:tc>
          <w:tcPr>
            <w:tcW w:w="505" w:type="pct"/>
          </w:tcPr>
          <w:p w14:paraId="51CE4031" w14:textId="25B317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0818532" w14:textId="62948A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33DFB07F" w14:textId="7787B0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0073</w:t>
            </w:r>
          </w:p>
        </w:tc>
        <w:tc>
          <w:tcPr>
            <w:tcW w:w="227" w:type="pct"/>
          </w:tcPr>
          <w:p w14:paraId="2782D02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0793898" w14:textId="2B8852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57D0ECA" w14:textId="27C7C5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9AD209E" w14:textId="35FA3D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11C920F2" w14:textId="5C182C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11D4CAF" w14:textId="77777777" w:rsidTr="00D85DB0">
        <w:tc>
          <w:tcPr>
            <w:tcW w:w="439" w:type="pct"/>
          </w:tcPr>
          <w:p w14:paraId="3EA13F2B" w14:textId="3C13CB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R4-2410023</w:t>
            </w:r>
          </w:p>
        </w:tc>
        <w:tc>
          <w:tcPr>
            <w:tcW w:w="1041" w:type="pct"/>
          </w:tcPr>
          <w:p w14:paraId="4B012D43" w14:textId="5E64D7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38.108: Corrections for non-regenerative payload and gateway</w:t>
            </w:r>
          </w:p>
        </w:tc>
        <w:tc>
          <w:tcPr>
            <w:tcW w:w="505" w:type="pct"/>
          </w:tcPr>
          <w:p w14:paraId="0732389D" w14:textId="5DA594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CB28746" w14:textId="344463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57FC50A9" w14:textId="3EB170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0073</w:t>
            </w:r>
          </w:p>
        </w:tc>
        <w:tc>
          <w:tcPr>
            <w:tcW w:w="227" w:type="pct"/>
          </w:tcPr>
          <w:p w14:paraId="05AF4122" w14:textId="383FE58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F6271BF" w14:textId="065502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EB26F4C" w14:textId="065734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E649851" w14:textId="5A8BA7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04342FE0" w14:textId="3A9D73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2BA8B91" w14:textId="77777777" w:rsidTr="00D85DB0">
        <w:tc>
          <w:tcPr>
            <w:tcW w:w="439" w:type="pct"/>
          </w:tcPr>
          <w:p w14:paraId="47368A15" w14:textId="0988FF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R4-2409549</w:t>
            </w:r>
          </w:p>
        </w:tc>
        <w:tc>
          <w:tcPr>
            <w:tcW w:w="1041" w:type="pct"/>
          </w:tcPr>
          <w:p w14:paraId="125C1A5A" w14:textId="67ADC3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38.108: Corrections for non-regenerative payload and gateway</w:t>
            </w:r>
          </w:p>
        </w:tc>
        <w:tc>
          <w:tcPr>
            <w:tcW w:w="505" w:type="pct"/>
          </w:tcPr>
          <w:p w14:paraId="726BB68C" w14:textId="104267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947207B" w14:textId="5E8435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28B5DFD5" w14:textId="1111AD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0074</w:t>
            </w:r>
          </w:p>
        </w:tc>
        <w:tc>
          <w:tcPr>
            <w:tcW w:w="227" w:type="pct"/>
          </w:tcPr>
          <w:p w14:paraId="6458BD5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B6510C5" w14:textId="6E429C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F411EB3" w14:textId="0C8445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043774A" w14:textId="497D1B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67444FE9" w14:textId="5F8A5B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EBBB072" w14:textId="77777777" w:rsidTr="00D85DB0">
        <w:tc>
          <w:tcPr>
            <w:tcW w:w="439" w:type="pct"/>
          </w:tcPr>
          <w:p w14:paraId="67D7DE3A" w14:textId="016D00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R4-2409552</w:t>
            </w:r>
          </w:p>
        </w:tc>
        <w:tc>
          <w:tcPr>
            <w:tcW w:w="1041" w:type="pct"/>
          </w:tcPr>
          <w:p w14:paraId="5F755360" w14:textId="4DC838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38.108: Correction of the FR1-NTN frequency range</w:t>
            </w:r>
          </w:p>
        </w:tc>
        <w:tc>
          <w:tcPr>
            <w:tcW w:w="505" w:type="pct"/>
          </w:tcPr>
          <w:p w14:paraId="330C70D4" w14:textId="15218C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F513E84" w14:textId="432416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6AD8556C" w14:textId="5A7B42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0075</w:t>
            </w:r>
          </w:p>
        </w:tc>
        <w:tc>
          <w:tcPr>
            <w:tcW w:w="227" w:type="pct"/>
          </w:tcPr>
          <w:p w14:paraId="0851F9A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BE391C0" w14:textId="45B902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45B45EB" w14:textId="659F99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C963A09" w14:textId="36E28E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5A3D5A3D" w14:textId="2C880C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D9B36CA" w14:textId="77777777" w:rsidTr="00D85DB0">
        <w:tc>
          <w:tcPr>
            <w:tcW w:w="439" w:type="pct"/>
          </w:tcPr>
          <w:p w14:paraId="7553BAA6" w14:textId="0691A6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R4-2409553</w:t>
            </w:r>
          </w:p>
        </w:tc>
        <w:tc>
          <w:tcPr>
            <w:tcW w:w="1041" w:type="pct"/>
          </w:tcPr>
          <w:p w14:paraId="282C6240" w14:textId="1C9FAD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Updated   running CR to TS 38.108 NTN Ka-band</w:t>
            </w:r>
          </w:p>
        </w:tc>
        <w:tc>
          <w:tcPr>
            <w:tcW w:w="505" w:type="pct"/>
          </w:tcPr>
          <w:p w14:paraId="49C1F31D" w14:textId="34C4CD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0986C6A" w14:textId="7D04F7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6283DFEB" w14:textId="428E9B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0076</w:t>
            </w:r>
          </w:p>
        </w:tc>
        <w:tc>
          <w:tcPr>
            <w:tcW w:w="227" w:type="pct"/>
          </w:tcPr>
          <w:p w14:paraId="78322A2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7886766" w14:textId="73F37F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6F37B51" w14:textId="5F7583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5CE7BF0" w14:textId="3A33A7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1D7571CB" w14:textId="6AB973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7767AD06" w14:textId="77777777" w:rsidTr="00D85DB0">
        <w:tc>
          <w:tcPr>
            <w:tcW w:w="439" w:type="pct"/>
          </w:tcPr>
          <w:p w14:paraId="5F5A084C" w14:textId="5F65A8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R4-2409780</w:t>
            </w:r>
          </w:p>
        </w:tc>
        <w:tc>
          <w:tcPr>
            <w:tcW w:w="1041" w:type="pct"/>
          </w:tcPr>
          <w:p w14:paraId="1BFD3290" w14:textId="59EDEC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38.108: Correction of the FR1-NTN frequency range</w:t>
            </w:r>
          </w:p>
        </w:tc>
        <w:tc>
          <w:tcPr>
            <w:tcW w:w="505" w:type="pct"/>
          </w:tcPr>
          <w:p w14:paraId="5B8987D1" w14:textId="179686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62C3E08" w14:textId="04BF19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38.108</w:t>
            </w:r>
          </w:p>
        </w:tc>
        <w:tc>
          <w:tcPr>
            <w:tcW w:w="361" w:type="pct"/>
          </w:tcPr>
          <w:p w14:paraId="2A54A255" w14:textId="324057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0077</w:t>
            </w:r>
          </w:p>
        </w:tc>
        <w:tc>
          <w:tcPr>
            <w:tcW w:w="227" w:type="pct"/>
          </w:tcPr>
          <w:p w14:paraId="0BE4602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349D119" w14:textId="697AD2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1E77B81" w14:textId="27F6E8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879F262" w14:textId="464D0B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3954705F" w14:textId="14B9A5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D281857" w14:textId="77777777" w:rsidTr="00D85DB0">
        <w:tc>
          <w:tcPr>
            <w:tcW w:w="439" w:type="pct"/>
          </w:tcPr>
          <w:p w14:paraId="7634E0BA" w14:textId="363ABC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R4-2407858</w:t>
            </w:r>
          </w:p>
        </w:tc>
        <w:tc>
          <w:tcPr>
            <w:tcW w:w="1041" w:type="pct"/>
          </w:tcPr>
          <w:p w14:paraId="659E3DE6" w14:textId="06553D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(NR_newRAT)CR to TS38.113 BS EMC maintenance R15</w:t>
            </w:r>
          </w:p>
        </w:tc>
        <w:tc>
          <w:tcPr>
            <w:tcW w:w="505" w:type="pct"/>
          </w:tcPr>
          <w:p w14:paraId="02B983FD" w14:textId="0F25CF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20935D0" w14:textId="3890F7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38.113</w:t>
            </w:r>
          </w:p>
        </w:tc>
        <w:tc>
          <w:tcPr>
            <w:tcW w:w="361" w:type="pct"/>
          </w:tcPr>
          <w:p w14:paraId="5662292E" w14:textId="2C74E0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0074</w:t>
            </w:r>
          </w:p>
        </w:tc>
        <w:tc>
          <w:tcPr>
            <w:tcW w:w="227" w:type="pct"/>
          </w:tcPr>
          <w:p w14:paraId="0ED2B88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4FE05AF" w14:textId="1AD8E5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602CE0F7" w14:textId="0DF9DC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4BF4E21" w14:textId="459DB8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NR_newRAT, NR_newRAT-Core, NR_newRAT-Perf</w:t>
            </w:r>
          </w:p>
        </w:tc>
        <w:tc>
          <w:tcPr>
            <w:tcW w:w="512" w:type="pct"/>
          </w:tcPr>
          <w:p w14:paraId="2A251F22" w14:textId="4EB18F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4413E02" w14:textId="77777777" w:rsidTr="00D85DB0">
        <w:tc>
          <w:tcPr>
            <w:tcW w:w="439" w:type="pct"/>
          </w:tcPr>
          <w:p w14:paraId="664199CD" w14:textId="25F497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R4-2407859</w:t>
            </w:r>
          </w:p>
        </w:tc>
        <w:tc>
          <w:tcPr>
            <w:tcW w:w="1041" w:type="pct"/>
          </w:tcPr>
          <w:p w14:paraId="7DB62AD4" w14:textId="3373AC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(NR_newRAT)CR to TS 38.113 BS EMC maintenance R16</w:t>
            </w:r>
          </w:p>
        </w:tc>
        <w:tc>
          <w:tcPr>
            <w:tcW w:w="505" w:type="pct"/>
          </w:tcPr>
          <w:p w14:paraId="509613A8" w14:textId="779BED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87CEBA0" w14:textId="34026A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38.113</w:t>
            </w:r>
          </w:p>
        </w:tc>
        <w:tc>
          <w:tcPr>
            <w:tcW w:w="361" w:type="pct"/>
          </w:tcPr>
          <w:p w14:paraId="5B681990" w14:textId="5BBB56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0075</w:t>
            </w:r>
          </w:p>
        </w:tc>
        <w:tc>
          <w:tcPr>
            <w:tcW w:w="227" w:type="pct"/>
          </w:tcPr>
          <w:p w14:paraId="43A98B3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A4FB2DF" w14:textId="3CE811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E8DFDB0" w14:textId="2DE387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84A1942" w14:textId="0CDCA5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</w:t>
            </w:r>
          </w:p>
        </w:tc>
        <w:tc>
          <w:tcPr>
            <w:tcW w:w="512" w:type="pct"/>
          </w:tcPr>
          <w:p w14:paraId="7DB7EE63" w14:textId="07C6E3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5E2FD31" w14:textId="77777777" w:rsidTr="00D85DB0">
        <w:tc>
          <w:tcPr>
            <w:tcW w:w="439" w:type="pct"/>
          </w:tcPr>
          <w:p w14:paraId="4E71A9B2" w14:textId="101809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R4-2407860</w:t>
            </w:r>
          </w:p>
        </w:tc>
        <w:tc>
          <w:tcPr>
            <w:tcW w:w="1041" w:type="pct"/>
          </w:tcPr>
          <w:p w14:paraId="7987E308" w14:textId="053C14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(NR_newRAT)CR to TS 38.113 BS EMC maintenance R17</w:t>
            </w:r>
          </w:p>
        </w:tc>
        <w:tc>
          <w:tcPr>
            <w:tcW w:w="505" w:type="pct"/>
          </w:tcPr>
          <w:p w14:paraId="6D1DB426" w14:textId="6CE57A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794F497" w14:textId="3A8F63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38.113</w:t>
            </w:r>
          </w:p>
        </w:tc>
        <w:tc>
          <w:tcPr>
            <w:tcW w:w="361" w:type="pct"/>
          </w:tcPr>
          <w:p w14:paraId="18781628" w14:textId="29DCC0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0076</w:t>
            </w:r>
          </w:p>
        </w:tc>
        <w:tc>
          <w:tcPr>
            <w:tcW w:w="227" w:type="pct"/>
          </w:tcPr>
          <w:p w14:paraId="51F6B31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040E91A" w14:textId="14D720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53B2DF6" w14:textId="1C1069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A5F13F4" w14:textId="3CA84D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</w:t>
            </w:r>
          </w:p>
        </w:tc>
        <w:tc>
          <w:tcPr>
            <w:tcW w:w="512" w:type="pct"/>
          </w:tcPr>
          <w:p w14:paraId="0C8D5AD9" w14:textId="1FACC4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25E49CA" w14:textId="77777777" w:rsidTr="00D85DB0">
        <w:tc>
          <w:tcPr>
            <w:tcW w:w="439" w:type="pct"/>
          </w:tcPr>
          <w:p w14:paraId="61C633D4" w14:textId="0641AD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R4-2407861</w:t>
            </w:r>
          </w:p>
        </w:tc>
        <w:tc>
          <w:tcPr>
            <w:tcW w:w="1041" w:type="pct"/>
          </w:tcPr>
          <w:p w14:paraId="0BBF46D4" w14:textId="20A4A0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(NR_newRAT)CR to TS 38.113 BS EMC maintenance R18</w:t>
            </w:r>
          </w:p>
        </w:tc>
        <w:tc>
          <w:tcPr>
            <w:tcW w:w="505" w:type="pct"/>
          </w:tcPr>
          <w:p w14:paraId="440CDB54" w14:textId="66B209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3C46F4B7" w14:textId="571B31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38.113</w:t>
            </w:r>
          </w:p>
        </w:tc>
        <w:tc>
          <w:tcPr>
            <w:tcW w:w="361" w:type="pct"/>
          </w:tcPr>
          <w:p w14:paraId="0926EA19" w14:textId="4944F3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0077</w:t>
            </w:r>
          </w:p>
        </w:tc>
        <w:tc>
          <w:tcPr>
            <w:tcW w:w="227" w:type="pct"/>
          </w:tcPr>
          <w:p w14:paraId="34EF7DD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2BBD395" w14:textId="7534BC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AB0EE98" w14:textId="032AF4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0BE1389" w14:textId="21F8A5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</w:t>
            </w:r>
          </w:p>
        </w:tc>
        <w:tc>
          <w:tcPr>
            <w:tcW w:w="512" w:type="pct"/>
          </w:tcPr>
          <w:p w14:paraId="27005234" w14:textId="5AFC87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D2161DF" w14:textId="77777777" w:rsidTr="00D85DB0">
        <w:tc>
          <w:tcPr>
            <w:tcW w:w="439" w:type="pct"/>
          </w:tcPr>
          <w:p w14:paraId="15EB9F77" w14:textId="04B4A2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R4-2408240</w:t>
            </w:r>
          </w:p>
        </w:tc>
        <w:tc>
          <w:tcPr>
            <w:tcW w:w="1041" w:type="pct"/>
          </w:tcPr>
          <w:p w14:paraId="0B514ABC" w14:textId="20B782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(NR_newRAT)  CR to TS 38.113 BS EMC maintenance R15</w:t>
            </w:r>
          </w:p>
        </w:tc>
        <w:tc>
          <w:tcPr>
            <w:tcW w:w="505" w:type="pct"/>
          </w:tcPr>
          <w:p w14:paraId="48ACD21B" w14:textId="3B11E6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9053E69" w14:textId="38B67B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38.113</w:t>
            </w:r>
          </w:p>
        </w:tc>
        <w:tc>
          <w:tcPr>
            <w:tcW w:w="361" w:type="pct"/>
          </w:tcPr>
          <w:p w14:paraId="49380B80" w14:textId="4BB9F0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0078</w:t>
            </w:r>
          </w:p>
        </w:tc>
        <w:tc>
          <w:tcPr>
            <w:tcW w:w="227" w:type="pct"/>
          </w:tcPr>
          <w:p w14:paraId="061E00A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80C91CA" w14:textId="375E62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2541BAEA" w14:textId="3AFCD8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5AC7640" w14:textId="1115E2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</w:t>
            </w:r>
          </w:p>
        </w:tc>
        <w:tc>
          <w:tcPr>
            <w:tcW w:w="512" w:type="pct"/>
          </w:tcPr>
          <w:p w14:paraId="24416DE3" w14:textId="0F9775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8107E71" w14:textId="77777777" w:rsidTr="00D85DB0">
        <w:tc>
          <w:tcPr>
            <w:tcW w:w="439" w:type="pct"/>
          </w:tcPr>
          <w:p w14:paraId="142A05AC" w14:textId="2BCFBD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R4-2409952</w:t>
            </w:r>
          </w:p>
        </w:tc>
        <w:tc>
          <w:tcPr>
            <w:tcW w:w="1041" w:type="pct"/>
          </w:tcPr>
          <w:p w14:paraId="2B284DA9" w14:textId="5BB3E1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(NR_newRAT)  CR to TS 38.113 BS EMC maintenance R15</w:t>
            </w:r>
          </w:p>
        </w:tc>
        <w:tc>
          <w:tcPr>
            <w:tcW w:w="505" w:type="pct"/>
          </w:tcPr>
          <w:p w14:paraId="44380C62" w14:textId="1EE12B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353FEA16" w14:textId="3F3E68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38.113</w:t>
            </w:r>
          </w:p>
        </w:tc>
        <w:tc>
          <w:tcPr>
            <w:tcW w:w="361" w:type="pct"/>
          </w:tcPr>
          <w:p w14:paraId="700429B4" w14:textId="584DCF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0078</w:t>
            </w:r>
          </w:p>
        </w:tc>
        <w:tc>
          <w:tcPr>
            <w:tcW w:w="227" w:type="pct"/>
          </w:tcPr>
          <w:p w14:paraId="6AC0C4D1" w14:textId="3C223B2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04B6B75" w14:textId="084463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68661FB3" w14:textId="429D49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0DAF8B6" w14:textId="270E2E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</w:t>
            </w:r>
          </w:p>
        </w:tc>
        <w:tc>
          <w:tcPr>
            <w:tcW w:w="512" w:type="pct"/>
          </w:tcPr>
          <w:p w14:paraId="5B842872" w14:textId="662A13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43F6170" w14:textId="77777777" w:rsidTr="00D85DB0">
        <w:tc>
          <w:tcPr>
            <w:tcW w:w="439" w:type="pct"/>
          </w:tcPr>
          <w:p w14:paraId="3D7861FB" w14:textId="6E89E5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R4-2409975</w:t>
            </w:r>
          </w:p>
        </w:tc>
        <w:tc>
          <w:tcPr>
            <w:tcW w:w="1041" w:type="pct"/>
          </w:tcPr>
          <w:p w14:paraId="4E53B8AB" w14:textId="3B4844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(NR_newRAT)  CR to TS 38.113 BS EMC maintenance R16</w:t>
            </w:r>
          </w:p>
        </w:tc>
        <w:tc>
          <w:tcPr>
            <w:tcW w:w="505" w:type="pct"/>
          </w:tcPr>
          <w:p w14:paraId="7CE053D4" w14:textId="5E7C4B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44FCF8CE" w14:textId="616802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38.113</w:t>
            </w:r>
          </w:p>
        </w:tc>
        <w:tc>
          <w:tcPr>
            <w:tcW w:w="361" w:type="pct"/>
          </w:tcPr>
          <w:p w14:paraId="37E1DC5D" w14:textId="6E3B76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0079</w:t>
            </w:r>
          </w:p>
        </w:tc>
        <w:tc>
          <w:tcPr>
            <w:tcW w:w="227" w:type="pct"/>
          </w:tcPr>
          <w:p w14:paraId="6ECFBA5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22CA4A7" w14:textId="7A4382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75B556AF" w14:textId="0B0319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8CB645F" w14:textId="10FE43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</w:t>
            </w:r>
          </w:p>
        </w:tc>
        <w:tc>
          <w:tcPr>
            <w:tcW w:w="512" w:type="pct"/>
          </w:tcPr>
          <w:p w14:paraId="3DD66076" w14:textId="058152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EE14AAC" w14:textId="77777777" w:rsidTr="00D85DB0">
        <w:tc>
          <w:tcPr>
            <w:tcW w:w="439" w:type="pct"/>
          </w:tcPr>
          <w:p w14:paraId="5AC43E30" w14:textId="33FA7F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R4-2409976</w:t>
            </w:r>
          </w:p>
        </w:tc>
        <w:tc>
          <w:tcPr>
            <w:tcW w:w="1041" w:type="pct"/>
          </w:tcPr>
          <w:p w14:paraId="35928D3B" w14:textId="2BFF00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(NR_newRAT)  CR to TS 38.113 BS EMC maintenance R17</w:t>
            </w:r>
          </w:p>
        </w:tc>
        <w:tc>
          <w:tcPr>
            <w:tcW w:w="505" w:type="pct"/>
          </w:tcPr>
          <w:p w14:paraId="5240E973" w14:textId="70C242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1F48B287" w14:textId="679057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38.113</w:t>
            </w:r>
          </w:p>
        </w:tc>
        <w:tc>
          <w:tcPr>
            <w:tcW w:w="361" w:type="pct"/>
          </w:tcPr>
          <w:p w14:paraId="42F59F0A" w14:textId="2789D0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0080</w:t>
            </w:r>
          </w:p>
        </w:tc>
        <w:tc>
          <w:tcPr>
            <w:tcW w:w="227" w:type="pct"/>
          </w:tcPr>
          <w:p w14:paraId="63E30CB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86C7ACA" w14:textId="6D0427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4AF5FD7" w14:textId="53612C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6FC8762" w14:textId="52002A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</w:t>
            </w:r>
          </w:p>
        </w:tc>
        <w:tc>
          <w:tcPr>
            <w:tcW w:w="512" w:type="pct"/>
          </w:tcPr>
          <w:p w14:paraId="40E290FF" w14:textId="6B5A51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38A867E" w14:textId="77777777" w:rsidTr="00D85DB0">
        <w:tc>
          <w:tcPr>
            <w:tcW w:w="439" w:type="pct"/>
          </w:tcPr>
          <w:p w14:paraId="1DCCF7C6" w14:textId="145649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R4-2409989</w:t>
            </w:r>
          </w:p>
        </w:tc>
        <w:tc>
          <w:tcPr>
            <w:tcW w:w="1041" w:type="pct"/>
          </w:tcPr>
          <w:p w14:paraId="5B4A27D2" w14:textId="4D5035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(NR_newRAT)  CR to TS 38.113 BS EMC maintenance R18</w:t>
            </w:r>
          </w:p>
        </w:tc>
        <w:tc>
          <w:tcPr>
            <w:tcW w:w="505" w:type="pct"/>
          </w:tcPr>
          <w:p w14:paraId="46E6794F" w14:textId="191058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12C89342" w14:textId="2330DC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38.113</w:t>
            </w:r>
          </w:p>
        </w:tc>
        <w:tc>
          <w:tcPr>
            <w:tcW w:w="361" w:type="pct"/>
          </w:tcPr>
          <w:p w14:paraId="33C6105C" w14:textId="2496A0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0081</w:t>
            </w:r>
          </w:p>
        </w:tc>
        <w:tc>
          <w:tcPr>
            <w:tcW w:w="227" w:type="pct"/>
          </w:tcPr>
          <w:p w14:paraId="506E7AE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96DD5D2" w14:textId="41A92B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5B0B454" w14:textId="11F2A6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702C898" w14:textId="24E92F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</w:t>
            </w:r>
          </w:p>
        </w:tc>
        <w:tc>
          <w:tcPr>
            <w:tcW w:w="512" w:type="pct"/>
          </w:tcPr>
          <w:p w14:paraId="30D62D09" w14:textId="20C476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8696D4E" w14:textId="77777777" w:rsidTr="00D85DB0">
        <w:tc>
          <w:tcPr>
            <w:tcW w:w="439" w:type="pct"/>
          </w:tcPr>
          <w:p w14:paraId="6CDB9ABA" w14:textId="4F92FD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R4-2407855</w:t>
            </w:r>
          </w:p>
        </w:tc>
        <w:tc>
          <w:tcPr>
            <w:tcW w:w="1041" w:type="pct"/>
          </w:tcPr>
          <w:p w14:paraId="3FCBD153" w14:textId="551368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(NR_repeaters-Perf)  CR to TS 38.114 EMC performance criteria R17</w:t>
            </w:r>
          </w:p>
        </w:tc>
        <w:tc>
          <w:tcPr>
            <w:tcW w:w="505" w:type="pct"/>
          </w:tcPr>
          <w:p w14:paraId="092A2B75" w14:textId="648C55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31D1D3DD" w14:textId="76AD7D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38.114</w:t>
            </w:r>
          </w:p>
        </w:tc>
        <w:tc>
          <w:tcPr>
            <w:tcW w:w="361" w:type="pct"/>
          </w:tcPr>
          <w:p w14:paraId="59B98D24" w14:textId="78B3F6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0013</w:t>
            </w:r>
          </w:p>
        </w:tc>
        <w:tc>
          <w:tcPr>
            <w:tcW w:w="227" w:type="pct"/>
          </w:tcPr>
          <w:p w14:paraId="3E687F5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9E9D73D" w14:textId="2B111B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AF32690" w14:textId="4A617A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D1B2F43" w14:textId="18930E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NR_repeaters-Perf</w:t>
            </w:r>
          </w:p>
        </w:tc>
        <w:tc>
          <w:tcPr>
            <w:tcW w:w="512" w:type="pct"/>
          </w:tcPr>
          <w:p w14:paraId="26F10C16" w14:textId="5CA5C1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714ED1A" w14:textId="77777777" w:rsidTr="00D85DB0">
        <w:tc>
          <w:tcPr>
            <w:tcW w:w="439" w:type="pct"/>
          </w:tcPr>
          <w:p w14:paraId="50DF86F7" w14:textId="18D8B6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R4-2407856</w:t>
            </w:r>
          </w:p>
        </w:tc>
        <w:tc>
          <w:tcPr>
            <w:tcW w:w="1041" w:type="pct"/>
          </w:tcPr>
          <w:p w14:paraId="2A498B7F" w14:textId="4CDAF4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(NR_repeaters-Perf)CR to TS38.114 repeater EMC performance criteria R18</w:t>
            </w:r>
          </w:p>
        </w:tc>
        <w:tc>
          <w:tcPr>
            <w:tcW w:w="505" w:type="pct"/>
          </w:tcPr>
          <w:p w14:paraId="627951D7" w14:textId="06E84C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6345829D" w14:textId="18CFE1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38.114</w:t>
            </w:r>
          </w:p>
        </w:tc>
        <w:tc>
          <w:tcPr>
            <w:tcW w:w="361" w:type="pct"/>
          </w:tcPr>
          <w:p w14:paraId="7CB0B53F" w14:textId="7A05FE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0014</w:t>
            </w:r>
          </w:p>
        </w:tc>
        <w:tc>
          <w:tcPr>
            <w:tcW w:w="227" w:type="pct"/>
          </w:tcPr>
          <w:p w14:paraId="2226278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CC7206A" w14:textId="5301AA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E334916" w14:textId="020531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087D53E" w14:textId="1C50E0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NR_repeaters-Perf</w:t>
            </w:r>
          </w:p>
        </w:tc>
        <w:tc>
          <w:tcPr>
            <w:tcW w:w="512" w:type="pct"/>
          </w:tcPr>
          <w:p w14:paraId="360C75EE" w14:textId="65D079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32D8A15" w14:textId="77777777" w:rsidTr="00D85DB0">
        <w:tc>
          <w:tcPr>
            <w:tcW w:w="439" w:type="pct"/>
          </w:tcPr>
          <w:p w14:paraId="27293C5B" w14:textId="451722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R4-2409810</w:t>
            </w:r>
          </w:p>
        </w:tc>
        <w:tc>
          <w:tcPr>
            <w:tcW w:w="1041" w:type="pct"/>
          </w:tcPr>
          <w:p w14:paraId="73FD3E68" w14:textId="238E48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TS 38.114</w:t>
            </w:r>
          </w:p>
        </w:tc>
        <w:tc>
          <w:tcPr>
            <w:tcW w:w="505" w:type="pct"/>
          </w:tcPr>
          <w:p w14:paraId="55500355" w14:textId="248862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ZTE, Huawei, Ericsson, Nokia</w:t>
            </w:r>
          </w:p>
        </w:tc>
        <w:tc>
          <w:tcPr>
            <w:tcW w:w="442" w:type="pct"/>
          </w:tcPr>
          <w:p w14:paraId="799CAEEA" w14:textId="1F4265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38.114</w:t>
            </w:r>
          </w:p>
        </w:tc>
        <w:tc>
          <w:tcPr>
            <w:tcW w:w="361" w:type="pct"/>
          </w:tcPr>
          <w:p w14:paraId="0AEF3B73" w14:textId="513802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0015</w:t>
            </w:r>
          </w:p>
        </w:tc>
        <w:tc>
          <w:tcPr>
            <w:tcW w:w="227" w:type="pct"/>
          </w:tcPr>
          <w:p w14:paraId="16C868B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167232F" w14:textId="6CB533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CBD739B" w14:textId="7E97CE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B08B741" w14:textId="20E60F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786B306C" w14:textId="34E9B6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0D822EE" w14:textId="77777777" w:rsidTr="00D85DB0">
        <w:tc>
          <w:tcPr>
            <w:tcW w:w="439" w:type="pct"/>
          </w:tcPr>
          <w:p w14:paraId="48D98825" w14:textId="1EC0CF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R4-2407508</w:t>
            </w:r>
          </w:p>
        </w:tc>
        <w:tc>
          <w:tcPr>
            <w:tcW w:w="1041" w:type="pct"/>
          </w:tcPr>
          <w:p w14:paraId="5C48BC7F" w14:textId="65DE1B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to TS 38.115-1</w:t>
            </w:r>
          </w:p>
        </w:tc>
        <w:tc>
          <w:tcPr>
            <w:tcW w:w="505" w:type="pct"/>
          </w:tcPr>
          <w:p w14:paraId="6D7431CB" w14:textId="14D236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1DA73AE6" w14:textId="5F7612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38.115-1</w:t>
            </w:r>
          </w:p>
        </w:tc>
        <w:tc>
          <w:tcPr>
            <w:tcW w:w="361" w:type="pct"/>
          </w:tcPr>
          <w:p w14:paraId="338B50AA" w14:textId="4FB284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0030</w:t>
            </w:r>
          </w:p>
        </w:tc>
        <w:tc>
          <w:tcPr>
            <w:tcW w:w="227" w:type="pct"/>
          </w:tcPr>
          <w:p w14:paraId="02A24BB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73EBF83" w14:textId="0E9C09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D45C1E3" w14:textId="13122E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82BDBE8" w14:textId="3B9D14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75A04731" w14:textId="141903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87FBFE8" w14:textId="77777777" w:rsidTr="00D85DB0">
        <w:tc>
          <w:tcPr>
            <w:tcW w:w="439" w:type="pct"/>
          </w:tcPr>
          <w:p w14:paraId="21B0ADB7" w14:textId="07F221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R4-2409811</w:t>
            </w:r>
          </w:p>
        </w:tc>
        <w:tc>
          <w:tcPr>
            <w:tcW w:w="1041" w:type="pct"/>
          </w:tcPr>
          <w:p w14:paraId="12051A61" w14:textId="6EF5DC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to TS 38.115-1</w:t>
            </w:r>
          </w:p>
        </w:tc>
        <w:tc>
          <w:tcPr>
            <w:tcW w:w="505" w:type="pct"/>
          </w:tcPr>
          <w:p w14:paraId="68D1A6FF" w14:textId="69122E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4E006179" w14:textId="798330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38.115-1</w:t>
            </w:r>
          </w:p>
        </w:tc>
        <w:tc>
          <w:tcPr>
            <w:tcW w:w="361" w:type="pct"/>
          </w:tcPr>
          <w:p w14:paraId="7FA83AD1" w14:textId="38E752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0030</w:t>
            </w:r>
          </w:p>
        </w:tc>
        <w:tc>
          <w:tcPr>
            <w:tcW w:w="227" w:type="pct"/>
          </w:tcPr>
          <w:p w14:paraId="73E55849" w14:textId="1D568E84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078EC2B" w14:textId="1CA626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A090D00" w14:textId="2D24F6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844C1F8" w14:textId="7DFF81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10D2226F" w14:textId="4E102C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A7A5037" w14:textId="77777777" w:rsidTr="00D85DB0">
        <w:tc>
          <w:tcPr>
            <w:tcW w:w="439" w:type="pct"/>
          </w:tcPr>
          <w:p w14:paraId="223629D8" w14:textId="21643C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R4-2408213</w:t>
            </w:r>
          </w:p>
        </w:tc>
        <w:tc>
          <w:tcPr>
            <w:tcW w:w="1041" w:type="pct"/>
          </w:tcPr>
          <w:p w14:paraId="12EFFBE5" w14:textId="1D71D1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38.115-1: Introduction of NCR-Fwd conducted characteristics 6.5 to 6.10</w:t>
            </w:r>
          </w:p>
        </w:tc>
        <w:tc>
          <w:tcPr>
            <w:tcW w:w="505" w:type="pct"/>
          </w:tcPr>
          <w:p w14:paraId="1B9F2B0E" w14:textId="327604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444367AA" w14:textId="749A8A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38.115-1</w:t>
            </w:r>
          </w:p>
        </w:tc>
        <w:tc>
          <w:tcPr>
            <w:tcW w:w="361" w:type="pct"/>
          </w:tcPr>
          <w:p w14:paraId="68ECCBB5" w14:textId="67C680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0031</w:t>
            </w:r>
          </w:p>
        </w:tc>
        <w:tc>
          <w:tcPr>
            <w:tcW w:w="227" w:type="pct"/>
          </w:tcPr>
          <w:p w14:paraId="5F4FCE9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3B68ADF" w14:textId="454F2C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CFA5012" w14:textId="097196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9DEB230" w14:textId="659E18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3F668147" w14:textId="7D170F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719B720" w14:textId="77777777" w:rsidTr="00D85DB0">
        <w:tc>
          <w:tcPr>
            <w:tcW w:w="439" w:type="pct"/>
          </w:tcPr>
          <w:p w14:paraId="64852651" w14:textId="409332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R4-2408972</w:t>
            </w:r>
          </w:p>
        </w:tc>
        <w:tc>
          <w:tcPr>
            <w:tcW w:w="1041" w:type="pct"/>
          </w:tcPr>
          <w:p w14:paraId="631BDDEC" w14:textId="69F7A8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 BigCR for introduction of performance requirements for NCR-MT (TS38.115-1, Rel-18)</w:t>
            </w:r>
          </w:p>
        </w:tc>
        <w:tc>
          <w:tcPr>
            <w:tcW w:w="505" w:type="pct"/>
          </w:tcPr>
          <w:p w14:paraId="3F1D812C" w14:textId="5D0383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9F1580A" w14:textId="6AD8C5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38.115-1</w:t>
            </w:r>
          </w:p>
        </w:tc>
        <w:tc>
          <w:tcPr>
            <w:tcW w:w="361" w:type="pct"/>
          </w:tcPr>
          <w:p w14:paraId="6ACB566A" w14:textId="19283B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0032</w:t>
            </w:r>
          </w:p>
        </w:tc>
        <w:tc>
          <w:tcPr>
            <w:tcW w:w="227" w:type="pct"/>
          </w:tcPr>
          <w:p w14:paraId="15BF181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0C26A9" w14:textId="379015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0340858" w14:textId="2D88E8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73107D7" w14:textId="784063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4F067DEC" w14:textId="5945BF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0155456" w14:textId="77777777" w:rsidTr="00D85DB0">
        <w:tc>
          <w:tcPr>
            <w:tcW w:w="439" w:type="pct"/>
          </w:tcPr>
          <w:p w14:paraId="2CC0D7B8" w14:textId="0D514E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R4-2409901</w:t>
            </w:r>
          </w:p>
        </w:tc>
        <w:tc>
          <w:tcPr>
            <w:tcW w:w="1041" w:type="pct"/>
          </w:tcPr>
          <w:p w14:paraId="7D207493" w14:textId="033D1D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 BigCR for introduction of performance requirements for NCR-MT (TS38.115-1, Rel-18)</w:t>
            </w:r>
          </w:p>
        </w:tc>
        <w:tc>
          <w:tcPr>
            <w:tcW w:w="505" w:type="pct"/>
          </w:tcPr>
          <w:p w14:paraId="61251739" w14:textId="5A9431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6F8CE3B" w14:textId="0246FD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38.115-1</w:t>
            </w:r>
          </w:p>
        </w:tc>
        <w:tc>
          <w:tcPr>
            <w:tcW w:w="361" w:type="pct"/>
          </w:tcPr>
          <w:p w14:paraId="720C962E" w14:textId="787091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0032</w:t>
            </w:r>
          </w:p>
        </w:tc>
        <w:tc>
          <w:tcPr>
            <w:tcW w:w="227" w:type="pct"/>
          </w:tcPr>
          <w:p w14:paraId="67EA605D" w14:textId="1199E20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57FC127" w14:textId="577FE2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121C831" w14:textId="601F6E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809BD2A" w14:textId="30E9C5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28AAEB65" w14:textId="133947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F9B89EC" w14:textId="77777777" w:rsidTr="00D85DB0">
        <w:tc>
          <w:tcPr>
            <w:tcW w:w="439" w:type="pct"/>
          </w:tcPr>
          <w:p w14:paraId="5121D9D6" w14:textId="0D0729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R4-2409415</w:t>
            </w:r>
          </w:p>
        </w:tc>
        <w:tc>
          <w:tcPr>
            <w:tcW w:w="1041" w:type="pct"/>
          </w:tcPr>
          <w:p w14:paraId="1AAED5A3" w14:textId="66DC97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FRCs of NCR MT Demodulation Performance in 38.115-1</w:t>
            </w:r>
          </w:p>
        </w:tc>
        <w:tc>
          <w:tcPr>
            <w:tcW w:w="505" w:type="pct"/>
          </w:tcPr>
          <w:p w14:paraId="4046A176" w14:textId="379B19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ZTE Corporation, Ericsson</w:t>
            </w:r>
          </w:p>
        </w:tc>
        <w:tc>
          <w:tcPr>
            <w:tcW w:w="442" w:type="pct"/>
          </w:tcPr>
          <w:p w14:paraId="70ACFE23" w14:textId="541FA6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38.115-1</w:t>
            </w:r>
          </w:p>
        </w:tc>
        <w:tc>
          <w:tcPr>
            <w:tcW w:w="361" w:type="pct"/>
          </w:tcPr>
          <w:p w14:paraId="379E6F7D" w14:textId="5D501A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0033</w:t>
            </w:r>
          </w:p>
        </w:tc>
        <w:tc>
          <w:tcPr>
            <w:tcW w:w="227" w:type="pct"/>
          </w:tcPr>
          <w:p w14:paraId="5427E21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919FB87" w14:textId="65206F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4D33C18" w14:textId="2873C2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6B5143A" w14:textId="7C0500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6BD5AEB0" w14:textId="66E47F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E4B5B29" w14:textId="77777777" w:rsidTr="00D85DB0">
        <w:tc>
          <w:tcPr>
            <w:tcW w:w="439" w:type="pct"/>
          </w:tcPr>
          <w:p w14:paraId="5EA8C38A" w14:textId="1BF508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R4-2409418</w:t>
            </w:r>
          </w:p>
        </w:tc>
        <w:tc>
          <w:tcPr>
            <w:tcW w:w="1041" w:type="pct"/>
          </w:tcPr>
          <w:p w14:paraId="0B627621" w14:textId="2261DF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Propagation Condition of NCR-MT for 38.115-1</w:t>
            </w:r>
          </w:p>
        </w:tc>
        <w:tc>
          <w:tcPr>
            <w:tcW w:w="505" w:type="pct"/>
          </w:tcPr>
          <w:p w14:paraId="5B5A802A" w14:textId="1FC33E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9F3C398" w14:textId="204503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38.115-1</w:t>
            </w:r>
          </w:p>
        </w:tc>
        <w:tc>
          <w:tcPr>
            <w:tcW w:w="361" w:type="pct"/>
          </w:tcPr>
          <w:p w14:paraId="57A36D1E" w14:textId="12947A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0034</w:t>
            </w:r>
          </w:p>
        </w:tc>
        <w:tc>
          <w:tcPr>
            <w:tcW w:w="227" w:type="pct"/>
          </w:tcPr>
          <w:p w14:paraId="339DFC0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ED97F9D" w14:textId="6520BF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9018E4B" w14:textId="345155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BBC8813" w14:textId="2F4C69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2ABCF68D" w14:textId="2184AE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843BA22" w14:textId="77777777" w:rsidTr="00D85DB0">
        <w:tc>
          <w:tcPr>
            <w:tcW w:w="439" w:type="pct"/>
          </w:tcPr>
          <w:p w14:paraId="6A54810D" w14:textId="79486A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R4-2408214</w:t>
            </w:r>
          </w:p>
        </w:tc>
        <w:tc>
          <w:tcPr>
            <w:tcW w:w="1041" w:type="pct"/>
          </w:tcPr>
          <w:p w14:paraId="46E7C30A" w14:textId="6A246A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38.115-2: Introduction of NCR-Fwd radiated characteristics 6.5 to 6.8</w:t>
            </w:r>
          </w:p>
        </w:tc>
        <w:tc>
          <w:tcPr>
            <w:tcW w:w="505" w:type="pct"/>
          </w:tcPr>
          <w:p w14:paraId="44321F03" w14:textId="1206D0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51DCA1C3" w14:textId="2A6BE2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38.115-2</w:t>
            </w:r>
          </w:p>
        </w:tc>
        <w:tc>
          <w:tcPr>
            <w:tcW w:w="361" w:type="pct"/>
          </w:tcPr>
          <w:p w14:paraId="1836905B" w14:textId="07DC1D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0014</w:t>
            </w:r>
          </w:p>
        </w:tc>
        <w:tc>
          <w:tcPr>
            <w:tcW w:w="227" w:type="pct"/>
          </w:tcPr>
          <w:p w14:paraId="004CB6B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A0A8B82" w14:textId="225C77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196CBD4" w14:textId="506EA3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1163E71" w14:textId="3F745C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3D664A78" w14:textId="6E1B4F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D401B7A" w14:textId="77777777" w:rsidTr="00D85DB0">
        <w:tc>
          <w:tcPr>
            <w:tcW w:w="439" w:type="pct"/>
          </w:tcPr>
          <w:p w14:paraId="326AFF3E" w14:textId="2F6AF2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R4-2409416</w:t>
            </w:r>
          </w:p>
        </w:tc>
        <w:tc>
          <w:tcPr>
            <w:tcW w:w="1041" w:type="pct"/>
          </w:tcPr>
          <w:p w14:paraId="4DCEC257" w14:textId="34F780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FRCs of NCR MT Demodulation Performance in 38.115-2</w:t>
            </w:r>
          </w:p>
        </w:tc>
        <w:tc>
          <w:tcPr>
            <w:tcW w:w="505" w:type="pct"/>
          </w:tcPr>
          <w:p w14:paraId="10027520" w14:textId="160818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ZTE Corporation, Ericsson</w:t>
            </w:r>
          </w:p>
        </w:tc>
        <w:tc>
          <w:tcPr>
            <w:tcW w:w="442" w:type="pct"/>
          </w:tcPr>
          <w:p w14:paraId="49540738" w14:textId="4F9E7E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38.115-2</w:t>
            </w:r>
          </w:p>
        </w:tc>
        <w:tc>
          <w:tcPr>
            <w:tcW w:w="361" w:type="pct"/>
          </w:tcPr>
          <w:p w14:paraId="37A5CAD5" w14:textId="0E5EE1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0015</w:t>
            </w:r>
          </w:p>
        </w:tc>
        <w:tc>
          <w:tcPr>
            <w:tcW w:w="227" w:type="pct"/>
          </w:tcPr>
          <w:p w14:paraId="6E631EE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BA54F5E" w14:textId="68EB99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FE2C60E" w14:textId="3174E8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9D4D921" w14:textId="6D19D2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759AC337" w14:textId="12BD92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1A6B302" w14:textId="77777777" w:rsidTr="00D85DB0">
        <w:tc>
          <w:tcPr>
            <w:tcW w:w="439" w:type="pct"/>
          </w:tcPr>
          <w:p w14:paraId="4BBB7398" w14:textId="232E45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R4-2409419</w:t>
            </w:r>
          </w:p>
        </w:tc>
        <w:tc>
          <w:tcPr>
            <w:tcW w:w="1041" w:type="pct"/>
          </w:tcPr>
          <w:p w14:paraId="714E6BCD" w14:textId="411D7C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Propagation Condition of NCR-MT for 38.115-2</w:t>
            </w:r>
          </w:p>
        </w:tc>
        <w:tc>
          <w:tcPr>
            <w:tcW w:w="505" w:type="pct"/>
          </w:tcPr>
          <w:p w14:paraId="688A92A7" w14:textId="234A22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27290230" w14:textId="6E1130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38.115-2</w:t>
            </w:r>
          </w:p>
        </w:tc>
        <w:tc>
          <w:tcPr>
            <w:tcW w:w="361" w:type="pct"/>
          </w:tcPr>
          <w:p w14:paraId="6B45A607" w14:textId="249153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0016</w:t>
            </w:r>
          </w:p>
        </w:tc>
        <w:tc>
          <w:tcPr>
            <w:tcW w:w="227" w:type="pct"/>
          </w:tcPr>
          <w:p w14:paraId="69FF5C6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488604B" w14:textId="762F88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EE2C94D" w14:textId="188FFE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D5187AE" w14:textId="672557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1BCF1008" w14:textId="1E90AE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EEA4632" w14:textId="77777777" w:rsidTr="00D85DB0">
        <w:tc>
          <w:tcPr>
            <w:tcW w:w="439" w:type="pct"/>
          </w:tcPr>
          <w:p w14:paraId="03A86913" w14:textId="5C93D6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R4-2409613</w:t>
            </w:r>
          </w:p>
        </w:tc>
        <w:tc>
          <w:tcPr>
            <w:tcW w:w="1041" w:type="pct"/>
          </w:tcPr>
          <w:p w14:paraId="6ED3A29D" w14:textId="2E9569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38.115-2: the introduction of NCR</w:t>
            </w:r>
          </w:p>
        </w:tc>
        <w:tc>
          <w:tcPr>
            <w:tcW w:w="505" w:type="pct"/>
          </w:tcPr>
          <w:p w14:paraId="48126163" w14:textId="350556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042EF2A7" w14:textId="28DC7E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38.115-2</w:t>
            </w:r>
          </w:p>
        </w:tc>
        <w:tc>
          <w:tcPr>
            <w:tcW w:w="361" w:type="pct"/>
          </w:tcPr>
          <w:p w14:paraId="181FA26C" w14:textId="2DDB9A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0017</w:t>
            </w:r>
          </w:p>
        </w:tc>
        <w:tc>
          <w:tcPr>
            <w:tcW w:w="227" w:type="pct"/>
          </w:tcPr>
          <w:p w14:paraId="10A6D41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B233B70" w14:textId="5CBC3C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1AC23A9" w14:textId="3C6790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3E0DA7F" w14:textId="6C12A8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NR_netcon_repeater-Perf</w:t>
            </w:r>
          </w:p>
        </w:tc>
        <w:tc>
          <w:tcPr>
            <w:tcW w:w="512" w:type="pct"/>
          </w:tcPr>
          <w:p w14:paraId="642AF447" w14:textId="22DCB8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1224DDC" w14:textId="77777777" w:rsidTr="00D85DB0">
        <w:tc>
          <w:tcPr>
            <w:tcW w:w="439" w:type="pct"/>
          </w:tcPr>
          <w:p w14:paraId="447C5555" w14:textId="3C11BA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R4-2407029</w:t>
            </w:r>
          </w:p>
        </w:tc>
        <w:tc>
          <w:tcPr>
            <w:tcW w:w="1041" w:type="pct"/>
          </w:tcPr>
          <w:p w14:paraId="70E28880" w14:textId="0F2408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38.133 CR addressing pervious conditions</w:t>
            </w:r>
          </w:p>
        </w:tc>
        <w:tc>
          <w:tcPr>
            <w:tcW w:w="505" w:type="pct"/>
          </w:tcPr>
          <w:p w14:paraId="3D9B828C" w14:textId="7478B7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11EC0C01" w14:textId="56129C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7953F5B" w14:textId="231637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4304</w:t>
            </w:r>
          </w:p>
        </w:tc>
        <w:tc>
          <w:tcPr>
            <w:tcW w:w="227" w:type="pct"/>
          </w:tcPr>
          <w:p w14:paraId="23AC5A5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1315CC" w14:textId="266460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5380A8D" w14:textId="73C823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1F99C17" w14:textId="5FFF61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2FE5E22B" w14:textId="634555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BADBBDF" w14:textId="77777777" w:rsidTr="00D85DB0">
        <w:tc>
          <w:tcPr>
            <w:tcW w:w="439" w:type="pct"/>
          </w:tcPr>
          <w:p w14:paraId="31EA3D63" w14:textId="430D1B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R4-2407030</w:t>
            </w:r>
          </w:p>
        </w:tc>
        <w:tc>
          <w:tcPr>
            <w:tcW w:w="1041" w:type="pct"/>
          </w:tcPr>
          <w:p w14:paraId="0241CC13" w14:textId="68E4CD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38.133 CR addressing pervious conditions</w:t>
            </w:r>
          </w:p>
        </w:tc>
        <w:tc>
          <w:tcPr>
            <w:tcW w:w="505" w:type="pct"/>
          </w:tcPr>
          <w:p w14:paraId="313E957F" w14:textId="2CBBC6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48FA0381" w14:textId="3ABDBC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A653897" w14:textId="1C06EE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4305</w:t>
            </w:r>
          </w:p>
        </w:tc>
        <w:tc>
          <w:tcPr>
            <w:tcW w:w="227" w:type="pct"/>
          </w:tcPr>
          <w:p w14:paraId="5838D2B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6F7C857" w14:textId="51021D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ACD64A2" w14:textId="592846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49A6913" w14:textId="791F2C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62BDF004" w14:textId="3BF294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9D6F6C3" w14:textId="77777777" w:rsidTr="00D85DB0">
        <w:tc>
          <w:tcPr>
            <w:tcW w:w="439" w:type="pct"/>
          </w:tcPr>
          <w:p w14:paraId="35416347" w14:textId="06C569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R4-2407031</w:t>
            </w:r>
          </w:p>
        </w:tc>
        <w:tc>
          <w:tcPr>
            <w:tcW w:w="1041" w:type="pct"/>
          </w:tcPr>
          <w:p w14:paraId="288A7AC7" w14:textId="5E7820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38.133 CR addressing pervious conditions</w:t>
            </w:r>
          </w:p>
        </w:tc>
        <w:tc>
          <w:tcPr>
            <w:tcW w:w="505" w:type="pct"/>
          </w:tcPr>
          <w:p w14:paraId="6394F1EB" w14:textId="418E6D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6411A51A" w14:textId="100D8C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3F7C365" w14:textId="72CDE8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4306</w:t>
            </w:r>
          </w:p>
        </w:tc>
        <w:tc>
          <w:tcPr>
            <w:tcW w:w="227" w:type="pct"/>
          </w:tcPr>
          <w:p w14:paraId="230FB13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C0E5550" w14:textId="606902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CEB98BB" w14:textId="37995B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54F2064" w14:textId="114BB8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379A69BB" w14:textId="20F1B0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13848DC" w14:textId="77777777" w:rsidTr="00D85DB0">
        <w:tc>
          <w:tcPr>
            <w:tcW w:w="439" w:type="pct"/>
          </w:tcPr>
          <w:p w14:paraId="73489CE8" w14:textId="074FDB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R4-2407032</w:t>
            </w:r>
          </w:p>
        </w:tc>
        <w:tc>
          <w:tcPr>
            <w:tcW w:w="1041" w:type="pct"/>
          </w:tcPr>
          <w:p w14:paraId="43B85283" w14:textId="1DAFB3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(NR_Mob_enh2-Core) 38.133 CR addressing pervious conditions</w:t>
            </w:r>
          </w:p>
        </w:tc>
        <w:tc>
          <w:tcPr>
            <w:tcW w:w="505" w:type="pct"/>
          </w:tcPr>
          <w:p w14:paraId="11424A87" w14:textId="787C29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3731D5D7" w14:textId="4E5923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DE566CF" w14:textId="4CAC28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4307</w:t>
            </w:r>
          </w:p>
        </w:tc>
        <w:tc>
          <w:tcPr>
            <w:tcW w:w="227" w:type="pct"/>
          </w:tcPr>
          <w:p w14:paraId="34A5D48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8D77498" w14:textId="0392D7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CA0C97A" w14:textId="33739E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F5E3A7E" w14:textId="7594A6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7CF6C032" w14:textId="62B750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957FF22" w14:textId="77777777" w:rsidTr="00D85DB0">
        <w:tc>
          <w:tcPr>
            <w:tcW w:w="439" w:type="pct"/>
          </w:tcPr>
          <w:p w14:paraId="2442414C" w14:textId="0FE36F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R4-2407033</w:t>
            </w:r>
          </w:p>
        </w:tc>
        <w:tc>
          <w:tcPr>
            <w:tcW w:w="1041" w:type="pct"/>
          </w:tcPr>
          <w:p w14:paraId="1CCFCF24" w14:textId="234AAA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38.133 CR addressing the use of expected to in normative text</w:t>
            </w:r>
          </w:p>
        </w:tc>
        <w:tc>
          <w:tcPr>
            <w:tcW w:w="505" w:type="pct"/>
          </w:tcPr>
          <w:p w14:paraId="6B4A49FA" w14:textId="028549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1C04FAFA" w14:textId="4E68B8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61D05BE" w14:textId="2285B4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4308</w:t>
            </w:r>
          </w:p>
        </w:tc>
        <w:tc>
          <w:tcPr>
            <w:tcW w:w="227" w:type="pct"/>
          </w:tcPr>
          <w:p w14:paraId="2271F0F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836DEC6" w14:textId="7E6341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C0D02A2" w14:textId="40E2D5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A2ADD3D" w14:textId="5927CF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39764594" w14:textId="6742DC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BB074B6" w14:textId="77777777" w:rsidTr="00D85DB0">
        <w:tc>
          <w:tcPr>
            <w:tcW w:w="439" w:type="pct"/>
          </w:tcPr>
          <w:p w14:paraId="31E2130F" w14:textId="0B7A1A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R4-2407034</w:t>
            </w:r>
          </w:p>
        </w:tc>
        <w:tc>
          <w:tcPr>
            <w:tcW w:w="1041" w:type="pct"/>
          </w:tcPr>
          <w:p w14:paraId="4901F580" w14:textId="665B27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38.133 CR addressing the use of expected to in normative text</w:t>
            </w:r>
          </w:p>
        </w:tc>
        <w:tc>
          <w:tcPr>
            <w:tcW w:w="505" w:type="pct"/>
          </w:tcPr>
          <w:p w14:paraId="6B33FB2D" w14:textId="51F675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4437D8B8" w14:textId="770A07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D81EFEC" w14:textId="56CCF9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4309</w:t>
            </w:r>
          </w:p>
        </w:tc>
        <w:tc>
          <w:tcPr>
            <w:tcW w:w="227" w:type="pct"/>
          </w:tcPr>
          <w:p w14:paraId="6CDE0BD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D7958E1" w14:textId="107A86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3536982" w14:textId="478845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2037BCA" w14:textId="51E9E7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1AB0CCE0" w14:textId="157009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06D07F9" w14:textId="77777777" w:rsidTr="00D85DB0">
        <w:tc>
          <w:tcPr>
            <w:tcW w:w="439" w:type="pct"/>
          </w:tcPr>
          <w:p w14:paraId="1CF5906B" w14:textId="41D7A0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R4-2407035</w:t>
            </w:r>
          </w:p>
        </w:tc>
        <w:tc>
          <w:tcPr>
            <w:tcW w:w="1041" w:type="pct"/>
          </w:tcPr>
          <w:p w14:paraId="13B210D8" w14:textId="083F59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38.133 CR addressing the use of expected to in normative text</w:t>
            </w:r>
          </w:p>
        </w:tc>
        <w:tc>
          <w:tcPr>
            <w:tcW w:w="505" w:type="pct"/>
          </w:tcPr>
          <w:p w14:paraId="313CFC3F" w14:textId="0161AB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0BA5C532" w14:textId="1AFD4E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18ACD80" w14:textId="02BA62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4310</w:t>
            </w:r>
          </w:p>
        </w:tc>
        <w:tc>
          <w:tcPr>
            <w:tcW w:w="227" w:type="pct"/>
          </w:tcPr>
          <w:p w14:paraId="74FAAC7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FB86DDC" w14:textId="43670B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15B7626" w14:textId="63310E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CD078DA" w14:textId="6C0600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44B93683" w14:textId="3D5D14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35C6F7F" w14:textId="77777777" w:rsidTr="00D85DB0">
        <w:tc>
          <w:tcPr>
            <w:tcW w:w="439" w:type="pct"/>
          </w:tcPr>
          <w:p w14:paraId="7FC50C55" w14:textId="6C2E47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R4-2407036</w:t>
            </w:r>
          </w:p>
        </w:tc>
        <w:tc>
          <w:tcPr>
            <w:tcW w:w="1041" w:type="pct"/>
          </w:tcPr>
          <w:p w14:paraId="457713B0" w14:textId="46792C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(NR_FR2_multiRX_DL-Core) 38.133 CR addressing the use of expected to in normative text</w:t>
            </w:r>
          </w:p>
        </w:tc>
        <w:tc>
          <w:tcPr>
            <w:tcW w:w="505" w:type="pct"/>
          </w:tcPr>
          <w:p w14:paraId="043B15B1" w14:textId="31AEE2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69BBD71A" w14:textId="1D29D6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637FC4D" w14:textId="69145A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4311</w:t>
            </w:r>
          </w:p>
        </w:tc>
        <w:tc>
          <w:tcPr>
            <w:tcW w:w="227" w:type="pct"/>
          </w:tcPr>
          <w:p w14:paraId="0CD6F97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E2D9F8D" w14:textId="4CED76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74EC315" w14:textId="4CE992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39ED4D3" w14:textId="3799C6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NR_FR2_multiRX_DL-Core</w:t>
            </w:r>
          </w:p>
        </w:tc>
        <w:tc>
          <w:tcPr>
            <w:tcW w:w="512" w:type="pct"/>
          </w:tcPr>
          <w:p w14:paraId="4F574E1C" w14:textId="216D7D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EA95A1B" w14:textId="77777777" w:rsidTr="00D85DB0">
        <w:tc>
          <w:tcPr>
            <w:tcW w:w="439" w:type="pct"/>
          </w:tcPr>
          <w:p w14:paraId="4193C853" w14:textId="21F2AC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R4-2407037</w:t>
            </w:r>
          </w:p>
        </w:tc>
        <w:tc>
          <w:tcPr>
            <w:tcW w:w="1041" w:type="pct"/>
          </w:tcPr>
          <w:p w14:paraId="5D78E567" w14:textId="75CCC9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(NR_MG_enh2-Core) 38.133 CR addressing the use of expected to in normative text</w:t>
            </w:r>
          </w:p>
        </w:tc>
        <w:tc>
          <w:tcPr>
            <w:tcW w:w="505" w:type="pct"/>
          </w:tcPr>
          <w:p w14:paraId="020584AD" w14:textId="4C4DBF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28BF95AD" w14:textId="5DC8AA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8DDC37F" w14:textId="7634B0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4312</w:t>
            </w:r>
          </w:p>
        </w:tc>
        <w:tc>
          <w:tcPr>
            <w:tcW w:w="227" w:type="pct"/>
          </w:tcPr>
          <w:p w14:paraId="4EA1D21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105152B" w14:textId="5E577A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B09EC89" w14:textId="5D0542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6C41C69" w14:textId="2DDD82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NR_MG_enh2-Core</w:t>
            </w:r>
          </w:p>
        </w:tc>
        <w:tc>
          <w:tcPr>
            <w:tcW w:w="512" w:type="pct"/>
          </w:tcPr>
          <w:p w14:paraId="1C82BD6A" w14:textId="25DDC9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AE8BC82" w14:textId="77777777" w:rsidTr="00D85DB0">
        <w:tc>
          <w:tcPr>
            <w:tcW w:w="439" w:type="pct"/>
          </w:tcPr>
          <w:p w14:paraId="6BC7650C" w14:textId="5D94AE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R4-2407038</w:t>
            </w:r>
          </w:p>
        </w:tc>
        <w:tc>
          <w:tcPr>
            <w:tcW w:w="1041" w:type="pct"/>
          </w:tcPr>
          <w:p w14:paraId="5B7C7013" w14:textId="2BFF03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(NR_Mob_enh2-Core) 38.133 CR addressing the use of expected to in normative text</w:t>
            </w:r>
          </w:p>
        </w:tc>
        <w:tc>
          <w:tcPr>
            <w:tcW w:w="505" w:type="pct"/>
          </w:tcPr>
          <w:p w14:paraId="4FE46656" w14:textId="712ED8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0836DE7E" w14:textId="2D2DAD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C0234CE" w14:textId="4C72C1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4313</w:t>
            </w:r>
          </w:p>
        </w:tc>
        <w:tc>
          <w:tcPr>
            <w:tcW w:w="227" w:type="pct"/>
          </w:tcPr>
          <w:p w14:paraId="3BB0A30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6BBF88" w14:textId="6984DE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A9F7269" w14:textId="295702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1F51437" w14:textId="0A1333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42156C4E" w14:textId="1DA076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8308FA5" w14:textId="77777777" w:rsidTr="00D85DB0">
        <w:tc>
          <w:tcPr>
            <w:tcW w:w="439" w:type="pct"/>
          </w:tcPr>
          <w:p w14:paraId="6CC330D9" w14:textId="4A0362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R4-2407039</w:t>
            </w:r>
          </w:p>
        </w:tc>
        <w:tc>
          <w:tcPr>
            <w:tcW w:w="1041" w:type="pct"/>
          </w:tcPr>
          <w:p w14:paraId="1735F8B5" w14:textId="7EF596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(NR_Pos_enh2-Core) 38.133 CR addressing the use of expected to in normative text</w:t>
            </w:r>
          </w:p>
        </w:tc>
        <w:tc>
          <w:tcPr>
            <w:tcW w:w="505" w:type="pct"/>
          </w:tcPr>
          <w:p w14:paraId="0C93059C" w14:textId="2E92E6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7F4ADA94" w14:textId="54990C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5B066B5" w14:textId="0E8295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4314</w:t>
            </w:r>
          </w:p>
        </w:tc>
        <w:tc>
          <w:tcPr>
            <w:tcW w:w="227" w:type="pct"/>
          </w:tcPr>
          <w:p w14:paraId="0B61333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AF618B3" w14:textId="42C03F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E1E5774" w14:textId="645AC8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D0DE179" w14:textId="09BF14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NR_pos_enh2-Core</w:t>
            </w:r>
          </w:p>
        </w:tc>
        <w:tc>
          <w:tcPr>
            <w:tcW w:w="512" w:type="pct"/>
          </w:tcPr>
          <w:p w14:paraId="088F9AC1" w14:textId="027DD4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A092EB8" w14:textId="77777777" w:rsidTr="00D85DB0">
        <w:tc>
          <w:tcPr>
            <w:tcW w:w="439" w:type="pct"/>
          </w:tcPr>
          <w:p w14:paraId="5B58FE2C" w14:textId="2D523B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R4-2407040</w:t>
            </w:r>
          </w:p>
        </w:tc>
        <w:tc>
          <w:tcPr>
            <w:tcW w:w="1041" w:type="pct"/>
          </w:tcPr>
          <w:p w14:paraId="001BBE92" w14:textId="46AF9B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(NR_ext_to_71GHz-Core) 38.133 CR addressing duplication of clause number</w:t>
            </w:r>
          </w:p>
        </w:tc>
        <w:tc>
          <w:tcPr>
            <w:tcW w:w="505" w:type="pct"/>
          </w:tcPr>
          <w:p w14:paraId="436A9FAF" w14:textId="59E269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6C7CE2B3" w14:textId="5DFF72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E11EB5C" w14:textId="2BE873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4315</w:t>
            </w:r>
          </w:p>
        </w:tc>
        <w:tc>
          <w:tcPr>
            <w:tcW w:w="227" w:type="pct"/>
          </w:tcPr>
          <w:p w14:paraId="607EE57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F36C7AB" w14:textId="0FA385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396F476" w14:textId="0F498D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12D5120" w14:textId="13C78E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NR_ext_to_71GHz-Core</w:t>
            </w:r>
          </w:p>
        </w:tc>
        <w:tc>
          <w:tcPr>
            <w:tcW w:w="512" w:type="pct"/>
          </w:tcPr>
          <w:p w14:paraId="428DEEA6" w14:textId="69BCF8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71B33BC" w14:textId="77777777" w:rsidTr="00D85DB0">
        <w:tc>
          <w:tcPr>
            <w:tcW w:w="439" w:type="pct"/>
          </w:tcPr>
          <w:p w14:paraId="712EBD65" w14:textId="499C85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R4-2407041</w:t>
            </w:r>
          </w:p>
        </w:tc>
        <w:tc>
          <w:tcPr>
            <w:tcW w:w="1041" w:type="pct"/>
          </w:tcPr>
          <w:p w14:paraId="2924BDBC" w14:textId="14BA16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(NR_ext_to_71GHz-Core) 38.133 CR addressing duplication of clause number</w:t>
            </w:r>
          </w:p>
        </w:tc>
        <w:tc>
          <w:tcPr>
            <w:tcW w:w="505" w:type="pct"/>
          </w:tcPr>
          <w:p w14:paraId="018F9A76" w14:textId="420103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</w:t>
            </w:r>
          </w:p>
        </w:tc>
        <w:tc>
          <w:tcPr>
            <w:tcW w:w="442" w:type="pct"/>
          </w:tcPr>
          <w:p w14:paraId="7D254714" w14:textId="3BF060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A24BC89" w14:textId="0FB6CD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4316</w:t>
            </w:r>
          </w:p>
        </w:tc>
        <w:tc>
          <w:tcPr>
            <w:tcW w:w="227" w:type="pct"/>
          </w:tcPr>
          <w:p w14:paraId="0E6192F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04EB962" w14:textId="72FBA9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72AC747" w14:textId="3BB3B0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F2BF776" w14:textId="7796A8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NR_ext_to_71GHz-Core</w:t>
            </w:r>
          </w:p>
        </w:tc>
        <w:tc>
          <w:tcPr>
            <w:tcW w:w="512" w:type="pct"/>
          </w:tcPr>
          <w:p w14:paraId="14C14FB3" w14:textId="69BF5F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AED3E7B" w14:textId="77777777" w:rsidTr="00D85DB0">
        <w:tc>
          <w:tcPr>
            <w:tcW w:w="439" w:type="pct"/>
          </w:tcPr>
          <w:p w14:paraId="52A6B1B4" w14:textId="1A82B0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R4-2407173</w:t>
            </w:r>
          </w:p>
        </w:tc>
        <w:tc>
          <w:tcPr>
            <w:tcW w:w="1041" w:type="pct"/>
          </w:tcPr>
          <w:p w14:paraId="5FFC2386" w14:textId="22AD90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  CR to A.16.6.2.9 and A.16.6.2.10 SMTC settings</w:t>
            </w:r>
          </w:p>
        </w:tc>
        <w:tc>
          <w:tcPr>
            <w:tcW w:w="505" w:type="pct"/>
          </w:tcPr>
          <w:p w14:paraId="66EBC36A" w14:textId="77961C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Corporation</w:t>
            </w:r>
          </w:p>
        </w:tc>
        <w:tc>
          <w:tcPr>
            <w:tcW w:w="442" w:type="pct"/>
          </w:tcPr>
          <w:p w14:paraId="7DB49D62" w14:textId="54CB12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506BDAD" w14:textId="0D821B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4317</w:t>
            </w:r>
          </w:p>
        </w:tc>
        <w:tc>
          <w:tcPr>
            <w:tcW w:w="227" w:type="pct"/>
          </w:tcPr>
          <w:p w14:paraId="3EA7601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61E9F83" w14:textId="536E95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FDA24CE" w14:textId="54767E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EC2BFDC" w14:textId="60E636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104750A3" w14:textId="7ACF01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7FAD363" w14:textId="77777777" w:rsidTr="00D85DB0">
        <w:tc>
          <w:tcPr>
            <w:tcW w:w="439" w:type="pct"/>
          </w:tcPr>
          <w:p w14:paraId="494A2561" w14:textId="4C8C6C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R4-2407174</w:t>
            </w:r>
          </w:p>
        </w:tc>
        <w:tc>
          <w:tcPr>
            <w:tcW w:w="1041" w:type="pct"/>
          </w:tcPr>
          <w:p w14:paraId="3C88CA69" w14:textId="4223E9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  CR to A.16.6.2.9 and A.16.6.2.10 SMTC settings</w:t>
            </w:r>
          </w:p>
        </w:tc>
        <w:tc>
          <w:tcPr>
            <w:tcW w:w="505" w:type="pct"/>
          </w:tcPr>
          <w:p w14:paraId="66CA059E" w14:textId="76BD81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Corporation</w:t>
            </w:r>
          </w:p>
        </w:tc>
        <w:tc>
          <w:tcPr>
            <w:tcW w:w="442" w:type="pct"/>
          </w:tcPr>
          <w:p w14:paraId="6F4678AE" w14:textId="5F13C7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D9095D5" w14:textId="14E581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4318</w:t>
            </w:r>
          </w:p>
        </w:tc>
        <w:tc>
          <w:tcPr>
            <w:tcW w:w="227" w:type="pct"/>
          </w:tcPr>
          <w:p w14:paraId="2ED0F88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1DA248A" w14:textId="43B37B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8B87409" w14:textId="579EB8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748560F" w14:textId="7F1C0B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5D1A60A7" w14:textId="71EFA3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D4CA0BF" w14:textId="77777777" w:rsidTr="00D85DB0">
        <w:tc>
          <w:tcPr>
            <w:tcW w:w="439" w:type="pct"/>
          </w:tcPr>
          <w:p w14:paraId="5AC9461D" w14:textId="1FBF89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R4-2407175</w:t>
            </w:r>
          </w:p>
        </w:tc>
        <w:tc>
          <w:tcPr>
            <w:tcW w:w="1041" w:type="pct"/>
          </w:tcPr>
          <w:p w14:paraId="76939C1A" w14:textId="120D69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(NR_MG_enh-Perf)   Correction to A.7.6.15.3 Event triggered reporting test for FR2 concurrent gap</w:t>
            </w:r>
          </w:p>
        </w:tc>
        <w:tc>
          <w:tcPr>
            <w:tcW w:w="505" w:type="pct"/>
          </w:tcPr>
          <w:p w14:paraId="17D87BEC" w14:textId="279FB2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Corporation, MediaTek inc.</w:t>
            </w:r>
          </w:p>
        </w:tc>
        <w:tc>
          <w:tcPr>
            <w:tcW w:w="442" w:type="pct"/>
          </w:tcPr>
          <w:p w14:paraId="6716C48E" w14:textId="34920B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F7F61C9" w14:textId="61DB17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4319</w:t>
            </w:r>
          </w:p>
        </w:tc>
        <w:tc>
          <w:tcPr>
            <w:tcW w:w="227" w:type="pct"/>
          </w:tcPr>
          <w:p w14:paraId="04D752E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395587D" w14:textId="2D150E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370A00F" w14:textId="1BDB7A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2B92176" w14:textId="4E06E7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NR_MG_enh-Perf</w:t>
            </w:r>
          </w:p>
        </w:tc>
        <w:tc>
          <w:tcPr>
            <w:tcW w:w="512" w:type="pct"/>
          </w:tcPr>
          <w:p w14:paraId="034586AF" w14:textId="79F1D5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3E8DBC6" w14:textId="77777777" w:rsidTr="00D85DB0">
        <w:tc>
          <w:tcPr>
            <w:tcW w:w="439" w:type="pct"/>
          </w:tcPr>
          <w:p w14:paraId="5D2DD3A7" w14:textId="274428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R4-2410235</w:t>
            </w:r>
          </w:p>
        </w:tc>
        <w:tc>
          <w:tcPr>
            <w:tcW w:w="1041" w:type="pct"/>
          </w:tcPr>
          <w:p w14:paraId="421D94D8" w14:textId="7CC8F9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(NR_MG_enh-Perf)   Correction to A.7.6.15.3 Event triggered reporting test for FR2 concurrent gap</w:t>
            </w:r>
          </w:p>
        </w:tc>
        <w:tc>
          <w:tcPr>
            <w:tcW w:w="505" w:type="pct"/>
          </w:tcPr>
          <w:p w14:paraId="03E400E2" w14:textId="451CD8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Corporation, MediaTek inc.</w:t>
            </w:r>
          </w:p>
        </w:tc>
        <w:tc>
          <w:tcPr>
            <w:tcW w:w="442" w:type="pct"/>
          </w:tcPr>
          <w:p w14:paraId="5D028C7B" w14:textId="7E9C00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5D4353B" w14:textId="41C222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4319</w:t>
            </w:r>
          </w:p>
        </w:tc>
        <w:tc>
          <w:tcPr>
            <w:tcW w:w="227" w:type="pct"/>
          </w:tcPr>
          <w:p w14:paraId="790AFD82" w14:textId="4FAC38F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5AC65B4" w14:textId="1D1197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1C67F6F" w14:textId="46FB23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713A562" w14:textId="2B9EB2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NR_MG_enh-Perf</w:t>
            </w:r>
          </w:p>
        </w:tc>
        <w:tc>
          <w:tcPr>
            <w:tcW w:w="512" w:type="pct"/>
          </w:tcPr>
          <w:p w14:paraId="37BC7532" w14:textId="0238DC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FBAD019" w14:textId="77777777" w:rsidTr="00D85DB0">
        <w:tc>
          <w:tcPr>
            <w:tcW w:w="439" w:type="pct"/>
          </w:tcPr>
          <w:p w14:paraId="57D1961B" w14:textId="3CCE5A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R4-2407176</w:t>
            </w:r>
          </w:p>
        </w:tc>
        <w:tc>
          <w:tcPr>
            <w:tcW w:w="1041" w:type="pct"/>
          </w:tcPr>
          <w:p w14:paraId="1E787E66" w14:textId="536B02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(NR_MG_enh-Perf) Correction to A.7.6.15.3 Event triggered reporting test for FR2 concurrent gap</w:t>
            </w:r>
          </w:p>
        </w:tc>
        <w:tc>
          <w:tcPr>
            <w:tcW w:w="505" w:type="pct"/>
          </w:tcPr>
          <w:p w14:paraId="0F95DACF" w14:textId="4B453F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Corporation, MediaTek inc.</w:t>
            </w:r>
          </w:p>
        </w:tc>
        <w:tc>
          <w:tcPr>
            <w:tcW w:w="442" w:type="pct"/>
          </w:tcPr>
          <w:p w14:paraId="02F8032E" w14:textId="3AAFB1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F9EB63A" w14:textId="013DB3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4320</w:t>
            </w:r>
          </w:p>
        </w:tc>
        <w:tc>
          <w:tcPr>
            <w:tcW w:w="227" w:type="pct"/>
          </w:tcPr>
          <w:p w14:paraId="06C1C9F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36D825C" w14:textId="372D11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B2EF2C4" w14:textId="5707F2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3241FE5" w14:textId="66FE0C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NR_MG_enh-Perf</w:t>
            </w:r>
          </w:p>
        </w:tc>
        <w:tc>
          <w:tcPr>
            <w:tcW w:w="512" w:type="pct"/>
          </w:tcPr>
          <w:p w14:paraId="5BE87419" w14:textId="3B4053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EA320B4" w14:textId="77777777" w:rsidTr="00D85DB0">
        <w:tc>
          <w:tcPr>
            <w:tcW w:w="439" w:type="pct"/>
          </w:tcPr>
          <w:p w14:paraId="362BFC90" w14:textId="332A7E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R4-2407177</w:t>
            </w:r>
          </w:p>
        </w:tc>
        <w:tc>
          <w:tcPr>
            <w:tcW w:w="1041" w:type="pct"/>
          </w:tcPr>
          <w:p w14:paraId="5084FA4D" w14:textId="00457C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(NR_MG_enh-Perf)   Correction to A.7.6.16.2 Event triggered reporting test with NCSG for FR2</w:t>
            </w:r>
          </w:p>
        </w:tc>
        <w:tc>
          <w:tcPr>
            <w:tcW w:w="505" w:type="pct"/>
          </w:tcPr>
          <w:p w14:paraId="18833B95" w14:textId="04C90A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Corporation</w:t>
            </w:r>
          </w:p>
        </w:tc>
        <w:tc>
          <w:tcPr>
            <w:tcW w:w="442" w:type="pct"/>
          </w:tcPr>
          <w:p w14:paraId="7D919446" w14:textId="2FABE2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4F236C4" w14:textId="701835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4321</w:t>
            </w:r>
          </w:p>
        </w:tc>
        <w:tc>
          <w:tcPr>
            <w:tcW w:w="227" w:type="pct"/>
          </w:tcPr>
          <w:p w14:paraId="6B2BE86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E8074AB" w14:textId="6BDACA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1087A4B" w14:textId="439E99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D487599" w14:textId="3674B6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NR_MG_enh-Perf</w:t>
            </w:r>
          </w:p>
        </w:tc>
        <w:tc>
          <w:tcPr>
            <w:tcW w:w="512" w:type="pct"/>
          </w:tcPr>
          <w:p w14:paraId="0FD44D38" w14:textId="369A3E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D3D04EF" w14:textId="77777777" w:rsidTr="00D85DB0">
        <w:tc>
          <w:tcPr>
            <w:tcW w:w="439" w:type="pct"/>
          </w:tcPr>
          <w:p w14:paraId="66BC66F3" w14:textId="18F303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R4-2407178</w:t>
            </w:r>
          </w:p>
        </w:tc>
        <w:tc>
          <w:tcPr>
            <w:tcW w:w="1041" w:type="pct"/>
          </w:tcPr>
          <w:p w14:paraId="64C65350" w14:textId="3DD020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(NR_MG_enh-Perf)   Correction to A.7.6.16.2 Event triggered reporting test with NCSG for FR2</w:t>
            </w:r>
          </w:p>
        </w:tc>
        <w:tc>
          <w:tcPr>
            <w:tcW w:w="505" w:type="pct"/>
          </w:tcPr>
          <w:p w14:paraId="27771881" w14:textId="7485BE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Anritsu Corporation</w:t>
            </w:r>
          </w:p>
        </w:tc>
        <w:tc>
          <w:tcPr>
            <w:tcW w:w="442" w:type="pct"/>
          </w:tcPr>
          <w:p w14:paraId="1EF3CAAE" w14:textId="49E4FA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9B3496F" w14:textId="7072D4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4322</w:t>
            </w:r>
          </w:p>
        </w:tc>
        <w:tc>
          <w:tcPr>
            <w:tcW w:w="227" w:type="pct"/>
          </w:tcPr>
          <w:p w14:paraId="3E14E11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20C3148" w14:textId="005248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8CB6FA5" w14:textId="6FAF42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F86FAA3" w14:textId="318D4D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NR_MG_enh-Perf</w:t>
            </w:r>
          </w:p>
        </w:tc>
        <w:tc>
          <w:tcPr>
            <w:tcW w:w="512" w:type="pct"/>
          </w:tcPr>
          <w:p w14:paraId="584A160E" w14:textId="14E884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B8AB9A9" w14:textId="77777777" w:rsidTr="00D85DB0">
        <w:tc>
          <w:tcPr>
            <w:tcW w:w="439" w:type="pct"/>
          </w:tcPr>
          <w:p w14:paraId="7722CE16" w14:textId="14017C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R4-2407182</w:t>
            </w:r>
          </w:p>
        </w:tc>
        <w:tc>
          <w:tcPr>
            <w:tcW w:w="1041" w:type="pct"/>
          </w:tcPr>
          <w:p w14:paraId="0D49135D" w14:textId="181BFB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CR on test for scheduling availability during BFD/CBD in FR2</w:t>
            </w:r>
          </w:p>
        </w:tc>
        <w:tc>
          <w:tcPr>
            <w:tcW w:w="505" w:type="pct"/>
          </w:tcPr>
          <w:p w14:paraId="47788384" w14:textId="049647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755A49A6" w14:textId="143458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3C85852" w14:textId="3731C6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4323</w:t>
            </w:r>
          </w:p>
        </w:tc>
        <w:tc>
          <w:tcPr>
            <w:tcW w:w="227" w:type="pct"/>
          </w:tcPr>
          <w:p w14:paraId="57F114B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6B54D0F" w14:textId="0B9952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045A0D59" w14:textId="140A59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DBEBB18" w14:textId="6C1F9F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691C3E30" w14:textId="142D9D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6AC7A9C" w14:textId="77777777" w:rsidTr="00D85DB0">
        <w:tc>
          <w:tcPr>
            <w:tcW w:w="439" w:type="pct"/>
          </w:tcPr>
          <w:p w14:paraId="59768360" w14:textId="31E891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R4-2410215</w:t>
            </w:r>
          </w:p>
        </w:tc>
        <w:tc>
          <w:tcPr>
            <w:tcW w:w="1041" w:type="pct"/>
          </w:tcPr>
          <w:p w14:paraId="329ADC55" w14:textId="422C86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CR on test for scheduling availability during BFD/CBD in FR2</w:t>
            </w:r>
          </w:p>
        </w:tc>
        <w:tc>
          <w:tcPr>
            <w:tcW w:w="505" w:type="pct"/>
          </w:tcPr>
          <w:p w14:paraId="7A037647" w14:textId="41258B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71DD73FB" w14:textId="585540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7B75D7E" w14:textId="59929E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4323</w:t>
            </w:r>
          </w:p>
        </w:tc>
        <w:tc>
          <w:tcPr>
            <w:tcW w:w="227" w:type="pct"/>
          </w:tcPr>
          <w:p w14:paraId="308A879C" w14:textId="68D689BB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D814789" w14:textId="096EBB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73A220C4" w14:textId="782969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DD002C7" w14:textId="67CB80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200764A3" w14:textId="0513A2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74BB5B9" w14:textId="77777777" w:rsidTr="00D85DB0">
        <w:tc>
          <w:tcPr>
            <w:tcW w:w="439" w:type="pct"/>
          </w:tcPr>
          <w:p w14:paraId="63570B75" w14:textId="6E8758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R4-2407183</w:t>
            </w:r>
          </w:p>
        </w:tc>
        <w:tc>
          <w:tcPr>
            <w:tcW w:w="1041" w:type="pct"/>
          </w:tcPr>
          <w:p w14:paraId="1D5F653E" w14:textId="595C9A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test for scheduling availability during BFD/CBD in FR2</w:t>
            </w:r>
          </w:p>
        </w:tc>
        <w:tc>
          <w:tcPr>
            <w:tcW w:w="505" w:type="pct"/>
          </w:tcPr>
          <w:p w14:paraId="6FBBB7EA" w14:textId="509737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0F8B7549" w14:textId="5447CB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41F2CEF" w14:textId="61600E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4324</w:t>
            </w:r>
          </w:p>
        </w:tc>
        <w:tc>
          <w:tcPr>
            <w:tcW w:w="227" w:type="pct"/>
          </w:tcPr>
          <w:p w14:paraId="6B0BCE9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F01B480" w14:textId="3D15E2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F766226" w14:textId="0BAEB5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BA028DE" w14:textId="4872D3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0A4C970E" w14:textId="782C1C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4F81201" w14:textId="77777777" w:rsidTr="00D85DB0">
        <w:tc>
          <w:tcPr>
            <w:tcW w:w="439" w:type="pct"/>
          </w:tcPr>
          <w:p w14:paraId="7DDE15F6" w14:textId="2BD78C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R4-2407184</w:t>
            </w:r>
          </w:p>
        </w:tc>
        <w:tc>
          <w:tcPr>
            <w:tcW w:w="1041" w:type="pct"/>
          </w:tcPr>
          <w:p w14:paraId="4BFD6F82" w14:textId="074539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test for scheduling availability during BFD/CBD in FR2</w:t>
            </w:r>
          </w:p>
        </w:tc>
        <w:tc>
          <w:tcPr>
            <w:tcW w:w="505" w:type="pct"/>
          </w:tcPr>
          <w:p w14:paraId="54ABB2DB" w14:textId="05CB57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59F95339" w14:textId="64F2D5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CFA9F7A" w14:textId="530558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4325</w:t>
            </w:r>
          </w:p>
        </w:tc>
        <w:tc>
          <w:tcPr>
            <w:tcW w:w="227" w:type="pct"/>
          </w:tcPr>
          <w:p w14:paraId="45C4E92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E3080B7" w14:textId="0F1E7F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5C6AB46" w14:textId="2018CC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1A55827" w14:textId="7278E0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3F337ABA" w14:textId="2258DF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35B5A30" w14:textId="77777777" w:rsidTr="00D85DB0">
        <w:tc>
          <w:tcPr>
            <w:tcW w:w="439" w:type="pct"/>
          </w:tcPr>
          <w:p w14:paraId="2669EFAA" w14:textId="329FAD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R4-2407185</w:t>
            </w:r>
          </w:p>
        </w:tc>
        <w:tc>
          <w:tcPr>
            <w:tcW w:w="1041" w:type="pct"/>
          </w:tcPr>
          <w:p w14:paraId="491C0734" w14:textId="32BD5A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test for scheduling availability during BFD/CBD in FR2</w:t>
            </w:r>
          </w:p>
        </w:tc>
        <w:tc>
          <w:tcPr>
            <w:tcW w:w="505" w:type="pct"/>
          </w:tcPr>
          <w:p w14:paraId="534D2371" w14:textId="2546D2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51557FD0" w14:textId="290069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8153FA1" w14:textId="0FEED7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4326</w:t>
            </w:r>
          </w:p>
        </w:tc>
        <w:tc>
          <w:tcPr>
            <w:tcW w:w="227" w:type="pct"/>
          </w:tcPr>
          <w:p w14:paraId="4236E10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E628ADA" w14:textId="58D19D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5759C78" w14:textId="7C8252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C00882C" w14:textId="2EAA08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3B75055B" w14:textId="4C24EC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D85EA8E" w14:textId="77777777" w:rsidTr="00D85DB0">
        <w:tc>
          <w:tcPr>
            <w:tcW w:w="439" w:type="pct"/>
          </w:tcPr>
          <w:p w14:paraId="73C31820" w14:textId="658403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R4-2407186</w:t>
            </w:r>
          </w:p>
        </w:tc>
        <w:tc>
          <w:tcPr>
            <w:tcW w:w="1041" w:type="pct"/>
          </w:tcPr>
          <w:p w14:paraId="1E8184E1" w14:textId="148755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CR on test for SCell activation</w:t>
            </w:r>
          </w:p>
        </w:tc>
        <w:tc>
          <w:tcPr>
            <w:tcW w:w="505" w:type="pct"/>
          </w:tcPr>
          <w:p w14:paraId="69D36BF3" w14:textId="26E2A1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6EE13CAA" w14:textId="5F489E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1E13B78" w14:textId="7FEFB2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4327</w:t>
            </w:r>
          </w:p>
        </w:tc>
        <w:tc>
          <w:tcPr>
            <w:tcW w:w="227" w:type="pct"/>
          </w:tcPr>
          <w:p w14:paraId="48B3523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2661034" w14:textId="299F76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408856E9" w14:textId="659C4C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97AEF14" w14:textId="381FF7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0C32A238" w14:textId="3D579E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8208821" w14:textId="77777777" w:rsidTr="00D85DB0">
        <w:tc>
          <w:tcPr>
            <w:tcW w:w="439" w:type="pct"/>
          </w:tcPr>
          <w:p w14:paraId="6605B08E" w14:textId="031319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R4-2407187</w:t>
            </w:r>
          </w:p>
        </w:tc>
        <w:tc>
          <w:tcPr>
            <w:tcW w:w="1041" w:type="pct"/>
          </w:tcPr>
          <w:p w14:paraId="03531BC5" w14:textId="0EB8CB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CR on test for SCell activation</w:t>
            </w:r>
          </w:p>
        </w:tc>
        <w:tc>
          <w:tcPr>
            <w:tcW w:w="505" w:type="pct"/>
          </w:tcPr>
          <w:p w14:paraId="265D026D" w14:textId="626C81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5932C95E" w14:textId="77A76D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C640DB8" w14:textId="6D22E3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4328</w:t>
            </w:r>
          </w:p>
        </w:tc>
        <w:tc>
          <w:tcPr>
            <w:tcW w:w="227" w:type="pct"/>
          </w:tcPr>
          <w:p w14:paraId="756EF4E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CB63070" w14:textId="6E8692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46D0F88" w14:textId="3BA20F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6F99BE3" w14:textId="53275B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40DE383E" w14:textId="27E1D3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3C1B903" w14:textId="77777777" w:rsidTr="00D85DB0">
        <w:tc>
          <w:tcPr>
            <w:tcW w:w="439" w:type="pct"/>
          </w:tcPr>
          <w:p w14:paraId="3779C287" w14:textId="59E378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R4-2407188</w:t>
            </w:r>
          </w:p>
        </w:tc>
        <w:tc>
          <w:tcPr>
            <w:tcW w:w="1041" w:type="pct"/>
          </w:tcPr>
          <w:p w14:paraId="55287508" w14:textId="068F49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CR on test for SCell activation</w:t>
            </w:r>
          </w:p>
        </w:tc>
        <w:tc>
          <w:tcPr>
            <w:tcW w:w="505" w:type="pct"/>
          </w:tcPr>
          <w:p w14:paraId="0C1E9265" w14:textId="4205BE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0BE2E20B" w14:textId="716EEB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A068010" w14:textId="474D4C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4329</w:t>
            </w:r>
          </w:p>
        </w:tc>
        <w:tc>
          <w:tcPr>
            <w:tcW w:w="227" w:type="pct"/>
          </w:tcPr>
          <w:p w14:paraId="066BA4E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AA20982" w14:textId="7B6ED5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553A707" w14:textId="65F6C4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53B9979" w14:textId="46EB7E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6A7BA04E" w14:textId="536E0A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9F5CD84" w14:textId="77777777" w:rsidTr="00D85DB0">
        <w:tc>
          <w:tcPr>
            <w:tcW w:w="439" w:type="pct"/>
          </w:tcPr>
          <w:p w14:paraId="465D087C" w14:textId="25DA21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R4-2407189</w:t>
            </w:r>
          </w:p>
        </w:tc>
        <w:tc>
          <w:tcPr>
            <w:tcW w:w="1041" w:type="pct"/>
          </w:tcPr>
          <w:p w14:paraId="7A1B4D38" w14:textId="3C4B23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CR on test for SCell activation</w:t>
            </w:r>
          </w:p>
        </w:tc>
        <w:tc>
          <w:tcPr>
            <w:tcW w:w="505" w:type="pct"/>
          </w:tcPr>
          <w:p w14:paraId="046E44D3" w14:textId="299E83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15530049" w14:textId="411C2C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C3EBBC0" w14:textId="70D941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4330</w:t>
            </w:r>
          </w:p>
        </w:tc>
        <w:tc>
          <w:tcPr>
            <w:tcW w:w="227" w:type="pct"/>
          </w:tcPr>
          <w:p w14:paraId="7DB5764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588B26E" w14:textId="59ADE2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831F802" w14:textId="7ED0A4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0043A99" w14:textId="2540E9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0D48B935" w14:textId="46534F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D6245E0" w14:textId="77777777" w:rsidTr="00D85DB0">
        <w:tc>
          <w:tcPr>
            <w:tcW w:w="439" w:type="pct"/>
          </w:tcPr>
          <w:p w14:paraId="63EAD77F" w14:textId="1E1F92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R4-2407190</w:t>
            </w:r>
          </w:p>
        </w:tc>
        <w:tc>
          <w:tcPr>
            <w:tcW w:w="1041" w:type="pct"/>
          </w:tcPr>
          <w:p w14:paraId="4359FE1A" w14:textId="3C42D5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(NR_RRM_Enh-Perf) Maintenance perf part CR on event triggered reporting tests with additional mandatory gap pattern (Rel-17)</w:t>
            </w:r>
          </w:p>
        </w:tc>
        <w:tc>
          <w:tcPr>
            <w:tcW w:w="505" w:type="pct"/>
          </w:tcPr>
          <w:p w14:paraId="6E75F28D" w14:textId="6AFB88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3DE6F386" w14:textId="4EB3AC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0192F86" w14:textId="5DFCB5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4331</w:t>
            </w:r>
          </w:p>
        </w:tc>
        <w:tc>
          <w:tcPr>
            <w:tcW w:w="227" w:type="pct"/>
          </w:tcPr>
          <w:p w14:paraId="41410B5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75CAC0B" w14:textId="42C2D7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9411EFA" w14:textId="47BF31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24E35C3" w14:textId="0CD645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NR_RRM_enh-Perf</w:t>
            </w:r>
          </w:p>
        </w:tc>
        <w:tc>
          <w:tcPr>
            <w:tcW w:w="512" w:type="pct"/>
          </w:tcPr>
          <w:p w14:paraId="5D71449E" w14:textId="132CBC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4A204C3" w14:textId="77777777" w:rsidTr="00D85DB0">
        <w:tc>
          <w:tcPr>
            <w:tcW w:w="439" w:type="pct"/>
          </w:tcPr>
          <w:p w14:paraId="51D071AB" w14:textId="469D8D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R4-2407191</w:t>
            </w:r>
          </w:p>
        </w:tc>
        <w:tc>
          <w:tcPr>
            <w:tcW w:w="1041" w:type="pct"/>
          </w:tcPr>
          <w:p w14:paraId="44A581DD" w14:textId="2552C6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on update field name of NTN features for NGSO</w:t>
            </w:r>
          </w:p>
        </w:tc>
        <w:tc>
          <w:tcPr>
            <w:tcW w:w="505" w:type="pct"/>
          </w:tcPr>
          <w:p w14:paraId="1C73E5D6" w14:textId="739EA3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25450176" w14:textId="27E840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355C09D" w14:textId="13EE59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4332</w:t>
            </w:r>
          </w:p>
        </w:tc>
        <w:tc>
          <w:tcPr>
            <w:tcW w:w="227" w:type="pct"/>
          </w:tcPr>
          <w:p w14:paraId="6BCB427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FC0C91B" w14:textId="39EFBD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1F00BEA" w14:textId="3D33F1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105FAA3" w14:textId="0CC60A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5D6CDE89" w14:textId="249B57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6C2B0FE1" w14:textId="77777777" w:rsidTr="00D85DB0">
        <w:tc>
          <w:tcPr>
            <w:tcW w:w="439" w:type="pct"/>
          </w:tcPr>
          <w:p w14:paraId="473990F2" w14:textId="4B0D1C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R4-2407192</w:t>
            </w:r>
          </w:p>
        </w:tc>
        <w:tc>
          <w:tcPr>
            <w:tcW w:w="1041" w:type="pct"/>
          </w:tcPr>
          <w:p w14:paraId="067A70E7" w14:textId="5101CA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on update field name of NTN features for NGSO</w:t>
            </w:r>
          </w:p>
        </w:tc>
        <w:tc>
          <w:tcPr>
            <w:tcW w:w="505" w:type="pct"/>
          </w:tcPr>
          <w:p w14:paraId="224A115B" w14:textId="4CC7FE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0E8895D2" w14:textId="2F775C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8E850E3" w14:textId="1122C0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4333</w:t>
            </w:r>
          </w:p>
        </w:tc>
        <w:tc>
          <w:tcPr>
            <w:tcW w:w="227" w:type="pct"/>
          </w:tcPr>
          <w:p w14:paraId="7373E5C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04246C0" w14:textId="7D394F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9A11695" w14:textId="1AB82E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3EC1C02" w14:textId="26D96D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53FB5650" w14:textId="7E4C9A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769DBDA" w14:textId="77777777" w:rsidTr="00D85DB0">
        <w:tc>
          <w:tcPr>
            <w:tcW w:w="439" w:type="pct"/>
          </w:tcPr>
          <w:p w14:paraId="342F13A1" w14:textId="232413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R4-2407193</w:t>
            </w:r>
          </w:p>
        </w:tc>
        <w:tc>
          <w:tcPr>
            <w:tcW w:w="1041" w:type="pct"/>
          </w:tcPr>
          <w:p w14:paraId="0D10C7EE" w14:textId="3A130F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Correction on SIB19</w:t>
            </w:r>
          </w:p>
        </w:tc>
        <w:tc>
          <w:tcPr>
            <w:tcW w:w="505" w:type="pct"/>
          </w:tcPr>
          <w:p w14:paraId="57D2B107" w14:textId="0849DB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48DE42E4" w14:textId="147616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1B90D82" w14:textId="115414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4334</w:t>
            </w:r>
          </w:p>
        </w:tc>
        <w:tc>
          <w:tcPr>
            <w:tcW w:w="227" w:type="pct"/>
          </w:tcPr>
          <w:p w14:paraId="0347DE3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723A67C" w14:textId="6197CE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DB6D517" w14:textId="17E58C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A19AF71" w14:textId="5C4638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266C64F5" w14:textId="0CF379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0540076" w14:textId="77777777" w:rsidTr="00D85DB0">
        <w:tc>
          <w:tcPr>
            <w:tcW w:w="439" w:type="pct"/>
          </w:tcPr>
          <w:p w14:paraId="77B49082" w14:textId="71A277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R4-2407194</w:t>
            </w:r>
          </w:p>
        </w:tc>
        <w:tc>
          <w:tcPr>
            <w:tcW w:w="1041" w:type="pct"/>
          </w:tcPr>
          <w:p w14:paraId="6518C283" w14:textId="00D117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Correction on SIB19</w:t>
            </w:r>
          </w:p>
        </w:tc>
        <w:tc>
          <w:tcPr>
            <w:tcW w:w="505" w:type="pct"/>
          </w:tcPr>
          <w:p w14:paraId="01EAFC07" w14:textId="706DCB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2ED34341" w14:textId="3F1570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9C7DC9E" w14:textId="348C8B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4335</w:t>
            </w:r>
          </w:p>
        </w:tc>
        <w:tc>
          <w:tcPr>
            <w:tcW w:w="227" w:type="pct"/>
          </w:tcPr>
          <w:p w14:paraId="03679F9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9627059" w14:textId="0ECC93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07CCFEA" w14:textId="593B19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F4105B9" w14:textId="4B3E11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1C854926" w14:textId="274535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A5DA6DA" w14:textId="77777777" w:rsidTr="00D85DB0">
        <w:tc>
          <w:tcPr>
            <w:tcW w:w="439" w:type="pct"/>
          </w:tcPr>
          <w:p w14:paraId="69E398C2" w14:textId="25D6F5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R4-2407213</w:t>
            </w:r>
          </w:p>
        </w:tc>
        <w:tc>
          <w:tcPr>
            <w:tcW w:w="1041" w:type="pct"/>
          </w:tcPr>
          <w:p w14:paraId="5B682BCF" w14:textId="429DB6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core requirement maintenance for Completion of specification support for BWP without restriction in NR</w:t>
            </w:r>
          </w:p>
        </w:tc>
        <w:tc>
          <w:tcPr>
            <w:tcW w:w="505" w:type="pct"/>
          </w:tcPr>
          <w:p w14:paraId="46657C2A" w14:textId="375E67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Vodafone, vivo</w:t>
            </w:r>
          </w:p>
        </w:tc>
        <w:tc>
          <w:tcPr>
            <w:tcW w:w="442" w:type="pct"/>
          </w:tcPr>
          <w:p w14:paraId="3E593A8A" w14:textId="3BAE70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0278D77" w14:textId="2E24BB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4336</w:t>
            </w:r>
          </w:p>
        </w:tc>
        <w:tc>
          <w:tcPr>
            <w:tcW w:w="227" w:type="pct"/>
          </w:tcPr>
          <w:p w14:paraId="086AACB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F7132A3" w14:textId="5248F2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4B081FB" w14:textId="53797B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2773E97" w14:textId="768903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NR_BWP_wor-Core</w:t>
            </w:r>
          </w:p>
        </w:tc>
        <w:tc>
          <w:tcPr>
            <w:tcW w:w="512" w:type="pct"/>
          </w:tcPr>
          <w:p w14:paraId="63A920D6" w14:textId="0159B1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780C143" w14:textId="77777777" w:rsidTr="00D85DB0">
        <w:tc>
          <w:tcPr>
            <w:tcW w:w="439" w:type="pct"/>
          </w:tcPr>
          <w:p w14:paraId="0B4050B6" w14:textId="21832A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R4-2410370</w:t>
            </w:r>
          </w:p>
        </w:tc>
        <w:tc>
          <w:tcPr>
            <w:tcW w:w="1041" w:type="pct"/>
          </w:tcPr>
          <w:p w14:paraId="3D64FA15" w14:textId="3FFB2C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core requirement maintenance for Completion of specification support for BWP without restriction in NR</w:t>
            </w:r>
          </w:p>
        </w:tc>
        <w:tc>
          <w:tcPr>
            <w:tcW w:w="505" w:type="pct"/>
          </w:tcPr>
          <w:p w14:paraId="65DAD8A9" w14:textId="21E285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Vodafone, vivo</w:t>
            </w:r>
          </w:p>
        </w:tc>
        <w:tc>
          <w:tcPr>
            <w:tcW w:w="442" w:type="pct"/>
          </w:tcPr>
          <w:p w14:paraId="17B6ADDA" w14:textId="0A3A30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6385198" w14:textId="756FA4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4336</w:t>
            </w:r>
          </w:p>
        </w:tc>
        <w:tc>
          <w:tcPr>
            <w:tcW w:w="227" w:type="pct"/>
          </w:tcPr>
          <w:p w14:paraId="499F2669" w14:textId="5713503A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9915D16" w14:textId="1AF99A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8AD181E" w14:textId="74AD2E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3830BF2" w14:textId="32EA8B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NR_BWP_wor-Core</w:t>
            </w:r>
          </w:p>
        </w:tc>
        <w:tc>
          <w:tcPr>
            <w:tcW w:w="512" w:type="pct"/>
          </w:tcPr>
          <w:p w14:paraId="556DFC9C" w14:textId="6AED09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EEA0E75" w14:textId="77777777" w:rsidTr="00D85DB0">
        <w:tc>
          <w:tcPr>
            <w:tcW w:w="439" w:type="pct"/>
          </w:tcPr>
          <w:p w14:paraId="77B29748" w14:textId="74399E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R4-2407214</w:t>
            </w:r>
          </w:p>
        </w:tc>
        <w:tc>
          <w:tcPr>
            <w:tcW w:w="1041" w:type="pct"/>
          </w:tcPr>
          <w:p w14:paraId="196295ED" w14:textId="619017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performance requirements for Completion of specification support for BWP without restriction in NR</w:t>
            </w:r>
          </w:p>
        </w:tc>
        <w:tc>
          <w:tcPr>
            <w:tcW w:w="505" w:type="pct"/>
          </w:tcPr>
          <w:p w14:paraId="761E66CF" w14:textId="6FD87D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Vodafone, vivo</w:t>
            </w:r>
          </w:p>
        </w:tc>
        <w:tc>
          <w:tcPr>
            <w:tcW w:w="442" w:type="pct"/>
          </w:tcPr>
          <w:p w14:paraId="075AF882" w14:textId="5F5BA7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7FC3685" w14:textId="5A2E1C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4337</w:t>
            </w:r>
          </w:p>
        </w:tc>
        <w:tc>
          <w:tcPr>
            <w:tcW w:w="227" w:type="pct"/>
          </w:tcPr>
          <w:p w14:paraId="31C454F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3FD9BD1" w14:textId="36007B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34F9151" w14:textId="4BA032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E86BBF2" w14:textId="5BBE6A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NR_BWP_wor-Perf</w:t>
            </w:r>
          </w:p>
        </w:tc>
        <w:tc>
          <w:tcPr>
            <w:tcW w:w="512" w:type="pct"/>
          </w:tcPr>
          <w:p w14:paraId="71E525DA" w14:textId="32FB84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44E4DCF" w14:textId="77777777" w:rsidTr="00D85DB0">
        <w:tc>
          <w:tcPr>
            <w:tcW w:w="439" w:type="pct"/>
          </w:tcPr>
          <w:p w14:paraId="6C4994FE" w14:textId="4B0BB0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R4-2410366</w:t>
            </w:r>
          </w:p>
        </w:tc>
        <w:tc>
          <w:tcPr>
            <w:tcW w:w="1041" w:type="pct"/>
          </w:tcPr>
          <w:p w14:paraId="5DE5BE72" w14:textId="1A6FAE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performance requirements for Completion of specification support for BWP without restriction in NR</w:t>
            </w:r>
          </w:p>
        </w:tc>
        <w:tc>
          <w:tcPr>
            <w:tcW w:w="505" w:type="pct"/>
          </w:tcPr>
          <w:p w14:paraId="51C80417" w14:textId="497C17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Vodafone, vivo</w:t>
            </w:r>
          </w:p>
        </w:tc>
        <w:tc>
          <w:tcPr>
            <w:tcW w:w="442" w:type="pct"/>
          </w:tcPr>
          <w:p w14:paraId="0151B6AF" w14:textId="388B47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6DA0043" w14:textId="524B4D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4337</w:t>
            </w:r>
          </w:p>
        </w:tc>
        <w:tc>
          <w:tcPr>
            <w:tcW w:w="227" w:type="pct"/>
          </w:tcPr>
          <w:p w14:paraId="6448D604" w14:textId="2DDD012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9474E4A" w14:textId="12812E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F9349DF" w14:textId="00F0F4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085B372" w14:textId="36D5A0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NR_BWP_wor-Perf</w:t>
            </w:r>
          </w:p>
        </w:tc>
        <w:tc>
          <w:tcPr>
            <w:tcW w:w="512" w:type="pct"/>
          </w:tcPr>
          <w:p w14:paraId="54420889" w14:textId="3C7A08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318ED1D" w14:textId="77777777" w:rsidTr="00D85DB0">
        <w:tc>
          <w:tcPr>
            <w:tcW w:w="439" w:type="pct"/>
          </w:tcPr>
          <w:p w14:paraId="206334F6" w14:textId="7E4D50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R4-2407275</w:t>
            </w:r>
          </w:p>
        </w:tc>
        <w:tc>
          <w:tcPr>
            <w:tcW w:w="1041" w:type="pct"/>
          </w:tcPr>
          <w:p w14:paraId="18F38B66" w14:textId="77096B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On deriveSSB-IndexFromCell tolerance</w:t>
            </w:r>
          </w:p>
        </w:tc>
        <w:tc>
          <w:tcPr>
            <w:tcW w:w="505" w:type="pct"/>
          </w:tcPr>
          <w:p w14:paraId="52378D36" w14:textId="3F6514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831438F" w14:textId="23CC81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4F990DA" w14:textId="778803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4338</w:t>
            </w:r>
          </w:p>
        </w:tc>
        <w:tc>
          <w:tcPr>
            <w:tcW w:w="227" w:type="pct"/>
          </w:tcPr>
          <w:p w14:paraId="0536D51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39A6BD0" w14:textId="37F501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626DFD4" w14:textId="4D3B6D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C65BCFA" w14:textId="7BE574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760FB17D" w14:textId="2CAFCB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B32318B" w14:textId="77777777" w:rsidTr="00D85DB0">
        <w:tc>
          <w:tcPr>
            <w:tcW w:w="439" w:type="pct"/>
          </w:tcPr>
          <w:p w14:paraId="167EC39D" w14:textId="3FA376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R4-2410240</w:t>
            </w:r>
          </w:p>
        </w:tc>
        <w:tc>
          <w:tcPr>
            <w:tcW w:w="1041" w:type="pct"/>
          </w:tcPr>
          <w:p w14:paraId="18232D3D" w14:textId="7D12EB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On deriveSSB-IndexFromCell tolerance</w:t>
            </w:r>
          </w:p>
        </w:tc>
        <w:tc>
          <w:tcPr>
            <w:tcW w:w="505" w:type="pct"/>
          </w:tcPr>
          <w:p w14:paraId="188B306A" w14:textId="59E80F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2ECD0F47" w14:textId="36B908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BCFD630" w14:textId="737BFF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4338</w:t>
            </w:r>
          </w:p>
        </w:tc>
        <w:tc>
          <w:tcPr>
            <w:tcW w:w="227" w:type="pct"/>
          </w:tcPr>
          <w:p w14:paraId="3F58962D" w14:textId="770B071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48612AA" w14:textId="7D1D3A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686E730" w14:textId="656005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05FF7B3" w14:textId="2FBB96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5CAE7102" w14:textId="4A850B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21D73A6B" w14:textId="77777777" w:rsidTr="00D85DB0">
        <w:tc>
          <w:tcPr>
            <w:tcW w:w="439" w:type="pct"/>
          </w:tcPr>
          <w:p w14:paraId="09CD7D12" w14:textId="58E8DF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R4-2407290</w:t>
            </w:r>
          </w:p>
        </w:tc>
        <w:tc>
          <w:tcPr>
            <w:tcW w:w="1041" w:type="pct"/>
          </w:tcPr>
          <w:p w14:paraId="2B43CC9E" w14:textId="78CAA0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[NR_newRAT-Core] CR on active TCI state list update delay - R15</w:t>
            </w:r>
          </w:p>
        </w:tc>
        <w:tc>
          <w:tcPr>
            <w:tcW w:w="505" w:type="pct"/>
          </w:tcPr>
          <w:p w14:paraId="630DA243" w14:textId="1086C1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D16CE84" w14:textId="1CA899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EFD6031" w14:textId="0B0B95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4339</w:t>
            </w:r>
          </w:p>
        </w:tc>
        <w:tc>
          <w:tcPr>
            <w:tcW w:w="227" w:type="pct"/>
          </w:tcPr>
          <w:p w14:paraId="2960012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3192EB3" w14:textId="5677D4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58217AB1" w14:textId="4E1272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76CC733" w14:textId="34AE11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43229C69" w14:textId="14E9C3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40223736" w14:textId="77777777" w:rsidTr="00D85DB0">
        <w:tc>
          <w:tcPr>
            <w:tcW w:w="439" w:type="pct"/>
          </w:tcPr>
          <w:p w14:paraId="76235334" w14:textId="7BACE9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lastRenderedPageBreak/>
              <w:t>R4-2407291</w:t>
            </w:r>
          </w:p>
        </w:tc>
        <w:tc>
          <w:tcPr>
            <w:tcW w:w="1041" w:type="pct"/>
          </w:tcPr>
          <w:p w14:paraId="443BFAC9" w14:textId="33909A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[NR_newRAT-Core] CR on active TCI state list update delay - R16</w:t>
            </w:r>
          </w:p>
        </w:tc>
        <w:tc>
          <w:tcPr>
            <w:tcW w:w="505" w:type="pct"/>
          </w:tcPr>
          <w:p w14:paraId="4C10C577" w14:textId="4D90B1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A7434E8" w14:textId="4302BA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71E777C" w14:textId="5AB2F7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4340</w:t>
            </w:r>
          </w:p>
        </w:tc>
        <w:tc>
          <w:tcPr>
            <w:tcW w:w="227" w:type="pct"/>
          </w:tcPr>
          <w:p w14:paraId="06DA834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7EBDDBE" w14:textId="1ED601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7EA68169" w14:textId="12F4D8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4BF8C9C" w14:textId="562FE2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53821310" w14:textId="061461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0F408812" w14:textId="77777777" w:rsidTr="00D85DB0">
        <w:tc>
          <w:tcPr>
            <w:tcW w:w="439" w:type="pct"/>
          </w:tcPr>
          <w:p w14:paraId="247175EB" w14:textId="39B0E5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R4-2407292</w:t>
            </w:r>
          </w:p>
        </w:tc>
        <w:tc>
          <w:tcPr>
            <w:tcW w:w="1041" w:type="pct"/>
          </w:tcPr>
          <w:p w14:paraId="2FC5792F" w14:textId="525759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[NR_newRAT-Core] CR on active TCI state list update delay - R17</w:t>
            </w:r>
          </w:p>
        </w:tc>
        <w:tc>
          <w:tcPr>
            <w:tcW w:w="505" w:type="pct"/>
          </w:tcPr>
          <w:p w14:paraId="45C6DE7C" w14:textId="7BFF7C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9520FCA" w14:textId="134980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C34A2EE" w14:textId="05D4E8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4341</w:t>
            </w:r>
          </w:p>
        </w:tc>
        <w:tc>
          <w:tcPr>
            <w:tcW w:w="227" w:type="pct"/>
          </w:tcPr>
          <w:p w14:paraId="6A5B69B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FF26DFC" w14:textId="53E863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2724FB7" w14:textId="153BEA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668D9ED" w14:textId="369856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4F7D26A6" w14:textId="0D33A9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79585A0A" w14:textId="77777777" w:rsidTr="00D85DB0">
        <w:tc>
          <w:tcPr>
            <w:tcW w:w="439" w:type="pct"/>
          </w:tcPr>
          <w:p w14:paraId="3F2DFC3E" w14:textId="4D832E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R4-2407293</w:t>
            </w:r>
          </w:p>
        </w:tc>
        <w:tc>
          <w:tcPr>
            <w:tcW w:w="1041" w:type="pct"/>
          </w:tcPr>
          <w:p w14:paraId="62329A42" w14:textId="3C9D36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[NR_newRAT-Core] CR on active TCI state list update delay - R18</w:t>
            </w:r>
          </w:p>
        </w:tc>
        <w:tc>
          <w:tcPr>
            <w:tcW w:w="505" w:type="pct"/>
          </w:tcPr>
          <w:p w14:paraId="4A54B79C" w14:textId="763458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2F14A926" w14:textId="513705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6A9E99A" w14:textId="46E464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4342</w:t>
            </w:r>
          </w:p>
        </w:tc>
        <w:tc>
          <w:tcPr>
            <w:tcW w:w="227" w:type="pct"/>
          </w:tcPr>
          <w:p w14:paraId="7F7387C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E2C6DB5" w14:textId="42EE77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97963D6" w14:textId="516A6C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0F7F398" w14:textId="7AC3A5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6348C271" w14:textId="3EB8B1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59DF5056" w14:textId="77777777" w:rsidTr="00D85DB0">
        <w:tc>
          <w:tcPr>
            <w:tcW w:w="439" w:type="pct"/>
          </w:tcPr>
          <w:p w14:paraId="30DF0B4D" w14:textId="6719EB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R4-2407301</w:t>
            </w:r>
          </w:p>
        </w:tc>
        <w:tc>
          <w:tcPr>
            <w:tcW w:w="1041" w:type="pct"/>
          </w:tcPr>
          <w:p w14:paraId="77C14776" w14:textId="687ADB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core requirement maintenance for Even Further RRM enhancemen for NR and MR-DC</w:t>
            </w:r>
          </w:p>
        </w:tc>
        <w:tc>
          <w:tcPr>
            <w:tcW w:w="505" w:type="pct"/>
          </w:tcPr>
          <w:p w14:paraId="4CDF6670" w14:textId="4C3614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169B82C" w14:textId="51BA68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FCB2F86" w14:textId="7741F4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4343</w:t>
            </w:r>
          </w:p>
        </w:tc>
        <w:tc>
          <w:tcPr>
            <w:tcW w:w="227" w:type="pct"/>
          </w:tcPr>
          <w:p w14:paraId="70EB02B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D41AEC" w14:textId="384DA7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E198DB4" w14:textId="16329E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55DEE2F" w14:textId="2F04FA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NR_RRM_enh3-Core</w:t>
            </w:r>
          </w:p>
        </w:tc>
        <w:tc>
          <w:tcPr>
            <w:tcW w:w="512" w:type="pct"/>
          </w:tcPr>
          <w:p w14:paraId="0F876FF9" w14:textId="6D06CF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D7BBB51" w14:textId="77777777" w:rsidTr="00D85DB0">
        <w:tc>
          <w:tcPr>
            <w:tcW w:w="439" w:type="pct"/>
          </w:tcPr>
          <w:p w14:paraId="428CADC4" w14:textId="7ECDE8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R4-2410397</w:t>
            </w:r>
          </w:p>
        </w:tc>
        <w:tc>
          <w:tcPr>
            <w:tcW w:w="1041" w:type="pct"/>
          </w:tcPr>
          <w:p w14:paraId="29F30B9A" w14:textId="3C66A4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core requirement maintenance for Even Further RRM enhancemen for NR and MR-DC</w:t>
            </w:r>
          </w:p>
        </w:tc>
        <w:tc>
          <w:tcPr>
            <w:tcW w:w="505" w:type="pct"/>
          </w:tcPr>
          <w:p w14:paraId="6C10CCCA" w14:textId="48BFD1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5B8D43EA" w14:textId="01D41F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5733C73" w14:textId="41C06D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4343</w:t>
            </w:r>
          </w:p>
        </w:tc>
        <w:tc>
          <w:tcPr>
            <w:tcW w:w="227" w:type="pct"/>
          </w:tcPr>
          <w:p w14:paraId="40E2FCD1" w14:textId="0E3FA79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F09AD20" w14:textId="3B0C02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1437E3E" w14:textId="56B586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54ECD4A" w14:textId="0D0147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NR_RRM_enh3-Core</w:t>
            </w:r>
          </w:p>
        </w:tc>
        <w:tc>
          <w:tcPr>
            <w:tcW w:w="512" w:type="pct"/>
          </w:tcPr>
          <w:p w14:paraId="1B2675A3" w14:textId="051862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6CFF16E" w14:textId="77777777" w:rsidTr="00D85DB0">
        <w:tc>
          <w:tcPr>
            <w:tcW w:w="439" w:type="pct"/>
          </w:tcPr>
          <w:p w14:paraId="4EACC340" w14:textId="026DED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R4-2407302</w:t>
            </w:r>
          </w:p>
        </w:tc>
        <w:tc>
          <w:tcPr>
            <w:tcW w:w="1041" w:type="pct"/>
          </w:tcPr>
          <w:p w14:paraId="54CB3EDF" w14:textId="4E4091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performance requirements for Even Further RRM enhancement for NR and MR-DC</w:t>
            </w:r>
          </w:p>
        </w:tc>
        <w:tc>
          <w:tcPr>
            <w:tcW w:w="505" w:type="pct"/>
          </w:tcPr>
          <w:p w14:paraId="1437DBF0" w14:textId="1E1B89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DFD4162" w14:textId="216705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7C2131C" w14:textId="085690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4344</w:t>
            </w:r>
          </w:p>
        </w:tc>
        <w:tc>
          <w:tcPr>
            <w:tcW w:w="227" w:type="pct"/>
          </w:tcPr>
          <w:p w14:paraId="2B63F01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3FE70CE" w14:textId="7BF217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33A6F7E" w14:textId="118602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3D41AC0" w14:textId="5D2496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NR_RRM_enh3-Perf</w:t>
            </w:r>
          </w:p>
        </w:tc>
        <w:tc>
          <w:tcPr>
            <w:tcW w:w="512" w:type="pct"/>
          </w:tcPr>
          <w:p w14:paraId="6B1319C1" w14:textId="5FABDE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8904859" w14:textId="77777777" w:rsidTr="00D85DB0">
        <w:tc>
          <w:tcPr>
            <w:tcW w:w="439" w:type="pct"/>
          </w:tcPr>
          <w:p w14:paraId="6F3E706D" w14:textId="623463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R4-2410398</w:t>
            </w:r>
          </w:p>
        </w:tc>
        <w:tc>
          <w:tcPr>
            <w:tcW w:w="1041" w:type="pct"/>
          </w:tcPr>
          <w:p w14:paraId="496BE6B4" w14:textId="0ED0CE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performance requirements for Even Further RRM enhancement for NR and MR-DC</w:t>
            </w:r>
          </w:p>
        </w:tc>
        <w:tc>
          <w:tcPr>
            <w:tcW w:w="505" w:type="pct"/>
          </w:tcPr>
          <w:p w14:paraId="4B7E70D0" w14:textId="7B8F7B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4CBACB35" w14:textId="4A77B2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5127C75" w14:textId="6D0681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4344</w:t>
            </w:r>
          </w:p>
        </w:tc>
        <w:tc>
          <w:tcPr>
            <w:tcW w:w="227" w:type="pct"/>
          </w:tcPr>
          <w:p w14:paraId="213D63EE" w14:textId="2D9893E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B2F699E" w14:textId="516E7B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4F3A92A" w14:textId="1686B5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2AD9722" w14:textId="48E905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NR_RRM_enh3-Perf</w:t>
            </w:r>
          </w:p>
        </w:tc>
        <w:tc>
          <w:tcPr>
            <w:tcW w:w="512" w:type="pct"/>
          </w:tcPr>
          <w:p w14:paraId="188BDC54" w14:textId="2E9658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C2F7B2B" w14:textId="77777777" w:rsidTr="00D85DB0">
        <w:tc>
          <w:tcPr>
            <w:tcW w:w="439" w:type="pct"/>
          </w:tcPr>
          <w:p w14:paraId="33F435B9" w14:textId="0494F4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R4-2407318</w:t>
            </w:r>
          </w:p>
        </w:tc>
        <w:tc>
          <w:tcPr>
            <w:tcW w:w="1041" w:type="pct"/>
          </w:tcPr>
          <w:p w14:paraId="3ABDC31D" w14:textId="616ABD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Addition of the FR1 DPC reporting mapping table.</w:t>
            </w:r>
          </w:p>
        </w:tc>
        <w:tc>
          <w:tcPr>
            <w:tcW w:w="505" w:type="pct"/>
          </w:tcPr>
          <w:p w14:paraId="1CF2FF43" w14:textId="56EBFC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InterDigital Communications</w:t>
            </w:r>
          </w:p>
        </w:tc>
        <w:tc>
          <w:tcPr>
            <w:tcW w:w="442" w:type="pct"/>
          </w:tcPr>
          <w:p w14:paraId="31376B02" w14:textId="36464F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610F203" w14:textId="42546F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4345</w:t>
            </w:r>
          </w:p>
        </w:tc>
        <w:tc>
          <w:tcPr>
            <w:tcW w:w="227" w:type="pct"/>
          </w:tcPr>
          <w:p w14:paraId="43211F1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8B30342" w14:textId="3C42CB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690DA83" w14:textId="697310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E1B9DC4" w14:textId="7E5E12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NR_cov_enh2-Core</w:t>
            </w:r>
          </w:p>
        </w:tc>
        <w:tc>
          <w:tcPr>
            <w:tcW w:w="512" w:type="pct"/>
          </w:tcPr>
          <w:p w14:paraId="348061AA" w14:textId="79F757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68515BA" w14:textId="77777777" w:rsidTr="00D85DB0">
        <w:tc>
          <w:tcPr>
            <w:tcW w:w="439" w:type="pct"/>
          </w:tcPr>
          <w:p w14:paraId="5110AD3F" w14:textId="4A9F6E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R4-2407326</w:t>
            </w:r>
          </w:p>
        </w:tc>
        <w:tc>
          <w:tcPr>
            <w:tcW w:w="1041" w:type="pct"/>
          </w:tcPr>
          <w:p w14:paraId="07D323E1" w14:textId="615BBD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TS38.133 on Sidelink relay enhancement RRM performance</w:t>
            </w:r>
          </w:p>
        </w:tc>
        <w:tc>
          <w:tcPr>
            <w:tcW w:w="505" w:type="pct"/>
          </w:tcPr>
          <w:p w14:paraId="4A1427FC" w14:textId="17797F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442" w:type="pct"/>
          </w:tcPr>
          <w:p w14:paraId="024EBFB3" w14:textId="2B0EAD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21CDEA4" w14:textId="6D2DFC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4346</w:t>
            </w:r>
          </w:p>
        </w:tc>
        <w:tc>
          <w:tcPr>
            <w:tcW w:w="227" w:type="pct"/>
          </w:tcPr>
          <w:p w14:paraId="4895FE4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D493D04" w14:textId="184D8C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DB69E04" w14:textId="720995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1D8D7F2" w14:textId="74C539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NR_SL_relay_enh-Perf</w:t>
            </w:r>
          </w:p>
        </w:tc>
        <w:tc>
          <w:tcPr>
            <w:tcW w:w="512" w:type="pct"/>
          </w:tcPr>
          <w:p w14:paraId="16E12640" w14:textId="4D364E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385E735" w14:textId="77777777" w:rsidTr="00D85DB0">
        <w:tc>
          <w:tcPr>
            <w:tcW w:w="439" w:type="pct"/>
          </w:tcPr>
          <w:p w14:paraId="3176C81A" w14:textId="7303D9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R4-2407335</w:t>
            </w:r>
          </w:p>
        </w:tc>
        <w:tc>
          <w:tcPr>
            <w:tcW w:w="1041" w:type="pct"/>
          </w:tcPr>
          <w:p w14:paraId="34E76915" w14:textId="75BD2B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(NR_HST_FR1_enh) Deactivated Scell measurement for NR FR1 HST</w:t>
            </w:r>
          </w:p>
        </w:tc>
        <w:tc>
          <w:tcPr>
            <w:tcW w:w="505" w:type="pct"/>
          </w:tcPr>
          <w:p w14:paraId="2CB72A17" w14:textId="752FE4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09D67792" w14:textId="494D99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3B5CCE5" w14:textId="4116D7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4347</w:t>
            </w:r>
          </w:p>
        </w:tc>
        <w:tc>
          <w:tcPr>
            <w:tcW w:w="227" w:type="pct"/>
          </w:tcPr>
          <w:p w14:paraId="7082312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DA47557" w14:textId="245C61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936723B" w14:textId="0725EB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8C92349" w14:textId="54B970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NR_HST_FR1_enh</w:t>
            </w:r>
          </w:p>
        </w:tc>
        <w:tc>
          <w:tcPr>
            <w:tcW w:w="512" w:type="pct"/>
          </w:tcPr>
          <w:p w14:paraId="575BB043" w14:textId="691CFA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0CE1081" w14:textId="77777777" w:rsidTr="00D85DB0">
        <w:tc>
          <w:tcPr>
            <w:tcW w:w="439" w:type="pct"/>
          </w:tcPr>
          <w:p w14:paraId="689AB07C" w14:textId="0C5C03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R4-2410221</w:t>
            </w:r>
          </w:p>
        </w:tc>
        <w:tc>
          <w:tcPr>
            <w:tcW w:w="1041" w:type="pct"/>
          </w:tcPr>
          <w:p w14:paraId="117184BA" w14:textId="40F389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(NR_HST_FR1_enh) Deactivated Scell measurement for NR FR1 HST</w:t>
            </w:r>
          </w:p>
        </w:tc>
        <w:tc>
          <w:tcPr>
            <w:tcW w:w="505" w:type="pct"/>
          </w:tcPr>
          <w:p w14:paraId="4AFD9AD4" w14:textId="59E73D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7E2986E3" w14:textId="1734A1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A28A46F" w14:textId="591C25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4347</w:t>
            </w:r>
          </w:p>
        </w:tc>
        <w:tc>
          <w:tcPr>
            <w:tcW w:w="227" w:type="pct"/>
          </w:tcPr>
          <w:p w14:paraId="2438F471" w14:textId="27E2A00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8065CC8" w14:textId="3C2231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722344E" w14:textId="06C225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63D7166" w14:textId="6127AF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NR_HST_FR1_enh</w:t>
            </w:r>
          </w:p>
        </w:tc>
        <w:tc>
          <w:tcPr>
            <w:tcW w:w="512" w:type="pct"/>
          </w:tcPr>
          <w:p w14:paraId="1E342076" w14:textId="4A847F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71EB151" w14:textId="77777777" w:rsidTr="00D85DB0">
        <w:tc>
          <w:tcPr>
            <w:tcW w:w="439" w:type="pct"/>
          </w:tcPr>
          <w:p w14:paraId="76006220" w14:textId="7F8550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R4-2407336</w:t>
            </w:r>
          </w:p>
        </w:tc>
        <w:tc>
          <w:tcPr>
            <w:tcW w:w="1041" w:type="pct"/>
          </w:tcPr>
          <w:p w14:paraId="07C161C9" w14:textId="387EB8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(NR_HST_FR1_enh) Deactivated Scell measurement for NR FR1 HST R18 mirror</w:t>
            </w:r>
          </w:p>
        </w:tc>
        <w:tc>
          <w:tcPr>
            <w:tcW w:w="505" w:type="pct"/>
          </w:tcPr>
          <w:p w14:paraId="20D10EC0" w14:textId="7086E0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0F2F8E1B" w14:textId="016390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E6B57AF" w14:textId="63B896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4348</w:t>
            </w:r>
          </w:p>
        </w:tc>
        <w:tc>
          <w:tcPr>
            <w:tcW w:w="227" w:type="pct"/>
          </w:tcPr>
          <w:p w14:paraId="670F9F0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D55A4B1" w14:textId="3B62F8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99BF484" w14:textId="5EE70D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F003A1B" w14:textId="60F40E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NR_HST_FR1_enh</w:t>
            </w:r>
          </w:p>
        </w:tc>
        <w:tc>
          <w:tcPr>
            <w:tcW w:w="512" w:type="pct"/>
          </w:tcPr>
          <w:p w14:paraId="36C1E298" w14:textId="0DE375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F518CD6" w14:textId="77777777" w:rsidTr="00D85DB0">
        <w:tc>
          <w:tcPr>
            <w:tcW w:w="439" w:type="pct"/>
          </w:tcPr>
          <w:p w14:paraId="4A6A7542" w14:textId="1694B7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R4-2410440</w:t>
            </w:r>
          </w:p>
        </w:tc>
        <w:tc>
          <w:tcPr>
            <w:tcW w:w="1041" w:type="pct"/>
          </w:tcPr>
          <w:p w14:paraId="71213BAA" w14:textId="6243ED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(NR_HST_FR1_enh) Deactivated Scell measurement for NR FR1 HST R18 mirror</w:t>
            </w:r>
          </w:p>
        </w:tc>
        <w:tc>
          <w:tcPr>
            <w:tcW w:w="505" w:type="pct"/>
          </w:tcPr>
          <w:p w14:paraId="22FAEF08" w14:textId="62ECAB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0FB0CC91" w14:textId="2C87ED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CA4952B" w14:textId="759FF4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4348</w:t>
            </w:r>
          </w:p>
        </w:tc>
        <w:tc>
          <w:tcPr>
            <w:tcW w:w="227" w:type="pct"/>
          </w:tcPr>
          <w:p w14:paraId="20FB58D5" w14:textId="1474E97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58B9E6C" w14:textId="642C34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849742B" w14:textId="0ED579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4FA74C7" w14:textId="2E9CD5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NR_HST_FR1_enh</w:t>
            </w:r>
          </w:p>
        </w:tc>
        <w:tc>
          <w:tcPr>
            <w:tcW w:w="512" w:type="pct"/>
          </w:tcPr>
          <w:p w14:paraId="475EEA5B" w14:textId="51AFA4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FD45042" w14:textId="77777777" w:rsidTr="00D85DB0">
        <w:tc>
          <w:tcPr>
            <w:tcW w:w="439" w:type="pct"/>
          </w:tcPr>
          <w:p w14:paraId="07D8BA99" w14:textId="5F17B7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R4-2407337</w:t>
            </w:r>
          </w:p>
        </w:tc>
        <w:tc>
          <w:tcPr>
            <w:tcW w:w="1041" w:type="pct"/>
          </w:tcPr>
          <w:p w14:paraId="207B31B6" w14:textId="2BDB83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R15 SUL test setup correction</w:t>
            </w:r>
          </w:p>
        </w:tc>
        <w:tc>
          <w:tcPr>
            <w:tcW w:w="505" w:type="pct"/>
          </w:tcPr>
          <w:p w14:paraId="312EDA73" w14:textId="1F5687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6D7F449E" w14:textId="55ABEB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6784F3E" w14:textId="3F745B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4349</w:t>
            </w:r>
          </w:p>
        </w:tc>
        <w:tc>
          <w:tcPr>
            <w:tcW w:w="227" w:type="pct"/>
          </w:tcPr>
          <w:p w14:paraId="1084E27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4F04951" w14:textId="6DF60D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213985B7" w14:textId="137A43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6CB766D" w14:textId="54698F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368B0F3C" w14:textId="70C055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5A227D6" w14:textId="77777777" w:rsidTr="00D85DB0">
        <w:tc>
          <w:tcPr>
            <w:tcW w:w="439" w:type="pct"/>
          </w:tcPr>
          <w:p w14:paraId="7549AA35" w14:textId="18DF25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R4-2407338</w:t>
            </w:r>
          </w:p>
        </w:tc>
        <w:tc>
          <w:tcPr>
            <w:tcW w:w="1041" w:type="pct"/>
          </w:tcPr>
          <w:p w14:paraId="2613ABBE" w14:textId="43A2AA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R15 SUL test setup correction R16 mirror</w:t>
            </w:r>
          </w:p>
        </w:tc>
        <w:tc>
          <w:tcPr>
            <w:tcW w:w="505" w:type="pct"/>
          </w:tcPr>
          <w:p w14:paraId="5BB04E7F" w14:textId="5276F1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15C03A00" w14:textId="381D2C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A7DE001" w14:textId="522FBE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4350</w:t>
            </w:r>
          </w:p>
        </w:tc>
        <w:tc>
          <w:tcPr>
            <w:tcW w:w="227" w:type="pct"/>
          </w:tcPr>
          <w:p w14:paraId="1A073D3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2C418F6" w14:textId="0CA43F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57FE4EC3" w14:textId="142CAA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2206DEC" w14:textId="10A5BA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4125E3D5" w14:textId="40F5BA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220B506" w14:textId="77777777" w:rsidTr="00D85DB0">
        <w:tc>
          <w:tcPr>
            <w:tcW w:w="439" w:type="pct"/>
          </w:tcPr>
          <w:p w14:paraId="5D0FC715" w14:textId="5BCD5E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R4-2410443</w:t>
            </w:r>
          </w:p>
        </w:tc>
        <w:tc>
          <w:tcPr>
            <w:tcW w:w="1041" w:type="pct"/>
          </w:tcPr>
          <w:p w14:paraId="415555DB" w14:textId="70B6E9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R15 SUL test setup correction R16 mirror</w:t>
            </w:r>
          </w:p>
        </w:tc>
        <w:tc>
          <w:tcPr>
            <w:tcW w:w="505" w:type="pct"/>
          </w:tcPr>
          <w:p w14:paraId="01CB9B9D" w14:textId="343118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7B1D7C78" w14:textId="5A942B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53D0EC5" w14:textId="016537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4350</w:t>
            </w:r>
          </w:p>
        </w:tc>
        <w:tc>
          <w:tcPr>
            <w:tcW w:w="227" w:type="pct"/>
          </w:tcPr>
          <w:p w14:paraId="026C59D6" w14:textId="2314C96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1BF180C" w14:textId="6F7E3B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B0A4BC4" w14:textId="58B1D1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5099305" w14:textId="38CE80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5B59E12F" w14:textId="651E08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0891BE6" w14:textId="77777777" w:rsidTr="00D85DB0">
        <w:tc>
          <w:tcPr>
            <w:tcW w:w="439" w:type="pct"/>
          </w:tcPr>
          <w:p w14:paraId="0373FAFC" w14:textId="76FFF0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R4-2407339</w:t>
            </w:r>
          </w:p>
        </w:tc>
        <w:tc>
          <w:tcPr>
            <w:tcW w:w="1041" w:type="pct"/>
          </w:tcPr>
          <w:p w14:paraId="13704B6C" w14:textId="53B507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R15 SUL test setup correction R18 mirror</w:t>
            </w:r>
          </w:p>
        </w:tc>
        <w:tc>
          <w:tcPr>
            <w:tcW w:w="505" w:type="pct"/>
          </w:tcPr>
          <w:p w14:paraId="560A38B6" w14:textId="62E469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612E8D16" w14:textId="6FA9D3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1E75F35" w14:textId="61228A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4351</w:t>
            </w:r>
          </w:p>
        </w:tc>
        <w:tc>
          <w:tcPr>
            <w:tcW w:w="227" w:type="pct"/>
          </w:tcPr>
          <w:p w14:paraId="343C426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6CC5492" w14:textId="0528E7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7D50EC6" w14:textId="0D4FD6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3A4A26F" w14:textId="4ADEB1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0DF87ABB" w14:textId="5C5707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F1C89C1" w14:textId="77777777" w:rsidTr="00D85DB0">
        <w:tc>
          <w:tcPr>
            <w:tcW w:w="439" w:type="pct"/>
          </w:tcPr>
          <w:p w14:paraId="5A4D7325" w14:textId="74DD6B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R4-2410441</w:t>
            </w:r>
          </w:p>
        </w:tc>
        <w:tc>
          <w:tcPr>
            <w:tcW w:w="1041" w:type="pct"/>
          </w:tcPr>
          <w:p w14:paraId="68473B30" w14:textId="6D7146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R15 SUL test setup correction R18 mirror</w:t>
            </w:r>
          </w:p>
        </w:tc>
        <w:tc>
          <w:tcPr>
            <w:tcW w:w="505" w:type="pct"/>
          </w:tcPr>
          <w:p w14:paraId="0FB69E18" w14:textId="2D9C4C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6BDBC9A5" w14:textId="6031EB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9D3B15B" w14:textId="7621C0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4351</w:t>
            </w:r>
          </w:p>
        </w:tc>
        <w:tc>
          <w:tcPr>
            <w:tcW w:w="227" w:type="pct"/>
          </w:tcPr>
          <w:p w14:paraId="7947D7FB" w14:textId="07F0B954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435B5EA" w14:textId="390273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B90A40E" w14:textId="2E0E3C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6F282F4" w14:textId="732541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0096AAA1" w14:textId="774946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4BE2896" w14:textId="77777777" w:rsidTr="00D85DB0">
        <w:tc>
          <w:tcPr>
            <w:tcW w:w="439" w:type="pct"/>
          </w:tcPr>
          <w:p w14:paraId="5E7EC95B" w14:textId="6E27E9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R4-2407340</w:t>
            </w:r>
          </w:p>
        </w:tc>
        <w:tc>
          <w:tcPr>
            <w:tcW w:w="1041" w:type="pct"/>
          </w:tcPr>
          <w:p w14:paraId="40FFA317" w14:textId="0C44C3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R15 SUL test setup correction R18 mirror</w:t>
            </w:r>
          </w:p>
        </w:tc>
        <w:tc>
          <w:tcPr>
            <w:tcW w:w="505" w:type="pct"/>
          </w:tcPr>
          <w:p w14:paraId="2A208CF0" w14:textId="44FF2A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3DCB9606" w14:textId="0C1D85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6473EEB" w14:textId="63A412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4352</w:t>
            </w:r>
          </w:p>
        </w:tc>
        <w:tc>
          <w:tcPr>
            <w:tcW w:w="227" w:type="pct"/>
          </w:tcPr>
          <w:p w14:paraId="364595F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95E67D" w14:textId="2870F9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FB81C21" w14:textId="11324F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51C0C35" w14:textId="522F01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100D2E84" w14:textId="705447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01D2CC3" w14:textId="77777777" w:rsidTr="00D85DB0">
        <w:tc>
          <w:tcPr>
            <w:tcW w:w="439" w:type="pct"/>
          </w:tcPr>
          <w:p w14:paraId="2B58A305" w14:textId="2A4B2A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R4-2410442</w:t>
            </w:r>
          </w:p>
        </w:tc>
        <w:tc>
          <w:tcPr>
            <w:tcW w:w="1041" w:type="pct"/>
          </w:tcPr>
          <w:p w14:paraId="0272C56C" w14:textId="20AF2A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R15 SUL test setup correction R18 mirror</w:t>
            </w:r>
          </w:p>
        </w:tc>
        <w:tc>
          <w:tcPr>
            <w:tcW w:w="505" w:type="pct"/>
          </w:tcPr>
          <w:p w14:paraId="080C621B" w14:textId="7B03D2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5E1C5D2E" w14:textId="5CB750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12FA777" w14:textId="7F9D19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4352</w:t>
            </w:r>
          </w:p>
        </w:tc>
        <w:tc>
          <w:tcPr>
            <w:tcW w:w="227" w:type="pct"/>
          </w:tcPr>
          <w:p w14:paraId="1C382ACB" w14:textId="48E6B01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1CE67D1" w14:textId="54FD3A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6719980" w14:textId="11C358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F1A9A27" w14:textId="0E1B79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1A98B9D0" w14:textId="4F1CFF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4B3287D" w14:textId="77777777" w:rsidTr="00D85DB0">
        <w:tc>
          <w:tcPr>
            <w:tcW w:w="439" w:type="pct"/>
          </w:tcPr>
          <w:p w14:paraId="2ECCEC4E" w14:textId="0824F8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R4-2407342</w:t>
            </w:r>
          </w:p>
        </w:tc>
        <w:tc>
          <w:tcPr>
            <w:tcW w:w="1041" w:type="pct"/>
          </w:tcPr>
          <w:p w14:paraId="069243A2" w14:textId="0D4E32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(LTE_NR_DC_enh2) test case maintenance: E-UTRAN – NR interruptions during measurements on deactivated NR PSCell - R17</w:t>
            </w:r>
          </w:p>
        </w:tc>
        <w:tc>
          <w:tcPr>
            <w:tcW w:w="505" w:type="pct"/>
          </w:tcPr>
          <w:p w14:paraId="3439426B" w14:textId="0BE39A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3B5CEED" w14:textId="35A569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0D01B96" w14:textId="25C4A8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4353</w:t>
            </w:r>
          </w:p>
        </w:tc>
        <w:tc>
          <w:tcPr>
            <w:tcW w:w="227" w:type="pct"/>
          </w:tcPr>
          <w:p w14:paraId="0ABF19E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05115D8" w14:textId="049167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1BFED64" w14:textId="594296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B02DAB6" w14:textId="6AA349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LTE_NR_DC_enh2</w:t>
            </w:r>
          </w:p>
        </w:tc>
        <w:tc>
          <w:tcPr>
            <w:tcW w:w="512" w:type="pct"/>
          </w:tcPr>
          <w:p w14:paraId="178D599A" w14:textId="1552ED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5D656185" w14:textId="77777777" w:rsidTr="00D85DB0">
        <w:tc>
          <w:tcPr>
            <w:tcW w:w="439" w:type="pct"/>
          </w:tcPr>
          <w:p w14:paraId="65A1CAC7" w14:textId="155B26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R4-2407343</w:t>
            </w:r>
          </w:p>
        </w:tc>
        <w:tc>
          <w:tcPr>
            <w:tcW w:w="1041" w:type="pct"/>
          </w:tcPr>
          <w:p w14:paraId="0AED3267" w14:textId="64D828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(LTE_NR_DC_enh2) test case maintenance: E-UTRAN – NR interruptions during measurements on deactivated NR PSCell - R18</w:t>
            </w:r>
          </w:p>
        </w:tc>
        <w:tc>
          <w:tcPr>
            <w:tcW w:w="505" w:type="pct"/>
          </w:tcPr>
          <w:p w14:paraId="48B3416E" w14:textId="5384F4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FE1F2A7" w14:textId="2EB60F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A26B467" w14:textId="196A75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4354</w:t>
            </w:r>
          </w:p>
        </w:tc>
        <w:tc>
          <w:tcPr>
            <w:tcW w:w="227" w:type="pct"/>
          </w:tcPr>
          <w:p w14:paraId="79E3B50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FA58133" w14:textId="24289F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B5A5478" w14:textId="4582CD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36782B8" w14:textId="460F81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LTE_NR_DC_enh2</w:t>
            </w:r>
          </w:p>
        </w:tc>
        <w:tc>
          <w:tcPr>
            <w:tcW w:w="512" w:type="pct"/>
          </w:tcPr>
          <w:p w14:paraId="450EA1E3" w14:textId="5BEF85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8B7EC80" w14:textId="77777777" w:rsidTr="00D85DB0">
        <w:tc>
          <w:tcPr>
            <w:tcW w:w="439" w:type="pct"/>
          </w:tcPr>
          <w:p w14:paraId="0F658F44" w14:textId="12F8AB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R4-2407359</w:t>
            </w:r>
          </w:p>
        </w:tc>
        <w:tc>
          <w:tcPr>
            <w:tcW w:w="1041" w:type="pct"/>
          </w:tcPr>
          <w:p w14:paraId="4635E245" w14:textId="68E239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(NR_redcap_enh-Core) CR on transition requirement for Inactive mode with eDRX</w:t>
            </w:r>
          </w:p>
        </w:tc>
        <w:tc>
          <w:tcPr>
            <w:tcW w:w="505" w:type="pct"/>
          </w:tcPr>
          <w:p w14:paraId="1C363E3F" w14:textId="49CC44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67FEADCF" w14:textId="3C5B46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05EBD82" w14:textId="14B7A9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4355</w:t>
            </w:r>
          </w:p>
        </w:tc>
        <w:tc>
          <w:tcPr>
            <w:tcW w:w="227" w:type="pct"/>
          </w:tcPr>
          <w:p w14:paraId="3D98FFD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19CA0BF" w14:textId="64F5E4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0CF8299" w14:textId="4841B2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3D1FECD" w14:textId="1B5992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NR_redcap_enh-Core</w:t>
            </w:r>
          </w:p>
        </w:tc>
        <w:tc>
          <w:tcPr>
            <w:tcW w:w="512" w:type="pct"/>
          </w:tcPr>
          <w:p w14:paraId="7A28C26E" w14:textId="566039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1B8DE6AE" w14:textId="77777777" w:rsidTr="00D85DB0">
        <w:tc>
          <w:tcPr>
            <w:tcW w:w="439" w:type="pct"/>
          </w:tcPr>
          <w:p w14:paraId="3DD78225" w14:textId="2DD764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R4-2407360</w:t>
            </w:r>
          </w:p>
        </w:tc>
        <w:tc>
          <w:tcPr>
            <w:tcW w:w="1041" w:type="pct"/>
          </w:tcPr>
          <w:p w14:paraId="0FA890BF" w14:textId="3B25FB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CR for test case of intra-frequency handover from FR2 to FR2 R15</w:t>
            </w:r>
          </w:p>
        </w:tc>
        <w:tc>
          <w:tcPr>
            <w:tcW w:w="505" w:type="pct"/>
          </w:tcPr>
          <w:p w14:paraId="50C5B7EB" w14:textId="3B1EC6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4C2D859E" w14:textId="26B79C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96BD0AC" w14:textId="6CFFB9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4356</w:t>
            </w:r>
          </w:p>
        </w:tc>
        <w:tc>
          <w:tcPr>
            <w:tcW w:w="227" w:type="pct"/>
          </w:tcPr>
          <w:p w14:paraId="08311AE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EE196CF" w14:textId="296A2F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0F637851" w14:textId="69B72D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60B6B3A" w14:textId="334CC8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2F1D8BEE" w14:textId="23C5F5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790CEDC" w14:textId="77777777" w:rsidTr="00D85DB0">
        <w:tc>
          <w:tcPr>
            <w:tcW w:w="439" w:type="pct"/>
          </w:tcPr>
          <w:p w14:paraId="6B239954" w14:textId="295C9C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R4-2410216</w:t>
            </w:r>
          </w:p>
        </w:tc>
        <w:tc>
          <w:tcPr>
            <w:tcW w:w="1041" w:type="pct"/>
          </w:tcPr>
          <w:p w14:paraId="4FBE20ED" w14:textId="60FBE8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CR for test case of intra-frequency handover from FR2 to FR2 R15</w:t>
            </w:r>
          </w:p>
        </w:tc>
        <w:tc>
          <w:tcPr>
            <w:tcW w:w="505" w:type="pct"/>
          </w:tcPr>
          <w:p w14:paraId="4C021637" w14:textId="3B0A41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071B07F6" w14:textId="138C6D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30D22E3" w14:textId="0D3EBD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4356</w:t>
            </w:r>
          </w:p>
        </w:tc>
        <w:tc>
          <w:tcPr>
            <w:tcW w:w="227" w:type="pct"/>
          </w:tcPr>
          <w:p w14:paraId="1A0032FD" w14:textId="3AF4931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4B0C331" w14:textId="53BC03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5C3CF9E1" w14:textId="6EEE2B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A4B06BB" w14:textId="4209A5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1B4DED2E" w14:textId="071A36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39F4AB1" w14:textId="77777777" w:rsidTr="00D85DB0">
        <w:tc>
          <w:tcPr>
            <w:tcW w:w="439" w:type="pct"/>
          </w:tcPr>
          <w:p w14:paraId="28FA2756" w14:textId="210147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R4-2407361</w:t>
            </w:r>
          </w:p>
        </w:tc>
        <w:tc>
          <w:tcPr>
            <w:tcW w:w="1041" w:type="pct"/>
          </w:tcPr>
          <w:p w14:paraId="1FC3D49A" w14:textId="492AC7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(NR_newRAT_Perf) CR for test case of intra-frequency handover from FR2 to FR2 R16</w:t>
            </w:r>
          </w:p>
        </w:tc>
        <w:tc>
          <w:tcPr>
            <w:tcW w:w="505" w:type="pct"/>
          </w:tcPr>
          <w:p w14:paraId="36BFE0ED" w14:textId="092314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A24BAC9" w14:textId="21E725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E1EB74A" w14:textId="3B96E2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4357</w:t>
            </w:r>
          </w:p>
        </w:tc>
        <w:tc>
          <w:tcPr>
            <w:tcW w:w="227" w:type="pct"/>
          </w:tcPr>
          <w:p w14:paraId="2B6A7EE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F9348D9" w14:textId="26863A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405E7A02" w14:textId="067809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37B7C04" w14:textId="460B5F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33515E66" w14:textId="3D5F0F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22D0832" w14:textId="77777777" w:rsidTr="00D85DB0">
        <w:tc>
          <w:tcPr>
            <w:tcW w:w="439" w:type="pct"/>
          </w:tcPr>
          <w:p w14:paraId="770FEF07" w14:textId="44A064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R4-2407362</w:t>
            </w:r>
          </w:p>
        </w:tc>
        <w:tc>
          <w:tcPr>
            <w:tcW w:w="1041" w:type="pct"/>
          </w:tcPr>
          <w:p w14:paraId="3951D57B" w14:textId="5841D8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(NR_newRAT_Perf) CR for test case of intra-frequency handover from FR2 to FR2 R17</w:t>
            </w:r>
          </w:p>
        </w:tc>
        <w:tc>
          <w:tcPr>
            <w:tcW w:w="505" w:type="pct"/>
          </w:tcPr>
          <w:p w14:paraId="1377A5EE" w14:textId="7126CF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025518E" w14:textId="78E776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2B6BA55" w14:textId="62C45A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4358</w:t>
            </w:r>
          </w:p>
        </w:tc>
        <w:tc>
          <w:tcPr>
            <w:tcW w:w="227" w:type="pct"/>
          </w:tcPr>
          <w:p w14:paraId="1717319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FD51D41" w14:textId="21BE9F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DD02C70" w14:textId="28EB6D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645BF33" w14:textId="6AD9C5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0CC4BA55" w14:textId="3F8CF7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70520A7" w14:textId="77777777" w:rsidTr="00D85DB0">
        <w:tc>
          <w:tcPr>
            <w:tcW w:w="439" w:type="pct"/>
          </w:tcPr>
          <w:p w14:paraId="366816AD" w14:textId="4AC28C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R4-2407363</w:t>
            </w:r>
          </w:p>
        </w:tc>
        <w:tc>
          <w:tcPr>
            <w:tcW w:w="1041" w:type="pct"/>
          </w:tcPr>
          <w:p w14:paraId="523ABD1E" w14:textId="24A317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(NR_newRAT_Perf) CR for test case of intra-frequency handover from FR2 to FR2 R18</w:t>
            </w:r>
          </w:p>
        </w:tc>
        <w:tc>
          <w:tcPr>
            <w:tcW w:w="505" w:type="pct"/>
          </w:tcPr>
          <w:p w14:paraId="327612AC" w14:textId="1FCBAC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76B7241A" w14:textId="63B4FF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AF0EE8E" w14:textId="31BE56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4359</w:t>
            </w:r>
          </w:p>
        </w:tc>
        <w:tc>
          <w:tcPr>
            <w:tcW w:w="227" w:type="pct"/>
          </w:tcPr>
          <w:p w14:paraId="37FCBA3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57FC656" w14:textId="6E1184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1E8B798" w14:textId="31250E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7D820DB" w14:textId="75A74A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597134D8" w14:textId="2DE322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AA8732C" w14:textId="77777777" w:rsidTr="00D85DB0">
        <w:tc>
          <w:tcPr>
            <w:tcW w:w="439" w:type="pct"/>
          </w:tcPr>
          <w:p w14:paraId="1CAC1321" w14:textId="2B574A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R4-2407387</w:t>
            </w:r>
          </w:p>
        </w:tc>
        <w:tc>
          <w:tcPr>
            <w:tcW w:w="1041" w:type="pct"/>
          </w:tcPr>
          <w:p w14:paraId="1066A078" w14:textId="4ED509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(NR_unlic-Perf) CR to TS 38.133: Corrections to NR-U test cases (Rel 16)</w:t>
            </w:r>
          </w:p>
        </w:tc>
        <w:tc>
          <w:tcPr>
            <w:tcW w:w="505" w:type="pct"/>
          </w:tcPr>
          <w:p w14:paraId="4C26C9C0" w14:textId="5DE0F9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0716A066" w14:textId="1AD56F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A140DC6" w14:textId="092DFA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4360</w:t>
            </w:r>
          </w:p>
        </w:tc>
        <w:tc>
          <w:tcPr>
            <w:tcW w:w="227" w:type="pct"/>
          </w:tcPr>
          <w:p w14:paraId="3E61188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DF7DF32" w14:textId="43EC75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193A5250" w14:textId="6157E9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D749609" w14:textId="04A40A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2CACC258" w14:textId="243347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685E8E8" w14:textId="77777777" w:rsidTr="00D85DB0">
        <w:tc>
          <w:tcPr>
            <w:tcW w:w="439" w:type="pct"/>
          </w:tcPr>
          <w:p w14:paraId="74F43245" w14:textId="2A44C2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R4-2407388</w:t>
            </w:r>
          </w:p>
        </w:tc>
        <w:tc>
          <w:tcPr>
            <w:tcW w:w="1041" w:type="pct"/>
          </w:tcPr>
          <w:p w14:paraId="573975E1" w14:textId="2AF041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(NR_unlic-Perf) CR to TS 38.133: Corrections to NR-U test cases (Rel 17)</w:t>
            </w:r>
          </w:p>
        </w:tc>
        <w:tc>
          <w:tcPr>
            <w:tcW w:w="505" w:type="pct"/>
          </w:tcPr>
          <w:p w14:paraId="526C1978" w14:textId="5E1FE1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1819FD8B" w14:textId="082712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8207505" w14:textId="5DFD90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4361</w:t>
            </w:r>
          </w:p>
        </w:tc>
        <w:tc>
          <w:tcPr>
            <w:tcW w:w="227" w:type="pct"/>
          </w:tcPr>
          <w:p w14:paraId="50360B2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4566B79" w14:textId="63AA67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265E36A" w14:textId="1B5F68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9D226E8" w14:textId="3633CB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6E2B8478" w14:textId="7C08F5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13ECCF2" w14:textId="77777777" w:rsidTr="00D85DB0">
        <w:tc>
          <w:tcPr>
            <w:tcW w:w="439" w:type="pct"/>
          </w:tcPr>
          <w:p w14:paraId="1BE481B0" w14:textId="614918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R4-2407389</w:t>
            </w:r>
          </w:p>
        </w:tc>
        <w:tc>
          <w:tcPr>
            <w:tcW w:w="1041" w:type="pct"/>
          </w:tcPr>
          <w:p w14:paraId="284FFFA0" w14:textId="4C42EB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(NR_unlic-Perf) CR to TS 38.133: Corrections to NR-U test cases (Rel 18)</w:t>
            </w:r>
          </w:p>
        </w:tc>
        <w:tc>
          <w:tcPr>
            <w:tcW w:w="505" w:type="pct"/>
          </w:tcPr>
          <w:p w14:paraId="200E69EE" w14:textId="3E629A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640289E7" w14:textId="67C276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07156D5" w14:textId="2A5A8C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4362</w:t>
            </w:r>
          </w:p>
        </w:tc>
        <w:tc>
          <w:tcPr>
            <w:tcW w:w="227" w:type="pct"/>
          </w:tcPr>
          <w:p w14:paraId="271D032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F0E6D26" w14:textId="6ECA93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77E01F5" w14:textId="6C786F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81DBB7F" w14:textId="6351E5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77AEA00B" w14:textId="57EE03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087097A" w14:textId="77777777" w:rsidTr="00D85DB0">
        <w:tc>
          <w:tcPr>
            <w:tcW w:w="439" w:type="pct"/>
          </w:tcPr>
          <w:p w14:paraId="3D24BF30" w14:textId="278357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R4-2407390</w:t>
            </w:r>
          </w:p>
        </w:tc>
        <w:tc>
          <w:tcPr>
            <w:tcW w:w="1041" w:type="pct"/>
          </w:tcPr>
          <w:p w14:paraId="45C773F9" w14:textId="74BDBC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CR to TS 38.133: Corrections to RedCap test cases (Rel 17)</w:t>
            </w:r>
          </w:p>
        </w:tc>
        <w:tc>
          <w:tcPr>
            <w:tcW w:w="505" w:type="pct"/>
          </w:tcPr>
          <w:p w14:paraId="0FB8E1A4" w14:textId="2DFDF4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42B4FD4F" w14:textId="02877C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466AA66" w14:textId="22CF3A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4363</w:t>
            </w:r>
          </w:p>
        </w:tc>
        <w:tc>
          <w:tcPr>
            <w:tcW w:w="227" w:type="pct"/>
          </w:tcPr>
          <w:p w14:paraId="61A3D7B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5970D9F" w14:textId="030619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EF288EA" w14:textId="1C0D32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97B7862" w14:textId="4144C0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40C63FB6" w14:textId="059D12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6D939FD6" w14:textId="77777777" w:rsidTr="00D85DB0">
        <w:tc>
          <w:tcPr>
            <w:tcW w:w="439" w:type="pct"/>
          </w:tcPr>
          <w:p w14:paraId="6C0D31AC" w14:textId="5367BA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R4-2407391</w:t>
            </w:r>
          </w:p>
        </w:tc>
        <w:tc>
          <w:tcPr>
            <w:tcW w:w="1041" w:type="pct"/>
          </w:tcPr>
          <w:p w14:paraId="51377D0F" w14:textId="4D7026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CR to TS 38.133: Corrections to RedCap test cases (Rel 18)</w:t>
            </w:r>
          </w:p>
        </w:tc>
        <w:tc>
          <w:tcPr>
            <w:tcW w:w="505" w:type="pct"/>
          </w:tcPr>
          <w:p w14:paraId="58C57FBD" w14:textId="629439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2BC266F4" w14:textId="6B657D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BF46AB1" w14:textId="2F7F3B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4364</w:t>
            </w:r>
          </w:p>
        </w:tc>
        <w:tc>
          <w:tcPr>
            <w:tcW w:w="227" w:type="pct"/>
          </w:tcPr>
          <w:p w14:paraId="4AADF02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DE2D892" w14:textId="3F2414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29B08B1" w14:textId="6641FD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0A95C39" w14:textId="0CAD3B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1C43BC18" w14:textId="6CC6CD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D3F2843" w14:textId="77777777" w:rsidTr="00D85DB0">
        <w:tc>
          <w:tcPr>
            <w:tcW w:w="439" w:type="pct"/>
          </w:tcPr>
          <w:p w14:paraId="0C00D2F1" w14:textId="5AF883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R4-2407445</w:t>
            </w:r>
          </w:p>
        </w:tc>
        <w:tc>
          <w:tcPr>
            <w:tcW w:w="1041" w:type="pct"/>
          </w:tcPr>
          <w:p w14:paraId="16A92E70" w14:textId="0ADEA9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[NR_HST_FR1_enh-Perf] Corrections to FR1 EN-DC Even Triggered test parameters in A.4.6.1.8</w:t>
            </w:r>
          </w:p>
        </w:tc>
        <w:tc>
          <w:tcPr>
            <w:tcW w:w="505" w:type="pct"/>
          </w:tcPr>
          <w:p w14:paraId="73672BB7" w14:textId="1B28EA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</w:t>
            </w:r>
          </w:p>
        </w:tc>
        <w:tc>
          <w:tcPr>
            <w:tcW w:w="442" w:type="pct"/>
          </w:tcPr>
          <w:p w14:paraId="5805120D" w14:textId="0BC357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5925F41" w14:textId="601274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4365</w:t>
            </w:r>
          </w:p>
        </w:tc>
        <w:tc>
          <w:tcPr>
            <w:tcW w:w="227" w:type="pct"/>
          </w:tcPr>
          <w:p w14:paraId="6B5D14F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CFACF40" w14:textId="3F15B1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CEDC402" w14:textId="3E3FE9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8856102" w14:textId="34DDAC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NR_HST_FR1_enh-Perf</w:t>
            </w:r>
          </w:p>
        </w:tc>
        <w:tc>
          <w:tcPr>
            <w:tcW w:w="512" w:type="pct"/>
          </w:tcPr>
          <w:p w14:paraId="2FE7734D" w14:textId="372094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02595F9B" w14:textId="77777777" w:rsidTr="00D85DB0">
        <w:tc>
          <w:tcPr>
            <w:tcW w:w="439" w:type="pct"/>
          </w:tcPr>
          <w:p w14:paraId="383B04BD" w14:textId="39B574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R4-2407446</w:t>
            </w:r>
          </w:p>
        </w:tc>
        <w:tc>
          <w:tcPr>
            <w:tcW w:w="1041" w:type="pct"/>
          </w:tcPr>
          <w:p w14:paraId="4B319C27" w14:textId="015599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[NR_HST_FR1_enh-Perf] Corrections to FR1 EN-DC Even Triggered test parameters in A.4.6.1.8 (Rel-18)</w:t>
            </w:r>
          </w:p>
        </w:tc>
        <w:tc>
          <w:tcPr>
            <w:tcW w:w="505" w:type="pct"/>
          </w:tcPr>
          <w:p w14:paraId="494067AC" w14:textId="4BECC0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46D613B7" w14:textId="54A47B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DBF3258" w14:textId="451666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4366</w:t>
            </w:r>
          </w:p>
        </w:tc>
        <w:tc>
          <w:tcPr>
            <w:tcW w:w="227" w:type="pct"/>
          </w:tcPr>
          <w:p w14:paraId="4AFB0BC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C0062EF" w14:textId="076198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5E02BC9" w14:textId="461CF4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3FCAA5E" w14:textId="5FCC73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NR_HST_FR1_enh-Perf</w:t>
            </w:r>
          </w:p>
        </w:tc>
        <w:tc>
          <w:tcPr>
            <w:tcW w:w="512" w:type="pct"/>
          </w:tcPr>
          <w:p w14:paraId="5F20A4A6" w14:textId="4186B6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BE5221D" w14:textId="77777777" w:rsidTr="00D85DB0">
        <w:tc>
          <w:tcPr>
            <w:tcW w:w="439" w:type="pct"/>
          </w:tcPr>
          <w:p w14:paraId="45720DF6" w14:textId="105A81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R4-2407447</w:t>
            </w:r>
          </w:p>
        </w:tc>
        <w:tc>
          <w:tcPr>
            <w:tcW w:w="1041" w:type="pct"/>
          </w:tcPr>
          <w:p w14:paraId="438E7F44" w14:textId="7B32C2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[NR_redcap-Perf] Correction to Cell specific test parameters for E-UTRAN inter-RAT NR handover affecting to A.18.2.1.1</w:t>
            </w:r>
          </w:p>
        </w:tc>
        <w:tc>
          <w:tcPr>
            <w:tcW w:w="505" w:type="pct"/>
          </w:tcPr>
          <w:p w14:paraId="4CB538EE" w14:textId="656751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</w:t>
            </w:r>
          </w:p>
        </w:tc>
        <w:tc>
          <w:tcPr>
            <w:tcW w:w="442" w:type="pct"/>
          </w:tcPr>
          <w:p w14:paraId="5F55EB82" w14:textId="47B4CC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E38CD63" w14:textId="7E24EA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4367</w:t>
            </w:r>
          </w:p>
        </w:tc>
        <w:tc>
          <w:tcPr>
            <w:tcW w:w="227" w:type="pct"/>
          </w:tcPr>
          <w:p w14:paraId="642C562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3F14A45" w14:textId="693390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ABAEC78" w14:textId="7A2AE7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00E824C" w14:textId="5B0FF2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27A97B1F" w14:textId="0DE9E5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D76C99E" w14:textId="77777777" w:rsidTr="00D85DB0">
        <w:tc>
          <w:tcPr>
            <w:tcW w:w="439" w:type="pct"/>
          </w:tcPr>
          <w:p w14:paraId="092F6674" w14:textId="61219A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R4-2407448</w:t>
            </w:r>
          </w:p>
        </w:tc>
        <w:tc>
          <w:tcPr>
            <w:tcW w:w="1041" w:type="pct"/>
          </w:tcPr>
          <w:p w14:paraId="7A7A3572" w14:textId="612759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[NR_redcap-Perf] Correction to Cell specific test parameters for E-UTRAN inter-RAT NR handover affecting to A.18.2.1.1 (Rel-18)</w:t>
            </w:r>
          </w:p>
        </w:tc>
        <w:tc>
          <w:tcPr>
            <w:tcW w:w="505" w:type="pct"/>
          </w:tcPr>
          <w:p w14:paraId="3D61574B" w14:textId="3DA70B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</w:t>
            </w:r>
          </w:p>
        </w:tc>
        <w:tc>
          <w:tcPr>
            <w:tcW w:w="442" w:type="pct"/>
          </w:tcPr>
          <w:p w14:paraId="5A5E9BE8" w14:textId="4C6A36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A8FEDF1" w14:textId="21C1A9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4368</w:t>
            </w:r>
          </w:p>
        </w:tc>
        <w:tc>
          <w:tcPr>
            <w:tcW w:w="227" w:type="pct"/>
          </w:tcPr>
          <w:p w14:paraId="7EA82E8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50D2A17" w14:textId="1D9074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5146762" w14:textId="49E4A7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ACEE8D3" w14:textId="63EAD2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1EC6D8C5" w14:textId="42884A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DC28A5C" w14:textId="77777777" w:rsidTr="00D85DB0">
        <w:tc>
          <w:tcPr>
            <w:tcW w:w="439" w:type="pct"/>
          </w:tcPr>
          <w:p w14:paraId="31DE66E5" w14:textId="0B42D7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R4-2407449</w:t>
            </w:r>
          </w:p>
        </w:tc>
        <w:tc>
          <w:tcPr>
            <w:tcW w:w="1041" w:type="pct"/>
          </w:tcPr>
          <w:p w14:paraId="3C1E39C8" w14:textId="1E650C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Inter-RAT measurement for UE capable of independentGapConfig (Cat-F Rel-15)</w:t>
            </w:r>
          </w:p>
        </w:tc>
        <w:tc>
          <w:tcPr>
            <w:tcW w:w="505" w:type="pct"/>
          </w:tcPr>
          <w:p w14:paraId="6E9B7848" w14:textId="25A44E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5D625F0F" w14:textId="2B56C0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1E5BADC" w14:textId="3A27A1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4369</w:t>
            </w:r>
          </w:p>
        </w:tc>
        <w:tc>
          <w:tcPr>
            <w:tcW w:w="227" w:type="pct"/>
          </w:tcPr>
          <w:p w14:paraId="053E5FC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4EDA85E" w14:textId="1D711E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6C60EBC6" w14:textId="17B162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D41EBA9" w14:textId="0B18E7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44FA9F6A" w14:textId="557CC5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1843097" w14:textId="77777777" w:rsidTr="00D85DB0">
        <w:tc>
          <w:tcPr>
            <w:tcW w:w="439" w:type="pct"/>
          </w:tcPr>
          <w:p w14:paraId="7CD1BF1D" w14:textId="3748E6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R4-2410217</w:t>
            </w:r>
          </w:p>
        </w:tc>
        <w:tc>
          <w:tcPr>
            <w:tcW w:w="1041" w:type="pct"/>
          </w:tcPr>
          <w:p w14:paraId="159DBD2A" w14:textId="02BCA7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Inter-RAT measurement for UE capable of independentGapConfig (Cat-F Rel-15)</w:t>
            </w:r>
          </w:p>
        </w:tc>
        <w:tc>
          <w:tcPr>
            <w:tcW w:w="505" w:type="pct"/>
          </w:tcPr>
          <w:p w14:paraId="5F6EB106" w14:textId="1A7AA8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348A18EF" w14:textId="6EAD05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0EB55ED" w14:textId="7EB9AA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4369</w:t>
            </w:r>
          </w:p>
        </w:tc>
        <w:tc>
          <w:tcPr>
            <w:tcW w:w="227" w:type="pct"/>
          </w:tcPr>
          <w:p w14:paraId="4F4C3B6A" w14:textId="33E1868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A9034F0" w14:textId="6DF1A7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494BB673" w14:textId="6AA853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8A33CC1" w14:textId="569464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295EB64B" w14:textId="15D77A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70AA018" w14:textId="77777777" w:rsidTr="00D85DB0">
        <w:tc>
          <w:tcPr>
            <w:tcW w:w="439" w:type="pct"/>
          </w:tcPr>
          <w:p w14:paraId="3E038AEE" w14:textId="1DACA1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R4-2407450</w:t>
            </w:r>
          </w:p>
        </w:tc>
        <w:tc>
          <w:tcPr>
            <w:tcW w:w="1041" w:type="pct"/>
          </w:tcPr>
          <w:p w14:paraId="28F599CA" w14:textId="02B870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Inter-RAT measurement for UE capable of independentGapConfig (Cat-A Rel-16)</w:t>
            </w:r>
          </w:p>
        </w:tc>
        <w:tc>
          <w:tcPr>
            <w:tcW w:w="505" w:type="pct"/>
          </w:tcPr>
          <w:p w14:paraId="71199F3D" w14:textId="78AE18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7EFEE496" w14:textId="49EED8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3945165" w14:textId="6AF628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4370</w:t>
            </w:r>
          </w:p>
        </w:tc>
        <w:tc>
          <w:tcPr>
            <w:tcW w:w="227" w:type="pct"/>
          </w:tcPr>
          <w:p w14:paraId="3C034FC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6178490" w14:textId="007FBF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2F458645" w14:textId="3FD08D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93CC582" w14:textId="3EC291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4B71C7CB" w14:textId="494F7D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CA8A60A" w14:textId="77777777" w:rsidTr="00D85DB0">
        <w:tc>
          <w:tcPr>
            <w:tcW w:w="439" w:type="pct"/>
          </w:tcPr>
          <w:p w14:paraId="0E7B8F78" w14:textId="4CF6A4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R4-2407451</w:t>
            </w:r>
          </w:p>
        </w:tc>
        <w:tc>
          <w:tcPr>
            <w:tcW w:w="1041" w:type="pct"/>
          </w:tcPr>
          <w:p w14:paraId="353BB421" w14:textId="2D1943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Inter-RAT measurement for UE capable of independentGapConfig (Cat-A Rel-17)</w:t>
            </w:r>
          </w:p>
        </w:tc>
        <w:tc>
          <w:tcPr>
            <w:tcW w:w="505" w:type="pct"/>
          </w:tcPr>
          <w:p w14:paraId="4E7A1F0B" w14:textId="3D3C11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3E05C6A8" w14:textId="448871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EA2F6D1" w14:textId="417596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4371</w:t>
            </w:r>
          </w:p>
        </w:tc>
        <w:tc>
          <w:tcPr>
            <w:tcW w:w="227" w:type="pct"/>
          </w:tcPr>
          <w:p w14:paraId="4CE39D5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317341F" w14:textId="572830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C37613A" w14:textId="3BD8ED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399D15A" w14:textId="0C1643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2F013706" w14:textId="4D1BF9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4D60B72" w14:textId="77777777" w:rsidTr="00D85DB0">
        <w:tc>
          <w:tcPr>
            <w:tcW w:w="439" w:type="pct"/>
          </w:tcPr>
          <w:p w14:paraId="49A30581" w14:textId="6281E8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R4-2407452</w:t>
            </w:r>
          </w:p>
        </w:tc>
        <w:tc>
          <w:tcPr>
            <w:tcW w:w="1041" w:type="pct"/>
          </w:tcPr>
          <w:p w14:paraId="0E16F045" w14:textId="2CC94E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Inter-RAT measurement for UE capable of independentGapConfig (Cat-A Rel-18)</w:t>
            </w:r>
          </w:p>
        </w:tc>
        <w:tc>
          <w:tcPr>
            <w:tcW w:w="505" w:type="pct"/>
          </w:tcPr>
          <w:p w14:paraId="210C48B5" w14:textId="41E2FF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6F4DFFB9" w14:textId="3C5D7B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E585059" w14:textId="6965B7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4372</w:t>
            </w:r>
          </w:p>
        </w:tc>
        <w:tc>
          <w:tcPr>
            <w:tcW w:w="227" w:type="pct"/>
          </w:tcPr>
          <w:p w14:paraId="3D0F2EC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A82C7AA" w14:textId="7E3BEC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63274C9" w14:textId="5BDD91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8B72D6A" w14:textId="5E16CB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56563903" w14:textId="2B89E6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6EC4285" w14:textId="77777777" w:rsidTr="00D85DB0">
        <w:tc>
          <w:tcPr>
            <w:tcW w:w="439" w:type="pct"/>
          </w:tcPr>
          <w:p w14:paraId="0280B88B" w14:textId="40C0BF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R4-2407453</w:t>
            </w:r>
          </w:p>
        </w:tc>
        <w:tc>
          <w:tcPr>
            <w:tcW w:w="1041" w:type="pct"/>
          </w:tcPr>
          <w:p w14:paraId="1F345123" w14:textId="3D866E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on 14.2.1.6 (Cat-F Rel-17)</w:t>
            </w:r>
          </w:p>
        </w:tc>
        <w:tc>
          <w:tcPr>
            <w:tcW w:w="505" w:type="pct"/>
          </w:tcPr>
          <w:p w14:paraId="35197EBD" w14:textId="6948DF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2E1FED08" w14:textId="2BC1EF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9D5139E" w14:textId="4A1526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4373</w:t>
            </w:r>
          </w:p>
        </w:tc>
        <w:tc>
          <w:tcPr>
            <w:tcW w:w="227" w:type="pct"/>
          </w:tcPr>
          <w:p w14:paraId="1E5E415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0FE194D" w14:textId="286674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4F1D5F43" w14:textId="7D81B9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4DC6156" w14:textId="74A528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058EEB79" w14:textId="7F0500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A1AA035" w14:textId="77777777" w:rsidTr="00D85DB0">
        <w:tc>
          <w:tcPr>
            <w:tcW w:w="439" w:type="pct"/>
          </w:tcPr>
          <w:p w14:paraId="53388E9F" w14:textId="5A80CD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R4-2409734</w:t>
            </w:r>
          </w:p>
        </w:tc>
        <w:tc>
          <w:tcPr>
            <w:tcW w:w="1041" w:type="pct"/>
          </w:tcPr>
          <w:p w14:paraId="3BC4591B" w14:textId="1A5E1C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14.2.1.6 (Cat-F Rel-17)</w:t>
            </w:r>
          </w:p>
        </w:tc>
        <w:tc>
          <w:tcPr>
            <w:tcW w:w="505" w:type="pct"/>
          </w:tcPr>
          <w:p w14:paraId="769B377F" w14:textId="276D4B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3BAD0969" w14:textId="26FD73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84EC7CC" w14:textId="644045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4373</w:t>
            </w:r>
          </w:p>
        </w:tc>
        <w:tc>
          <w:tcPr>
            <w:tcW w:w="227" w:type="pct"/>
          </w:tcPr>
          <w:p w14:paraId="0153E855" w14:textId="10AE83F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B04A4E0" w14:textId="120A80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C35EE5B" w14:textId="37FF67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C05FB40" w14:textId="5C3617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1C84B4D9" w14:textId="224278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C9E0852" w14:textId="77777777" w:rsidTr="00D85DB0">
        <w:tc>
          <w:tcPr>
            <w:tcW w:w="439" w:type="pct"/>
          </w:tcPr>
          <w:p w14:paraId="1EBA6133" w14:textId="75B1E9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R4-2407454</w:t>
            </w:r>
          </w:p>
        </w:tc>
        <w:tc>
          <w:tcPr>
            <w:tcW w:w="1041" w:type="pct"/>
          </w:tcPr>
          <w:p w14:paraId="6F2FA81B" w14:textId="455BEB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on 14.2.1.6 (Cat-A Rel-18)</w:t>
            </w:r>
          </w:p>
        </w:tc>
        <w:tc>
          <w:tcPr>
            <w:tcW w:w="505" w:type="pct"/>
          </w:tcPr>
          <w:p w14:paraId="1251180F" w14:textId="7274C0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4C14C1DA" w14:textId="041A01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35DB032" w14:textId="74BFA2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4374</w:t>
            </w:r>
          </w:p>
        </w:tc>
        <w:tc>
          <w:tcPr>
            <w:tcW w:w="227" w:type="pct"/>
          </w:tcPr>
          <w:p w14:paraId="4C3D4C8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6AC9846" w14:textId="76D40D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65AA41A" w14:textId="400E08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E5637C9" w14:textId="757385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2CA6F8A8" w14:textId="6BDEC6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FCBE732" w14:textId="77777777" w:rsidTr="00D85DB0">
        <w:tc>
          <w:tcPr>
            <w:tcW w:w="439" w:type="pct"/>
          </w:tcPr>
          <w:p w14:paraId="11494F5A" w14:textId="0C7151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R4-2407480</w:t>
            </w:r>
          </w:p>
        </w:tc>
        <w:tc>
          <w:tcPr>
            <w:tcW w:w="1041" w:type="pct"/>
          </w:tcPr>
          <w:p w14:paraId="4475F6A7" w14:textId="724F16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test case of RRC Connection Release with Redirection for ATG UE</w:t>
            </w:r>
          </w:p>
        </w:tc>
        <w:tc>
          <w:tcPr>
            <w:tcW w:w="505" w:type="pct"/>
          </w:tcPr>
          <w:p w14:paraId="7C843F07" w14:textId="5F0EBA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7872F1FD" w14:textId="5317C9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CBA8040" w14:textId="52A987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4375</w:t>
            </w:r>
          </w:p>
        </w:tc>
        <w:tc>
          <w:tcPr>
            <w:tcW w:w="227" w:type="pct"/>
          </w:tcPr>
          <w:p w14:paraId="49D7158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B60D240" w14:textId="4CBEFD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C6EB9AB" w14:textId="5615E1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ED5957C" w14:textId="207B08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52D49102" w14:textId="2AFD84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1B349F2" w14:textId="77777777" w:rsidTr="00D85DB0">
        <w:tc>
          <w:tcPr>
            <w:tcW w:w="439" w:type="pct"/>
          </w:tcPr>
          <w:p w14:paraId="092C90DC" w14:textId="762880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R4-2407481</w:t>
            </w:r>
          </w:p>
        </w:tc>
        <w:tc>
          <w:tcPr>
            <w:tcW w:w="1041" w:type="pct"/>
          </w:tcPr>
          <w:p w14:paraId="0DBDF8EE" w14:textId="0ACE53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signalling characteristics for ATG RRM core requirement maintenance</w:t>
            </w:r>
          </w:p>
        </w:tc>
        <w:tc>
          <w:tcPr>
            <w:tcW w:w="505" w:type="pct"/>
          </w:tcPr>
          <w:p w14:paraId="4C036DFE" w14:textId="285D8D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3A9F9792" w14:textId="2817D3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7867DE7" w14:textId="3526AB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4376</w:t>
            </w:r>
          </w:p>
        </w:tc>
        <w:tc>
          <w:tcPr>
            <w:tcW w:w="227" w:type="pct"/>
          </w:tcPr>
          <w:p w14:paraId="1D98D3C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B01FA86" w14:textId="2786C5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5F4B01C" w14:textId="784524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714FC4F" w14:textId="0FA0E3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7B20503E" w14:textId="2A418D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8FB05F1" w14:textId="77777777" w:rsidTr="00D85DB0">
        <w:tc>
          <w:tcPr>
            <w:tcW w:w="439" w:type="pct"/>
          </w:tcPr>
          <w:p w14:paraId="56FC76EF" w14:textId="411FAB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R4-2407559</w:t>
            </w:r>
          </w:p>
        </w:tc>
        <w:tc>
          <w:tcPr>
            <w:tcW w:w="1041" w:type="pct"/>
          </w:tcPr>
          <w:p w14:paraId="2E6BA058" w14:textId="76FC28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(NR_unlic-Perf) CR for NR-U TC correction (R16)</w:t>
            </w:r>
          </w:p>
        </w:tc>
        <w:tc>
          <w:tcPr>
            <w:tcW w:w="505" w:type="pct"/>
          </w:tcPr>
          <w:p w14:paraId="71F30A8F" w14:textId="429E39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13E911CE" w14:textId="4B1CB6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F5CB711" w14:textId="27A399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4377</w:t>
            </w:r>
          </w:p>
        </w:tc>
        <w:tc>
          <w:tcPr>
            <w:tcW w:w="227" w:type="pct"/>
          </w:tcPr>
          <w:p w14:paraId="52E7FFF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95352B7" w14:textId="4A32EB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7C9901DB" w14:textId="1E8BEE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4E9246C" w14:textId="79413A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4F27126F" w14:textId="567A24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6D93574" w14:textId="77777777" w:rsidTr="00D85DB0">
        <w:tc>
          <w:tcPr>
            <w:tcW w:w="439" w:type="pct"/>
          </w:tcPr>
          <w:p w14:paraId="7235E364" w14:textId="25E46A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R4-2407560</w:t>
            </w:r>
          </w:p>
        </w:tc>
        <w:tc>
          <w:tcPr>
            <w:tcW w:w="1041" w:type="pct"/>
          </w:tcPr>
          <w:p w14:paraId="18616D50" w14:textId="46C9FB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(NR_unlic-Perf) CR for NR-U TC correction (R17)</w:t>
            </w:r>
          </w:p>
        </w:tc>
        <w:tc>
          <w:tcPr>
            <w:tcW w:w="505" w:type="pct"/>
          </w:tcPr>
          <w:p w14:paraId="6CAB64CF" w14:textId="4DBB2A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064755BC" w14:textId="205621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9B0BC93" w14:textId="23542B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4378</w:t>
            </w:r>
          </w:p>
        </w:tc>
        <w:tc>
          <w:tcPr>
            <w:tcW w:w="227" w:type="pct"/>
          </w:tcPr>
          <w:p w14:paraId="0C3F44D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240EC9B" w14:textId="6F0263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FC1E3DB" w14:textId="49BDC5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C4F119E" w14:textId="106157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506391B2" w14:textId="016496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1E17D05" w14:textId="77777777" w:rsidTr="00D85DB0">
        <w:tc>
          <w:tcPr>
            <w:tcW w:w="439" w:type="pct"/>
          </w:tcPr>
          <w:p w14:paraId="354402CD" w14:textId="5285F8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R4-2407561</w:t>
            </w:r>
          </w:p>
        </w:tc>
        <w:tc>
          <w:tcPr>
            <w:tcW w:w="1041" w:type="pct"/>
          </w:tcPr>
          <w:p w14:paraId="0D2C3670" w14:textId="789CAA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(NR_unlic-Perf) CR for NR-U TC correction (R18)</w:t>
            </w:r>
          </w:p>
        </w:tc>
        <w:tc>
          <w:tcPr>
            <w:tcW w:w="505" w:type="pct"/>
          </w:tcPr>
          <w:p w14:paraId="7431107F" w14:textId="2D38D3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1952BF9E" w14:textId="78183D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68DBE08" w14:textId="55023E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4379</w:t>
            </w:r>
          </w:p>
        </w:tc>
        <w:tc>
          <w:tcPr>
            <w:tcW w:w="227" w:type="pct"/>
          </w:tcPr>
          <w:p w14:paraId="56C0042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F6B7448" w14:textId="522F56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8589F28" w14:textId="7D06D5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ADEB9CA" w14:textId="0A4A8F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4D8A68C0" w14:textId="696027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AF12FB0" w14:textId="77777777" w:rsidTr="00D85DB0">
        <w:tc>
          <w:tcPr>
            <w:tcW w:w="439" w:type="pct"/>
          </w:tcPr>
          <w:p w14:paraId="305C823B" w14:textId="71BF6B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R4-2407562</w:t>
            </w:r>
          </w:p>
        </w:tc>
        <w:tc>
          <w:tcPr>
            <w:tcW w:w="1041" w:type="pct"/>
          </w:tcPr>
          <w:p w14:paraId="67FCF131" w14:textId="57860B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(NR_unlic-Perf) Removal of Interruption during SCell operations and RSSI and CO Measurement reporting TCs for NR-U (R16)</w:t>
            </w:r>
          </w:p>
        </w:tc>
        <w:tc>
          <w:tcPr>
            <w:tcW w:w="505" w:type="pct"/>
          </w:tcPr>
          <w:p w14:paraId="6DBDC3E2" w14:textId="4C6883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2410A233" w14:textId="608FC5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D2B43FD" w14:textId="06AA20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4380</w:t>
            </w:r>
          </w:p>
        </w:tc>
        <w:tc>
          <w:tcPr>
            <w:tcW w:w="227" w:type="pct"/>
          </w:tcPr>
          <w:p w14:paraId="6FDC02F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66BD26B" w14:textId="47AD6F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51742E5C" w14:textId="639A25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12350F1" w14:textId="2B9B01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72E51F5D" w14:textId="7488B3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B49B02F" w14:textId="77777777" w:rsidTr="00D85DB0">
        <w:tc>
          <w:tcPr>
            <w:tcW w:w="439" w:type="pct"/>
          </w:tcPr>
          <w:p w14:paraId="0D9D6EBB" w14:textId="14F8C1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R4-2407563</w:t>
            </w:r>
          </w:p>
        </w:tc>
        <w:tc>
          <w:tcPr>
            <w:tcW w:w="1041" w:type="pct"/>
          </w:tcPr>
          <w:p w14:paraId="6BADAF42" w14:textId="262D07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(NR_unlic-Perf) Removal of Interruption during SCell operations and RSSI and CO Measurement reporting TCs for NR-U (R17)</w:t>
            </w:r>
          </w:p>
        </w:tc>
        <w:tc>
          <w:tcPr>
            <w:tcW w:w="505" w:type="pct"/>
          </w:tcPr>
          <w:p w14:paraId="01296114" w14:textId="289096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2B7DF789" w14:textId="4DEE00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A8E1040" w14:textId="3E8CE9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4381</w:t>
            </w:r>
          </w:p>
        </w:tc>
        <w:tc>
          <w:tcPr>
            <w:tcW w:w="227" w:type="pct"/>
          </w:tcPr>
          <w:p w14:paraId="57121F2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D432B8B" w14:textId="3EDE01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4EA775F" w14:textId="65EFCB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1F2455C" w14:textId="3B60EE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765BD00E" w14:textId="10A24F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BEC1850" w14:textId="77777777" w:rsidTr="00D85DB0">
        <w:tc>
          <w:tcPr>
            <w:tcW w:w="439" w:type="pct"/>
          </w:tcPr>
          <w:p w14:paraId="42C0BC1A" w14:textId="1B6D7C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R4-2407564</w:t>
            </w:r>
          </w:p>
        </w:tc>
        <w:tc>
          <w:tcPr>
            <w:tcW w:w="1041" w:type="pct"/>
          </w:tcPr>
          <w:p w14:paraId="76FD07FC" w14:textId="525585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(NR_unlic-Perf) Removal of Interruption during SCell operations and RSSI and CO Measurement reporting TCs for NR-U (R18)</w:t>
            </w:r>
          </w:p>
        </w:tc>
        <w:tc>
          <w:tcPr>
            <w:tcW w:w="505" w:type="pct"/>
          </w:tcPr>
          <w:p w14:paraId="642846E1" w14:textId="35DCC7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78341B26" w14:textId="71EA5C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20272DA" w14:textId="46F87B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4382</w:t>
            </w:r>
          </w:p>
        </w:tc>
        <w:tc>
          <w:tcPr>
            <w:tcW w:w="227" w:type="pct"/>
          </w:tcPr>
          <w:p w14:paraId="32FCB3F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391E3DB" w14:textId="45AB62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EDF051A" w14:textId="5AF247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CD3874B" w14:textId="1BA50B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19FA21B7" w14:textId="25A56A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202CCED" w14:textId="77777777" w:rsidTr="00D85DB0">
        <w:tc>
          <w:tcPr>
            <w:tcW w:w="439" w:type="pct"/>
          </w:tcPr>
          <w:p w14:paraId="7A981A91" w14:textId="207C79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R4-2407565</w:t>
            </w:r>
          </w:p>
        </w:tc>
        <w:tc>
          <w:tcPr>
            <w:tcW w:w="1041" w:type="pct"/>
          </w:tcPr>
          <w:p w14:paraId="384026F6" w14:textId="6258FE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(NR_unlic-Perf) OCNG modeling for NR-U (R16)</w:t>
            </w:r>
          </w:p>
        </w:tc>
        <w:tc>
          <w:tcPr>
            <w:tcW w:w="505" w:type="pct"/>
          </w:tcPr>
          <w:p w14:paraId="10236FA1" w14:textId="0B19A6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3A7E392C" w14:textId="72167C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76423FB" w14:textId="63C1BC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4383</w:t>
            </w:r>
          </w:p>
        </w:tc>
        <w:tc>
          <w:tcPr>
            <w:tcW w:w="227" w:type="pct"/>
          </w:tcPr>
          <w:p w14:paraId="77C5033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C1A17B2" w14:textId="1A7892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700BEE17" w14:textId="1E9750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4B9CDD0" w14:textId="2DEE4E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371955F1" w14:textId="2A3878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B5FADAB" w14:textId="77777777" w:rsidTr="00D85DB0">
        <w:tc>
          <w:tcPr>
            <w:tcW w:w="439" w:type="pct"/>
          </w:tcPr>
          <w:p w14:paraId="23B5EAEE" w14:textId="009660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R4-2407566</w:t>
            </w:r>
          </w:p>
        </w:tc>
        <w:tc>
          <w:tcPr>
            <w:tcW w:w="1041" w:type="pct"/>
          </w:tcPr>
          <w:p w14:paraId="15027EA9" w14:textId="241300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(NR_unlic-Perf) OCNG modeling for NR-U (R17)</w:t>
            </w:r>
          </w:p>
        </w:tc>
        <w:tc>
          <w:tcPr>
            <w:tcW w:w="505" w:type="pct"/>
          </w:tcPr>
          <w:p w14:paraId="1BC1D6D7" w14:textId="0814A7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765BA77B" w14:textId="1B6DAB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5350E6C" w14:textId="596591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4384</w:t>
            </w:r>
          </w:p>
        </w:tc>
        <w:tc>
          <w:tcPr>
            <w:tcW w:w="227" w:type="pct"/>
          </w:tcPr>
          <w:p w14:paraId="4F771F1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7EFED93" w14:textId="2892C8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A79F9CB" w14:textId="222176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470AEF8" w14:textId="78C4C9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21F55236" w14:textId="306AB0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A2B4CDF" w14:textId="77777777" w:rsidTr="00D85DB0">
        <w:tc>
          <w:tcPr>
            <w:tcW w:w="439" w:type="pct"/>
          </w:tcPr>
          <w:p w14:paraId="124421C8" w14:textId="3A30C1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R4-2407567</w:t>
            </w:r>
          </w:p>
        </w:tc>
        <w:tc>
          <w:tcPr>
            <w:tcW w:w="1041" w:type="pct"/>
          </w:tcPr>
          <w:p w14:paraId="5AD0AE27" w14:textId="7B6C13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(NR_unlic-Perf) OCNG modeling for NR-U (R18)</w:t>
            </w:r>
          </w:p>
        </w:tc>
        <w:tc>
          <w:tcPr>
            <w:tcW w:w="505" w:type="pct"/>
          </w:tcPr>
          <w:p w14:paraId="12B5E65D" w14:textId="7C3CA8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6753293E" w14:textId="3E1519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C6216D9" w14:textId="4A91C2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4385</w:t>
            </w:r>
          </w:p>
        </w:tc>
        <w:tc>
          <w:tcPr>
            <w:tcW w:w="227" w:type="pct"/>
          </w:tcPr>
          <w:p w14:paraId="5A136F2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69D045D" w14:textId="54D2B0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0BD36A8" w14:textId="31C096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5E6A0D3" w14:textId="444CA5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6BB497AA" w14:textId="4B749D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34ABBB7" w14:textId="77777777" w:rsidTr="00D85DB0">
        <w:tc>
          <w:tcPr>
            <w:tcW w:w="439" w:type="pct"/>
          </w:tcPr>
          <w:p w14:paraId="11AA944D" w14:textId="251027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R4-2407568</w:t>
            </w:r>
          </w:p>
        </w:tc>
        <w:tc>
          <w:tcPr>
            <w:tcW w:w="1041" w:type="pct"/>
          </w:tcPr>
          <w:p w14:paraId="58080C76" w14:textId="77DAB3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Correction CR for RRC re-establishment TCs for RedCap (R17)</w:t>
            </w:r>
          </w:p>
        </w:tc>
        <w:tc>
          <w:tcPr>
            <w:tcW w:w="505" w:type="pct"/>
          </w:tcPr>
          <w:p w14:paraId="47D2F770" w14:textId="1C2453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036B6519" w14:textId="38AC92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A1228A7" w14:textId="4F70F4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4386</w:t>
            </w:r>
          </w:p>
        </w:tc>
        <w:tc>
          <w:tcPr>
            <w:tcW w:w="227" w:type="pct"/>
          </w:tcPr>
          <w:p w14:paraId="35AE6DD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FB82BB6" w14:textId="3B6D6E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771F32E" w14:textId="703391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98B1489" w14:textId="057376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779FAA07" w14:textId="3989F7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2531567" w14:textId="77777777" w:rsidTr="00D85DB0">
        <w:tc>
          <w:tcPr>
            <w:tcW w:w="439" w:type="pct"/>
          </w:tcPr>
          <w:p w14:paraId="1D838799" w14:textId="1868C9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R4-2407569</w:t>
            </w:r>
          </w:p>
        </w:tc>
        <w:tc>
          <w:tcPr>
            <w:tcW w:w="1041" w:type="pct"/>
          </w:tcPr>
          <w:p w14:paraId="59F5B6B2" w14:textId="06F930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Correction CR for RRC re-establishment TCs for RedCap (R18)</w:t>
            </w:r>
          </w:p>
        </w:tc>
        <w:tc>
          <w:tcPr>
            <w:tcW w:w="505" w:type="pct"/>
          </w:tcPr>
          <w:p w14:paraId="426EBAC2" w14:textId="20D261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2CFF7420" w14:textId="41E0E5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F16CCAF" w14:textId="6BC843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4387</w:t>
            </w:r>
          </w:p>
        </w:tc>
        <w:tc>
          <w:tcPr>
            <w:tcW w:w="227" w:type="pct"/>
          </w:tcPr>
          <w:p w14:paraId="08B7465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A125F9A" w14:textId="7CD1C7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DEA9BA5" w14:textId="16DDC4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C61D6CB" w14:textId="54C532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7079F905" w14:textId="2C3DE5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B127462" w14:textId="77777777" w:rsidTr="00D85DB0">
        <w:tc>
          <w:tcPr>
            <w:tcW w:w="439" w:type="pct"/>
          </w:tcPr>
          <w:p w14:paraId="56DBB6D3" w14:textId="2E078E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R4-2407570</w:t>
            </w:r>
          </w:p>
        </w:tc>
        <w:tc>
          <w:tcPr>
            <w:tcW w:w="1041" w:type="pct"/>
          </w:tcPr>
          <w:p w14:paraId="4601A09B" w14:textId="72ECAF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Correction CR for inter-RAT measurement TCs for RedCap Clause A.18.3.1(R17)</w:t>
            </w:r>
          </w:p>
        </w:tc>
        <w:tc>
          <w:tcPr>
            <w:tcW w:w="505" w:type="pct"/>
          </w:tcPr>
          <w:p w14:paraId="477B3FFC" w14:textId="7D117E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5E52930B" w14:textId="2340E2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0DFE770" w14:textId="0B49FC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4388</w:t>
            </w:r>
          </w:p>
        </w:tc>
        <w:tc>
          <w:tcPr>
            <w:tcW w:w="227" w:type="pct"/>
          </w:tcPr>
          <w:p w14:paraId="48BE706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CEA1806" w14:textId="306DC0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BA86F67" w14:textId="7D6F52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7C6985D" w14:textId="32BBF2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38CFE860" w14:textId="6F5407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54DB750" w14:textId="77777777" w:rsidTr="00D85DB0">
        <w:tc>
          <w:tcPr>
            <w:tcW w:w="439" w:type="pct"/>
          </w:tcPr>
          <w:p w14:paraId="33DCC1C5" w14:textId="717E77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R4-2407571</w:t>
            </w:r>
          </w:p>
        </w:tc>
        <w:tc>
          <w:tcPr>
            <w:tcW w:w="1041" w:type="pct"/>
          </w:tcPr>
          <w:p w14:paraId="3702742A" w14:textId="1BC47B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Correction CR for inter-RAT measurement TCs for RedCap Clause A.18.3.1(R18)</w:t>
            </w:r>
          </w:p>
        </w:tc>
        <w:tc>
          <w:tcPr>
            <w:tcW w:w="505" w:type="pct"/>
          </w:tcPr>
          <w:p w14:paraId="742F41AD" w14:textId="5BBA49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53F7828E" w14:textId="149363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9587367" w14:textId="755860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4389</w:t>
            </w:r>
          </w:p>
        </w:tc>
        <w:tc>
          <w:tcPr>
            <w:tcW w:w="227" w:type="pct"/>
          </w:tcPr>
          <w:p w14:paraId="31500CE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70B2B77" w14:textId="5A7BB7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28F6D9E" w14:textId="57479D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36D03C4" w14:textId="71658F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483646FA" w14:textId="603C3E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B12F8EF" w14:textId="77777777" w:rsidTr="00D85DB0">
        <w:tc>
          <w:tcPr>
            <w:tcW w:w="439" w:type="pct"/>
          </w:tcPr>
          <w:p w14:paraId="1CF2F643" w14:textId="61E4B9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R4-2407572</w:t>
            </w:r>
          </w:p>
        </w:tc>
        <w:tc>
          <w:tcPr>
            <w:tcW w:w="1041" w:type="pct"/>
          </w:tcPr>
          <w:p w14:paraId="2FDE276E" w14:textId="1EB0F5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Correction CR for Inter-RAT Measurements TCs for RedCap – Clause A.16.6.3 (R17)</w:t>
            </w:r>
          </w:p>
        </w:tc>
        <w:tc>
          <w:tcPr>
            <w:tcW w:w="505" w:type="pct"/>
          </w:tcPr>
          <w:p w14:paraId="789B7E8D" w14:textId="05B6D9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0052CE07" w14:textId="52C5F0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3B69E1D" w14:textId="0EA3D5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4390</w:t>
            </w:r>
          </w:p>
        </w:tc>
        <w:tc>
          <w:tcPr>
            <w:tcW w:w="227" w:type="pct"/>
          </w:tcPr>
          <w:p w14:paraId="0FDC818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961C25E" w14:textId="3E4F64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66A44C9" w14:textId="06D758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5DDB0CB" w14:textId="0E5DDF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64D42EC4" w14:textId="425A03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048ABA81" w14:textId="77777777" w:rsidTr="00D85DB0">
        <w:tc>
          <w:tcPr>
            <w:tcW w:w="439" w:type="pct"/>
          </w:tcPr>
          <w:p w14:paraId="4EBD3D83" w14:textId="592192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R4-2407573</w:t>
            </w:r>
          </w:p>
        </w:tc>
        <w:tc>
          <w:tcPr>
            <w:tcW w:w="1041" w:type="pct"/>
          </w:tcPr>
          <w:p w14:paraId="4CED9C69" w14:textId="77F73B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Correction CR for Inter-RAT Measurements TCs for RedCap - Clause A.16.6.3 (R18)</w:t>
            </w:r>
          </w:p>
        </w:tc>
        <w:tc>
          <w:tcPr>
            <w:tcW w:w="505" w:type="pct"/>
          </w:tcPr>
          <w:p w14:paraId="52964F78" w14:textId="62A3B3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6B739AF0" w14:textId="3D38B1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D0BDC0D" w14:textId="43080B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4391</w:t>
            </w:r>
          </w:p>
        </w:tc>
        <w:tc>
          <w:tcPr>
            <w:tcW w:w="227" w:type="pct"/>
          </w:tcPr>
          <w:p w14:paraId="5B05CA1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826DFBA" w14:textId="26C098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661905A" w14:textId="45A11A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7EBA5DB" w14:textId="508717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2646C89B" w14:textId="699DB6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6461BBF" w14:textId="77777777" w:rsidTr="00D85DB0">
        <w:tc>
          <w:tcPr>
            <w:tcW w:w="439" w:type="pct"/>
          </w:tcPr>
          <w:p w14:paraId="4F097573" w14:textId="1AA322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R4-2407674</w:t>
            </w:r>
          </w:p>
        </w:tc>
        <w:tc>
          <w:tcPr>
            <w:tcW w:w="1041" w:type="pct"/>
          </w:tcPr>
          <w:p w14:paraId="38EB9558" w14:textId="7F70CB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core maintenance of NR_MIMO_evo_DL_UL</w:t>
            </w:r>
          </w:p>
        </w:tc>
        <w:tc>
          <w:tcPr>
            <w:tcW w:w="505" w:type="pct"/>
          </w:tcPr>
          <w:p w14:paraId="40CD1F45" w14:textId="254705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18356CCA" w14:textId="30A75E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49B493D" w14:textId="1FF031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4392</w:t>
            </w:r>
          </w:p>
        </w:tc>
        <w:tc>
          <w:tcPr>
            <w:tcW w:w="227" w:type="pct"/>
          </w:tcPr>
          <w:p w14:paraId="64558A6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0ABFBDE" w14:textId="5C9BC8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0EA5B0D" w14:textId="5F6948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9B3CEAC" w14:textId="6513EA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NR_MIMO_evo_DL_UL-Core</w:t>
            </w:r>
          </w:p>
        </w:tc>
        <w:tc>
          <w:tcPr>
            <w:tcW w:w="512" w:type="pct"/>
          </w:tcPr>
          <w:p w14:paraId="620C8B3A" w14:textId="481B22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511746A" w14:textId="77777777" w:rsidTr="00D85DB0">
        <w:tc>
          <w:tcPr>
            <w:tcW w:w="439" w:type="pct"/>
          </w:tcPr>
          <w:p w14:paraId="0DC8060C" w14:textId="19ABDF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R4-2407676</w:t>
            </w:r>
          </w:p>
        </w:tc>
        <w:tc>
          <w:tcPr>
            <w:tcW w:w="1041" w:type="pct"/>
          </w:tcPr>
          <w:p w14:paraId="4D9CBACC" w14:textId="71B0A9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performance part of NR_MIMO_evo_DL_UL</w:t>
            </w:r>
          </w:p>
        </w:tc>
        <w:tc>
          <w:tcPr>
            <w:tcW w:w="505" w:type="pct"/>
          </w:tcPr>
          <w:p w14:paraId="10B7060B" w14:textId="2156AE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586F96FB" w14:textId="157A53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C0003DC" w14:textId="10E2B4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4393</w:t>
            </w:r>
          </w:p>
        </w:tc>
        <w:tc>
          <w:tcPr>
            <w:tcW w:w="227" w:type="pct"/>
          </w:tcPr>
          <w:p w14:paraId="37A0DF3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1A142F0" w14:textId="6421A9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291BCDE" w14:textId="7A667F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C0755A7" w14:textId="4937F7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NR_MIMO_evo_DL_UL-Perf</w:t>
            </w:r>
          </w:p>
        </w:tc>
        <w:tc>
          <w:tcPr>
            <w:tcW w:w="512" w:type="pct"/>
          </w:tcPr>
          <w:p w14:paraId="406DF309" w14:textId="031AE0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481A80B" w14:textId="77777777" w:rsidTr="00D85DB0">
        <w:tc>
          <w:tcPr>
            <w:tcW w:w="439" w:type="pct"/>
          </w:tcPr>
          <w:p w14:paraId="2BD50298" w14:textId="5D1891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R4-2407693</w:t>
            </w:r>
          </w:p>
        </w:tc>
        <w:tc>
          <w:tcPr>
            <w:tcW w:w="1041" w:type="pct"/>
          </w:tcPr>
          <w:p w14:paraId="25D15630" w14:textId="128CFD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(NR_MG_enh-Perf) Maintenance CR for MGE perf part R17</w:t>
            </w:r>
          </w:p>
        </w:tc>
        <w:tc>
          <w:tcPr>
            <w:tcW w:w="505" w:type="pct"/>
          </w:tcPr>
          <w:p w14:paraId="6AE44886" w14:textId="45F8BA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52BF3BC2" w14:textId="7204DC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D645DB7" w14:textId="3F8D26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4394</w:t>
            </w:r>
          </w:p>
        </w:tc>
        <w:tc>
          <w:tcPr>
            <w:tcW w:w="227" w:type="pct"/>
          </w:tcPr>
          <w:p w14:paraId="5E6BFFF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04748F8" w14:textId="25020F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9C752AB" w14:textId="5B153F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EBB5EA2" w14:textId="5931F8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NR_MG_enh-Perf</w:t>
            </w:r>
          </w:p>
        </w:tc>
        <w:tc>
          <w:tcPr>
            <w:tcW w:w="512" w:type="pct"/>
          </w:tcPr>
          <w:p w14:paraId="252A5813" w14:textId="6D2962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1BD909C" w14:textId="77777777" w:rsidTr="00D85DB0">
        <w:tc>
          <w:tcPr>
            <w:tcW w:w="439" w:type="pct"/>
          </w:tcPr>
          <w:p w14:paraId="6E2F4D64" w14:textId="706190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R4-2410379</w:t>
            </w:r>
          </w:p>
        </w:tc>
        <w:tc>
          <w:tcPr>
            <w:tcW w:w="1041" w:type="pct"/>
          </w:tcPr>
          <w:p w14:paraId="27B8EAD1" w14:textId="6A02CA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(NR_MG_enh-Perf) Maintenance CR for MGE perf part R17</w:t>
            </w:r>
          </w:p>
        </w:tc>
        <w:tc>
          <w:tcPr>
            <w:tcW w:w="505" w:type="pct"/>
          </w:tcPr>
          <w:p w14:paraId="7C152691" w14:textId="081197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5275964A" w14:textId="25E739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4137A6A" w14:textId="329972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4394</w:t>
            </w:r>
          </w:p>
        </w:tc>
        <w:tc>
          <w:tcPr>
            <w:tcW w:w="227" w:type="pct"/>
          </w:tcPr>
          <w:p w14:paraId="7A4BECB3" w14:textId="43C5DE3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DC49812" w14:textId="18EB8C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A0ACCEC" w14:textId="1F730E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B64402A" w14:textId="1C019B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NR_MG_enh-Perf</w:t>
            </w:r>
          </w:p>
        </w:tc>
        <w:tc>
          <w:tcPr>
            <w:tcW w:w="512" w:type="pct"/>
          </w:tcPr>
          <w:p w14:paraId="2FFE8192" w14:textId="04B46F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D7E52E3" w14:textId="77777777" w:rsidTr="00D85DB0">
        <w:tc>
          <w:tcPr>
            <w:tcW w:w="439" w:type="pct"/>
          </w:tcPr>
          <w:p w14:paraId="6D16B661" w14:textId="723ED3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R4-2407694</w:t>
            </w:r>
          </w:p>
        </w:tc>
        <w:tc>
          <w:tcPr>
            <w:tcW w:w="1041" w:type="pct"/>
          </w:tcPr>
          <w:p w14:paraId="1B5FAAAA" w14:textId="6F3200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(NR_MG_enh-Perf) Maintenance CR for MGE perf part R18</w:t>
            </w:r>
          </w:p>
        </w:tc>
        <w:tc>
          <w:tcPr>
            <w:tcW w:w="505" w:type="pct"/>
          </w:tcPr>
          <w:p w14:paraId="40230650" w14:textId="6C44ED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1AB5FAA4" w14:textId="2B6152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25D154F" w14:textId="4FA83A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4395</w:t>
            </w:r>
          </w:p>
        </w:tc>
        <w:tc>
          <w:tcPr>
            <w:tcW w:w="227" w:type="pct"/>
          </w:tcPr>
          <w:p w14:paraId="5807463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A1DE056" w14:textId="03E277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733FEBC" w14:textId="220484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0C054AF" w14:textId="22533E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NR_MG_enh-Perf</w:t>
            </w:r>
          </w:p>
        </w:tc>
        <w:tc>
          <w:tcPr>
            <w:tcW w:w="512" w:type="pct"/>
          </w:tcPr>
          <w:p w14:paraId="6D7D5DA4" w14:textId="6E959D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6A58BA1" w14:textId="77777777" w:rsidTr="00D85DB0">
        <w:tc>
          <w:tcPr>
            <w:tcW w:w="439" w:type="pct"/>
          </w:tcPr>
          <w:p w14:paraId="56818F3C" w14:textId="07EA60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R4-2407737</w:t>
            </w:r>
          </w:p>
        </w:tc>
        <w:tc>
          <w:tcPr>
            <w:tcW w:w="1041" w:type="pct"/>
          </w:tcPr>
          <w:p w14:paraId="4360D128" w14:textId="457D48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 CR on multilple SCell activation with L3 reporting</w:t>
            </w:r>
          </w:p>
        </w:tc>
        <w:tc>
          <w:tcPr>
            <w:tcW w:w="505" w:type="pct"/>
          </w:tcPr>
          <w:p w14:paraId="7444B5A2" w14:textId="724EAC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442" w:type="pct"/>
          </w:tcPr>
          <w:p w14:paraId="0AF8FA58" w14:textId="4F3696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CA8CA6E" w14:textId="7C392B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4396</w:t>
            </w:r>
          </w:p>
        </w:tc>
        <w:tc>
          <w:tcPr>
            <w:tcW w:w="227" w:type="pct"/>
          </w:tcPr>
          <w:p w14:paraId="426A83E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B51FEC5" w14:textId="383A6C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3A78F99" w14:textId="346B41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E3CDE17" w14:textId="11C7D1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NR_RRM_enh3-Core</w:t>
            </w:r>
          </w:p>
        </w:tc>
        <w:tc>
          <w:tcPr>
            <w:tcW w:w="512" w:type="pct"/>
          </w:tcPr>
          <w:p w14:paraId="7020D558" w14:textId="39AEA4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03AB7D68" w14:textId="77777777" w:rsidTr="00D85DB0">
        <w:tc>
          <w:tcPr>
            <w:tcW w:w="439" w:type="pct"/>
          </w:tcPr>
          <w:p w14:paraId="2FBF5103" w14:textId="64F6B1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R4-2407759</w:t>
            </w:r>
          </w:p>
        </w:tc>
        <w:tc>
          <w:tcPr>
            <w:tcW w:w="1041" w:type="pct"/>
          </w:tcPr>
          <w:p w14:paraId="5993A65F" w14:textId="670D40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maintenance of R15 TCI state list updated delay</w:t>
            </w:r>
          </w:p>
        </w:tc>
        <w:tc>
          <w:tcPr>
            <w:tcW w:w="505" w:type="pct"/>
          </w:tcPr>
          <w:p w14:paraId="10627E64" w14:textId="027257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2D978577" w14:textId="779215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8E7F67B" w14:textId="3A4E81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4397</w:t>
            </w:r>
          </w:p>
        </w:tc>
        <w:tc>
          <w:tcPr>
            <w:tcW w:w="227" w:type="pct"/>
          </w:tcPr>
          <w:p w14:paraId="65E794C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042F302" w14:textId="70B7B6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23713200" w14:textId="52EE27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897EC2A" w14:textId="1578D6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074BD809" w14:textId="57D685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05B50B80" w14:textId="77777777" w:rsidTr="00D85DB0">
        <w:tc>
          <w:tcPr>
            <w:tcW w:w="439" w:type="pct"/>
          </w:tcPr>
          <w:p w14:paraId="5D56DF0F" w14:textId="0D86E6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R4-2407760</w:t>
            </w:r>
          </w:p>
        </w:tc>
        <w:tc>
          <w:tcPr>
            <w:tcW w:w="1041" w:type="pct"/>
          </w:tcPr>
          <w:p w14:paraId="68B834A3" w14:textId="0B351F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(NR_newRAT-Core)CR on maintenance of R15 TCI state list updated delay(R16 mirror)</w:t>
            </w:r>
          </w:p>
        </w:tc>
        <w:tc>
          <w:tcPr>
            <w:tcW w:w="505" w:type="pct"/>
          </w:tcPr>
          <w:p w14:paraId="7DC84A85" w14:textId="100DE3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07DFD372" w14:textId="7FE63E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0BF6B18" w14:textId="3EEFC5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4398</w:t>
            </w:r>
          </w:p>
        </w:tc>
        <w:tc>
          <w:tcPr>
            <w:tcW w:w="227" w:type="pct"/>
          </w:tcPr>
          <w:p w14:paraId="3A7C57C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F4041E3" w14:textId="0F879A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F2C7E13" w14:textId="60320B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8ED8C3A" w14:textId="7ADE20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6C294125" w14:textId="36948C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73789A1" w14:textId="77777777" w:rsidTr="00D85DB0">
        <w:tc>
          <w:tcPr>
            <w:tcW w:w="439" w:type="pct"/>
          </w:tcPr>
          <w:p w14:paraId="46DA02D6" w14:textId="28A7DA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R4-2407761</w:t>
            </w:r>
          </w:p>
        </w:tc>
        <w:tc>
          <w:tcPr>
            <w:tcW w:w="1041" w:type="pct"/>
          </w:tcPr>
          <w:p w14:paraId="34AB9566" w14:textId="4A859B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(NR_newRAT-Core)CR on maintenance of R15 TCI state list updated delay(R17 mirror)</w:t>
            </w:r>
          </w:p>
        </w:tc>
        <w:tc>
          <w:tcPr>
            <w:tcW w:w="505" w:type="pct"/>
          </w:tcPr>
          <w:p w14:paraId="358F32BC" w14:textId="02B1E1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519A377A" w14:textId="7D234C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44F33B7" w14:textId="4E4436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4399</w:t>
            </w:r>
          </w:p>
        </w:tc>
        <w:tc>
          <w:tcPr>
            <w:tcW w:w="227" w:type="pct"/>
          </w:tcPr>
          <w:p w14:paraId="0D7FB8A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7DB3827" w14:textId="29E2E1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006226F" w14:textId="7FFCCB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663D64F" w14:textId="201285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6F219AAB" w14:textId="019779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A274380" w14:textId="77777777" w:rsidTr="00D85DB0">
        <w:tc>
          <w:tcPr>
            <w:tcW w:w="439" w:type="pct"/>
          </w:tcPr>
          <w:p w14:paraId="296E1FB9" w14:textId="7F5566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R4-2407762</w:t>
            </w:r>
          </w:p>
        </w:tc>
        <w:tc>
          <w:tcPr>
            <w:tcW w:w="1041" w:type="pct"/>
          </w:tcPr>
          <w:p w14:paraId="00C3C305" w14:textId="0A42B2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(NR_newRAT-Core)CR on maintenance of R15 TCI state list updated delay(R18 mirror)</w:t>
            </w:r>
          </w:p>
        </w:tc>
        <w:tc>
          <w:tcPr>
            <w:tcW w:w="505" w:type="pct"/>
          </w:tcPr>
          <w:p w14:paraId="711D53E1" w14:textId="3BBD1B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0D27E05E" w14:textId="60C513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DD73E4E" w14:textId="0377CC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4400</w:t>
            </w:r>
          </w:p>
        </w:tc>
        <w:tc>
          <w:tcPr>
            <w:tcW w:w="227" w:type="pct"/>
          </w:tcPr>
          <w:p w14:paraId="557E0D1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C98552" w14:textId="25FDBB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10C83B0" w14:textId="11FDAD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824DC2A" w14:textId="4BF4ED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691F204E" w14:textId="0E405D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C765BBC" w14:textId="77777777" w:rsidTr="00D85DB0">
        <w:tc>
          <w:tcPr>
            <w:tcW w:w="439" w:type="pct"/>
          </w:tcPr>
          <w:p w14:paraId="571C06CB" w14:textId="43AA15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R4-2407763</w:t>
            </w:r>
          </w:p>
        </w:tc>
        <w:tc>
          <w:tcPr>
            <w:tcW w:w="1041" w:type="pct"/>
          </w:tcPr>
          <w:p w14:paraId="693D8784" w14:textId="6EFF71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(NR_RRM_enh2-Core)CR on SRS antenna switching interruption requirements in R17</w:t>
            </w:r>
          </w:p>
        </w:tc>
        <w:tc>
          <w:tcPr>
            <w:tcW w:w="505" w:type="pct"/>
          </w:tcPr>
          <w:p w14:paraId="7884B0C3" w14:textId="58A3D0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157E1291" w14:textId="1F749D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09B038B" w14:textId="57D533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4401</w:t>
            </w:r>
          </w:p>
        </w:tc>
        <w:tc>
          <w:tcPr>
            <w:tcW w:w="227" w:type="pct"/>
          </w:tcPr>
          <w:p w14:paraId="75E3AE2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9E0DE0" w14:textId="29342A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C872B42" w14:textId="514059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893577F" w14:textId="2CA9E7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NR_RRM_enh2-Core</w:t>
            </w:r>
          </w:p>
        </w:tc>
        <w:tc>
          <w:tcPr>
            <w:tcW w:w="512" w:type="pct"/>
          </w:tcPr>
          <w:p w14:paraId="579078C7" w14:textId="0D22A5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B676F4B" w14:textId="77777777" w:rsidTr="00D85DB0">
        <w:tc>
          <w:tcPr>
            <w:tcW w:w="439" w:type="pct"/>
          </w:tcPr>
          <w:p w14:paraId="6263745B" w14:textId="3A2562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R4-2410225</w:t>
            </w:r>
          </w:p>
        </w:tc>
        <w:tc>
          <w:tcPr>
            <w:tcW w:w="1041" w:type="pct"/>
          </w:tcPr>
          <w:p w14:paraId="1C73B9DA" w14:textId="4735CD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(NR_RRM_enh2-Core)CR on SRS antenna switching interruption requirements in R17</w:t>
            </w:r>
          </w:p>
        </w:tc>
        <w:tc>
          <w:tcPr>
            <w:tcW w:w="505" w:type="pct"/>
          </w:tcPr>
          <w:p w14:paraId="1EAD9E2A" w14:textId="760FA7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05996D0E" w14:textId="519E98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9F9639C" w14:textId="4C566E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4401</w:t>
            </w:r>
          </w:p>
        </w:tc>
        <w:tc>
          <w:tcPr>
            <w:tcW w:w="227" w:type="pct"/>
          </w:tcPr>
          <w:p w14:paraId="1F6F5A59" w14:textId="2AECC21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DE9D9C8" w14:textId="57DDDE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F549224" w14:textId="759D0E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A7749AB" w14:textId="2541A2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NR_RRM_enh2-Core</w:t>
            </w:r>
          </w:p>
        </w:tc>
        <w:tc>
          <w:tcPr>
            <w:tcW w:w="512" w:type="pct"/>
          </w:tcPr>
          <w:p w14:paraId="5D51EFC0" w14:textId="621196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3790A5EF" w14:textId="77777777" w:rsidTr="00D85DB0">
        <w:tc>
          <w:tcPr>
            <w:tcW w:w="439" w:type="pct"/>
          </w:tcPr>
          <w:p w14:paraId="7EE92615" w14:textId="433AA1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R4-2407764</w:t>
            </w:r>
          </w:p>
        </w:tc>
        <w:tc>
          <w:tcPr>
            <w:tcW w:w="1041" w:type="pct"/>
          </w:tcPr>
          <w:p w14:paraId="5166E632" w14:textId="3B55B0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(NR_RRM_enh2-Core)CR on SRS antenna switching interruption requirements(R18 mirror)</w:t>
            </w:r>
          </w:p>
        </w:tc>
        <w:tc>
          <w:tcPr>
            <w:tcW w:w="505" w:type="pct"/>
          </w:tcPr>
          <w:p w14:paraId="7399DBA9" w14:textId="6155F4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708CD7E1" w14:textId="3999D5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642CBBF" w14:textId="5DB140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4402</w:t>
            </w:r>
          </w:p>
        </w:tc>
        <w:tc>
          <w:tcPr>
            <w:tcW w:w="227" w:type="pct"/>
          </w:tcPr>
          <w:p w14:paraId="2B8F45B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2724377" w14:textId="74098E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492F8BB" w14:textId="2DBFA8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55D093A" w14:textId="2C9EC5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NR_RRM_enh2-Core</w:t>
            </w:r>
          </w:p>
        </w:tc>
        <w:tc>
          <w:tcPr>
            <w:tcW w:w="512" w:type="pct"/>
          </w:tcPr>
          <w:p w14:paraId="0D37FA79" w14:textId="620304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9ADE492" w14:textId="77777777" w:rsidTr="00D85DB0">
        <w:tc>
          <w:tcPr>
            <w:tcW w:w="439" w:type="pct"/>
          </w:tcPr>
          <w:p w14:paraId="15B5E615" w14:textId="0F2679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R4-2407779</w:t>
            </w:r>
          </w:p>
        </w:tc>
        <w:tc>
          <w:tcPr>
            <w:tcW w:w="1041" w:type="pct"/>
          </w:tcPr>
          <w:p w14:paraId="7E487C88" w14:textId="520E04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38.133 CR addressing pervious conditions</w:t>
            </w:r>
          </w:p>
        </w:tc>
        <w:tc>
          <w:tcPr>
            <w:tcW w:w="505" w:type="pct"/>
          </w:tcPr>
          <w:p w14:paraId="3DDE637E" w14:textId="7ECB8B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179BBCCE" w14:textId="61BF34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CA6F11E" w14:textId="7F3AE0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4403</w:t>
            </w:r>
          </w:p>
        </w:tc>
        <w:tc>
          <w:tcPr>
            <w:tcW w:w="227" w:type="pct"/>
          </w:tcPr>
          <w:p w14:paraId="3B7CF44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3B3FC3E" w14:textId="10B077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AE0B60E" w14:textId="5CF0F3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9B527A1" w14:textId="22CC85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45BE1EBC" w14:textId="1B1740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91261D8" w14:textId="77777777" w:rsidTr="00D85DB0">
        <w:tc>
          <w:tcPr>
            <w:tcW w:w="439" w:type="pct"/>
          </w:tcPr>
          <w:p w14:paraId="50A14C0E" w14:textId="41405D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R4-2407780</w:t>
            </w:r>
          </w:p>
        </w:tc>
        <w:tc>
          <w:tcPr>
            <w:tcW w:w="1041" w:type="pct"/>
          </w:tcPr>
          <w:p w14:paraId="56EF8B41" w14:textId="5D54D2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38.133 CR addressing pervious conditions</w:t>
            </w:r>
          </w:p>
        </w:tc>
        <w:tc>
          <w:tcPr>
            <w:tcW w:w="505" w:type="pct"/>
          </w:tcPr>
          <w:p w14:paraId="3EBE121B" w14:textId="1A1245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1CC97951" w14:textId="49FF3E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83FD44A" w14:textId="5FFD04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4404</w:t>
            </w:r>
          </w:p>
        </w:tc>
        <w:tc>
          <w:tcPr>
            <w:tcW w:w="227" w:type="pct"/>
          </w:tcPr>
          <w:p w14:paraId="43C0201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C9C8426" w14:textId="08A5FC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B868590" w14:textId="62DC7C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2BEC465" w14:textId="3F93BA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7B8143C9" w14:textId="215A8A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4BBD9B6" w14:textId="77777777" w:rsidTr="00D85DB0">
        <w:tc>
          <w:tcPr>
            <w:tcW w:w="439" w:type="pct"/>
          </w:tcPr>
          <w:p w14:paraId="14676804" w14:textId="659C24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R4-2407781</w:t>
            </w:r>
          </w:p>
        </w:tc>
        <w:tc>
          <w:tcPr>
            <w:tcW w:w="1041" w:type="pct"/>
          </w:tcPr>
          <w:p w14:paraId="5E0E15AD" w14:textId="322CD1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38.133 CR addressing pervious conditions</w:t>
            </w:r>
          </w:p>
        </w:tc>
        <w:tc>
          <w:tcPr>
            <w:tcW w:w="505" w:type="pct"/>
          </w:tcPr>
          <w:p w14:paraId="5D627ED7" w14:textId="7C7CEF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26A8D4A6" w14:textId="5FF123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5F2B647" w14:textId="40DAE4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4405</w:t>
            </w:r>
          </w:p>
        </w:tc>
        <w:tc>
          <w:tcPr>
            <w:tcW w:w="227" w:type="pct"/>
          </w:tcPr>
          <w:p w14:paraId="3B4790B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386BA68" w14:textId="288915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2A9F509" w14:textId="2DFC0F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D2A1828" w14:textId="39D8F4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02EDB816" w14:textId="532CA4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2B3787F8" w14:textId="77777777" w:rsidTr="00D85DB0">
        <w:tc>
          <w:tcPr>
            <w:tcW w:w="439" w:type="pct"/>
          </w:tcPr>
          <w:p w14:paraId="53A9CA3F" w14:textId="0C6800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R4-2407782</w:t>
            </w:r>
          </w:p>
        </w:tc>
        <w:tc>
          <w:tcPr>
            <w:tcW w:w="1041" w:type="pct"/>
          </w:tcPr>
          <w:p w14:paraId="33C0B8B7" w14:textId="0CF550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(NR_Mob_enh2-Core) 38.133 CR addressing pervious conditions</w:t>
            </w:r>
          </w:p>
        </w:tc>
        <w:tc>
          <w:tcPr>
            <w:tcW w:w="505" w:type="pct"/>
          </w:tcPr>
          <w:p w14:paraId="037B188E" w14:textId="3A29F6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2469AB6C" w14:textId="76D258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4E20BAE" w14:textId="7E8C7F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4406</w:t>
            </w:r>
          </w:p>
        </w:tc>
        <w:tc>
          <w:tcPr>
            <w:tcW w:w="227" w:type="pct"/>
          </w:tcPr>
          <w:p w14:paraId="6EE6C39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5EA463B" w14:textId="6F0229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7951F46" w14:textId="410F70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EDD921B" w14:textId="085B74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353AC8D6" w14:textId="3789A8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E88630E" w14:textId="77777777" w:rsidTr="00D85DB0">
        <w:tc>
          <w:tcPr>
            <w:tcW w:w="439" w:type="pct"/>
          </w:tcPr>
          <w:p w14:paraId="7C96C39D" w14:textId="414CD1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R4-2407783</w:t>
            </w:r>
          </w:p>
        </w:tc>
        <w:tc>
          <w:tcPr>
            <w:tcW w:w="1041" w:type="pct"/>
          </w:tcPr>
          <w:p w14:paraId="3EDB5D57" w14:textId="3B0265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38.133 CR addressing the use of expected to in normative text</w:t>
            </w:r>
          </w:p>
        </w:tc>
        <w:tc>
          <w:tcPr>
            <w:tcW w:w="505" w:type="pct"/>
          </w:tcPr>
          <w:p w14:paraId="00989D77" w14:textId="65FAB1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79DD7CF3" w14:textId="5D6692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10F6240" w14:textId="430804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4407</w:t>
            </w:r>
          </w:p>
        </w:tc>
        <w:tc>
          <w:tcPr>
            <w:tcW w:w="227" w:type="pct"/>
          </w:tcPr>
          <w:p w14:paraId="06390CE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5B03FEC" w14:textId="259E52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5912A4E" w14:textId="45C7BD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D10EFEB" w14:textId="1ABA98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5DD0CE54" w14:textId="036EA1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415FA38" w14:textId="77777777" w:rsidTr="00D85DB0">
        <w:tc>
          <w:tcPr>
            <w:tcW w:w="439" w:type="pct"/>
          </w:tcPr>
          <w:p w14:paraId="78DAAAD5" w14:textId="5A2CE5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R4-2410199</w:t>
            </w:r>
          </w:p>
        </w:tc>
        <w:tc>
          <w:tcPr>
            <w:tcW w:w="1041" w:type="pct"/>
          </w:tcPr>
          <w:p w14:paraId="77D8AD81" w14:textId="0771F6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38.133 CR addressing the use of expected to in normative text</w:t>
            </w:r>
          </w:p>
        </w:tc>
        <w:tc>
          <w:tcPr>
            <w:tcW w:w="505" w:type="pct"/>
          </w:tcPr>
          <w:p w14:paraId="4E851F14" w14:textId="39FF02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64062DC9" w14:textId="071E51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C176AF5" w14:textId="312394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4407</w:t>
            </w:r>
          </w:p>
        </w:tc>
        <w:tc>
          <w:tcPr>
            <w:tcW w:w="227" w:type="pct"/>
          </w:tcPr>
          <w:p w14:paraId="096F2B46" w14:textId="3D0401A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8DBCFFC" w14:textId="5DC075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3C6A8D2" w14:textId="3B5955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7477BEC" w14:textId="6D42BC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7C69DB7B" w14:textId="345275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BF54AF3" w14:textId="77777777" w:rsidTr="00D85DB0">
        <w:tc>
          <w:tcPr>
            <w:tcW w:w="439" w:type="pct"/>
          </w:tcPr>
          <w:p w14:paraId="79725769" w14:textId="0C493F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R4-2407784</w:t>
            </w:r>
          </w:p>
        </w:tc>
        <w:tc>
          <w:tcPr>
            <w:tcW w:w="1041" w:type="pct"/>
          </w:tcPr>
          <w:p w14:paraId="329050E7" w14:textId="7113B2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(TEI17) 38.133 CR addressing the use of expected to in normative text</w:t>
            </w:r>
          </w:p>
        </w:tc>
        <w:tc>
          <w:tcPr>
            <w:tcW w:w="505" w:type="pct"/>
          </w:tcPr>
          <w:p w14:paraId="657C8E33" w14:textId="1BC44F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76682406" w14:textId="5524B8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43AF0CB" w14:textId="7CCB2A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4408</w:t>
            </w:r>
          </w:p>
        </w:tc>
        <w:tc>
          <w:tcPr>
            <w:tcW w:w="227" w:type="pct"/>
          </w:tcPr>
          <w:p w14:paraId="343463E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8E96BAF" w14:textId="191B74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DD4FF74" w14:textId="4D5218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F58C7AD" w14:textId="617D7F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4BF11D13" w14:textId="26A08B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590001E" w14:textId="77777777" w:rsidTr="00D85DB0">
        <w:tc>
          <w:tcPr>
            <w:tcW w:w="439" w:type="pct"/>
          </w:tcPr>
          <w:p w14:paraId="5B8B1C04" w14:textId="706140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R4-2407785</w:t>
            </w:r>
          </w:p>
        </w:tc>
        <w:tc>
          <w:tcPr>
            <w:tcW w:w="1041" w:type="pct"/>
          </w:tcPr>
          <w:p w14:paraId="02BE9EB2" w14:textId="5DF2C6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38.133 CR addressing the use of expected to in normative text</w:t>
            </w:r>
          </w:p>
        </w:tc>
        <w:tc>
          <w:tcPr>
            <w:tcW w:w="505" w:type="pct"/>
          </w:tcPr>
          <w:p w14:paraId="65DAD2F3" w14:textId="45ABBD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16DBAEA4" w14:textId="689EDD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4C78573" w14:textId="319E0C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4409</w:t>
            </w:r>
          </w:p>
        </w:tc>
        <w:tc>
          <w:tcPr>
            <w:tcW w:w="227" w:type="pct"/>
          </w:tcPr>
          <w:p w14:paraId="7557454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009669F" w14:textId="1747DA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3B2B3A8" w14:textId="3A9DBF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9A32254" w14:textId="50C472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7268B260" w14:textId="1B6EB5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36DAB9D" w14:textId="77777777" w:rsidTr="00D85DB0">
        <w:tc>
          <w:tcPr>
            <w:tcW w:w="439" w:type="pct"/>
          </w:tcPr>
          <w:p w14:paraId="2DCAD7A6" w14:textId="215D69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R4-2410200</w:t>
            </w:r>
          </w:p>
        </w:tc>
        <w:tc>
          <w:tcPr>
            <w:tcW w:w="1041" w:type="pct"/>
          </w:tcPr>
          <w:p w14:paraId="59BFCF73" w14:textId="17A6EC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38.133 CR addressing the use of expected to in normative text</w:t>
            </w:r>
          </w:p>
        </w:tc>
        <w:tc>
          <w:tcPr>
            <w:tcW w:w="505" w:type="pct"/>
          </w:tcPr>
          <w:p w14:paraId="2E8647F2" w14:textId="79CF10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7082C83B" w14:textId="17B25E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4487DE9" w14:textId="30E220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4409</w:t>
            </w:r>
          </w:p>
        </w:tc>
        <w:tc>
          <w:tcPr>
            <w:tcW w:w="227" w:type="pct"/>
          </w:tcPr>
          <w:p w14:paraId="4C1344DC" w14:textId="6E0FB50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A45975F" w14:textId="6B9FAA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ACCDD1E" w14:textId="676B20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04BBE4A" w14:textId="13BE3F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14CFD010" w14:textId="048C8E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6230A2B3" w14:textId="77777777" w:rsidTr="00D85DB0">
        <w:tc>
          <w:tcPr>
            <w:tcW w:w="439" w:type="pct"/>
          </w:tcPr>
          <w:p w14:paraId="08C1C5F2" w14:textId="7EDE95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R4-2407786</w:t>
            </w:r>
          </w:p>
        </w:tc>
        <w:tc>
          <w:tcPr>
            <w:tcW w:w="1041" w:type="pct"/>
          </w:tcPr>
          <w:p w14:paraId="0CD38C5D" w14:textId="3C0DCB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(NR_FR2_multiRX_DL-Core) 38.133 CR addressing the use of expected to in normative text</w:t>
            </w:r>
          </w:p>
        </w:tc>
        <w:tc>
          <w:tcPr>
            <w:tcW w:w="505" w:type="pct"/>
          </w:tcPr>
          <w:p w14:paraId="2ABC8F26" w14:textId="784958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1ECC6399" w14:textId="30D004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215A04D" w14:textId="374AD5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4410</w:t>
            </w:r>
          </w:p>
        </w:tc>
        <w:tc>
          <w:tcPr>
            <w:tcW w:w="227" w:type="pct"/>
          </w:tcPr>
          <w:p w14:paraId="32B37AE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A7E83A0" w14:textId="4CE613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28C6232" w14:textId="3194C8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EA00688" w14:textId="33E806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NR_FR2_multiRX_DL-Core</w:t>
            </w:r>
          </w:p>
        </w:tc>
        <w:tc>
          <w:tcPr>
            <w:tcW w:w="512" w:type="pct"/>
          </w:tcPr>
          <w:p w14:paraId="0C277E9A" w14:textId="675B19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4546D9D" w14:textId="77777777" w:rsidTr="00D85DB0">
        <w:tc>
          <w:tcPr>
            <w:tcW w:w="439" w:type="pct"/>
          </w:tcPr>
          <w:p w14:paraId="288C44E3" w14:textId="45FE02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R4-2410201</w:t>
            </w:r>
          </w:p>
        </w:tc>
        <w:tc>
          <w:tcPr>
            <w:tcW w:w="1041" w:type="pct"/>
          </w:tcPr>
          <w:p w14:paraId="283B899D" w14:textId="3CA409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(NR_FR2_multiRX_DL-Core) 38.133 CR addressing the use of expected to in normative text</w:t>
            </w:r>
          </w:p>
        </w:tc>
        <w:tc>
          <w:tcPr>
            <w:tcW w:w="505" w:type="pct"/>
          </w:tcPr>
          <w:p w14:paraId="0F1B1B03" w14:textId="7C199D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1DE806CD" w14:textId="7DC493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959AF9A" w14:textId="7952F9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4410</w:t>
            </w:r>
          </w:p>
        </w:tc>
        <w:tc>
          <w:tcPr>
            <w:tcW w:w="227" w:type="pct"/>
          </w:tcPr>
          <w:p w14:paraId="30B28B93" w14:textId="7F3348E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CA15E11" w14:textId="6D80B3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5A29FF2" w14:textId="7D8004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ADEE4BA" w14:textId="333BF0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NR_FR2_multiRX_DL-Core</w:t>
            </w:r>
          </w:p>
        </w:tc>
        <w:tc>
          <w:tcPr>
            <w:tcW w:w="512" w:type="pct"/>
          </w:tcPr>
          <w:p w14:paraId="43F976EE" w14:textId="1D932A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43D582AA" w14:textId="77777777" w:rsidTr="00D85DB0">
        <w:tc>
          <w:tcPr>
            <w:tcW w:w="439" w:type="pct"/>
          </w:tcPr>
          <w:p w14:paraId="1E64EDDC" w14:textId="71027E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R4-2407787</w:t>
            </w:r>
          </w:p>
        </w:tc>
        <w:tc>
          <w:tcPr>
            <w:tcW w:w="1041" w:type="pct"/>
          </w:tcPr>
          <w:p w14:paraId="2105E0CC" w14:textId="07B772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(NR_MG_enh2-Core) 38.133 CR addressing the use of expected to in normative text</w:t>
            </w:r>
          </w:p>
        </w:tc>
        <w:tc>
          <w:tcPr>
            <w:tcW w:w="505" w:type="pct"/>
          </w:tcPr>
          <w:p w14:paraId="798DBDB5" w14:textId="23B0B7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4DB3D385" w14:textId="4D73CE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6C67E72" w14:textId="6EBE19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4411</w:t>
            </w:r>
          </w:p>
        </w:tc>
        <w:tc>
          <w:tcPr>
            <w:tcW w:w="227" w:type="pct"/>
          </w:tcPr>
          <w:p w14:paraId="07ED88D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EA6BCFA" w14:textId="0DE8A9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DAC90C0" w14:textId="31C8A4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039C5A2" w14:textId="795025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NR_MG_enh2-Core</w:t>
            </w:r>
          </w:p>
        </w:tc>
        <w:tc>
          <w:tcPr>
            <w:tcW w:w="512" w:type="pct"/>
          </w:tcPr>
          <w:p w14:paraId="435F8DF3" w14:textId="12BA70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1B8E323A" w14:textId="77777777" w:rsidTr="00D85DB0">
        <w:tc>
          <w:tcPr>
            <w:tcW w:w="439" w:type="pct"/>
          </w:tcPr>
          <w:p w14:paraId="57E133E1" w14:textId="39298B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R4-2407788</w:t>
            </w:r>
          </w:p>
        </w:tc>
        <w:tc>
          <w:tcPr>
            <w:tcW w:w="1041" w:type="pct"/>
          </w:tcPr>
          <w:p w14:paraId="75902490" w14:textId="09C748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(NR_Mob_enh2-Core) 38.133 CR addressing the use of expected to in normative text</w:t>
            </w:r>
          </w:p>
        </w:tc>
        <w:tc>
          <w:tcPr>
            <w:tcW w:w="505" w:type="pct"/>
          </w:tcPr>
          <w:p w14:paraId="35D7A2BF" w14:textId="3D3963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2C8B4BBC" w14:textId="5DBBAA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6E536AC" w14:textId="039478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4412</w:t>
            </w:r>
          </w:p>
        </w:tc>
        <w:tc>
          <w:tcPr>
            <w:tcW w:w="227" w:type="pct"/>
          </w:tcPr>
          <w:p w14:paraId="526F5A5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4E9D789" w14:textId="71E574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9FE5605" w14:textId="0AA06C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D36E0F2" w14:textId="477553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1D6089AB" w14:textId="7B1719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3BD85C3" w14:textId="77777777" w:rsidTr="00D85DB0">
        <w:tc>
          <w:tcPr>
            <w:tcW w:w="439" w:type="pct"/>
          </w:tcPr>
          <w:p w14:paraId="6E42B186" w14:textId="68C14C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R4-2410306</w:t>
            </w:r>
          </w:p>
        </w:tc>
        <w:tc>
          <w:tcPr>
            <w:tcW w:w="1041" w:type="pct"/>
          </w:tcPr>
          <w:p w14:paraId="0FA1439D" w14:textId="5AA1A3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(NR_Mob_enh2-Core) 38.133 CR addressing the use of expected to in normative text</w:t>
            </w:r>
          </w:p>
        </w:tc>
        <w:tc>
          <w:tcPr>
            <w:tcW w:w="505" w:type="pct"/>
          </w:tcPr>
          <w:p w14:paraId="38ABA119" w14:textId="061776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2B50055D" w14:textId="4D214F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7EA8CFD" w14:textId="11EDBC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4412</w:t>
            </w:r>
          </w:p>
        </w:tc>
        <w:tc>
          <w:tcPr>
            <w:tcW w:w="227" w:type="pct"/>
          </w:tcPr>
          <w:p w14:paraId="3C2F9556" w14:textId="686E430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880CC67" w14:textId="690D34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02E3BD2" w14:textId="3AA453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8B9CE2B" w14:textId="4D21E5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2B270A29" w14:textId="286781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1F932AF3" w14:textId="77777777" w:rsidTr="00D85DB0">
        <w:tc>
          <w:tcPr>
            <w:tcW w:w="439" w:type="pct"/>
          </w:tcPr>
          <w:p w14:paraId="01810477" w14:textId="6BE35F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R4-2407789</w:t>
            </w:r>
          </w:p>
        </w:tc>
        <w:tc>
          <w:tcPr>
            <w:tcW w:w="1041" w:type="pct"/>
          </w:tcPr>
          <w:p w14:paraId="4D9506E5" w14:textId="0CE5E0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(NR_Pos_enh2-Core) 38.133 CR addressing the use of expected to in normative text</w:t>
            </w:r>
          </w:p>
        </w:tc>
        <w:tc>
          <w:tcPr>
            <w:tcW w:w="505" w:type="pct"/>
          </w:tcPr>
          <w:p w14:paraId="69366BD6" w14:textId="69DE76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67D3E494" w14:textId="1667B2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6F4FAED" w14:textId="234512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4413</w:t>
            </w:r>
          </w:p>
        </w:tc>
        <w:tc>
          <w:tcPr>
            <w:tcW w:w="227" w:type="pct"/>
          </w:tcPr>
          <w:p w14:paraId="3F4B24E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0D44EDF" w14:textId="2BDA6F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BE29263" w14:textId="75F849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E169D7B" w14:textId="5138E0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NR_pos_enh2-Core</w:t>
            </w:r>
          </w:p>
        </w:tc>
        <w:tc>
          <w:tcPr>
            <w:tcW w:w="512" w:type="pct"/>
          </w:tcPr>
          <w:p w14:paraId="34A45665" w14:textId="0E1946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D42F484" w14:textId="77777777" w:rsidTr="00D85DB0">
        <w:tc>
          <w:tcPr>
            <w:tcW w:w="439" w:type="pct"/>
          </w:tcPr>
          <w:p w14:paraId="1422A000" w14:textId="1CAB52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R4-2410151</w:t>
            </w:r>
          </w:p>
        </w:tc>
        <w:tc>
          <w:tcPr>
            <w:tcW w:w="1041" w:type="pct"/>
          </w:tcPr>
          <w:p w14:paraId="0F60E610" w14:textId="738158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(NR_Pos_enh2-Core) 38.133 CR addressing the use of expected to in normative text</w:t>
            </w:r>
          </w:p>
        </w:tc>
        <w:tc>
          <w:tcPr>
            <w:tcW w:w="505" w:type="pct"/>
          </w:tcPr>
          <w:p w14:paraId="1366A0EC" w14:textId="44394C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63383E8C" w14:textId="652582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FC45F44" w14:textId="6B0975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4413</w:t>
            </w:r>
          </w:p>
        </w:tc>
        <w:tc>
          <w:tcPr>
            <w:tcW w:w="227" w:type="pct"/>
          </w:tcPr>
          <w:p w14:paraId="2B87AED0" w14:textId="64DC4B5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F4A25D3" w14:textId="724222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A99D556" w14:textId="6E433A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A9A1B3B" w14:textId="241843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NR_pos_enh2-Core</w:t>
            </w:r>
          </w:p>
        </w:tc>
        <w:tc>
          <w:tcPr>
            <w:tcW w:w="512" w:type="pct"/>
          </w:tcPr>
          <w:p w14:paraId="3513A237" w14:textId="51D7A4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6D9412AC" w14:textId="77777777" w:rsidTr="00D85DB0">
        <w:tc>
          <w:tcPr>
            <w:tcW w:w="439" w:type="pct"/>
          </w:tcPr>
          <w:p w14:paraId="5641943C" w14:textId="649D41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R4-2407790</w:t>
            </w:r>
          </w:p>
        </w:tc>
        <w:tc>
          <w:tcPr>
            <w:tcW w:w="1041" w:type="pct"/>
          </w:tcPr>
          <w:p w14:paraId="2CE0A5AE" w14:textId="7FD47C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(NR_ext_to_71GHz-Core) 38.133 CR addressing duplication of clause number</w:t>
            </w:r>
          </w:p>
        </w:tc>
        <w:tc>
          <w:tcPr>
            <w:tcW w:w="505" w:type="pct"/>
          </w:tcPr>
          <w:p w14:paraId="4140BC8F" w14:textId="15C423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6B8E8433" w14:textId="2098A8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57298F4" w14:textId="1B888A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4414</w:t>
            </w:r>
          </w:p>
        </w:tc>
        <w:tc>
          <w:tcPr>
            <w:tcW w:w="227" w:type="pct"/>
          </w:tcPr>
          <w:p w14:paraId="2862AF5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CEE841C" w14:textId="6032CB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54F13A5" w14:textId="17A32F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5B162F5" w14:textId="6A5D1D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NR_ext_to_71GHz-Core</w:t>
            </w:r>
          </w:p>
        </w:tc>
        <w:tc>
          <w:tcPr>
            <w:tcW w:w="512" w:type="pct"/>
          </w:tcPr>
          <w:p w14:paraId="512E0574" w14:textId="115347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08B48F7" w14:textId="77777777" w:rsidTr="00D85DB0">
        <w:tc>
          <w:tcPr>
            <w:tcW w:w="439" w:type="pct"/>
          </w:tcPr>
          <w:p w14:paraId="3FE341C1" w14:textId="1A7AFC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R4-2407791</w:t>
            </w:r>
          </w:p>
        </w:tc>
        <w:tc>
          <w:tcPr>
            <w:tcW w:w="1041" w:type="pct"/>
          </w:tcPr>
          <w:p w14:paraId="0C5E595D" w14:textId="7B2754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(NR_ext_to_71GHz-Core) 38.133 CR addressing duplication of clause number</w:t>
            </w:r>
          </w:p>
        </w:tc>
        <w:tc>
          <w:tcPr>
            <w:tcW w:w="505" w:type="pct"/>
          </w:tcPr>
          <w:p w14:paraId="1A970CDE" w14:textId="2ECE98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BeammWave, Nokia</w:t>
            </w:r>
          </w:p>
        </w:tc>
        <w:tc>
          <w:tcPr>
            <w:tcW w:w="442" w:type="pct"/>
          </w:tcPr>
          <w:p w14:paraId="2FD57073" w14:textId="46B4ED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A47B06A" w14:textId="261A78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4415</w:t>
            </w:r>
          </w:p>
        </w:tc>
        <w:tc>
          <w:tcPr>
            <w:tcW w:w="227" w:type="pct"/>
          </w:tcPr>
          <w:p w14:paraId="1B4794A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41F4CDF" w14:textId="6084D0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FD4DE4D" w14:textId="624CF0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4612145" w14:textId="3CA96B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NR_ext_to_71GHz-Core</w:t>
            </w:r>
          </w:p>
        </w:tc>
        <w:tc>
          <w:tcPr>
            <w:tcW w:w="512" w:type="pct"/>
          </w:tcPr>
          <w:p w14:paraId="1D45F9C2" w14:textId="4A8B9D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D8BC476" w14:textId="77777777" w:rsidTr="00D85DB0">
        <w:tc>
          <w:tcPr>
            <w:tcW w:w="439" w:type="pct"/>
          </w:tcPr>
          <w:p w14:paraId="12FD41BF" w14:textId="15FC95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R4-2407865</w:t>
            </w:r>
          </w:p>
        </w:tc>
        <w:tc>
          <w:tcPr>
            <w:tcW w:w="1041" w:type="pct"/>
          </w:tcPr>
          <w:p w14:paraId="18D00658" w14:textId="160C60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Maintenance CR for known Cell definition of R18 LTM</w:t>
            </w:r>
          </w:p>
        </w:tc>
        <w:tc>
          <w:tcPr>
            <w:tcW w:w="505" w:type="pct"/>
          </w:tcPr>
          <w:p w14:paraId="7F901C28" w14:textId="73E0AA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56952197" w14:textId="0D02B9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2368FD3" w14:textId="3CA291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4416</w:t>
            </w:r>
          </w:p>
        </w:tc>
        <w:tc>
          <w:tcPr>
            <w:tcW w:w="227" w:type="pct"/>
          </w:tcPr>
          <w:p w14:paraId="72384FB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556226C" w14:textId="43A2D0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4738372" w14:textId="58125F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E8669C7" w14:textId="53EC40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6594EE6D" w14:textId="296E20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4BA79D80" w14:textId="77777777" w:rsidTr="00D85DB0">
        <w:tc>
          <w:tcPr>
            <w:tcW w:w="439" w:type="pct"/>
          </w:tcPr>
          <w:p w14:paraId="0B1EA41B" w14:textId="785219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R4-2407866</w:t>
            </w:r>
          </w:p>
        </w:tc>
        <w:tc>
          <w:tcPr>
            <w:tcW w:w="1041" w:type="pct"/>
          </w:tcPr>
          <w:p w14:paraId="318A668B" w14:textId="00A39A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 CR on measurement report for fast CA/DC setup</w:t>
            </w:r>
          </w:p>
        </w:tc>
        <w:tc>
          <w:tcPr>
            <w:tcW w:w="505" w:type="pct"/>
          </w:tcPr>
          <w:p w14:paraId="258CA7F5" w14:textId="1F68A7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20142418" w14:textId="0CF0EF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FB96823" w14:textId="122EF1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4417</w:t>
            </w:r>
          </w:p>
        </w:tc>
        <w:tc>
          <w:tcPr>
            <w:tcW w:w="227" w:type="pct"/>
          </w:tcPr>
          <w:p w14:paraId="46DCE22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2DBD68B" w14:textId="2DF769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6C26211" w14:textId="07A60F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A3922A2" w14:textId="08BB13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0CF26F61" w14:textId="0BE203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57363B45" w14:textId="77777777" w:rsidTr="00D85DB0">
        <w:tc>
          <w:tcPr>
            <w:tcW w:w="439" w:type="pct"/>
          </w:tcPr>
          <w:p w14:paraId="20D5CCE5" w14:textId="568CA8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R4-2407869</w:t>
            </w:r>
          </w:p>
        </w:tc>
        <w:tc>
          <w:tcPr>
            <w:tcW w:w="1041" w:type="pct"/>
          </w:tcPr>
          <w:p w14:paraId="45223738" w14:textId="6D3569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Maintenance CR for BFD and CBD related requirements of R18 multi-Rx DL</w:t>
            </w:r>
          </w:p>
        </w:tc>
        <w:tc>
          <w:tcPr>
            <w:tcW w:w="505" w:type="pct"/>
          </w:tcPr>
          <w:p w14:paraId="4CAD4ADE" w14:textId="351F9B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2F1DF33A" w14:textId="188AE3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B08C3F9" w14:textId="233D50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4418</w:t>
            </w:r>
          </w:p>
        </w:tc>
        <w:tc>
          <w:tcPr>
            <w:tcW w:w="227" w:type="pct"/>
          </w:tcPr>
          <w:p w14:paraId="0A53016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D687227" w14:textId="023378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AF01770" w14:textId="0BA878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7BFF24B" w14:textId="591B45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NR_FR2_multiRX_DL-Core</w:t>
            </w:r>
          </w:p>
        </w:tc>
        <w:tc>
          <w:tcPr>
            <w:tcW w:w="512" w:type="pct"/>
          </w:tcPr>
          <w:p w14:paraId="69BEC91D" w14:textId="063DFE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4945EF3" w14:textId="77777777" w:rsidTr="00D85DB0">
        <w:tc>
          <w:tcPr>
            <w:tcW w:w="439" w:type="pct"/>
          </w:tcPr>
          <w:p w14:paraId="4A0DEE1B" w14:textId="4B0B34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R4-2410206</w:t>
            </w:r>
          </w:p>
        </w:tc>
        <w:tc>
          <w:tcPr>
            <w:tcW w:w="1041" w:type="pct"/>
          </w:tcPr>
          <w:p w14:paraId="13746BC3" w14:textId="07E00F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Maintenance CR for BFD and CBD related requirements of R18 multi-Rx DL</w:t>
            </w:r>
          </w:p>
        </w:tc>
        <w:tc>
          <w:tcPr>
            <w:tcW w:w="505" w:type="pct"/>
          </w:tcPr>
          <w:p w14:paraId="7456C52B" w14:textId="39C19D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3FD6FEB4" w14:textId="53B27C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5F61170" w14:textId="015B20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4418</w:t>
            </w:r>
          </w:p>
        </w:tc>
        <w:tc>
          <w:tcPr>
            <w:tcW w:w="227" w:type="pct"/>
          </w:tcPr>
          <w:p w14:paraId="3C07CB8E" w14:textId="2009510D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218E692" w14:textId="207716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0523CAA" w14:textId="139883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DEE267D" w14:textId="5CFFA4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NR_FR2_multiRX_DL-Core</w:t>
            </w:r>
          </w:p>
        </w:tc>
        <w:tc>
          <w:tcPr>
            <w:tcW w:w="512" w:type="pct"/>
          </w:tcPr>
          <w:p w14:paraId="4447765B" w14:textId="566229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1B86644D" w14:textId="77777777" w:rsidTr="00D85DB0">
        <w:tc>
          <w:tcPr>
            <w:tcW w:w="439" w:type="pct"/>
          </w:tcPr>
          <w:p w14:paraId="7AB84D6C" w14:textId="0DC29A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R4-2407874</w:t>
            </w:r>
          </w:p>
        </w:tc>
        <w:tc>
          <w:tcPr>
            <w:tcW w:w="1041" w:type="pct"/>
          </w:tcPr>
          <w:p w14:paraId="0B7F334E" w14:textId="7DB44A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Rel-17 NCSG requirements (Rel-17 spec)</w:t>
            </w:r>
          </w:p>
        </w:tc>
        <w:tc>
          <w:tcPr>
            <w:tcW w:w="505" w:type="pct"/>
          </w:tcPr>
          <w:p w14:paraId="29DFEF9C" w14:textId="089C87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0EF7F6F6" w14:textId="780F73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9C9F330" w14:textId="03D9CC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4419</w:t>
            </w:r>
          </w:p>
        </w:tc>
        <w:tc>
          <w:tcPr>
            <w:tcW w:w="227" w:type="pct"/>
          </w:tcPr>
          <w:p w14:paraId="33835EA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1D28A20" w14:textId="559936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509D195" w14:textId="71BDBF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4BA0072" w14:textId="175D82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NR_MG_enh-Core</w:t>
            </w:r>
          </w:p>
        </w:tc>
        <w:tc>
          <w:tcPr>
            <w:tcW w:w="512" w:type="pct"/>
          </w:tcPr>
          <w:p w14:paraId="5EAFDB8C" w14:textId="79574F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AF1CF64" w14:textId="77777777" w:rsidTr="00D85DB0">
        <w:tc>
          <w:tcPr>
            <w:tcW w:w="439" w:type="pct"/>
          </w:tcPr>
          <w:p w14:paraId="7D7A7FB4" w14:textId="39AE14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R4-2410236</w:t>
            </w:r>
          </w:p>
        </w:tc>
        <w:tc>
          <w:tcPr>
            <w:tcW w:w="1041" w:type="pct"/>
          </w:tcPr>
          <w:p w14:paraId="5F821852" w14:textId="666014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Rel-17 NCSG requirements (Rel-17 spec)</w:t>
            </w:r>
          </w:p>
        </w:tc>
        <w:tc>
          <w:tcPr>
            <w:tcW w:w="505" w:type="pct"/>
          </w:tcPr>
          <w:p w14:paraId="1CEBEC6A" w14:textId="0EF59B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21D96431" w14:textId="7F6290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BE582CB" w14:textId="035C7E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4419</w:t>
            </w:r>
          </w:p>
        </w:tc>
        <w:tc>
          <w:tcPr>
            <w:tcW w:w="227" w:type="pct"/>
          </w:tcPr>
          <w:p w14:paraId="1ED77B2B" w14:textId="0E5A88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B9CD6CB" w14:textId="4231F5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AE91019" w14:textId="1195B9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A1B6D91" w14:textId="380593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NR_MG_enh-Core</w:t>
            </w:r>
          </w:p>
        </w:tc>
        <w:tc>
          <w:tcPr>
            <w:tcW w:w="512" w:type="pct"/>
          </w:tcPr>
          <w:p w14:paraId="49472F63" w14:textId="48F9D3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C6A10F3" w14:textId="77777777" w:rsidTr="00D85DB0">
        <w:tc>
          <w:tcPr>
            <w:tcW w:w="439" w:type="pct"/>
          </w:tcPr>
          <w:p w14:paraId="66921E50" w14:textId="2C18F2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R4-2407875</w:t>
            </w:r>
          </w:p>
        </w:tc>
        <w:tc>
          <w:tcPr>
            <w:tcW w:w="1041" w:type="pct"/>
          </w:tcPr>
          <w:p w14:paraId="0EA1D6AE" w14:textId="5409AF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Rel-17 NCSG requirements (Rel-18 spec)</w:t>
            </w:r>
          </w:p>
        </w:tc>
        <w:tc>
          <w:tcPr>
            <w:tcW w:w="505" w:type="pct"/>
          </w:tcPr>
          <w:p w14:paraId="71B58F19" w14:textId="129B4A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5D3FB3A2" w14:textId="6A7983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FDB29F0" w14:textId="52C704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4420</w:t>
            </w:r>
          </w:p>
        </w:tc>
        <w:tc>
          <w:tcPr>
            <w:tcW w:w="227" w:type="pct"/>
          </w:tcPr>
          <w:p w14:paraId="45E4BF1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383CC90" w14:textId="37FCB2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24BB024" w14:textId="7452D8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CB12A6C" w14:textId="2957BD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NR_MG_enh-Core</w:t>
            </w:r>
          </w:p>
        </w:tc>
        <w:tc>
          <w:tcPr>
            <w:tcW w:w="512" w:type="pct"/>
          </w:tcPr>
          <w:p w14:paraId="43B546CD" w14:textId="261B4D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6E7B881" w14:textId="77777777" w:rsidTr="00D85DB0">
        <w:tc>
          <w:tcPr>
            <w:tcW w:w="439" w:type="pct"/>
          </w:tcPr>
          <w:p w14:paraId="6CA685B4" w14:textId="629E2D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R4-2407929</w:t>
            </w:r>
          </w:p>
        </w:tc>
        <w:tc>
          <w:tcPr>
            <w:tcW w:w="1041" w:type="pct"/>
          </w:tcPr>
          <w:p w14:paraId="4B644C64" w14:textId="693C56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Correction of core requirements for NR ATG</w:t>
            </w:r>
          </w:p>
        </w:tc>
        <w:tc>
          <w:tcPr>
            <w:tcW w:w="505" w:type="pct"/>
          </w:tcPr>
          <w:p w14:paraId="61D377DC" w14:textId="4ACDB9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442" w:type="pct"/>
          </w:tcPr>
          <w:p w14:paraId="08AA2378" w14:textId="516155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21F5F54" w14:textId="1E1B76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4421</w:t>
            </w:r>
          </w:p>
        </w:tc>
        <w:tc>
          <w:tcPr>
            <w:tcW w:w="227" w:type="pct"/>
          </w:tcPr>
          <w:p w14:paraId="0898DDD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B83C0D9" w14:textId="1EA4F2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88A2EB2" w14:textId="38F67F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82E468C" w14:textId="638125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12552135" w14:textId="6C8B25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FBD994B" w14:textId="77777777" w:rsidTr="00D85DB0">
        <w:tc>
          <w:tcPr>
            <w:tcW w:w="439" w:type="pct"/>
          </w:tcPr>
          <w:p w14:paraId="5F45B78F" w14:textId="47AEA5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R4-2410243</w:t>
            </w:r>
          </w:p>
        </w:tc>
        <w:tc>
          <w:tcPr>
            <w:tcW w:w="1041" w:type="pct"/>
          </w:tcPr>
          <w:p w14:paraId="109FCD82" w14:textId="121564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Correction of core requirements for NR ATG</w:t>
            </w:r>
          </w:p>
        </w:tc>
        <w:tc>
          <w:tcPr>
            <w:tcW w:w="505" w:type="pct"/>
          </w:tcPr>
          <w:p w14:paraId="5D9B9E8F" w14:textId="59C855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442" w:type="pct"/>
          </w:tcPr>
          <w:p w14:paraId="361EC5D7" w14:textId="7586D6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598A68A" w14:textId="50E34C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4421</w:t>
            </w:r>
          </w:p>
        </w:tc>
        <w:tc>
          <w:tcPr>
            <w:tcW w:w="227" w:type="pct"/>
          </w:tcPr>
          <w:p w14:paraId="5C39E960" w14:textId="3B0AF37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4BB01A2" w14:textId="2E2C08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53A8410" w14:textId="6A6167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0E915FB" w14:textId="35D4AB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78FD128D" w14:textId="3AD191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0EE5D5C" w14:textId="77777777" w:rsidTr="00D85DB0">
        <w:tc>
          <w:tcPr>
            <w:tcW w:w="439" w:type="pct"/>
          </w:tcPr>
          <w:p w14:paraId="4F8244DF" w14:textId="638075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R4-2407930</w:t>
            </w:r>
          </w:p>
        </w:tc>
        <w:tc>
          <w:tcPr>
            <w:tcW w:w="1041" w:type="pct"/>
          </w:tcPr>
          <w:p w14:paraId="539906C9" w14:textId="523047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Correction of performance requirements for NR ATG</w:t>
            </w:r>
          </w:p>
        </w:tc>
        <w:tc>
          <w:tcPr>
            <w:tcW w:w="505" w:type="pct"/>
          </w:tcPr>
          <w:p w14:paraId="30A63CD0" w14:textId="213C22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442" w:type="pct"/>
          </w:tcPr>
          <w:p w14:paraId="7477D1B3" w14:textId="1B0C2A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3B4AD93" w14:textId="3CC5A6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4422</w:t>
            </w:r>
          </w:p>
        </w:tc>
        <w:tc>
          <w:tcPr>
            <w:tcW w:w="227" w:type="pct"/>
          </w:tcPr>
          <w:p w14:paraId="3573A97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138CB2A" w14:textId="05A051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AD6E60B" w14:textId="72599E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1442164" w14:textId="7318D8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3DC1DAA9" w14:textId="1B2B7D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A1F8945" w14:textId="77777777" w:rsidTr="00D85DB0">
        <w:tc>
          <w:tcPr>
            <w:tcW w:w="439" w:type="pct"/>
          </w:tcPr>
          <w:p w14:paraId="72E8E7D1" w14:textId="26E21B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R4-2410244</w:t>
            </w:r>
          </w:p>
        </w:tc>
        <w:tc>
          <w:tcPr>
            <w:tcW w:w="1041" w:type="pct"/>
          </w:tcPr>
          <w:p w14:paraId="6C1231E3" w14:textId="4B4976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Correction of performance requirements for NR ATG</w:t>
            </w:r>
          </w:p>
        </w:tc>
        <w:tc>
          <w:tcPr>
            <w:tcW w:w="505" w:type="pct"/>
          </w:tcPr>
          <w:p w14:paraId="1110C023" w14:textId="5C42B6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442" w:type="pct"/>
          </w:tcPr>
          <w:p w14:paraId="4AA7BD21" w14:textId="066AB2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00F8098" w14:textId="465E34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4422</w:t>
            </w:r>
          </w:p>
        </w:tc>
        <w:tc>
          <w:tcPr>
            <w:tcW w:w="227" w:type="pct"/>
          </w:tcPr>
          <w:p w14:paraId="0DC50663" w14:textId="270221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A92BC29" w14:textId="17CA9F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A495393" w14:textId="535236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A1810B4" w14:textId="13F109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0845D596" w14:textId="2105B5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2D9B7C1" w14:textId="77777777" w:rsidTr="00D85DB0">
        <w:tc>
          <w:tcPr>
            <w:tcW w:w="439" w:type="pct"/>
          </w:tcPr>
          <w:p w14:paraId="7471AE7E" w14:textId="656B2A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R4-2407963</w:t>
            </w:r>
          </w:p>
        </w:tc>
        <w:tc>
          <w:tcPr>
            <w:tcW w:w="1041" w:type="pct"/>
          </w:tcPr>
          <w:p w14:paraId="48401534" w14:textId="5B3AE9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RRM performance requirements for NR sidelink evolution</w:t>
            </w:r>
          </w:p>
        </w:tc>
        <w:tc>
          <w:tcPr>
            <w:tcW w:w="505" w:type="pct"/>
          </w:tcPr>
          <w:p w14:paraId="5D7A486D" w14:textId="7E2687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LG Electronics Inc., OPPO</w:t>
            </w:r>
          </w:p>
        </w:tc>
        <w:tc>
          <w:tcPr>
            <w:tcW w:w="442" w:type="pct"/>
          </w:tcPr>
          <w:p w14:paraId="373963F3" w14:textId="273492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FBC3FC3" w14:textId="26E5EA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4423</w:t>
            </w:r>
          </w:p>
        </w:tc>
        <w:tc>
          <w:tcPr>
            <w:tcW w:w="227" w:type="pct"/>
          </w:tcPr>
          <w:p w14:paraId="63E6F78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EB3C2A7" w14:textId="5D5F70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13F3FC2" w14:textId="31641A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27DCD12" w14:textId="686718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NR_SL_enh2-Perf</w:t>
            </w:r>
          </w:p>
        </w:tc>
        <w:tc>
          <w:tcPr>
            <w:tcW w:w="512" w:type="pct"/>
          </w:tcPr>
          <w:p w14:paraId="1F30EBFB" w14:textId="56138C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D4452C5" w14:textId="77777777" w:rsidTr="00D85DB0">
        <w:tc>
          <w:tcPr>
            <w:tcW w:w="439" w:type="pct"/>
          </w:tcPr>
          <w:p w14:paraId="7FB163D7" w14:textId="212825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R4-2410198</w:t>
            </w:r>
          </w:p>
        </w:tc>
        <w:tc>
          <w:tcPr>
            <w:tcW w:w="1041" w:type="pct"/>
          </w:tcPr>
          <w:p w14:paraId="53502A10" w14:textId="1C2B33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RRM performance requirements for NR sidelink evolution</w:t>
            </w:r>
          </w:p>
        </w:tc>
        <w:tc>
          <w:tcPr>
            <w:tcW w:w="505" w:type="pct"/>
          </w:tcPr>
          <w:p w14:paraId="456A8480" w14:textId="406617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LG Electronics Inc., OPPO</w:t>
            </w:r>
          </w:p>
        </w:tc>
        <w:tc>
          <w:tcPr>
            <w:tcW w:w="442" w:type="pct"/>
          </w:tcPr>
          <w:p w14:paraId="2269F06D" w14:textId="27A20F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5395BD7" w14:textId="0F38AF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4423</w:t>
            </w:r>
          </w:p>
        </w:tc>
        <w:tc>
          <w:tcPr>
            <w:tcW w:w="227" w:type="pct"/>
          </w:tcPr>
          <w:p w14:paraId="14852392" w14:textId="0CAA4A6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2B2510F" w14:textId="7BF64A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DDC8F0F" w14:textId="32A484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168E76D" w14:textId="6C6F30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NR_SL_enh2-Perf</w:t>
            </w:r>
          </w:p>
        </w:tc>
        <w:tc>
          <w:tcPr>
            <w:tcW w:w="512" w:type="pct"/>
          </w:tcPr>
          <w:p w14:paraId="2083042F" w14:textId="00923E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50F3346" w14:textId="77777777" w:rsidTr="00D85DB0">
        <w:tc>
          <w:tcPr>
            <w:tcW w:w="439" w:type="pct"/>
          </w:tcPr>
          <w:p w14:paraId="61DE427C" w14:textId="632EEE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R4-2407978</w:t>
            </w:r>
          </w:p>
        </w:tc>
        <w:tc>
          <w:tcPr>
            <w:tcW w:w="1041" w:type="pct"/>
          </w:tcPr>
          <w:p w14:paraId="26A9898E" w14:textId="1A78F3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R15 SUL test setup correction</w:t>
            </w:r>
          </w:p>
        </w:tc>
        <w:tc>
          <w:tcPr>
            <w:tcW w:w="505" w:type="pct"/>
          </w:tcPr>
          <w:p w14:paraId="510EE5C0" w14:textId="2D1466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4390D66F" w14:textId="02ADF0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67F3871" w14:textId="65E5E1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4424</w:t>
            </w:r>
          </w:p>
        </w:tc>
        <w:tc>
          <w:tcPr>
            <w:tcW w:w="227" w:type="pct"/>
          </w:tcPr>
          <w:p w14:paraId="79A511E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CACB65D" w14:textId="3EFD2C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18DCF9E9" w14:textId="1196C7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06C173D" w14:textId="60817A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7DC476D1" w14:textId="623487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B8572CD" w14:textId="77777777" w:rsidTr="00D85DB0">
        <w:tc>
          <w:tcPr>
            <w:tcW w:w="439" w:type="pct"/>
          </w:tcPr>
          <w:p w14:paraId="76630A3D" w14:textId="299206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R4-2410238</w:t>
            </w:r>
          </w:p>
        </w:tc>
        <w:tc>
          <w:tcPr>
            <w:tcW w:w="1041" w:type="pct"/>
          </w:tcPr>
          <w:p w14:paraId="508CC9A9" w14:textId="6218E8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R15 SUL test setup correction</w:t>
            </w:r>
          </w:p>
        </w:tc>
        <w:tc>
          <w:tcPr>
            <w:tcW w:w="505" w:type="pct"/>
          </w:tcPr>
          <w:p w14:paraId="442129D7" w14:textId="70A636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474F07F4" w14:textId="338535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DF0F63B" w14:textId="185C6C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4424</w:t>
            </w:r>
          </w:p>
        </w:tc>
        <w:tc>
          <w:tcPr>
            <w:tcW w:w="227" w:type="pct"/>
          </w:tcPr>
          <w:p w14:paraId="6023000F" w14:textId="2CB67EE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9C63C5B" w14:textId="70306B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05064109" w14:textId="0C95C4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BF99ECE" w14:textId="689F90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124E28F1" w14:textId="4C6450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AC29C6D" w14:textId="77777777" w:rsidTr="00D85DB0">
        <w:tc>
          <w:tcPr>
            <w:tcW w:w="439" w:type="pct"/>
          </w:tcPr>
          <w:p w14:paraId="3D24DFF5" w14:textId="26F7D0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R4-2408043</w:t>
            </w:r>
          </w:p>
        </w:tc>
        <w:tc>
          <w:tcPr>
            <w:tcW w:w="1041" w:type="pct"/>
          </w:tcPr>
          <w:p w14:paraId="4AB09BEF" w14:textId="0C03A7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CR on high priority search with eDRX (R17)</w:t>
            </w:r>
          </w:p>
        </w:tc>
        <w:tc>
          <w:tcPr>
            <w:tcW w:w="505" w:type="pct"/>
          </w:tcPr>
          <w:p w14:paraId="745B092C" w14:textId="034A86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Qualcomm, MediaTek inc., Nokia, Ericsson, Huawei</w:t>
            </w:r>
          </w:p>
        </w:tc>
        <w:tc>
          <w:tcPr>
            <w:tcW w:w="442" w:type="pct"/>
          </w:tcPr>
          <w:p w14:paraId="637BC5A8" w14:textId="5D0740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E5AB4CC" w14:textId="7A38C8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4425</w:t>
            </w:r>
          </w:p>
        </w:tc>
        <w:tc>
          <w:tcPr>
            <w:tcW w:w="227" w:type="pct"/>
          </w:tcPr>
          <w:p w14:paraId="18D6A5C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DA217C2" w14:textId="6F80BE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E765939" w14:textId="392894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D49C157" w14:textId="64D725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018AF416" w14:textId="2CD622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A467C07" w14:textId="77777777" w:rsidTr="00D85DB0">
        <w:tc>
          <w:tcPr>
            <w:tcW w:w="439" w:type="pct"/>
          </w:tcPr>
          <w:p w14:paraId="4512FA7A" w14:textId="3D10FE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R4-2410142</w:t>
            </w:r>
          </w:p>
        </w:tc>
        <w:tc>
          <w:tcPr>
            <w:tcW w:w="1041" w:type="pct"/>
          </w:tcPr>
          <w:p w14:paraId="041FE9AC" w14:textId="4FED0E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CR on high priority search with eDRX (R17)</w:t>
            </w:r>
          </w:p>
        </w:tc>
        <w:tc>
          <w:tcPr>
            <w:tcW w:w="505" w:type="pct"/>
          </w:tcPr>
          <w:p w14:paraId="57542CAC" w14:textId="5447CB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Qualcomm, MediaTek inc., Nokia, Ericsson, Huawei</w:t>
            </w:r>
          </w:p>
        </w:tc>
        <w:tc>
          <w:tcPr>
            <w:tcW w:w="442" w:type="pct"/>
          </w:tcPr>
          <w:p w14:paraId="53429D5F" w14:textId="614A13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D9C2C04" w14:textId="71D633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4425</w:t>
            </w:r>
          </w:p>
        </w:tc>
        <w:tc>
          <w:tcPr>
            <w:tcW w:w="227" w:type="pct"/>
          </w:tcPr>
          <w:p w14:paraId="2B515B83" w14:textId="41751A8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B30840F" w14:textId="4486E8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F471AA0" w14:textId="06806F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5D54A9D" w14:textId="085366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029C1E63" w14:textId="028140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E5ED79C" w14:textId="77777777" w:rsidTr="00D85DB0">
        <w:tc>
          <w:tcPr>
            <w:tcW w:w="439" w:type="pct"/>
          </w:tcPr>
          <w:p w14:paraId="03792136" w14:textId="378244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R4-2408044</w:t>
            </w:r>
          </w:p>
        </w:tc>
        <w:tc>
          <w:tcPr>
            <w:tcW w:w="1041" w:type="pct"/>
          </w:tcPr>
          <w:p w14:paraId="58FBCA7D" w14:textId="1B9930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CR on high priority search with eDRX (R18)</w:t>
            </w:r>
          </w:p>
        </w:tc>
        <w:tc>
          <w:tcPr>
            <w:tcW w:w="505" w:type="pct"/>
          </w:tcPr>
          <w:p w14:paraId="4E940E40" w14:textId="5EF894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20F39C39" w14:textId="0152B2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CBCEA8F" w14:textId="5C890F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4426</w:t>
            </w:r>
          </w:p>
        </w:tc>
        <w:tc>
          <w:tcPr>
            <w:tcW w:w="227" w:type="pct"/>
          </w:tcPr>
          <w:p w14:paraId="367F3E1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A7E303B" w14:textId="112D4E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60D1788" w14:textId="12183B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F4C9CEB" w14:textId="46A475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592C950C" w14:textId="2E3A15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B855C04" w14:textId="77777777" w:rsidTr="00D85DB0">
        <w:tc>
          <w:tcPr>
            <w:tcW w:w="439" w:type="pct"/>
          </w:tcPr>
          <w:p w14:paraId="76B0EFCC" w14:textId="7627E7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R4-2408139</w:t>
            </w:r>
          </w:p>
        </w:tc>
        <w:tc>
          <w:tcPr>
            <w:tcW w:w="1041" w:type="pct"/>
          </w:tcPr>
          <w:p w14:paraId="7CEC5460" w14:textId="73EA43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  NR_newRAT-Perf] CR clarification on MAC-CE based TCI state switch delay</w:t>
            </w:r>
          </w:p>
        </w:tc>
        <w:tc>
          <w:tcPr>
            <w:tcW w:w="505" w:type="pct"/>
          </w:tcPr>
          <w:p w14:paraId="116DDD0A" w14:textId="7D369D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442" w:type="pct"/>
          </w:tcPr>
          <w:p w14:paraId="3EC58D58" w14:textId="334BF0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BCC3219" w14:textId="034AEC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4427</w:t>
            </w:r>
          </w:p>
        </w:tc>
        <w:tc>
          <w:tcPr>
            <w:tcW w:w="227" w:type="pct"/>
          </w:tcPr>
          <w:p w14:paraId="23AACDB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AA296C8" w14:textId="6C61F2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7A7F646C" w14:textId="04A02B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43C8769" w14:textId="0FC232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21238A82" w14:textId="282138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117ADD7" w14:textId="77777777" w:rsidTr="00D85DB0">
        <w:tc>
          <w:tcPr>
            <w:tcW w:w="439" w:type="pct"/>
          </w:tcPr>
          <w:p w14:paraId="345A1BED" w14:textId="2474D0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R4-2408140</w:t>
            </w:r>
          </w:p>
        </w:tc>
        <w:tc>
          <w:tcPr>
            <w:tcW w:w="1041" w:type="pct"/>
          </w:tcPr>
          <w:p w14:paraId="7FEE278A" w14:textId="307804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clarification on MAC-CE based TCI state switch delay</w:t>
            </w:r>
          </w:p>
        </w:tc>
        <w:tc>
          <w:tcPr>
            <w:tcW w:w="505" w:type="pct"/>
          </w:tcPr>
          <w:p w14:paraId="6E6FCE2B" w14:textId="075EE9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2453D55" w14:textId="5F233B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54ECD81" w14:textId="65A909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4428</w:t>
            </w:r>
          </w:p>
        </w:tc>
        <w:tc>
          <w:tcPr>
            <w:tcW w:w="227" w:type="pct"/>
          </w:tcPr>
          <w:p w14:paraId="7B2EAFB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9180839" w14:textId="20CFB5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A005F94" w14:textId="5B7DE3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B5F87AF" w14:textId="0799B6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5AE51306" w14:textId="2EEE89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2515F9B" w14:textId="77777777" w:rsidTr="00D85DB0">
        <w:tc>
          <w:tcPr>
            <w:tcW w:w="439" w:type="pct"/>
          </w:tcPr>
          <w:p w14:paraId="6F0104B7" w14:textId="66CD99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R4-2408141</w:t>
            </w:r>
          </w:p>
        </w:tc>
        <w:tc>
          <w:tcPr>
            <w:tcW w:w="1041" w:type="pct"/>
          </w:tcPr>
          <w:p w14:paraId="151EC723" w14:textId="78857A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clarification on MAC-CE based TCI state switch delay</w:t>
            </w:r>
          </w:p>
        </w:tc>
        <w:tc>
          <w:tcPr>
            <w:tcW w:w="505" w:type="pct"/>
          </w:tcPr>
          <w:p w14:paraId="58CA377F" w14:textId="33B81A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0BFDC4D" w14:textId="38D695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B7355A8" w14:textId="1B3713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4429</w:t>
            </w:r>
          </w:p>
        </w:tc>
        <w:tc>
          <w:tcPr>
            <w:tcW w:w="227" w:type="pct"/>
          </w:tcPr>
          <w:p w14:paraId="52A9E62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AEF0AA8" w14:textId="2AE6E5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F78BA7B" w14:textId="76F6EF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596C64A" w14:textId="7A583E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3441FB45" w14:textId="2654B7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A83C228" w14:textId="77777777" w:rsidTr="00D85DB0">
        <w:tc>
          <w:tcPr>
            <w:tcW w:w="439" w:type="pct"/>
          </w:tcPr>
          <w:p w14:paraId="7D62F0F1" w14:textId="0BBC57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R4-2408142</w:t>
            </w:r>
          </w:p>
        </w:tc>
        <w:tc>
          <w:tcPr>
            <w:tcW w:w="1041" w:type="pct"/>
          </w:tcPr>
          <w:p w14:paraId="57C243B6" w14:textId="537186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clarification on MAC-CE based TCI state switch delay</w:t>
            </w:r>
          </w:p>
        </w:tc>
        <w:tc>
          <w:tcPr>
            <w:tcW w:w="505" w:type="pct"/>
          </w:tcPr>
          <w:p w14:paraId="52AC8830" w14:textId="45428B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FF188EE" w14:textId="24EC09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01EF717" w14:textId="0E3453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4430</w:t>
            </w:r>
          </w:p>
        </w:tc>
        <w:tc>
          <w:tcPr>
            <w:tcW w:w="227" w:type="pct"/>
          </w:tcPr>
          <w:p w14:paraId="2EFA050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89F7E96" w14:textId="0869C3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9C81E4E" w14:textId="5C8FCA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D3F59B1" w14:textId="134AF1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0260E6D2" w14:textId="3D1E3E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C53ACF1" w14:textId="77777777" w:rsidTr="00D85DB0">
        <w:tc>
          <w:tcPr>
            <w:tcW w:w="439" w:type="pct"/>
          </w:tcPr>
          <w:p w14:paraId="0E927A34" w14:textId="611E93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R4-2408143</w:t>
            </w:r>
          </w:p>
        </w:tc>
        <w:tc>
          <w:tcPr>
            <w:tcW w:w="1041" w:type="pct"/>
          </w:tcPr>
          <w:p w14:paraId="2466E400" w14:textId="6D061D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[NR_UE_pow_sav-Core] Corrections and clarifications</w:t>
            </w:r>
          </w:p>
        </w:tc>
        <w:tc>
          <w:tcPr>
            <w:tcW w:w="505" w:type="pct"/>
          </w:tcPr>
          <w:p w14:paraId="1A4595F1" w14:textId="1EB90F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7A95EC07" w14:textId="3C9B7C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48CD28F" w14:textId="341072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4431</w:t>
            </w:r>
          </w:p>
        </w:tc>
        <w:tc>
          <w:tcPr>
            <w:tcW w:w="227" w:type="pct"/>
          </w:tcPr>
          <w:p w14:paraId="0976A84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8221D42" w14:textId="760E66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FC93DAD" w14:textId="216F91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64FE161" w14:textId="503602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NR_UE_pow_sav-Core</w:t>
            </w:r>
          </w:p>
        </w:tc>
        <w:tc>
          <w:tcPr>
            <w:tcW w:w="512" w:type="pct"/>
          </w:tcPr>
          <w:p w14:paraId="6185FD4F" w14:textId="42F7C9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ED0FF55" w14:textId="77777777" w:rsidTr="00D85DB0">
        <w:tc>
          <w:tcPr>
            <w:tcW w:w="439" w:type="pct"/>
          </w:tcPr>
          <w:p w14:paraId="3FEAFBED" w14:textId="32E067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R4-2410219</w:t>
            </w:r>
          </w:p>
        </w:tc>
        <w:tc>
          <w:tcPr>
            <w:tcW w:w="1041" w:type="pct"/>
          </w:tcPr>
          <w:p w14:paraId="34CF8D3D" w14:textId="65F24A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[NR_UE_pow_sav-Core] Corrections and clarifications</w:t>
            </w:r>
          </w:p>
        </w:tc>
        <w:tc>
          <w:tcPr>
            <w:tcW w:w="505" w:type="pct"/>
          </w:tcPr>
          <w:p w14:paraId="196A2458" w14:textId="1B1EBB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18010CE0" w14:textId="050442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B57BD18" w14:textId="0F6BA3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4431</w:t>
            </w:r>
          </w:p>
        </w:tc>
        <w:tc>
          <w:tcPr>
            <w:tcW w:w="227" w:type="pct"/>
          </w:tcPr>
          <w:p w14:paraId="6FFE4C1C" w14:textId="2F7D4E7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9BABAE5" w14:textId="7537CC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5BA0AC3F" w14:textId="78B2D6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DFCCA8C" w14:textId="7FDF5A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NR_UE_pow_sav-Core</w:t>
            </w:r>
          </w:p>
        </w:tc>
        <w:tc>
          <w:tcPr>
            <w:tcW w:w="512" w:type="pct"/>
          </w:tcPr>
          <w:p w14:paraId="25F338A6" w14:textId="369C5C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8A1D9A4" w14:textId="77777777" w:rsidTr="00D85DB0">
        <w:tc>
          <w:tcPr>
            <w:tcW w:w="439" w:type="pct"/>
          </w:tcPr>
          <w:p w14:paraId="4703CB71" w14:textId="44271E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R4-2408144</w:t>
            </w:r>
          </w:p>
        </w:tc>
        <w:tc>
          <w:tcPr>
            <w:tcW w:w="1041" w:type="pct"/>
          </w:tcPr>
          <w:p w14:paraId="77A0857D" w14:textId="2BD392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[NR_UE_pow_sav-Core] Corrections and clarifications</w:t>
            </w:r>
          </w:p>
        </w:tc>
        <w:tc>
          <w:tcPr>
            <w:tcW w:w="505" w:type="pct"/>
          </w:tcPr>
          <w:p w14:paraId="642E0BA3" w14:textId="6E98CD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5815689" w14:textId="7720FF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DE1BC4E" w14:textId="47EA21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4432</w:t>
            </w:r>
          </w:p>
        </w:tc>
        <w:tc>
          <w:tcPr>
            <w:tcW w:w="227" w:type="pct"/>
          </w:tcPr>
          <w:p w14:paraId="3801E3D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B8D767C" w14:textId="7C109E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D07374F" w14:textId="24A40B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8E19762" w14:textId="444887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NR_UE_pow_sav-Core</w:t>
            </w:r>
          </w:p>
        </w:tc>
        <w:tc>
          <w:tcPr>
            <w:tcW w:w="512" w:type="pct"/>
          </w:tcPr>
          <w:p w14:paraId="61796197" w14:textId="2D8F99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36C753B" w14:textId="77777777" w:rsidTr="00D85DB0">
        <w:tc>
          <w:tcPr>
            <w:tcW w:w="439" w:type="pct"/>
          </w:tcPr>
          <w:p w14:paraId="224C7581" w14:textId="72DA14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R4-2408145</w:t>
            </w:r>
          </w:p>
        </w:tc>
        <w:tc>
          <w:tcPr>
            <w:tcW w:w="1041" w:type="pct"/>
          </w:tcPr>
          <w:p w14:paraId="6A44A12A" w14:textId="33580C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[NR_UE_pow_sav-Core] Corrections and clarifications</w:t>
            </w:r>
          </w:p>
        </w:tc>
        <w:tc>
          <w:tcPr>
            <w:tcW w:w="505" w:type="pct"/>
          </w:tcPr>
          <w:p w14:paraId="65E7B726" w14:textId="53D851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56A266B" w14:textId="2CAC06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45082C7" w14:textId="5E8B9E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4433</w:t>
            </w:r>
          </w:p>
        </w:tc>
        <w:tc>
          <w:tcPr>
            <w:tcW w:w="227" w:type="pct"/>
          </w:tcPr>
          <w:p w14:paraId="2FB5F71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2D41ACB" w14:textId="2D5EFB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E14D2DC" w14:textId="2FF52B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FEA182B" w14:textId="6B9059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NR_UE_pow_sav-Core</w:t>
            </w:r>
          </w:p>
        </w:tc>
        <w:tc>
          <w:tcPr>
            <w:tcW w:w="512" w:type="pct"/>
          </w:tcPr>
          <w:p w14:paraId="22ADDFB9" w14:textId="1BC3A0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398DB15" w14:textId="77777777" w:rsidTr="00D85DB0">
        <w:tc>
          <w:tcPr>
            <w:tcW w:w="439" w:type="pct"/>
          </w:tcPr>
          <w:p w14:paraId="1E76301D" w14:textId="7A198D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R4-2408146</w:t>
            </w:r>
          </w:p>
        </w:tc>
        <w:tc>
          <w:tcPr>
            <w:tcW w:w="1041" w:type="pct"/>
          </w:tcPr>
          <w:p w14:paraId="3720799D" w14:textId="416184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[NR_unlic -Perf] Correction for NR-U test case</w:t>
            </w:r>
          </w:p>
        </w:tc>
        <w:tc>
          <w:tcPr>
            <w:tcW w:w="505" w:type="pct"/>
          </w:tcPr>
          <w:p w14:paraId="73E654E6" w14:textId="552248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653E5BA" w14:textId="1F36D1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BA0F93F" w14:textId="1522BE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4434</w:t>
            </w:r>
          </w:p>
        </w:tc>
        <w:tc>
          <w:tcPr>
            <w:tcW w:w="227" w:type="pct"/>
          </w:tcPr>
          <w:p w14:paraId="2986B63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00904AB" w14:textId="70E8F0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504DFCC" w14:textId="335187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70A807C" w14:textId="59D913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38EFD3B0" w14:textId="77DE29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9D816E5" w14:textId="77777777" w:rsidTr="00D85DB0">
        <w:tc>
          <w:tcPr>
            <w:tcW w:w="439" w:type="pct"/>
          </w:tcPr>
          <w:p w14:paraId="71F85858" w14:textId="11F307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R4-2408147</w:t>
            </w:r>
          </w:p>
        </w:tc>
        <w:tc>
          <w:tcPr>
            <w:tcW w:w="1041" w:type="pct"/>
          </w:tcPr>
          <w:p w14:paraId="5F620FBF" w14:textId="336983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[NR_unlic-Perf] Correction for NR-U test case</w:t>
            </w:r>
          </w:p>
        </w:tc>
        <w:tc>
          <w:tcPr>
            <w:tcW w:w="505" w:type="pct"/>
          </w:tcPr>
          <w:p w14:paraId="5002F2D2" w14:textId="71F61F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1C2A335D" w14:textId="0A21FD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A013ECB" w14:textId="54FF9A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4435</w:t>
            </w:r>
          </w:p>
        </w:tc>
        <w:tc>
          <w:tcPr>
            <w:tcW w:w="227" w:type="pct"/>
          </w:tcPr>
          <w:p w14:paraId="3CD2BA9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B4C8885" w14:textId="6CE5D2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21E3E78" w14:textId="47C86E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D4F47A7" w14:textId="6F3AAF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057CA524" w14:textId="395932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FA51A32" w14:textId="77777777" w:rsidTr="00D85DB0">
        <w:tc>
          <w:tcPr>
            <w:tcW w:w="439" w:type="pct"/>
          </w:tcPr>
          <w:p w14:paraId="4932BDB7" w14:textId="5BEADC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R4-2408148</w:t>
            </w:r>
          </w:p>
        </w:tc>
        <w:tc>
          <w:tcPr>
            <w:tcW w:w="1041" w:type="pct"/>
          </w:tcPr>
          <w:p w14:paraId="3AA4F58A" w14:textId="5C177A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[NR_unlic-Perf] Correction for NR-U test case</w:t>
            </w:r>
          </w:p>
        </w:tc>
        <w:tc>
          <w:tcPr>
            <w:tcW w:w="505" w:type="pct"/>
          </w:tcPr>
          <w:p w14:paraId="656C83BA" w14:textId="0BB8A5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F06532F" w14:textId="45BC07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0B1F909" w14:textId="597895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4436</w:t>
            </w:r>
          </w:p>
        </w:tc>
        <w:tc>
          <w:tcPr>
            <w:tcW w:w="227" w:type="pct"/>
          </w:tcPr>
          <w:p w14:paraId="46AB824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CB16D28" w14:textId="0203FE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DB55F89" w14:textId="6E5738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21EF9F7" w14:textId="231939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6968417C" w14:textId="19C290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7102D41" w14:textId="77777777" w:rsidTr="00D85DB0">
        <w:tc>
          <w:tcPr>
            <w:tcW w:w="439" w:type="pct"/>
          </w:tcPr>
          <w:p w14:paraId="76165768" w14:textId="02A4EA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R4-2408149</w:t>
            </w:r>
          </w:p>
        </w:tc>
        <w:tc>
          <w:tcPr>
            <w:tcW w:w="1041" w:type="pct"/>
          </w:tcPr>
          <w:p w14:paraId="5224382D" w14:textId="0BD1CD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[NR_Redcap-Core] Corrections and clarifications</w:t>
            </w:r>
          </w:p>
        </w:tc>
        <w:tc>
          <w:tcPr>
            <w:tcW w:w="505" w:type="pct"/>
          </w:tcPr>
          <w:p w14:paraId="528BF8E1" w14:textId="0AC5F6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ED7A41B" w14:textId="678125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1BF8DE2" w14:textId="608E4D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4437</w:t>
            </w:r>
          </w:p>
        </w:tc>
        <w:tc>
          <w:tcPr>
            <w:tcW w:w="227" w:type="pct"/>
          </w:tcPr>
          <w:p w14:paraId="7CB2C40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1184CB0" w14:textId="4E2E55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C42E2AA" w14:textId="629778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CFE6ECC" w14:textId="67EB02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07ED5630" w14:textId="3DC388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87BAD5B" w14:textId="77777777" w:rsidTr="00D85DB0">
        <w:tc>
          <w:tcPr>
            <w:tcW w:w="439" w:type="pct"/>
          </w:tcPr>
          <w:p w14:paraId="69ACC378" w14:textId="0BB625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R4-2408150</w:t>
            </w:r>
          </w:p>
        </w:tc>
        <w:tc>
          <w:tcPr>
            <w:tcW w:w="1041" w:type="pct"/>
          </w:tcPr>
          <w:p w14:paraId="23D3B5A7" w14:textId="65BADE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[NR_Redcap-Core] Corrections and clarifications</w:t>
            </w:r>
          </w:p>
        </w:tc>
        <w:tc>
          <w:tcPr>
            <w:tcW w:w="505" w:type="pct"/>
          </w:tcPr>
          <w:p w14:paraId="0BEC8018" w14:textId="4CF385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AFAC395" w14:textId="355AA5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12DDAB5" w14:textId="717C4C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4438</w:t>
            </w:r>
          </w:p>
        </w:tc>
        <w:tc>
          <w:tcPr>
            <w:tcW w:w="227" w:type="pct"/>
          </w:tcPr>
          <w:p w14:paraId="672C38B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884143" w14:textId="48863E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43C6215" w14:textId="6125A7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B8BA90E" w14:textId="7C8D56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27E1475E" w14:textId="5530E5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7670038" w14:textId="77777777" w:rsidTr="00D85DB0">
        <w:tc>
          <w:tcPr>
            <w:tcW w:w="439" w:type="pct"/>
          </w:tcPr>
          <w:p w14:paraId="34168201" w14:textId="558030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R4-2408151</w:t>
            </w:r>
          </w:p>
        </w:tc>
        <w:tc>
          <w:tcPr>
            <w:tcW w:w="1041" w:type="pct"/>
          </w:tcPr>
          <w:p w14:paraId="5E863A80" w14:textId="31D05A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NR_Redcap-Core] CR clarifying the handover interruption time requirements</w:t>
            </w:r>
          </w:p>
        </w:tc>
        <w:tc>
          <w:tcPr>
            <w:tcW w:w="505" w:type="pct"/>
          </w:tcPr>
          <w:p w14:paraId="5E7F2E0B" w14:textId="212960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0164B44" w14:textId="4B72D5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2523F6E" w14:textId="0F7207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4439</w:t>
            </w:r>
          </w:p>
        </w:tc>
        <w:tc>
          <w:tcPr>
            <w:tcW w:w="227" w:type="pct"/>
          </w:tcPr>
          <w:p w14:paraId="28581CA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74F12C6" w14:textId="249836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F900EF3" w14:textId="7E74EE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810" w:type="pct"/>
          </w:tcPr>
          <w:p w14:paraId="249A2BAA" w14:textId="66F12B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4989D2C1" w14:textId="4D1843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1084A79" w14:textId="77777777" w:rsidTr="00D85DB0">
        <w:tc>
          <w:tcPr>
            <w:tcW w:w="439" w:type="pct"/>
          </w:tcPr>
          <w:p w14:paraId="26FBD9C7" w14:textId="661DEA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R4-2410231</w:t>
            </w:r>
          </w:p>
        </w:tc>
        <w:tc>
          <w:tcPr>
            <w:tcW w:w="1041" w:type="pct"/>
          </w:tcPr>
          <w:p w14:paraId="26DE6E40" w14:textId="24AFD7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NR_Redcap-Core] CR clarifying the handover interruption time requirements</w:t>
            </w:r>
          </w:p>
        </w:tc>
        <w:tc>
          <w:tcPr>
            <w:tcW w:w="505" w:type="pct"/>
          </w:tcPr>
          <w:p w14:paraId="3E38679D" w14:textId="08E6D7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14EBCE20" w14:textId="1AF05C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54F5E2B" w14:textId="120B6D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4439</w:t>
            </w:r>
          </w:p>
        </w:tc>
        <w:tc>
          <w:tcPr>
            <w:tcW w:w="227" w:type="pct"/>
          </w:tcPr>
          <w:p w14:paraId="40DC6878" w14:textId="5B7C54B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2A09D0E" w14:textId="4BCA4D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6B61DA5" w14:textId="2B1434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810" w:type="pct"/>
          </w:tcPr>
          <w:p w14:paraId="539C0A92" w14:textId="413011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244E75C2" w14:textId="6C0C3E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031C6A43" w14:textId="77777777" w:rsidTr="00D85DB0">
        <w:tc>
          <w:tcPr>
            <w:tcW w:w="439" w:type="pct"/>
          </w:tcPr>
          <w:p w14:paraId="75DE9698" w14:textId="74254D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R4-2408152</w:t>
            </w:r>
          </w:p>
        </w:tc>
        <w:tc>
          <w:tcPr>
            <w:tcW w:w="1041" w:type="pct"/>
          </w:tcPr>
          <w:p w14:paraId="774445F1" w14:textId="5607EF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[NR_Redcap-Core] CR clarifying the handover</w:t>
            </w:r>
          </w:p>
        </w:tc>
        <w:tc>
          <w:tcPr>
            <w:tcW w:w="505" w:type="pct"/>
          </w:tcPr>
          <w:p w14:paraId="113C3127" w14:textId="0988D8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4D366FB9" w14:textId="61F23E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C68DBC8" w14:textId="2555F6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4440</w:t>
            </w:r>
          </w:p>
        </w:tc>
        <w:tc>
          <w:tcPr>
            <w:tcW w:w="227" w:type="pct"/>
          </w:tcPr>
          <w:p w14:paraId="1DC45DC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14D5D47" w14:textId="6DE203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0002E0E" w14:textId="12AC4C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1F3B0F2" w14:textId="76FF4A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7CD7EFEE" w14:textId="3AD14A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03782D9" w14:textId="77777777" w:rsidTr="00D85DB0">
        <w:tc>
          <w:tcPr>
            <w:tcW w:w="439" w:type="pct"/>
          </w:tcPr>
          <w:p w14:paraId="1416D92C" w14:textId="1CA3B4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R4-2408154</w:t>
            </w:r>
          </w:p>
        </w:tc>
        <w:tc>
          <w:tcPr>
            <w:tcW w:w="1041" w:type="pct"/>
          </w:tcPr>
          <w:p w14:paraId="4B963417" w14:textId="4F5D9F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[LTE_NR_DC_enh2-Core] CR on alignment of RAN4 requirements with RAN2 procedures</w:t>
            </w:r>
          </w:p>
        </w:tc>
        <w:tc>
          <w:tcPr>
            <w:tcW w:w="505" w:type="pct"/>
          </w:tcPr>
          <w:p w14:paraId="5C593EA7" w14:textId="55C0CE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6C586E0" w14:textId="60C5CD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2D42308" w14:textId="1F59CA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4441</w:t>
            </w:r>
          </w:p>
        </w:tc>
        <w:tc>
          <w:tcPr>
            <w:tcW w:w="227" w:type="pct"/>
          </w:tcPr>
          <w:p w14:paraId="5F50B3B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60B23BC" w14:textId="52A9B8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466BC3C" w14:textId="54152E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4503AF0" w14:textId="4B9382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LTE_NR_DC_enh2-Core</w:t>
            </w:r>
          </w:p>
        </w:tc>
        <w:tc>
          <w:tcPr>
            <w:tcW w:w="512" w:type="pct"/>
          </w:tcPr>
          <w:p w14:paraId="24F1EDAB" w14:textId="750C19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3E928C46" w14:textId="77777777" w:rsidTr="00D85DB0">
        <w:tc>
          <w:tcPr>
            <w:tcW w:w="439" w:type="pct"/>
          </w:tcPr>
          <w:p w14:paraId="2EF1BD4B" w14:textId="171C2F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R4-2408155</w:t>
            </w:r>
          </w:p>
        </w:tc>
        <w:tc>
          <w:tcPr>
            <w:tcW w:w="1041" w:type="pct"/>
          </w:tcPr>
          <w:p w14:paraId="0AF7AEB5" w14:textId="2F6095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[LTE_NR_DC_enh2-Core] CR on alignment of RAN4 requirements with RAN2 procedures</w:t>
            </w:r>
          </w:p>
        </w:tc>
        <w:tc>
          <w:tcPr>
            <w:tcW w:w="505" w:type="pct"/>
          </w:tcPr>
          <w:p w14:paraId="5AF5FBAB" w14:textId="27604E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29C4A584" w14:textId="34A46A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80E7CFC" w14:textId="229362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4442</w:t>
            </w:r>
          </w:p>
        </w:tc>
        <w:tc>
          <w:tcPr>
            <w:tcW w:w="227" w:type="pct"/>
          </w:tcPr>
          <w:p w14:paraId="5EDDCD0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E104F26" w14:textId="0B3DCF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2B9666E" w14:textId="5D45D2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D9B6D18" w14:textId="5AB1ED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LTE_NR_DC_enh2-Core</w:t>
            </w:r>
          </w:p>
        </w:tc>
        <w:tc>
          <w:tcPr>
            <w:tcW w:w="512" w:type="pct"/>
          </w:tcPr>
          <w:p w14:paraId="3EB4F11C" w14:textId="76F80A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504FF82" w14:textId="77777777" w:rsidTr="00D85DB0">
        <w:tc>
          <w:tcPr>
            <w:tcW w:w="439" w:type="pct"/>
          </w:tcPr>
          <w:p w14:paraId="4DA101CA" w14:textId="0BCAF9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R4-2408156</w:t>
            </w:r>
          </w:p>
        </w:tc>
        <w:tc>
          <w:tcPr>
            <w:tcW w:w="1041" w:type="pct"/>
          </w:tcPr>
          <w:p w14:paraId="34CE89EF" w14:textId="04CC53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[NR_ext_to_71GHz-Core] Removal of square brackets</w:t>
            </w:r>
          </w:p>
        </w:tc>
        <w:tc>
          <w:tcPr>
            <w:tcW w:w="505" w:type="pct"/>
          </w:tcPr>
          <w:p w14:paraId="728E70B6" w14:textId="2DB1E7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D86DC9E" w14:textId="1D05AF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9CA85D3" w14:textId="7E25F8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4443</w:t>
            </w:r>
          </w:p>
        </w:tc>
        <w:tc>
          <w:tcPr>
            <w:tcW w:w="227" w:type="pct"/>
          </w:tcPr>
          <w:p w14:paraId="097C9CC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C96A5A8" w14:textId="11C88A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A5DD615" w14:textId="5568D4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CEA9202" w14:textId="31B121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</w:t>
            </w:r>
          </w:p>
        </w:tc>
        <w:tc>
          <w:tcPr>
            <w:tcW w:w="512" w:type="pct"/>
          </w:tcPr>
          <w:p w14:paraId="5DF04146" w14:textId="7359CB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E5D50FA" w14:textId="77777777" w:rsidTr="00D85DB0">
        <w:tc>
          <w:tcPr>
            <w:tcW w:w="439" w:type="pct"/>
          </w:tcPr>
          <w:p w14:paraId="1B4CF901" w14:textId="3CF86A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R4-2408158</w:t>
            </w:r>
          </w:p>
        </w:tc>
        <w:tc>
          <w:tcPr>
            <w:tcW w:w="1041" w:type="pct"/>
          </w:tcPr>
          <w:p w14:paraId="72F96BC2" w14:textId="212233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collisions handling and MUSIM operations</w:t>
            </w:r>
          </w:p>
        </w:tc>
        <w:tc>
          <w:tcPr>
            <w:tcW w:w="505" w:type="pct"/>
          </w:tcPr>
          <w:p w14:paraId="65A7EDDB" w14:textId="3827A3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765CD87A" w14:textId="63C822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2E9AC11" w14:textId="0FCFF3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4444</w:t>
            </w:r>
          </w:p>
        </w:tc>
        <w:tc>
          <w:tcPr>
            <w:tcW w:w="227" w:type="pct"/>
          </w:tcPr>
          <w:p w14:paraId="397AE9C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B6877AD" w14:textId="37AE92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1C3FAA5" w14:textId="3F475D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6735AC4" w14:textId="2FD8C5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NR_DualTxRx_MUSIM-Core</w:t>
            </w:r>
          </w:p>
        </w:tc>
        <w:tc>
          <w:tcPr>
            <w:tcW w:w="512" w:type="pct"/>
          </w:tcPr>
          <w:p w14:paraId="526DEE57" w14:textId="2A2F6F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592EBFD2" w14:textId="77777777" w:rsidTr="00D85DB0">
        <w:tc>
          <w:tcPr>
            <w:tcW w:w="439" w:type="pct"/>
          </w:tcPr>
          <w:p w14:paraId="60A05CB1" w14:textId="7181B0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R4-2408159</w:t>
            </w:r>
          </w:p>
        </w:tc>
        <w:tc>
          <w:tcPr>
            <w:tcW w:w="1041" w:type="pct"/>
          </w:tcPr>
          <w:p w14:paraId="0310D044" w14:textId="17568C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clarifying the handover interruption time requirements</w:t>
            </w:r>
          </w:p>
        </w:tc>
        <w:tc>
          <w:tcPr>
            <w:tcW w:w="505" w:type="pct"/>
          </w:tcPr>
          <w:p w14:paraId="37126BA3" w14:textId="6E69A7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8B82921" w14:textId="665C40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C0EAA76" w14:textId="7C1071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4445</w:t>
            </w:r>
          </w:p>
        </w:tc>
        <w:tc>
          <w:tcPr>
            <w:tcW w:w="227" w:type="pct"/>
          </w:tcPr>
          <w:p w14:paraId="49AE31A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B4BE9F" w14:textId="1DF086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301AE81" w14:textId="2F6C01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810" w:type="pct"/>
          </w:tcPr>
          <w:p w14:paraId="3290756A" w14:textId="5D78E2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NR_BWP_wor-Core</w:t>
            </w:r>
          </w:p>
        </w:tc>
        <w:tc>
          <w:tcPr>
            <w:tcW w:w="512" w:type="pct"/>
          </w:tcPr>
          <w:p w14:paraId="6AF52238" w14:textId="01A915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1F0CE57D" w14:textId="77777777" w:rsidTr="00D85DB0">
        <w:tc>
          <w:tcPr>
            <w:tcW w:w="439" w:type="pct"/>
          </w:tcPr>
          <w:p w14:paraId="5007761A" w14:textId="4CCCC2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R4-2408160</w:t>
            </w:r>
          </w:p>
        </w:tc>
        <w:tc>
          <w:tcPr>
            <w:tcW w:w="1041" w:type="pct"/>
          </w:tcPr>
          <w:p w14:paraId="494A98F0" w14:textId="6648DD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NR_FR1_lessthan_5MHz_BW</w:t>
            </w:r>
          </w:p>
        </w:tc>
        <w:tc>
          <w:tcPr>
            <w:tcW w:w="505" w:type="pct"/>
          </w:tcPr>
          <w:p w14:paraId="4DDA12B1" w14:textId="146BF2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420BF288" w14:textId="0C4ED0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F642A44" w14:textId="469A29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4446</w:t>
            </w:r>
          </w:p>
        </w:tc>
        <w:tc>
          <w:tcPr>
            <w:tcW w:w="227" w:type="pct"/>
          </w:tcPr>
          <w:p w14:paraId="20B64AE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C640504" w14:textId="2340E7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4212B6A" w14:textId="0BEF5C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78B6DDB" w14:textId="78BB10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7B023735" w14:textId="3B7AC5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4C9B1B8" w14:textId="77777777" w:rsidTr="00D85DB0">
        <w:tc>
          <w:tcPr>
            <w:tcW w:w="439" w:type="pct"/>
          </w:tcPr>
          <w:p w14:paraId="08C5FC84" w14:textId="18B39B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R4-2410395</w:t>
            </w:r>
          </w:p>
        </w:tc>
        <w:tc>
          <w:tcPr>
            <w:tcW w:w="1041" w:type="pct"/>
          </w:tcPr>
          <w:p w14:paraId="2E74FA3E" w14:textId="3D5C84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NR_FR1_lessthan_5MHz_BW</w:t>
            </w:r>
          </w:p>
        </w:tc>
        <w:tc>
          <w:tcPr>
            <w:tcW w:w="505" w:type="pct"/>
          </w:tcPr>
          <w:p w14:paraId="58B0EF65" w14:textId="215639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16DCCB7D" w14:textId="03E8DA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F772D10" w14:textId="170172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4446</w:t>
            </w:r>
          </w:p>
        </w:tc>
        <w:tc>
          <w:tcPr>
            <w:tcW w:w="227" w:type="pct"/>
          </w:tcPr>
          <w:p w14:paraId="0A089090" w14:textId="2D9BDD4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59E9E50" w14:textId="4F85E3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12C06CE" w14:textId="5E871A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10DD8F8" w14:textId="7FFF3B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NR_FR1_lessthan_5MHz_BW-Core</w:t>
            </w:r>
          </w:p>
        </w:tc>
        <w:tc>
          <w:tcPr>
            <w:tcW w:w="512" w:type="pct"/>
          </w:tcPr>
          <w:p w14:paraId="0B494431" w14:textId="7DA2B0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EA5056E" w14:textId="77777777" w:rsidTr="00D85DB0">
        <w:tc>
          <w:tcPr>
            <w:tcW w:w="439" w:type="pct"/>
          </w:tcPr>
          <w:p w14:paraId="07030D1E" w14:textId="0BCE16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R4-2408162</w:t>
            </w:r>
          </w:p>
        </w:tc>
        <w:tc>
          <w:tcPr>
            <w:tcW w:w="1041" w:type="pct"/>
          </w:tcPr>
          <w:p w14:paraId="1B1AEB60" w14:textId="7C2F75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FR1-FR1 SCG activation</w:t>
            </w:r>
          </w:p>
        </w:tc>
        <w:tc>
          <w:tcPr>
            <w:tcW w:w="505" w:type="pct"/>
          </w:tcPr>
          <w:p w14:paraId="72C4938B" w14:textId="43ACB5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7A5D3B3F" w14:textId="53B4F8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5B6D48C" w14:textId="60A4E4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4447</w:t>
            </w:r>
          </w:p>
        </w:tc>
        <w:tc>
          <w:tcPr>
            <w:tcW w:w="227" w:type="pct"/>
          </w:tcPr>
          <w:p w14:paraId="3204F80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3ABA6A5" w14:textId="30D64B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B24BEB6" w14:textId="28208F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BB543D9" w14:textId="043C27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NR_RRM_enh3-Core</w:t>
            </w:r>
          </w:p>
        </w:tc>
        <w:tc>
          <w:tcPr>
            <w:tcW w:w="512" w:type="pct"/>
          </w:tcPr>
          <w:p w14:paraId="73F8E639" w14:textId="12D053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02215993" w14:textId="77777777" w:rsidTr="00D85DB0">
        <w:tc>
          <w:tcPr>
            <w:tcW w:w="439" w:type="pct"/>
          </w:tcPr>
          <w:p w14:paraId="46BBEDF6" w14:textId="54761D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R4-2408180</w:t>
            </w:r>
          </w:p>
        </w:tc>
        <w:tc>
          <w:tcPr>
            <w:tcW w:w="1041" w:type="pct"/>
          </w:tcPr>
          <w:p w14:paraId="32A4C0C6" w14:textId="525A04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combination of HST and RRM relaxation</w:t>
            </w:r>
          </w:p>
        </w:tc>
        <w:tc>
          <w:tcPr>
            <w:tcW w:w="505" w:type="pct"/>
          </w:tcPr>
          <w:p w14:paraId="75842D90" w14:textId="6274EA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442" w:type="pct"/>
          </w:tcPr>
          <w:p w14:paraId="6AD4F202" w14:textId="3A5620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6552AF2" w14:textId="1525BD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4448</w:t>
            </w:r>
          </w:p>
        </w:tc>
        <w:tc>
          <w:tcPr>
            <w:tcW w:w="227" w:type="pct"/>
          </w:tcPr>
          <w:p w14:paraId="0C5D2EE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DDD151A" w14:textId="63DDE6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57F87B2" w14:textId="52DE07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8859E3E" w14:textId="2ADCC3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NR_HST, NR_UE_pow_sav-Core</w:t>
            </w:r>
          </w:p>
        </w:tc>
        <w:tc>
          <w:tcPr>
            <w:tcW w:w="512" w:type="pct"/>
          </w:tcPr>
          <w:p w14:paraId="59147D8C" w14:textId="72344D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89C90BE" w14:textId="77777777" w:rsidTr="00D85DB0">
        <w:tc>
          <w:tcPr>
            <w:tcW w:w="439" w:type="pct"/>
          </w:tcPr>
          <w:p w14:paraId="3DCD1080" w14:textId="69698E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R4-2408181</w:t>
            </w:r>
          </w:p>
        </w:tc>
        <w:tc>
          <w:tcPr>
            <w:tcW w:w="1041" w:type="pct"/>
          </w:tcPr>
          <w:p w14:paraId="7EFECCF2" w14:textId="11806D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combination of HST and RRM relaxation</w:t>
            </w:r>
          </w:p>
        </w:tc>
        <w:tc>
          <w:tcPr>
            <w:tcW w:w="505" w:type="pct"/>
          </w:tcPr>
          <w:p w14:paraId="100966F0" w14:textId="06FB6B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442" w:type="pct"/>
          </w:tcPr>
          <w:p w14:paraId="53BEC4F3" w14:textId="765A99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8968E38" w14:textId="0CD0FE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4449</w:t>
            </w:r>
          </w:p>
        </w:tc>
        <w:tc>
          <w:tcPr>
            <w:tcW w:w="227" w:type="pct"/>
          </w:tcPr>
          <w:p w14:paraId="22DAE26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22D082D" w14:textId="48B7E5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49F7000" w14:textId="51EC35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3989F0C" w14:textId="6DBCB7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NR_HST, NR_UE_pow_sav-Core</w:t>
            </w:r>
          </w:p>
        </w:tc>
        <w:tc>
          <w:tcPr>
            <w:tcW w:w="512" w:type="pct"/>
          </w:tcPr>
          <w:p w14:paraId="111A4A2E" w14:textId="7BDE39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44E99F2" w14:textId="77777777" w:rsidTr="00D85DB0">
        <w:tc>
          <w:tcPr>
            <w:tcW w:w="439" w:type="pct"/>
          </w:tcPr>
          <w:p w14:paraId="04231843" w14:textId="467499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R4-2408182</w:t>
            </w:r>
          </w:p>
        </w:tc>
        <w:tc>
          <w:tcPr>
            <w:tcW w:w="1041" w:type="pct"/>
          </w:tcPr>
          <w:p w14:paraId="51667836" w14:textId="022074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combination of HST and RRM relaxation</w:t>
            </w:r>
          </w:p>
        </w:tc>
        <w:tc>
          <w:tcPr>
            <w:tcW w:w="505" w:type="pct"/>
          </w:tcPr>
          <w:p w14:paraId="631EA075" w14:textId="321482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442" w:type="pct"/>
          </w:tcPr>
          <w:p w14:paraId="28FE9779" w14:textId="57EF0B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A05D72C" w14:textId="08A56C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4450</w:t>
            </w:r>
          </w:p>
        </w:tc>
        <w:tc>
          <w:tcPr>
            <w:tcW w:w="227" w:type="pct"/>
          </w:tcPr>
          <w:p w14:paraId="5D1C812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992E080" w14:textId="4D4801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2BB5E9A" w14:textId="5E5DD4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928F416" w14:textId="50AFE3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NR_HST, NR_UE_pow_sav-Core</w:t>
            </w:r>
          </w:p>
        </w:tc>
        <w:tc>
          <w:tcPr>
            <w:tcW w:w="512" w:type="pct"/>
          </w:tcPr>
          <w:p w14:paraId="6328EE66" w14:textId="06C569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396B19D" w14:textId="77777777" w:rsidTr="00D85DB0">
        <w:tc>
          <w:tcPr>
            <w:tcW w:w="439" w:type="pct"/>
          </w:tcPr>
          <w:p w14:paraId="3CCA1EDD" w14:textId="0728B4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R4-2408183</w:t>
            </w:r>
          </w:p>
        </w:tc>
        <w:tc>
          <w:tcPr>
            <w:tcW w:w="1041" w:type="pct"/>
          </w:tcPr>
          <w:p w14:paraId="310EDE20" w14:textId="3F8EF1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applicability conditions for SDT</w:t>
            </w:r>
          </w:p>
        </w:tc>
        <w:tc>
          <w:tcPr>
            <w:tcW w:w="505" w:type="pct"/>
          </w:tcPr>
          <w:p w14:paraId="226C434D" w14:textId="69D15C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442" w:type="pct"/>
          </w:tcPr>
          <w:p w14:paraId="2E5E9400" w14:textId="1FE151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D609239" w14:textId="22045E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4451</w:t>
            </w:r>
          </w:p>
        </w:tc>
        <w:tc>
          <w:tcPr>
            <w:tcW w:w="227" w:type="pct"/>
          </w:tcPr>
          <w:p w14:paraId="7CD686D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CFF18B4" w14:textId="1CB6DB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1639950" w14:textId="2E178F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4FD8FCC" w14:textId="58F3F4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NR_SmallData_INACTIVE-Core</w:t>
            </w:r>
          </w:p>
        </w:tc>
        <w:tc>
          <w:tcPr>
            <w:tcW w:w="512" w:type="pct"/>
          </w:tcPr>
          <w:p w14:paraId="5E8230CB" w14:textId="21F6B9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209CE7E" w14:textId="77777777" w:rsidTr="00D85DB0">
        <w:tc>
          <w:tcPr>
            <w:tcW w:w="439" w:type="pct"/>
          </w:tcPr>
          <w:p w14:paraId="334DB79C" w14:textId="5D4387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R4-2410237</w:t>
            </w:r>
          </w:p>
        </w:tc>
        <w:tc>
          <w:tcPr>
            <w:tcW w:w="1041" w:type="pct"/>
          </w:tcPr>
          <w:p w14:paraId="4789BAC1" w14:textId="02A957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applicability conditions for SDT</w:t>
            </w:r>
          </w:p>
        </w:tc>
        <w:tc>
          <w:tcPr>
            <w:tcW w:w="505" w:type="pct"/>
          </w:tcPr>
          <w:p w14:paraId="09CE6B36" w14:textId="3590B5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442" w:type="pct"/>
          </w:tcPr>
          <w:p w14:paraId="4EF3BC13" w14:textId="0B857F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7830D59" w14:textId="1B8058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4451</w:t>
            </w:r>
          </w:p>
        </w:tc>
        <w:tc>
          <w:tcPr>
            <w:tcW w:w="227" w:type="pct"/>
          </w:tcPr>
          <w:p w14:paraId="79A41779" w14:textId="25E1769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7257ECF" w14:textId="558E37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47E9CCB" w14:textId="4BFB89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8521087" w14:textId="0BC936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NR_SmallData_INACTIVE-Core</w:t>
            </w:r>
          </w:p>
        </w:tc>
        <w:tc>
          <w:tcPr>
            <w:tcW w:w="512" w:type="pct"/>
          </w:tcPr>
          <w:p w14:paraId="2F5103C1" w14:textId="4136A9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FD5094A" w14:textId="77777777" w:rsidTr="00D85DB0">
        <w:tc>
          <w:tcPr>
            <w:tcW w:w="439" w:type="pct"/>
          </w:tcPr>
          <w:p w14:paraId="06255617" w14:textId="0AD23E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R4-2408184</w:t>
            </w:r>
          </w:p>
        </w:tc>
        <w:tc>
          <w:tcPr>
            <w:tcW w:w="1041" w:type="pct"/>
          </w:tcPr>
          <w:p w14:paraId="61646747" w14:textId="3EAB7D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applicability conditions for SDT</w:t>
            </w:r>
          </w:p>
        </w:tc>
        <w:tc>
          <w:tcPr>
            <w:tcW w:w="505" w:type="pct"/>
          </w:tcPr>
          <w:p w14:paraId="63DAEE1A" w14:textId="53EC77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442" w:type="pct"/>
          </w:tcPr>
          <w:p w14:paraId="60ED3715" w14:textId="31B787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7670017" w14:textId="68CF81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4452</w:t>
            </w:r>
          </w:p>
        </w:tc>
        <w:tc>
          <w:tcPr>
            <w:tcW w:w="227" w:type="pct"/>
          </w:tcPr>
          <w:p w14:paraId="157B359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2C2D2E5" w14:textId="7BB358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7215F26" w14:textId="2A5B28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64C2B57" w14:textId="063DAD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NR_SmallData_INACTIVE-Core</w:t>
            </w:r>
          </w:p>
        </w:tc>
        <w:tc>
          <w:tcPr>
            <w:tcW w:w="512" w:type="pct"/>
          </w:tcPr>
          <w:p w14:paraId="4327903B" w14:textId="0744DA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09104E4" w14:textId="77777777" w:rsidTr="00D85DB0">
        <w:tc>
          <w:tcPr>
            <w:tcW w:w="439" w:type="pct"/>
          </w:tcPr>
          <w:p w14:paraId="07E25557" w14:textId="76755A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R4-2408254</w:t>
            </w:r>
          </w:p>
        </w:tc>
        <w:tc>
          <w:tcPr>
            <w:tcW w:w="1041" w:type="pct"/>
          </w:tcPr>
          <w:p w14:paraId="10F0B0F7" w14:textId="0F2DDD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[NR_ATG-Core] CR for CHO of R18 ATG</w:t>
            </w:r>
          </w:p>
        </w:tc>
        <w:tc>
          <w:tcPr>
            <w:tcW w:w="505" w:type="pct"/>
          </w:tcPr>
          <w:p w14:paraId="7CC1BCB5" w14:textId="6D8953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F7168D0" w14:textId="4859AE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CCEAD2F" w14:textId="33810B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4453</w:t>
            </w:r>
          </w:p>
        </w:tc>
        <w:tc>
          <w:tcPr>
            <w:tcW w:w="227" w:type="pct"/>
          </w:tcPr>
          <w:p w14:paraId="0FD6B1B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6C00C3" w14:textId="78AACD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C65FF6C" w14:textId="4BA09A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004B01E" w14:textId="6B66F0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5EE55F97" w14:textId="673632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2A14A14" w14:textId="77777777" w:rsidTr="00D85DB0">
        <w:tc>
          <w:tcPr>
            <w:tcW w:w="439" w:type="pct"/>
          </w:tcPr>
          <w:p w14:paraId="2A3242B7" w14:textId="30A3E4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R4-2408255</w:t>
            </w:r>
          </w:p>
        </w:tc>
        <w:tc>
          <w:tcPr>
            <w:tcW w:w="1041" w:type="pct"/>
          </w:tcPr>
          <w:p w14:paraId="65363993" w14:textId="1A8EE4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[NR_ATG-Core] CR for timing of R18 ATG</w:t>
            </w:r>
          </w:p>
        </w:tc>
        <w:tc>
          <w:tcPr>
            <w:tcW w:w="505" w:type="pct"/>
          </w:tcPr>
          <w:p w14:paraId="6C4BA719" w14:textId="76DEC9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D565D19" w14:textId="5BD87C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53E5B07" w14:textId="1B1C85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4454</w:t>
            </w:r>
          </w:p>
        </w:tc>
        <w:tc>
          <w:tcPr>
            <w:tcW w:w="227" w:type="pct"/>
          </w:tcPr>
          <w:p w14:paraId="2436F84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BE09D3A" w14:textId="303473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2FCB28F" w14:textId="6749BD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35ACE6C" w14:textId="130369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5DADE118" w14:textId="05060D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C85DFC7" w14:textId="77777777" w:rsidTr="00D85DB0">
        <w:tc>
          <w:tcPr>
            <w:tcW w:w="439" w:type="pct"/>
          </w:tcPr>
          <w:p w14:paraId="6D31974A" w14:textId="06E686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R4-2408264</w:t>
            </w:r>
          </w:p>
        </w:tc>
        <w:tc>
          <w:tcPr>
            <w:tcW w:w="1041" w:type="pct"/>
          </w:tcPr>
          <w:p w14:paraId="2285F370" w14:textId="54C383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[NR_NTN_solutions-Core] CR for the TCI state indication of R17 NTN</w:t>
            </w:r>
          </w:p>
        </w:tc>
        <w:tc>
          <w:tcPr>
            <w:tcW w:w="505" w:type="pct"/>
          </w:tcPr>
          <w:p w14:paraId="07D8C56A" w14:textId="6B89F7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21A300D" w14:textId="26F569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1B23392" w14:textId="2FD7FD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4455</w:t>
            </w:r>
          </w:p>
        </w:tc>
        <w:tc>
          <w:tcPr>
            <w:tcW w:w="227" w:type="pct"/>
          </w:tcPr>
          <w:p w14:paraId="0C71418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FEAC70E" w14:textId="0C2927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CE35215" w14:textId="21EDC2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7D0BBFB" w14:textId="39508D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7DC8698A" w14:textId="6248C1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B4CF590" w14:textId="77777777" w:rsidTr="00D85DB0">
        <w:tc>
          <w:tcPr>
            <w:tcW w:w="439" w:type="pct"/>
          </w:tcPr>
          <w:p w14:paraId="5B055756" w14:textId="327576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R4-2408265</w:t>
            </w:r>
          </w:p>
        </w:tc>
        <w:tc>
          <w:tcPr>
            <w:tcW w:w="1041" w:type="pct"/>
          </w:tcPr>
          <w:p w14:paraId="76F4603F" w14:textId="5F4430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[NR_redcap-Core] CR for the TCI state indication of R17 RedCap</w:t>
            </w:r>
          </w:p>
        </w:tc>
        <w:tc>
          <w:tcPr>
            <w:tcW w:w="505" w:type="pct"/>
          </w:tcPr>
          <w:p w14:paraId="181D4135" w14:textId="560C7F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355B4C85" w14:textId="387952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A9361FC" w14:textId="215BD3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4456</w:t>
            </w:r>
          </w:p>
        </w:tc>
        <w:tc>
          <w:tcPr>
            <w:tcW w:w="227" w:type="pct"/>
          </w:tcPr>
          <w:p w14:paraId="5322C7F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85DB973" w14:textId="5AC311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EA05A80" w14:textId="087C21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8BCC5BB" w14:textId="1D20D3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6CFA599E" w14:textId="0F59F4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564BB94" w14:textId="77777777" w:rsidTr="00D85DB0">
        <w:tc>
          <w:tcPr>
            <w:tcW w:w="439" w:type="pct"/>
          </w:tcPr>
          <w:p w14:paraId="68517B11" w14:textId="647D07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R4-2408266</w:t>
            </w:r>
          </w:p>
        </w:tc>
        <w:tc>
          <w:tcPr>
            <w:tcW w:w="1041" w:type="pct"/>
          </w:tcPr>
          <w:p w14:paraId="18EB22E1" w14:textId="2B99EC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[NR_RRM_enh2-Perf] CR on R17 test cases of unknown PUCCH SCell and fast SCell activation in FR1</w:t>
            </w:r>
          </w:p>
        </w:tc>
        <w:tc>
          <w:tcPr>
            <w:tcW w:w="505" w:type="pct"/>
          </w:tcPr>
          <w:p w14:paraId="0FA5D434" w14:textId="4B1780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67CA86C9" w14:textId="5FB342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FA1BA30" w14:textId="7B10F9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4457</w:t>
            </w:r>
          </w:p>
        </w:tc>
        <w:tc>
          <w:tcPr>
            <w:tcW w:w="227" w:type="pct"/>
          </w:tcPr>
          <w:p w14:paraId="5A70B63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10BB367" w14:textId="552D6A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8EE3236" w14:textId="4A5270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5091982" w14:textId="57B372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NR_RRM_enh2-Perf</w:t>
            </w:r>
          </w:p>
        </w:tc>
        <w:tc>
          <w:tcPr>
            <w:tcW w:w="512" w:type="pct"/>
          </w:tcPr>
          <w:p w14:paraId="59246C89" w14:textId="1A3DD1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8CA24AB" w14:textId="77777777" w:rsidTr="00D85DB0">
        <w:tc>
          <w:tcPr>
            <w:tcW w:w="439" w:type="pct"/>
          </w:tcPr>
          <w:p w14:paraId="3CA353A8" w14:textId="2DEDB2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R4-2410239</w:t>
            </w:r>
          </w:p>
        </w:tc>
        <w:tc>
          <w:tcPr>
            <w:tcW w:w="1041" w:type="pct"/>
          </w:tcPr>
          <w:p w14:paraId="60CD3703" w14:textId="12DE09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[NR_RRM_enh2-Perf] CR on R17 test cases of unknown PUCCH SCell and fast SCell activation in FR1</w:t>
            </w:r>
          </w:p>
        </w:tc>
        <w:tc>
          <w:tcPr>
            <w:tcW w:w="505" w:type="pct"/>
          </w:tcPr>
          <w:p w14:paraId="3BC445E8" w14:textId="6B183D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3BAAA9F" w14:textId="1C0F23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B3091B1" w14:textId="0BDB34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4457</w:t>
            </w:r>
          </w:p>
        </w:tc>
        <w:tc>
          <w:tcPr>
            <w:tcW w:w="227" w:type="pct"/>
          </w:tcPr>
          <w:p w14:paraId="71521DEC" w14:textId="737CAB3D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652D2C7" w14:textId="10C23A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26D19CC" w14:textId="063AA8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E838A8B" w14:textId="1361AF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NR_RRM_enh2-Perf</w:t>
            </w:r>
          </w:p>
        </w:tc>
        <w:tc>
          <w:tcPr>
            <w:tcW w:w="512" w:type="pct"/>
          </w:tcPr>
          <w:p w14:paraId="6766AB65" w14:textId="258FC5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C8302D6" w14:textId="77777777" w:rsidTr="00D85DB0">
        <w:tc>
          <w:tcPr>
            <w:tcW w:w="439" w:type="pct"/>
          </w:tcPr>
          <w:p w14:paraId="1952FB54" w14:textId="39108C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R4-2408267</w:t>
            </w:r>
          </w:p>
        </w:tc>
        <w:tc>
          <w:tcPr>
            <w:tcW w:w="1041" w:type="pct"/>
          </w:tcPr>
          <w:p w14:paraId="1F807E04" w14:textId="4AF2C1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for R15 test case of  L1-RSRP measurement</w:t>
            </w:r>
          </w:p>
        </w:tc>
        <w:tc>
          <w:tcPr>
            <w:tcW w:w="505" w:type="pct"/>
          </w:tcPr>
          <w:p w14:paraId="1F6F1148" w14:textId="5DFF3C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02F6C8FB" w14:textId="23B3DC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0890625" w14:textId="461321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4458</w:t>
            </w:r>
          </w:p>
        </w:tc>
        <w:tc>
          <w:tcPr>
            <w:tcW w:w="227" w:type="pct"/>
          </w:tcPr>
          <w:p w14:paraId="33BDA5C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D8E19E4" w14:textId="6705E7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1F83FBB3" w14:textId="687C10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55BBA86" w14:textId="7A927B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4B0F7EDF" w14:textId="608B9A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DF0BFC4" w14:textId="77777777" w:rsidTr="00D85DB0">
        <w:tc>
          <w:tcPr>
            <w:tcW w:w="439" w:type="pct"/>
          </w:tcPr>
          <w:p w14:paraId="24E4363E" w14:textId="47F9C4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R4-2408268</w:t>
            </w:r>
          </w:p>
        </w:tc>
        <w:tc>
          <w:tcPr>
            <w:tcW w:w="1041" w:type="pct"/>
          </w:tcPr>
          <w:p w14:paraId="6201BD6A" w14:textId="53FA1D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[NR_NTN_solutions-Core] CR for the TCI state indication of R17 NTN</w:t>
            </w:r>
          </w:p>
        </w:tc>
        <w:tc>
          <w:tcPr>
            <w:tcW w:w="505" w:type="pct"/>
          </w:tcPr>
          <w:p w14:paraId="77CC83FD" w14:textId="3D5041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BF0841B" w14:textId="4ADF17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509021C" w14:textId="6B996A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4459</w:t>
            </w:r>
          </w:p>
        </w:tc>
        <w:tc>
          <w:tcPr>
            <w:tcW w:w="227" w:type="pct"/>
          </w:tcPr>
          <w:p w14:paraId="55A2C13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DB3B09" w14:textId="77A5FD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874C339" w14:textId="36084C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27264AF" w14:textId="77591B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698D5487" w14:textId="3089AC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BCA24E3" w14:textId="77777777" w:rsidTr="00D85DB0">
        <w:tc>
          <w:tcPr>
            <w:tcW w:w="439" w:type="pct"/>
          </w:tcPr>
          <w:p w14:paraId="6144473E" w14:textId="14F605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R4-2408269</w:t>
            </w:r>
          </w:p>
        </w:tc>
        <w:tc>
          <w:tcPr>
            <w:tcW w:w="1041" w:type="pct"/>
          </w:tcPr>
          <w:p w14:paraId="136E0A6A" w14:textId="3D4E8A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[NR_redcap-Core] CR for the TCI state indication of R17 RedCap</w:t>
            </w:r>
          </w:p>
        </w:tc>
        <w:tc>
          <w:tcPr>
            <w:tcW w:w="505" w:type="pct"/>
          </w:tcPr>
          <w:p w14:paraId="7F9245C4" w14:textId="0918A1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98B786D" w14:textId="10F266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697A9C3" w14:textId="3E453D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4460</w:t>
            </w:r>
          </w:p>
        </w:tc>
        <w:tc>
          <w:tcPr>
            <w:tcW w:w="227" w:type="pct"/>
          </w:tcPr>
          <w:p w14:paraId="6358989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8E2071C" w14:textId="014BE0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237907D" w14:textId="56DFFD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8AF0B03" w14:textId="6A02D9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4E4658D1" w14:textId="0A6ADE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4BF8E5F" w14:textId="77777777" w:rsidTr="00D85DB0">
        <w:tc>
          <w:tcPr>
            <w:tcW w:w="439" w:type="pct"/>
          </w:tcPr>
          <w:p w14:paraId="594E122A" w14:textId="73C5B6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R4-2408270</w:t>
            </w:r>
          </w:p>
        </w:tc>
        <w:tc>
          <w:tcPr>
            <w:tcW w:w="1041" w:type="pct"/>
          </w:tcPr>
          <w:p w14:paraId="231BB013" w14:textId="02E499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[NR_RRM_enh2-Perf] CR on R17 test cases of unknown PUCCH SCell and fast SCell activation in FR1</w:t>
            </w:r>
          </w:p>
        </w:tc>
        <w:tc>
          <w:tcPr>
            <w:tcW w:w="505" w:type="pct"/>
          </w:tcPr>
          <w:p w14:paraId="783E8212" w14:textId="16E8AD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1110DD16" w14:textId="775533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EFE41E0" w14:textId="1AA141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4461</w:t>
            </w:r>
          </w:p>
        </w:tc>
        <w:tc>
          <w:tcPr>
            <w:tcW w:w="227" w:type="pct"/>
          </w:tcPr>
          <w:p w14:paraId="0B3200A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84FA4B8" w14:textId="37611B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26ED41A" w14:textId="2372A4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0CBB832" w14:textId="0027AB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NR_RRM_enh2-Perf</w:t>
            </w:r>
          </w:p>
        </w:tc>
        <w:tc>
          <w:tcPr>
            <w:tcW w:w="512" w:type="pct"/>
          </w:tcPr>
          <w:p w14:paraId="12662C56" w14:textId="0CD8EB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0F7B6D1" w14:textId="77777777" w:rsidTr="00D85DB0">
        <w:tc>
          <w:tcPr>
            <w:tcW w:w="439" w:type="pct"/>
          </w:tcPr>
          <w:p w14:paraId="0AFFAE83" w14:textId="6A2D68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R4-2408271</w:t>
            </w:r>
          </w:p>
        </w:tc>
        <w:tc>
          <w:tcPr>
            <w:tcW w:w="1041" w:type="pct"/>
          </w:tcPr>
          <w:p w14:paraId="0DD688F9" w14:textId="6B1120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for R15 test case of  L1-RSRP measurement</w:t>
            </w:r>
          </w:p>
        </w:tc>
        <w:tc>
          <w:tcPr>
            <w:tcW w:w="505" w:type="pct"/>
          </w:tcPr>
          <w:p w14:paraId="7A516077" w14:textId="0B26EC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1EEEB549" w14:textId="6F4E63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6AD7554" w14:textId="2D5388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4462</w:t>
            </w:r>
          </w:p>
        </w:tc>
        <w:tc>
          <w:tcPr>
            <w:tcW w:w="227" w:type="pct"/>
          </w:tcPr>
          <w:p w14:paraId="077B001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4C04842" w14:textId="78A91C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2FA0B8C9" w14:textId="0ABDE1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3DDC253" w14:textId="318D58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2D74B2AF" w14:textId="1696B7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FF5043F" w14:textId="77777777" w:rsidTr="00D85DB0">
        <w:tc>
          <w:tcPr>
            <w:tcW w:w="439" w:type="pct"/>
          </w:tcPr>
          <w:p w14:paraId="269FAB1A" w14:textId="15B0A3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R4-2408272</w:t>
            </w:r>
          </w:p>
        </w:tc>
        <w:tc>
          <w:tcPr>
            <w:tcW w:w="1041" w:type="pct"/>
          </w:tcPr>
          <w:p w14:paraId="5673D3CB" w14:textId="347E46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for R15 test case of  L1-RSRP measurement</w:t>
            </w:r>
          </w:p>
        </w:tc>
        <w:tc>
          <w:tcPr>
            <w:tcW w:w="505" w:type="pct"/>
          </w:tcPr>
          <w:p w14:paraId="3490FA4C" w14:textId="6B5778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38DF1080" w14:textId="15BA8B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088BEA3" w14:textId="308B77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4463</w:t>
            </w:r>
          </w:p>
        </w:tc>
        <w:tc>
          <w:tcPr>
            <w:tcW w:w="227" w:type="pct"/>
          </w:tcPr>
          <w:p w14:paraId="79065FA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48FC3B0" w14:textId="717B20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A52F7E7" w14:textId="1B88BA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BFD1EE6" w14:textId="675D55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3897506C" w14:textId="02B386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2078140" w14:textId="77777777" w:rsidTr="00D85DB0">
        <w:tc>
          <w:tcPr>
            <w:tcW w:w="439" w:type="pct"/>
          </w:tcPr>
          <w:p w14:paraId="22D5A410" w14:textId="04F65A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R4-2408273</w:t>
            </w:r>
          </w:p>
        </w:tc>
        <w:tc>
          <w:tcPr>
            <w:tcW w:w="1041" w:type="pct"/>
          </w:tcPr>
          <w:p w14:paraId="7903ABF0" w14:textId="79EA85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for R15 test case of  L1-RSRP measurement</w:t>
            </w:r>
          </w:p>
        </w:tc>
        <w:tc>
          <w:tcPr>
            <w:tcW w:w="505" w:type="pct"/>
          </w:tcPr>
          <w:p w14:paraId="1CE803E3" w14:textId="350A06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0BE9CBF2" w14:textId="5CA5DA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341CA66" w14:textId="61BECB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4464</w:t>
            </w:r>
          </w:p>
        </w:tc>
        <w:tc>
          <w:tcPr>
            <w:tcW w:w="227" w:type="pct"/>
          </w:tcPr>
          <w:p w14:paraId="2DFE697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4210633" w14:textId="6F8D5F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1F791B1" w14:textId="1D8AC1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19D11DD" w14:textId="6F2A99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21C3079B" w14:textId="504FEB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3DB16FB" w14:textId="77777777" w:rsidTr="00D85DB0">
        <w:tc>
          <w:tcPr>
            <w:tcW w:w="439" w:type="pct"/>
          </w:tcPr>
          <w:p w14:paraId="4FFA1094" w14:textId="170D88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R4-2408282</w:t>
            </w:r>
          </w:p>
        </w:tc>
        <w:tc>
          <w:tcPr>
            <w:tcW w:w="1041" w:type="pct"/>
          </w:tcPr>
          <w:p w14:paraId="475AE05F" w14:textId="7D2C37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performance requirements for NR FR2 multi-Rx chain DL reception</w:t>
            </w:r>
          </w:p>
        </w:tc>
        <w:tc>
          <w:tcPr>
            <w:tcW w:w="505" w:type="pct"/>
          </w:tcPr>
          <w:p w14:paraId="045E77DA" w14:textId="246856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vivo, Ericsson</w:t>
            </w:r>
          </w:p>
        </w:tc>
        <w:tc>
          <w:tcPr>
            <w:tcW w:w="442" w:type="pct"/>
          </w:tcPr>
          <w:p w14:paraId="3728A9C8" w14:textId="51D318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E06315A" w14:textId="2A5CC9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4465</w:t>
            </w:r>
          </w:p>
        </w:tc>
        <w:tc>
          <w:tcPr>
            <w:tcW w:w="227" w:type="pct"/>
          </w:tcPr>
          <w:p w14:paraId="3EA01F6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FE1F78E" w14:textId="44B258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AE2D874" w14:textId="0901BD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B96BA20" w14:textId="22C4E0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NR_FR2_multiRX_DL-Perf</w:t>
            </w:r>
          </w:p>
        </w:tc>
        <w:tc>
          <w:tcPr>
            <w:tcW w:w="512" w:type="pct"/>
          </w:tcPr>
          <w:p w14:paraId="506F2B40" w14:textId="75DD53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18E2CA5" w14:textId="77777777" w:rsidTr="00D85DB0">
        <w:tc>
          <w:tcPr>
            <w:tcW w:w="439" w:type="pct"/>
          </w:tcPr>
          <w:p w14:paraId="40AE58AE" w14:textId="7653A1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R4-2408288</w:t>
            </w:r>
          </w:p>
        </w:tc>
        <w:tc>
          <w:tcPr>
            <w:tcW w:w="1041" w:type="pct"/>
          </w:tcPr>
          <w:p w14:paraId="7B8CE01A" w14:textId="01719E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correct RRM requirements for DCI based BWP switching on multiple CCs for multi-carrier enh</w:t>
            </w:r>
          </w:p>
        </w:tc>
        <w:tc>
          <w:tcPr>
            <w:tcW w:w="505" w:type="pct"/>
          </w:tcPr>
          <w:p w14:paraId="667E3DEE" w14:textId="7ED53E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141AB04D" w14:textId="55CFC4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EEA2F78" w14:textId="1EC2D7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4466</w:t>
            </w:r>
          </w:p>
        </w:tc>
        <w:tc>
          <w:tcPr>
            <w:tcW w:w="227" w:type="pct"/>
          </w:tcPr>
          <w:p w14:paraId="592C02F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87A4E38" w14:textId="33C57E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7176C52" w14:textId="3A8D85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8A3658C" w14:textId="623F10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NR_MC_enh-Core</w:t>
            </w:r>
          </w:p>
        </w:tc>
        <w:tc>
          <w:tcPr>
            <w:tcW w:w="512" w:type="pct"/>
          </w:tcPr>
          <w:p w14:paraId="6F7B8AF1" w14:textId="286E5C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09CC0663" w14:textId="77777777" w:rsidTr="00D85DB0">
        <w:tc>
          <w:tcPr>
            <w:tcW w:w="439" w:type="pct"/>
          </w:tcPr>
          <w:p w14:paraId="64069118" w14:textId="731DCA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R4-2408289</w:t>
            </w:r>
          </w:p>
        </w:tc>
        <w:tc>
          <w:tcPr>
            <w:tcW w:w="1041" w:type="pct"/>
          </w:tcPr>
          <w:p w14:paraId="6AF936DC" w14:textId="58E1DB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CR on handover requirements for RedCap</w:t>
            </w:r>
          </w:p>
        </w:tc>
        <w:tc>
          <w:tcPr>
            <w:tcW w:w="505" w:type="pct"/>
          </w:tcPr>
          <w:p w14:paraId="75BA7A66" w14:textId="6BAA6A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0DF68B3A" w14:textId="03BB6B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647E066" w14:textId="4817DB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4467</w:t>
            </w:r>
          </w:p>
        </w:tc>
        <w:tc>
          <w:tcPr>
            <w:tcW w:w="227" w:type="pct"/>
          </w:tcPr>
          <w:p w14:paraId="4E7888F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12B3264" w14:textId="5646DA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138E4D1" w14:textId="774B3C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EAF1280" w14:textId="1C6397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0D657F29" w14:textId="33C592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A95F4E3" w14:textId="77777777" w:rsidTr="00D85DB0">
        <w:tc>
          <w:tcPr>
            <w:tcW w:w="439" w:type="pct"/>
          </w:tcPr>
          <w:p w14:paraId="671861A4" w14:textId="15E09C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R4-2410403</w:t>
            </w:r>
          </w:p>
        </w:tc>
        <w:tc>
          <w:tcPr>
            <w:tcW w:w="1041" w:type="pct"/>
          </w:tcPr>
          <w:p w14:paraId="2D66C8FD" w14:textId="64D64F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CR on handover requirements for RedCap</w:t>
            </w:r>
          </w:p>
        </w:tc>
        <w:tc>
          <w:tcPr>
            <w:tcW w:w="505" w:type="pct"/>
          </w:tcPr>
          <w:p w14:paraId="5B3967C7" w14:textId="0CAB90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444F1D47" w14:textId="2CCB1D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A22FA6C" w14:textId="072F28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4467</w:t>
            </w:r>
          </w:p>
        </w:tc>
        <w:tc>
          <w:tcPr>
            <w:tcW w:w="227" w:type="pct"/>
          </w:tcPr>
          <w:p w14:paraId="1AEDBB9B" w14:textId="37204CD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D42EFE4" w14:textId="6D30D7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BF9DBB6" w14:textId="05C0A7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B6EC5CF" w14:textId="4ADB1D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23A7773C" w14:textId="530E60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9AABD00" w14:textId="77777777" w:rsidTr="00D85DB0">
        <w:tc>
          <w:tcPr>
            <w:tcW w:w="439" w:type="pct"/>
          </w:tcPr>
          <w:p w14:paraId="66906391" w14:textId="46216E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R4-2408290</w:t>
            </w:r>
          </w:p>
        </w:tc>
        <w:tc>
          <w:tcPr>
            <w:tcW w:w="1041" w:type="pct"/>
          </w:tcPr>
          <w:p w14:paraId="4C489CAC" w14:textId="0B9487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CR on handover requirements for RedCap</w:t>
            </w:r>
          </w:p>
        </w:tc>
        <w:tc>
          <w:tcPr>
            <w:tcW w:w="505" w:type="pct"/>
          </w:tcPr>
          <w:p w14:paraId="18AF5B03" w14:textId="5C0F16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1A43447B" w14:textId="49E03A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1A6D39D" w14:textId="3A2EF5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4468</w:t>
            </w:r>
          </w:p>
        </w:tc>
        <w:tc>
          <w:tcPr>
            <w:tcW w:w="227" w:type="pct"/>
          </w:tcPr>
          <w:p w14:paraId="1810F8F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E2BE7C8" w14:textId="368CA0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567CB82" w14:textId="4BF995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9F70AA1" w14:textId="40D8DA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655F7224" w14:textId="5A3166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BCEE5AB" w14:textId="77777777" w:rsidTr="00D85DB0">
        <w:tc>
          <w:tcPr>
            <w:tcW w:w="439" w:type="pct"/>
          </w:tcPr>
          <w:p w14:paraId="0AB1197C" w14:textId="3B4D90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R4-2410404</w:t>
            </w:r>
          </w:p>
        </w:tc>
        <w:tc>
          <w:tcPr>
            <w:tcW w:w="1041" w:type="pct"/>
          </w:tcPr>
          <w:p w14:paraId="472B6D08" w14:textId="29B93E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CR on handover requirements for RedCap</w:t>
            </w:r>
          </w:p>
        </w:tc>
        <w:tc>
          <w:tcPr>
            <w:tcW w:w="505" w:type="pct"/>
          </w:tcPr>
          <w:p w14:paraId="6802B494" w14:textId="42930A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4AD68874" w14:textId="1DFA6B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33D9931" w14:textId="2B003F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4468</w:t>
            </w:r>
          </w:p>
        </w:tc>
        <w:tc>
          <w:tcPr>
            <w:tcW w:w="227" w:type="pct"/>
          </w:tcPr>
          <w:p w14:paraId="0D2AB87B" w14:textId="439AAC6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AF40BB1" w14:textId="1FD4A4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F716A4E" w14:textId="3BB25F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D08067A" w14:textId="450391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37ED75D9" w14:textId="34F91C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DFF5318" w14:textId="77777777" w:rsidTr="00D85DB0">
        <w:tc>
          <w:tcPr>
            <w:tcW w:w="439" w:type="pct"/>
          </w:tcPr>
          <w:p w14:paraId="29B0C413" w14:textId="7723B3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R4-2408303</w:t>
            </w:r>
          </w:p>
        </w:tc>
        <w:tc>
          <w:tcPr>
            <w:tcW w:w="1041" w:type="pct"/>
          </w:tcPr>
          <w:p w14:paraId="7D5EC565" w14:textId="2F9B08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[NR_UE_pow_sav_enh-Core] Clarification to RLM/BFD relaxation with short DRX</w:t>
            </w:r>
          </w:p>
        </w:tc>
        <w:tc>
          <w:tcPr>
            <w:tcW w:w="505" w:type="pct"/>
          </w:tcPr>
          <w:p w14:paraId="37C7B23F" w14:textId="69A2BD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442" w:type="pct"/>
          </w:tcPr>
          <w:p w14:paraId="030DECCA" w14:textId="235DA8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841A2F3" w14:textId="5B1280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4469</w:t>
            </w:r>
          </w:p>
        </w:tc>
        <w:tc>
          <w:tcPr>
            <w:tcW w:w="227" w:type="pct"/>
          </w:tcPr>
          <w:p w14:paraId="19152C8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C5934BE" w14:textId="6FCB91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5493BBB" w14:textId="6FA103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585658D" w14:textId="0F0680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NR_UE_pow_sav_enh-Core</w:t>
            </w:r>
          </w:p>
        </w:tc>
        <w:tc>
          <w:tcPr>
            <w:tcW w:w="512" w:type="pct"/>
          </w:tcPr>
          <w:p w14:paraId="2995AC4A" w14:textId="078BB8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BC4C59A" w14:textId="77777777" w:rsidTr="00D85DB0">
        <w:tc>
          <w:tcPr>
            <w:tcW w:w="439" w:type="pct"/>
          </w:tcPr>
          <w:p w14:paraId="2105D09E" w14:textId="06DD83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R4-2410220</w:t>
            </w:r>
          </w:p>
        </w:tc>
        <w:tc>
          <w:tcPr>
            <w:tcW w:w="1041" w:type="pct"/>
          </w:tcPr>
          <w:p w14:paraId="7721040E" w14:textId="7B192D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[NR_UE_pow_sav_enh-Core] Clarification to RLM/BFD relaxation with short DRX</w:t>
            </w:r>
          </w:p>
        </w:tc>
        <w:tc>
          <w:tcPr>
            <w:tcW w:w="505" w:type="pct"/>
          </w:tcPr>
          <w:p w14:paraId="48A571F0" w14:textId="10029E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442" w:type="pct"/>
          </w:tcPr>
          <w:p w14:paraId="0E10F0E9" w14:textId="4F7E0B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AF6E3A0" w14:textId="3187C4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4469</w:t>
            </w:r>
          </w:p>
        </w:tc>
        <w:tc>
          <w:tcPr>
            <w:tcW w:w="227" w:type="pct"/>
          </w:tcPr>
          <w:p w14:paraId="2C8747D2" w14:textId="4094209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CDAFCD5" w14:textId="0DB414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8226466" w14:textId="508661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A7281E9" w14:textId="4E4565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NR_UE_pow_sav_enh-Core</w:t>
            </w:r>
          </w:p>
        </w:tc>
        <w:tc>
          <w:tcPr>
            <w:tcW w:w="512" w:type="pct"/>
          </w:tcPr>
          <w:p w14:paraId="55EE8DDA" w14:textId="5766A5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7255ACFD" w14:textId="77777777" w:rsidTr="00D85DB0">
        <w:tc>
          <w:tcPr>
            <w:tcW w:w="439" w:type="pct"/>
          </w:tcPr>
          <w:p w14:paraId="23CC4E81" w14:textId="5BDA6A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R4-2408317</w:t>
            </w:r>
          </w:p>
        </w:tc>
        <w:tc>
          <w:tcPr>
            <w:tcW w:w="1041" w:type="pct"/>
          </w:tcPr>
          <w:p w14:paraId="6FEC805B" w14:textId="652D31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[NR_UE_pow_sav_enh-Core] Clarification to RLM/BFD relaxation with short DRX - R18</w:t>
            </w:r>
          </w:p>
        </w:tc>
        <w:tc>
          <w:tcPr>
            <w:tcW w:w="505" w:type="pct"/>
          </w:tcPr>
          <w:p w14:paraId="5F050690" w14:textId="11BF2C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442" w:type="pct"/>
          </w:tcPr>
          <w:p w14:paraId="5ED9A48B" w14:textId="6E16D7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E8A475B" w14:textId="7D52C4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4470</w:t>
            </w:r>
          </w:p>
        </w:tc>
        <w:tc>
          <w:tcPr>
            <w:tcW w:w="227" w:type="pct"/>
          </w:tcPr>
          <w:p w14:paraId="79E0463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BF3D713" w14:textId="6B3F43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48EB4DD" w14:textId="751FDC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1BD6EA2" w14:textId="6262F4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NR_UE_pow_sav_enh-Core</w:t>
            </w:r>
          </w:p>
        </w:tc>
        <w:tc>
          <w:tcPr>
            <w:tcW w:w="512" w:type="pct"/>
          </w:tcPr>
          <w:p w14:paraId="4B4A095A" w14:textId="094DB0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2F57C99" w14:textId="77777777" w:rsidTr="00D85DB0">
        <w:tc>
          <w:tcPr>
            <w:tcW w:w="439" w:type="pct"/>
          </w:tcPr>
          <w:p w14:paraId="1F0F3808" w14:textId="0EB9C9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R4-2408427</w:t>
            </w:r>
          </w:p>
        </w:tc>
        <w:tc>
          <w:tcPr>
            <w:tcW w:w="1041" w:type="pct"/>
          </w:tcPr>
          <w:p w14:paraId="25E54C9F" w14:textId="088678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[NR_MG_enh-Core]   CR scheduling restriction on interRAT E-UTRAN measurement with NCSG</w:t>
            </w:r>
          </w:p>
        </w:tc>
        <w:tc>
          <w:tcPr>
            <w:tcW w:w="505" w:type="pct"/>
          </w:tcPr>
          <w:p w14:paraId="68B92EB3" w14:textId="29BE2A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2341790C" w14:textId="7F6F43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1CD8A0B" w14:textId="6A705D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4471</w:t>
            </w:r>
          </w:p>
        </w:tc>
        <w:tc>
          <w:tcPr>
            <w:tcW w:w="227" w:type="pct"/>
          </w:tcPr>
          <w:p w14:paraId="653582D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0E855F4" w14:textId="73BB11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C365D29" w14:textId="6AA8BA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CA0E0D6" w14:textId="65FC26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NR_MG_enh-Core</w:t>
            </w:r>
          </w:p>
        </w:tc>
        <w:tc>
          <w:tcPr>
            <w:tcW w:w="512" w:type="pct"/>
          </w:tcPr>
          <w:p w14:paraId="52DE3DCB" w14:textId="156B11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277CFD75" w14:textId="77777777" w:rsidTr="00D85DB0">
        <w:tc>
          <w:tcPr>
            <w:tcW w:w="439" w:type="pct"/>
          </w:tcPr>
          <w:p w14:paraId="15B7D624" w14:textId="011448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R4-2408428</w:t>
            </w:r>
          </w:p>
        </w:tc>
        <w:tc>
          <w:tcPr>
            <w:tcW w:w="1041" w:type="pct"/>
          </w:tcPr>
          <w:p w14:paraId="489EE35E" w14:textId="023C64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[NR_MG_enh-Core] CR scheduling restriction on interRAT E-UTRAN measurement with NCSG</w:t>
            </w:r>
          </w:p>
        </w:tc>
        <w:tc>
          <w:tcPr>
            <w:tcW w:w="505" w:type="pct"/>
          </w:tcPr>
          <w:p w14:paraId="12856125" w14:textId="61F806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21EC93AC" w14:textId="032129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BE9EF0D" w14:textId="2A339B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4472</w:t>
            </w:r>
          </w:p>
        </w:tc>
        <w:tc>
          <w:tcPr>
            <w:tcW w:w="227" w:type="pct"/>
          </w:tcPr>
          <w:p w14:paraId="288476B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CCB8F77" w14:textId="18E32B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84BB687" w14:textId="5E0585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BA61AE7" w14:textId="14DACE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NR_MG_enh-Core</w:t>
            </w:r>
          </w:p>
        </w:tc>
        <w:tc>
          <w:tcPr>
            <w:tcW w:w="512" w:type="pct"/>
          </w:tcPr>
          <w:p w14:paraId="2E630329" w14:textId="292F07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E899F97" w14:textId="77777777" w:rsidTr="00D85DB0">
        <w:tc>
          <w:tcPr>
            <w:tcW w:w="439" w:type="pct"/>
          </w:tcPr>
          <w:p w14:paraId="0C90A97E" w14:textId="50BC1E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R4-2408508</w:t>
            </w:r>
          </w:p>
        </w:tc>
        <w:tc>
          <w:tcPr>
            <w:tcW w:w="1041" w:type="pct"/>
          </w:tcPr>
          <w:p w14:paraId="24C302CB" w14:textId="5BD7BE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(NR_NTN_Solutions) CR on 38133 clarification of terminology for GSO (Rel.17)</w:t>
            </w:r>
          </w:p>
        </w:tc>
        <w:tc>
          <w:tcPr>
            <w:tcW w:w="505" w:type="pct"/>
          </w:tcPr>
          <w:p w14:paraId="684EEC2D" w14:textId="7EA26F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6C770A9" w14:textId="38AAFA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C39D5F8" w14:textId="12516E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4473</w:t>
            </w:r>
          </w:p>
        </w:tc>
        <w:tc>
          <w:tcPr>
            <w:tcW w:w="227" w:type="pct"/>
          </w:tcPr>
          <w:p w14:paraId="71D2450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AAE6D97" w14:textId="58F61D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0AF0A1C" w14:textId="74CC97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62375E3" w14:textId="67D0C0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296E7BA1" w14:textId="4E7EE4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7734C90C" w14:textId="77777777" w:rsidTr="00D85DB0">
        <w:tc>
          <w:tcPr>
            <w:tcW w:w="439" w:type="pct"/>
          </w:tcPr>
          <w:p w14:paraId="33C86996" w14:textId="3F11BB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R4-2408509</w:t>
            </w:r>
          </w:p>
        </w:tc>
        <w:tc>
          <w:tcPr>
            <w:tcW w:w="1041" w:type="pct"/>
          </w:tcPr>
          <w:p w14:paraId="2A877CC8" w14:textId="266578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(NR_NTN_Solutions) CR on 38133 clarification of terminology for GSO (Rel.17)</w:t>
            </w:r>
          </w:p>
        </w:tc>
        <w:tc>
          <w:tcPr>
            <w:tcW w:w="505" w:type="pct"/>
          </w:tcPr>
          <w:p w14:paraId="2ACABD9A" w14:textId="1DC526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ED89895" w14:textId="2F5B02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6626B97" w14:textId="518B5B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4474</w:t>
            </w:r>
          </w:p>
        </w:tc>
        <w:tc>
          <w:tcPr>
            <w:tcW w:w="227" w:type="pct"/>
          </w:tcPr>
          <w:p w14:paraId="58C6431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907BA64" w14:textId="6A3649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88678A7" w14:textId="3FB395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9CF6ED7" w14:textId="678404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55DC1595" w14:textId="4EAE37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9CB8020" w14:textId="77777777" w:rsidTr="00D85DB0">
        <w:tc>
          <w:tcPr>
            <w:tcW w:w="439" w:type="pct"/>
          </w:tcPr>
          <w:p w14:paraId="5F30F4E0" w14:textId="0EFF34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R4-2408512</w:t>
            </w:r>
          </w:p>
        </w:tc>
        <w:tc>
          <w:tcPr>
            <w:tcW w:w="1041" w:type="pct"/>
          </w:tcPr>
          <w:p w14:paraId="742F0EB0" w14:textId="6F807E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38.133 on applicability of soft satellite switching requirements</w:t>
            </w:r>
          </w:p>
        </w:tc>
        <w:tc>
          <w:tcPr>
            <w:tcW w:w="505" w:type="pct"/>
          </w:tcPr>
          <w:p w14:paraId="4C53638F" w14:textId="2F86C4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61F34E6" w14:textId="6036C0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63D2E20" w14:textId="2F8BBA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4475</w:t>
            </w:r>
          </w:p>
        </w:tc>
        <w:tc>
          <w:tcPr>
            <w:tcW w:w="227" w:type="pct"/>
          </w:tcPr>
          <w:p w14:paraId="541F61E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2FBEAC8" w14:textId="1E6FEC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56ACAE8" w14:textId="46E362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CF6EE5E" w14:textId="1C44CC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78233595" w14:textId="1678DF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4B10753B" w14:textId="77777777" w:rsidTr="00D85DB0">
        <w:tc>
          <w:tcPr>
            <w:tcW w:w="439" w:type="pct"/>
          </w:tcPr>
          <w:p w14:paraId="700AE3B7" w14:textId="516E43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R4-2408513</w:t>
            </w:r>
          </w:p>
        </w:tc>
        <w:tc>
          <w:tcPr>
            <w:tcW w:w="1041" w:type="pct"/>
          </w:tcPr>
          <w:p w14:paraId="6CCED37F" w14:textId="0E209B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38.133 on RLM and measurements during satellite switching with resynchronization</w:t>
            </w:r>
          </w:p>
        </w:tc>
        <w:tc>
          <w:tcPr>
            <w:tcW w:w="505" w:type="pct"/>
          </w:tcPr>
          <w:p w14:paraId="55949E41" w14:textId="13F4D6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41880BD7" w14:textId="32DCF5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B3B03FC" w14:textId="61C702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4476</w:t>
            </w:r>
          </w:p>
        </w:tc>
        <w:tc>
          <w:tcPr>
            <w:tcW w:w="227" w:type="pct"/>
          </w:tcPr>
          <w:p w14:paraId="42149BF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BAFF5CC" w14:textId="2AC004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8756D40" w14:textId="237174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BECF76E" w14:textId="529343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7CDD263A" w14:textId="768FE7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59C7E6E" w14:textId="77777777" w:rsidTr="00D85DB0">
        <w:tc>
          <w:tcPr>
            <w:tcW w:w="439" w:type="pct"/>
          </w:tcPr>
          <w:p w14:paraId="09DF9813" w14:textId="6FAB22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R4-2410384</w:t>
            </w:r>
          </w:p>
        </w:tc>
        <w:tc>
          <w:tcPr>
            <w:tcW w:w="1041" w:type="pct"/>
          </w:tcPr>
          <w:p w14:paraId="61D9BBD6" w14:textId="1347CE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38.133 on RLM and measurements during satellite switching with resynchronization</w:t>
            </w:r>
          </w:p>
        </w:tc>
        <w:tc>
          <w:tcPr>
            <w:tcW w:w="505" w:type="pct"/>
          </w:tcPr>
          <w:p w14:paraId="7907DDA6" w14:textId="44C178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DCF3280" w14:textId="4D43FF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0D12274" w14:textId="44A8FA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4476</w:t>
            </w:r>
          </w:p>
        </w:tc>
        <w:tc>
          <w:tcPr>
            <w:tcW w:w="227" w:type="pct"/>
          </w:tcPr>
          <w:p w14:paraId="0223A0B3" w14:textId="21ABD25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BD89D5D" w14:textId="57B10A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019C451" w14:textId="3DFEFB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78D2580" w14:textId="7A061F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2CE483AE" w14:textId="57FA11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22BD2F5" w14:textId="77777777" w:rsidTr="00D85DB0">
        <w:tc>
          <w:tcPr>
            <w:tcW w:w="439" w:type="pct"/>
          </w:tcPr>
          <w:p w14:paraId="17FBE41B" w14:textId="1648F4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R4-2410414</w:t>
            </w:r>
          </w:p>
        </w:tc>
        <w:tc>
          <w:tcPr>
            <w:tcW w:w="1041" w:type="pct"/>
          </w:tcPr>
          <w:p w14:paraId="356A9156" w14:textId="07DD35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38.133 on RLM and measurements during satellite switching with resynchronization</w:t>
            </w:r>
          </w:p>
        </w:tc>
        <w:tc>
          <w:tcPr>
            <w:tcW w:w="505" w:type="pct"/>
          </w:tcPr>
          <w:p w14:paraId="54566C8E" w14:textId="4C6302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128F5509" w14:textId="0D6C71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FBDFEC2" w14:textId="144998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4476</w:t>
            </w:r>
          </w:p>
        </w:tc>
        <w:tc>
          <w:tcPr>
            <w:tcW w:w="227" w:type="pct"/>
          </w:tcPr>
          <w:p w14:paraId="56E30CB3" w14:textId="665FEE2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5F6B2005" w14:textId="09405F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BB8365C" w14:textId="0597E6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50A3964" w14:textId="2F7F1D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0448A698" w14:textId="3AA119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1C4B170B" w14:textId="77777777" w:rsidTr="00D85DB0">
        <w:tc>
          <w:tcPr>
            <w:tcW w:w="439" w:type="pct"/>
          </w:tcPr>
          <w:p w14:paraId="19155A4D" w14:textId="07BFCA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R4-2408527</w:t>
            </w:r>
          </w:p>
        </w:tc>
        <w:tc>
          <w:tcPr>
            <w:tcW w:w="1041" w:type="pct"/>
          </w:tcPr>
          <w:p w14:paraId="6335F1D8" w14:textId="63BCF2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eEMR core maintenance</w:t>
            </w:r>
          </w:p>
        </w:tc>
        <w:tc>
          <w:tcPr>
            <w:tcW w:w="505" w:type="pct"/>
          </w:tcPr>
          <w:p w14:paraId="278BDC50" w14:textId="62A189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</w:t>
            </w:r>
          </w:p>
        </w:tc>
        <w:tc>
          <w:tcPr>
            <w:tcW w:w="442" w:type="pct"/>
          </w:tcPr>
          <w:p w14:paraId="3B8FB1AB" w14:textId="6A1824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29FC756" w14:textId="3B474D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4477</w:t>
            </w:r>
          </w:p>
        </w:tc>
        <w:tc>
          <w:tcPr>
            <w:tcW w:w="227" w:type="pct"/>
          </w:tcPr>
          <w:p w14:paraId="16AEFC6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215737A" w14:textId="3974AF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BFBDF6C" w14:textId="4C8CA4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8B6EC61" w14:textId="4A9D36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0C971D48" w14:textId="0C2EAD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2FE0757" w14:textId="77777777" w:rsidTr="00D85DB0">
        <w:tc>
          <w:tcPr>
            <w:tcW w:w="439" w:type="pct"/>
          </w:tcPr>
          <w:p w14:paraId="75BE7B14" w14:textId="466C73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R4-2408533</w:t>
            </w:r>
          </w:p>
        </w:tc>
        <w:tc>
          <w:tcPr>
            <w:tcW w:w="1041" w:type="pct"/>
          </w:tcPr>
          <w:p w14:paraId="2784931F" w14:textId="49A1F3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to PRACH RMCs_R15</w:t>
            </w:r>
          </w:p>
        </w:tc>
        <w:tc>
          <w:tcPr>
            <w:tcW w:w="505" w:type="pct"/>
          </w:tcPr>
          <w:p w14:paraId="240CD29F" w14:textId="6516CC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AF8E6BF" w14:textId="36B4B2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9B8DDB7" w14:textId="4D2612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4478</w:t>
            </w:r>
          </w:p>
        </w:tc>
        <w:tc>
          <w:tcPr>
            <w:tcW w:w="227" w:type="pct"/>
          </w:tcPr>
          <w:p w14:paraId="241E956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455E3FC" w14:textId="48B27A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2E181F67" w14:textId="0221BC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E7978A0" w14:textId="634360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45157388" w14:textId="2AD225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129E26E3" w14:textId="77777777" w:rsidTr="00D85DB0">
        <w:tc>
          <w:tcPr>
            <w:tcW w:w="439" w:type="pct"/>
          </w:tcPr>
          <w:p w14:paraId="271396F7" w14:textId="584686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R4-2408534</w:t>
            </w:r>
          </w:p>
        </w:tc>
        <w:tc>
          <w:tcPr>
            <w:tcW w:w="1041" w:type="pct"/>
          </w:tcPr>
          <w:p w14:paraId="35935A4C" w14:textId="24A71F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to PRACH RMCs_R16</w:t>
            </w:r>
          </w:p>
        </w:tc>
        <w:tc>
          <w:tcPr>
            <w:tcW w:w="505" w:type="pct"/>
          </w:tcPr>
          <w:p w14:paraId="70FBE3E8" w14:textId="3A5F5D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A63345E" w14:textId="7783F3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ADCC202" w14:textId="1C1331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4479</w:t>
            </w:r>
          </w:p>
        </w:tc>
        <w:tc>
          <w:tcPr>
            <w:tcW w:w="227" w:type="pct"/>
          </w:tcPr>
          <w:p w14:paraId="220B819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E7881C3" w14:textId="27694B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016D6E0" w14:textId="0D79AE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73E42B0" w14:textId="101B9D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5A9148AE" w14:textId="0E756D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B6F1914" w14:textId="77777777" w:rsidTr="00D85DB0">
        <w:tc>
          <w:tcPr>
            <w:tcW w:w="439" w:type="pct"/>
          </w:tcPr>
          <w:p w14:paraId="13323A3C" w14:textId="502209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R4-2408535</w:t>
            </w:r>
          </w:p>
        </w:tc>
        <w:tc>
          <w:tcPr>
            <w:tcW w:w="1041" w:type="pct"/>
          </w:tcPr>
          <w:p w14:paraId="08F0D928" w14:textId="44C324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to PRACH RMCs_R17</w:t>
            </w:r>
          </w:p>
        </w:tc>
        <w:tc>
          <w:tcPr>
            <w:tcW w:w="505" w:type="pct"/>
          </w:tcPr>
          <w:p w14:paraId="1AC78057" w14:textId="0D6C57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29354E8" w14:textId="106DC3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92D372E" w14:textId="5DE36C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4480</w:t>
            </w:r>
          </w:p>
        </w:tc>
        <w:tc>
          <w:tcPr>
            <w:tcW w:w="227" w:type="pct"/>
          </w:tcPr>
          <w:p w14:paraId="76AA8C9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7E0757E" w14:textId="78C94E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9082755" w14:textId="5DCE70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8D9C96F" w14:textId="53BE37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36119432" w14:textId="435152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C6E3F5E" w14:textId="77777777" w:rsidTr="00D85DB0">
        <w:tc>
          <w:tcPr>
            <w:tcW w:w="439" w:type="pct"/>
          </w:tcPr>
          <w:p w14:paraId="2B970C7C" w14:textId="6C81DB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R4-2408536</w:t>
            </w:r>
          </w:p>
        </w:tc>
        <w:tc>
          <w:tcPr>
            <w:tcW w:w="1041" w:type="pct"/>
          </w:tcPr>
          <w:p w14:paraId="5CC6C6C3" w14:textId="4CD296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to PRACH RMCs_R18</w:t>
            </w:r>
          </w:p>
        </w:tc>
        <w:tc>
          <w:tcPr>
            <w:tcW w:w="505" w:type="pct"/>
          </w:tcPr>
          <w:p w14:paraId="50C41F40" w14:textId="45EC90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EEFB01F" w14:textId="1F5DE9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C444EE2" w14:textId="70DC83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4481</w:t>
            </w:r>
          </w:p>
        </w:tc>
        <w:tc>
          <w:tcPr>
            <w:tcW w:w="227" w:type="pct"/>
          </w:tcPr>
          <w:p w14:paraId="039301B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9B61D4E" w14:textId="56B073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A8EFFEC" w14:textId="4A525C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AFCB841" w14:textId="54A93F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4C35864E" w14:textId="7C07BC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05FF7F8" w14:textId="77777777" w:rsidTr="00D85DB0">
        <w:tc>
          <w:tcPr>
            <w:tcW w:w="439" w:type="pct"/>
          </w:tcPr>
          <w:p w14:paraId="2B38F38C" w14:textId="7CB88A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R4-2408537</w:t>
            </w:r>
          </w:p>
        </w:tc>
        <w:tc>
          <w:tcPr>
            <w:tcW w:w="1041" w:type="pct"/>
          </w:tcPr>
          <w:p w14:paraId="42E3FB41" w14:textId="4EA2A3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to intra-frequency re-establishment test case_R15</w:t>
            </w:r>
          </w:p>
        </w:tc>
        <w:tc>
          <w:tcPr>
            <w:tcW w:w="505" w:type="pct"/>
          </w:tcPr>
          <w:p w14:paraId="3F2ACBB3" w14:textId="505A02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7D558C2" w14:textId="2823D7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EBAF64B" w14:textId="020270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4482</w:t>
            </w:r>
          </w:p>
        </w:tc>
        <w:tc>
          <w:tcPr>
            <w:tcW w:w="227" w:type="pct"/>
          </w:tcPr>
          <w:p w14:paraId="6587AA0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093E362" w14:textId="32917D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6486E996" w14:textId="129B0F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6BC082B" w14:textId="61AF9C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169229F2" w14:textId="292196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D12CA53" w14:textId="77777777" w:rsidTr="00D85DB0">
        <w:tc>
          <w:tcPr>
            <w:tcW w:w="439" w:type="pct"/>
          </w:tcPr>
          <w:p w14:paraId="0BDC2D8E" w14:textId="34E8C3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R4-2410389</w:t>
            </w:r>
          </w:p>
        </w:tc>
        <w:tc>
          <w:tcPr>
            <w:tcW w:w="1041" w:type="pct"/>
          </w:tcPr>
          <w:p w14:paraId="18CC4D65" w14:textId="60A478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to intra-frequency re-establishment test case_R15</w:t>
            </w:r>
          </w:p>
        </w:tc>
        <w:tc>
          <w:tcPr>
            <w:tcW w:w="505" w:type="pct"/>
          </w:tcPr>
          <w:p w14:paraId="70C1E6FE" w14:textId="20A468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9C78D2B" w14:textId="5E57B7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77F7DDE" w14:textId="6624EC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4482</w:t>
            </w:r>
          </w:p>
        </w:tc>
        <w:tc>
          <w:tcPr>
            <w:tcW w:w="227" w:type="pct"/>
          </w:tcPr>
          <w:p w14:paraId="510C7FEB" w14:textId="318A0AA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7944524" w14:textId="17C8A4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3E2D7010" w14:textId="076372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030E48F" w14:textId="0D1A01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1EBD3E7B" w14:textId="39B7B9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02BE2FD" w14:textId="77777777" w:rsidTr="00D85DB0">
        <w:tc>
          <w:tcPr>
            <w:tcW w:w="439" w:type="pct"/>
          </w:tcPr>
          <w:p w14:paraId="141B8154" w14:textId="5EB007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R4-2408538</w:t>
            </w:r>
          </w:p>
        </w:tc>
        <w:tc>
          <w:tcPr>
            <w:tcW w:w="1041" w:type="pct"/>
          </w:tcPr>
          <w:p w14:paraId="7E3D3CF1" w14:textId="221BF8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(NR_RF_FR1-Perf) Correction to Rel-16 Tx switching RRM test cases_R16</w:t>
            </w:r>
          </w:p>
        </w:tc>
        <w:tc>
          <w:tcPr>
            <w:tcW w:w="505" w:type="pct"/>
          </w:tcPr>
          <w:p w14:paraId="0E57EA0E" w14:textId="2614CD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DBAE257" w14:textId="072511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58A19D7" w14:textId="341530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4483</w:t>
            </w:r>
          </w:p>
        </w:tc>
        <w:tc>
          <w:tcPr>
            <w:tcW w:w="227" w:type="pct"/>
          </w:tcPr>
          <w:p w14:paraId="7E0E3F1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39679F2" w14:textId="2C04D2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ED0FBAD" w14:textId="5011C6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253EF9D" w14:textId="54E6DC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NR_RF_FR1-Perf</w:t>
            </w:r>
          </w:p>
        </w:tc>
        <w:tc>
          <w:tcPr>
            <w:tcW w:w="512" w:type="pct"/>
          </w:tcPr>
          <w:p w14:paraId="191C5D16" w14:textId="379F37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0D01146" w14:textId="77777777" w:rsidTr="00D85DB0">
        <w:tc>
          <w:tcPr>
            <w:tcW w:w="439" w:type="pct"/>
          </w:tcPr>
          <w:p w14:paraId="6ACBD2A0" w14:textId="493367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R4-2408539</w:t>
            </w:r>
          </w:p>
        </w:tc>
        <w:tc>
          <w:tcPr>
            <w:tcW w:w="1041" w:type="pct"/>
          </w:tcPr>
          <w:p w14:paraId="285C4381" w14:textId="5424AD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(NR_RF_FR1-Perf) Correction to Rel-16 Tx switching RRM test cases_R17</w:t>
            </w:r>
          </w:p>
        </w:tc>
        <w:tc>
          <w:tcPr>
            <w:tcW w:w="505" w:type="pct"/>
          </w:tcPr>
          <w:p w14:paraId="76967D9B" w14:textId="1E2A9E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65DAA09" w14:textId="6420C8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250BF29" w14:textId="58B17E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4484</w:t>
            </w:r>
          </w:p>
        </w:tc>
        <w:tc>
          <w:tcPr>
            <w:tcW w:w="227" w:type="pct"/>
          </w:tcPr>
          <w:p w14:paraId="7EC261F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34DA96" w14:textId="2C4CF6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0B2533B" w14:textId="1F943F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42FD4C2" w14:textId="15644C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NR_RF_FR1-Perf</w:t>
            </w:r>
          </w:p>
        </w:tc>
        <w:tc>
          <w:tcPr>
            <w:tcW w:w="512" w:type="pct"/>
          </w:tcPr>
          <w:p w14:paraId="0A01C430" w14:textId="43E6CE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3A59936" w14:textId="77777777" w:rsidTr="00D85DB0">
        <w:tc>
          <w:tcPr>
            <w:tcW w:w="439" w:type="pct"/>
          </w:tcPr>
          <w:p w14:paraId="1F5F5518" w14:textId="32F391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R4-2408540</w:t>
            </w:r>
          </w:p>
        </w:tc>
        <w:tc>
          <w:tcPr>
            <w:tcW w:w="1041" w:type="pct"/>
          </w:tcPr>
          <w:p w14:paraId="27503D61" w14:textId="4531D4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(NR_RF_FR1-Perf) Correction to Rel-16 Tx switching RRM test cases_R18</w:t>
            </w:r>
          </w:p>
        </w:tc>
        <w:tc>
          <w:tcPr>
            <w:tcW w:w="505" w:type="pct"/>
          </w:tcPr>
          <w:p w14:paraId="4C4F8CE7" w14:textId="23ADC9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2DD4B84" w14:textId="5D0532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EA6D960" w14:textId="2B7EDE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4485</w:t>
            </w:r>
          </w:p>
        </w:tc>
        <w:tc>
          <w:tcPr>
            <w:tcW w:w="227" w:type="pct"/>
          </w:tcPr>
          <w:p w14:paraId="01EE0A3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40AF816" w14:textId="3D3158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3DC337E" w14:textId="290A11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1B04EE7" w14:textId="0246A9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NR_RF_FR1-Perf</w:t>
            </w:r>
          </w:p>
        </w:tc>
        <w:tc>
          <w:tcPr>
            <w:tcW w:w="512" w:type="pct"/>
          </w:tcPr>
          <w:p w14:paraId="23CFBD80" w14:textId="6BD763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7A8B6D6" w14:textId="77777777" w:rsidTr="00D85DB0">
        <w:tc>
          <w:tcPr>
            <w:tcW w:w="439" w:type="pct"/>
          </w:tcPr>
          <w:p w14:paraId="60056F6E" w14:textId="1E7B29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R4-2408541</w:t>
            </w:r>
          </w:p>
        </w:tc>
        <w:tc>
          <w:tcPr>
            <w:tcW w:w="1041" w:type="pct"/>
          </w:tcPr>
          <w:p w14:paraId="4B90BDEE" w14:textId="75F9B3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(NR_RF_FR1_enh-Perf) Correction to Rel-17 Tx switching RRM test cases_R17</w:t>
            </w:r>
          </w:p>
        </w:tc>
        <w:tc>
          <w:tcPr>
            <w:tcW w:w="505" w:type="pct"/>
          </w:tcPr>
          <w:p w14:paraId="0AD32DAE" w14:textId="0768FC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28C13FF" w14:textId="61BC54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2E808C9" w14:textId="10FC36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4486</w:t>
            </w:r>
          </w:p>
        </w:tc>
        <w:tc>
          <w:tcPr>
            <w:tcW w:w="227" w:type="pct"/>
          </w:tcPr>
          <w:p w14:paraId="0AA5D71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73A7A69" w14:textId="36B8C7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976BFD3" w14:textId="69B92D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BA9C58A" w14:textId="00087B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NR_RF_FR1_enh-Perf</w:t>
            </w:r>
          </w:p>
        </w:tc>
        <w:tc>
          <w:tcPr>
            <w:tcW w:w="512" w:type="pct"/>
          </w:tcPr>
          <w:p w14:paraId="5B0C0856" w14:textId="607AE7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6B9CEA9" w14:textId="77777777" w:rsidTr="00D85DB0">
        <w:tc>
          <w:tcPr>
            <w:tcW w:w="439" w:type="pct"/>
          </w:tcPr>
          <w:p w14:paraId="6D8754CF" w14:textId="4139E2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R4-2408542</w:t>
            </w:r>
          </w:p>
        </w:tc>
        <w:tc>
          <w:tcPr>
            <w:tcW w:w="1041" w:type="pct"/>
          </w:tcPr>
          <w:p w14:paraId="7BCD7A43" w14:textId="64A46B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(NR_RF_FR1_enh-Perf) Correction to Rel-17 Tx switching RRM test cases_R18</w:t>
            </w:r>
          </w:p>
        </w:tc>
        <w:tc>
          <w:tcPr>
            <w:tcW w:w="505" w:type="pct"/>
          </w:tcPr>
          <w:p w14:paraId="14D8604B" w14:textId="12AECB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BF2CBC7" w14:textId="56BEC0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C80636A" w14:textId="6EE91F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4487</w:t>
            </w:r>
          </w:p>
        </w:tc>
        <w:tc>
          <w:tcPr>
            <w:tcW w:w="227" w:type="pct"/>
          </w:tcPr>
          <w:p w14:paraId="2472B65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FCA29D4" w14:textId="007479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9B39E61" w14:textId="0F7707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ACFCC73" w14:textId="64625B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NR_RF_FR1_enh-Perf</w:t>
            </w:r>
          </w:p>
        </w:tc>
        <w:tc>
          <w:tcPr>
            <w:tcW w:w="512" w:type="pct"/>
          </w:tcPr>
          <w:p w14:paraId="00E3301F" w14:textId="2C5AEF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981DBA1" w14:textId="77777777" w:rsidTr="00D85DB0">
        <w:tc>
          <w:tcPr>
            <w:tcW w:w="439" w:type="pct"/>
          </w:tcPr>
          <w:p w14:paraId="1A6CDFC0" w14:textId="15D397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R4-2408543</w:t>
            </w:r>
          </w:p>
        </w:tc>
        <w:tc>
          <w:tcPr>
            <w:tcW w:w="1041" w:type="pct"/>
          </w:tcPr>
          <w:p w14:paraId="5DD08CA2" w14:textId="715ED5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(NR_SmallData_INACTIVE-Perf) Correction to SDT test cases_R17</w:t>
            </w:r>
          </w:p>
        </w:tc>
        <w:tc>
          <w:tcPr>
            <w:tcW w:w="505" w:type="pct"/>
          </w:tcPr>
          <w:p w14:paraId="24B0126C" w14:textId="5E2353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1BF7E79" w14:textId="0C46D0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A639523" w14:textId="13A792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4488</w:t>
            </w:r>
          </w:p>
        </w:tc>
        <w:tc>
          <w:tcPr>
            <w:tcW w:w="227" w:type="pct"/>
          </w:tcPr>
          <w:p w14:paraId="595D4DD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B80CB5C" w14:textId="1EB6CE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7066B7A" w14:textId="66139E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C560641" w14:textId="19AFD8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NR_SmallData_INACTIVE-Perf</w:t>
            </w:r>
          </w:p>
        </w:tc>
        <w:tc>
          <w:tcPr>
            <w:tcW w:w="512" w:type="pct"/>
          </w:tcPr>
          <w:p w14:paraId="6B3ACAC5" w14:textId="0A0C3B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203B05AB" w14:textId="77777777" w:rsidTr="00D85DB0">
        <w:tc>
          <w:tcPr>
            <w:tcW w:w="439" w:type="pct"/>
          </w:tcPr>
          <w:p w14:paraId="68DAB911" w14:textId="135529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R4-2408544</w:t>
            </w:r>
          </w:p>
        </w:tc>
        <w:tc>
          <w:tcPr>
            <w:tcW w:w="1041" w:type="pct"/>
          </w:tcPr>
          <w:p w14:paraId="29FAB4DE" w14:textId="452D4A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(NR_SmallData_INACTIVE-Perf) Correction to SDT test cases_R18</w:t>
            </w:r>
          </w:p>
        </w:tc>
        <w:tc>
          <w:tcPr>
            <w:tcW w:w="505" w:type="pct"/>
          </w:tcPr>
          <w:p w14:paraId="11F96D83" w14:textId="758E5E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8EAEB4C" w14:textId="71CEC8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75178A2" w14:textId="24E9F3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4489</w:t>
            </w:r>
          </w:p>
        </w:tc>
        <w:tc>
          <w:tcPr>
            <w:tcW w:w="227" w:type="pct"/>
          </w:tcPr>
          <w:p w14:paraId="6B8DB74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6BC926E" w14:textId="3E36F8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B4A60FF" w14:textId="5DE2D5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F780B13" w14:textId="6227BD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NR_SmallData_INACTIVE-Perf</w:t>
            </w:r>
          </w:p>
        </w:tc>
        <w:tc>
          <w:tcPr>
            <w:tcW w:w="512" w:type="pct"/>
          </w:tcPr>
          <w:p w14:paraId="6B4DBC3B" w14:textId="29A23B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B210D87" w14:textId="77777777" w:rsidTr="00D85DB0">
        <w:tc>
          <w:tcPr>
            <w:tcW w:w="439" w:type="pct"/>
          </w:tcPr>
          <w:p w14:paraId="24CC1528" w14:textId="0E10A8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R4-2408545</w:t>
            </w:r>
          </w:p>
        </w:tc>
        <w:tc>
          <w:tcPr>
            <w:tcW w:w="1041" w:type="pct"/>
          </w:tcPr>
          <w:p w14:paraId="4454533B" w14:textId="302B28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Correction to RedCap RRM test cases_R17</w:t>
            </w:r>
          </w:p>
        </w:tc>
        <w:tc>
          <w:tcPr>
            <w:tcW w:w="505" w:type="pct"/>
          </w:tcPr>
          <w:p w14:paraId="7209E502" w14:textId="02C3B7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0A3711F" w14:textId="295D0C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9375B40" w14:textId="71C2B9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4490</w:t>
            </w:r>
          </w:p>
        </w:tc>
        <w:tc>
          <w:tcPr>
            <w:tcW w:w="227" w:type="pct"/>
          </w:tcPr>
          <w:p w14:paraId="7BB4676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2F11A14" w14:textId="566382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682402B" w14:textId="42906F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DE46F5D" w14:textId="3A0DFB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4F911009" w14:textId="456C17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CDB985B" w14:textId="77777777" w:rsidTr="00D85DB0">
        <w:tc>
          <w:tcPr>
            <w:tcW w:w="439" w:type="pct"/>
          </w:tcPr>
          <w:p w14:paraId="571BFBB0" w14:textId="6F70B3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R4-2410348</w:t>
            </w:r>
          </w:p>
        </w:tc>
        <w:tc>
          <w:tcPr>
            <w:tcW w:w="1041" w:type="pct"/>
          </w:tcPr>
          <w:p w14:paraId="6793627B" w14:textId="51A7CF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Correction to RedCap RRM test cases_R17</w:t>
            </w:r>
          </w:p>
        </w:tc>
        <w:tc>
          <w:tcPr>
            <w:tcW w:w="505" w:type="pct"/>
          </w:tcPr>
          <w:p w14:paraId="1C35F6D5" w14:textId="2DCD5B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D4AFD4E" w14:textId="3A3800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0E46E75" w14:textId="1178A5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4490</w:t>
            </w:r>
          </w:p>
        </w:tc>
        <w:tc>
          <w:tcPr>
            <w:tcW w:w="227" w:type="pct"/>
          </w:tcPr>
          <w:p w14:paraId="766E3F2A" w14:textId="5C6234BA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E7A2517" w14:textId="3E8DA7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EEDE6DB" w14:textId="5B5DC5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7BE3101" w14:textId="376E16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566ADE36" w14:textId="156851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77F70E4" w14:textId="77777777" w:rsidTr="00D85DB0">
        <w:tc>
          <w:tcPr>
            <w:tcW w:w="439" w:type="pct"/>
          </w:tcPr>
          <w:p w14:paraId="688537B0" w14:textId="1F1ACE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R4-2408546</w:t>
            </w:r>
          </w:p>
        </w:tc>
        <w:tc>
          <w:tcPr>
            <w:tcW w:w="1041" w:type="pct"/>
          </w:tcPr>
          <w:p w14:paraId="59B65931" w14:textId="626EA9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Correction to RedCap RRM test cases_R18</w:t>
            </w:r>
          </w:p>
        </w:tc>
        <w:tc>
          <w:tcPr>
            <w:tcW w:w="505" w:type="pct"/>
          </w:tcPr>
          <w:p w14:paraId="4388891D" w14:textId="4A61F0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800EEFB" w14:textId="2A5520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6DCFE09" w14:textId="1ED402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4491</w:t>
            </w:r>
          </w:p>
        </w:tc>
        <w:tc>
          <w:tcPr>
            <w:tcW w:w="227" w:type="pct"/>
          </w:tcPr>
          <w:p w14:paraId="670A537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231F9C5" w14:textId="4666B3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247AABF" w14:textId="6CF2D2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26E335C" w14:textId="3A7221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48B51F52" w14:textId="478E76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0E66ED3" w14:textId="77777777" w:rsidTr="00D85DB0">
        <w:tc>
          <w:tcPr>
            <w:tcW w:w="439" w:type="pct"/>
          </w:tcPr>
          <w:p w14:paraId="2E4BD45F" w14:textId="733660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R4-2408548</w:t>
            </w:r>
          </w:p>
        </w:tc>
        <w:tc>
          <w:tcPr>
            <w:tcW w:w="1041" w:type="pct"/>
          </w:tcPr>
          <w:p w14:paraId="2E1F140F" w14:textId="082301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(NR_MC_enh-Perf) Correction to multi-carrier enhancement RRM test cases_R18</w:t>
            </w:r>
          </w:p>
        </w:tc>
        <w:tc>
          <w:tcPr>
            <w:tcW w:w="505" w:type="pct"/>
          </w:tcPr>
          <w:p w14:paraId="7951623B" w14:textId="41FD64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2326905" w14:textId="30F78E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2F3BAC3" w14:textId="241CBA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4492</w:t>
            </w:r>
          </w:p>
        </w:tc>
        <w:tc>
          <w:tcPr>
            <w:tcW w:w="227" w:type="pct"/>
          </w:tcPr>
          <w:p w14:paraId="7B508B6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C01C477" w14:textId="7D3C2B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ADAEA6A" w14:textId="084C95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B5FAE89" w14:textId="7D1C7C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NR_MC_enh-Perf</w:t>
            </w:r>
          </w:p>
        </w:tc>
        <w:tc>
          <w:tcPr>
            <w:tcW w:w="512" w:type="pct"/>
          </w:tcPr>
          <w:p w14:paraId="30B7A94B" w14:textId="48D27B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1DA3782" w14:textId="77777777" w:rsidTr="00D85DB0">
        <w:tc>
          <w:tcPr>
            <w:tcW w:w="439" w:type="pct"/>
          </w:tcPr>
          <w:p w14:paraId="6D5352F2" w14:textId="4B903F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R4-2408550</w:t>
            </w:r>
          </w:p>
        </w:tc>
        <w:tc>
          <w:tcPr>
            <w:tcW w:w="1041" w:type="pct"/>
          </w:tcPr>
          <w:p w14:paraId="30A1F039" w14:textId="77E40A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(NR_RRM_enh2-Core) CR on PUCCH SCell activation with multiple SCells R17 (Cat F)</w:t>
            </w:r>
          </w:p>
        </w:tc>
        <w:tc>
          <w:tcPr>
            <w:tcW w:w="505" w:type="pct"/>
          </w:tcPr>
          <w:p w14:paraId="4F897A2C" w14:textId="026BF7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820BE0D" w14:textId="02FA27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B27F148" w14:textId="51C64E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4493</w:t>
            </w:r>
          </w:p>
        </w:tc>
        <w:tc>
          <w:tcPr>
            <w:tcW w:w="227" w:type="pct"/>
          </w:tcPr>
          <w:p w14:paraId="56603AF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4C2C71C" w14:textId="3FB592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F5D4B8B" w14:textId="33B722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928138D" w14:textId="13B045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NR_RRM_enh2-Core</w:t>
            </w:r>
          </w:p>
        </w:tc>
        <w:tc>
          <w:tcPr>
            <w:tcW w:w="512" w:type="pct"/>
          </w:tcPr>
          <w:p w14:paraId="5182CC08" w14:textId="6C7773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6108F20" w14:textId="77777777" w:rsidTr="00D85DB0">
        <w:tc>
          <w:tcPr>
            <w:tcW w:w="439" w:type="pct"/>
          </w:tcPr>
          <w:p w14:paraId="50F74A8D" w14:textId="244FB1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R4-2408551</w:t>
            </w:r>
          </w:p>
        </w:tc>
        <w:tc>
          <w:tcPr>
            <w:tcW w:w="1041" w:type="pct"/>
          </w:tcPr>
          <w:p w14:paraId="39F3D1F9" w14:textId="2058F3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(NR_RRM_enh2-Core) CR on PUCCH SCell activation with multiple SCells R18 (Cat A)</w:t>
            </w:r>
          </w:p>
        </w:tc>
        <w:tc>
          <w:tcPr>
            <w:tcW w:w="505" w:type="pct"/>
          </w:tcPr>
          <w:p w14:paraId="59CB13A0" w14:textId="0F8A44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EBCB69E" w14:textId="467DD1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8B6AEE8" w14:textId="63E0A6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4494</w:t>
            </w:r>
          </w:p>
        </w:tc>
        <w:tc>
          <w:tcPr>
            <w:tcW w:w="227" w:type="pct"/>
          </w:tcPr>
          <w:p w14:paraId="6360B62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038AEAB" w14:textId="3C50C9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99187F2" w14:textId="025F4F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F19471A" w14:textId="1D7804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NR_RRM_enh2-Core</w:t>
            </w:r>
          </w:p>
        </w:tc>
        <w:tc>
          <w:tcPr>
            <w:tcW w:w="512" w:type="pct"/>
          </w:tcPr>
          <w:p w14:paraId="57C97168" w14:textId="2050DF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9DD92BC" w14:textId="77777777" w:rsidTr="00D85DB0">
        <w:tc>
          <w:tcPr>
            <w:tcW w:w="439" w:type="pct"/>
          </w:tcPr>
          <w:p w14:paraId="6DCC032F" w14:textId="24532E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R4-2408553</w:t>
            </w:r>
          </w:p>
        </w:tc>
        <w:tc>
          <w:tcPr>
            <w:tcW w:w="1041" w:type="pct"/>
          </w:tcPr>
          <w:p w14:paraId="46A30F65" w14:textId="2630CB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(NR_RRM_enh2-Core) CR on SRS AS interruption requirements R17 (Cat F)</w:t>
            </w:r>
          </w:p>
        </w:tc>
        <w:tc>
          <w:tcPr>
            <w:tcW w:w="505" w:type="pct"/>
          </w:tcPr>
          <w:p w14:paraId="78927020" w14:textId="390568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4E4850C" w14:textId="1F9466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DD0D5EE" w14:textId="1B38F7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4495</w:t>
            </w:r>
          </w:p>
        </w:tc>
        <w:tc>
          <w:tcPr>
            <w:tcW w:w="227" w:type="pct"/>
          </w:tcPr>
          <w:p w14:paraId="7FABEA9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154A39E" w14:textId="7379F8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7158D63" w14:textId="29388A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0DDD028" w14:textId="792738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NR_RRM_enh2-Core</w:t>
            </w:r>
          </w:p>
        </w:tc>
        <w:tc>
          <w:tcPr>
            <w:tcW w:w="512" w:type="pct"/>
          </w:tcPr>
          <w:p w14:paraId="58874E8E" w14:textId="70C1CA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58E657B" w14:textId="77777777" w:rsidTr="00D85DB0">
        <w:tc>
          <w:tcPr>
            <w:tcW w:w="439" w:type="pct"/>
          </w:tcPr>
          <w:p w14:paraId="4BBB2153" w14:textId="12D7D2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R4-2408554</w:t>
            </w:r>
          </w:p>
        </w:tc>
        <w:tc>
          <w:tcPr>
            <w:tcW w:w="1041" w:type="pct"/>
          </w:tcPr>
          <w:p w14:paraId="64FA38E7" w14:textId="7CC11E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(NR_RRM_enh2-Core) CR on SRS AS interruption requirements R18 (Cat A)</w:t>
            </w:r>
          </w:p>
        </w:tc>
        <w:tc>
          <w:tcPr>
            <w:tcW w:w="505" w:type="pct"/>
          </w:tcPr>
          <w:p w14:paraId="6E65E842" w14:textId="17ABF5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68C0CDC" w14:textId="3AF622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5D62884" w14:textId="0F9CB4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4496</w:t>
            </w:r>
          </w:p>
        </w:tc>
        <w:tc>
          <w:tcPr>
            <w:tcW w:w="227" w:type="pct"/>
          </w:tcPr>
          <w:p w14:paraId="13DD2C9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7037DA2" w14:textId="09C7EC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BF78A37" w14:textId="55BE46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27E3C11" w14:textId="7FB04A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NR_RRM_enh2-Core</w:t>
            </w:r>
          </w:p>
        </w:tc>
        <w:tc>
          <w:tcPr>
            <w:tcW w:w="512" w:type="pct"/>
          </w:tcPr>
          <w:p w14:paraId="6FD33B14" w14:textId="2924D4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7FB1202" w14:textId="77777777" w:rsidTr="00D85DB0">
        <w:tc>
          <w:tcPr>
            <w:tcW w:w="439" w:type="pct"/>
          </w:tcPr>
          <w:p w14:paraId="0BDBA54B" w14:textId="75EEE1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R4-2408557</w:t>
            </w:r>
          </w:p>
        </w:tc>
        <w:tc>
          <w:tcPr>
            <w:tcW w:w="1041" w:type="pct"/>
          </w:tcPr>
          <w:p w14:paraId="0460F847" w14:textId="685627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 CR on TC maintenance for R18 ATG</w:t>
            </w:r>
          </w:p>
        </w:tc>
        <w:tc>
          <w:tcPr>
            <w:tcW w:w="505" w:type="pct"/>
          </w:tcPr>
          <w:p w14:paraId="172180F4" w14:textId="4C3973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B5CDD37" w14:textId="5321C5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49F793F" w14:textId="519768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4497</w:t>
            </w:r>
          </w:p>
        </w:tc>
        <w:tc>
          <w:tcPr>
            <w:tcW w:w="227" w:type="pct"/>
          </w:tcPr>
          <w:p w14:paraId="64FB3FE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5CE53FD" w14:textId="388681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778BBB2" w14:textId="1B2096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DC56AA3" w14:textId="4C2788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7998DA49" w14:textId="23BC70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0331F207" w14:textId="77777777" w:rsidTr="00D85DB0">
        <w:tc>
          <w:tcPr>
            <w:tcW w:w="439" w:type="pct"/>
          </w:tcPr>
          <w:p w14:paraId="5C349DD3" w14:textId="2E1EAE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R4-2408577</w:t>
            </w:r>
          </w:p>
        </w:tc>
        <w:tc>
          <w:tcPr>
            <w:tcW w:w="1041" w:type="pct"/>
          </w:tcPr>
          <w:p w14:paraId="6997927F" w14:textId="6A088C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Correcting propagation condition Rel-16 (Cat F)</w:t>
            </w:r>
          </w:p>
        </w:tc>
        <w:tc>
          <w:tcPr>
            <w:tcW w:w="505" w:type="pct"/>
          </w:tcPr>
          <w:p w14:paraId="76DC1316" w14:textId="650328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3D523FB" w14:textId="4544D8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2D25117" w14:textId="7D438A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4498</w:t>
            </w:r>
          </w:p>
        </w:tc>
        <w:tc>
          <w:tcPr>
            <w:tcW w:w="227" w:type="pct"/>
          </w:tcPr>
          <w:p w14:paraId="697DB16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60B924A" w14:textId="231752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54F7DA80" w14:textId="50D181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386547D" w14:textId="105F40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NR_2step_RACH-Perf</w:t>
            </w:r>
          </w:p>
        </w:tc>
        <w:tc>
          <w:tcPr>
            <w:tcW w:w="512" w:type="pct"/>
          </w:tcPr>
          <w:p w14:paraId="13642025" w14:textId="31463B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67D9029" w14:textId="77777777" w:rsidTr="00D85DB0">
        <w:tc>
          <w:tcPr>
            <w:tcW w:w="439" w:type="pct"/>
          </w:tcPr>
          <w:p w14:paraId="6B701CFB" w14:textId="0A103A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R4-2408578</w:t>
            </w:r>
          </w:p>
        </w:tc>
        <w:tc>
          <w:tcPr>
            <w:tcW w:w="1041" w:type="pct"/>
          </w:tcPr>
          <w:p w14:paraId="4714B71A" w14:textId="2BB276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Correcting propagation condition Rel-17 (Cat F)</w:t>
            </w:r>
          </w:p>
        </w:tc>
        <w:tc>
          <w:tcPr>
            <w:tcW w:w="505" w:type="pct"/>
          </w:tcPr>
          <w:p w14:paraId="00C14C45" w14:textId="7869F7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297B528" w14:textId="1442EF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10D7AF3" w14:textId="66F420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4499</w:t>
            </w:r>
          </w:p>
        </w:tc>
        <w:tc>
          <w:tcPr>
            <w:tcW w:w="227" w:type="pct"/>
          </w:tcPr>
          <w:p w14:paraId="5D32A33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AAB67F6" w14:textId="3E99E9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CC04E6B" w14:textId="31A94F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88D10B3" w14:textId="476853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NR_2step_RACH-Perf, NR_feMIMO-Perf, LTE_NR_DC_enh2-Perf, NR_RRM_enh2-Perf, NR_HST_FR2-Perf, NR_ext_to_71GHz-Perf, NR_MG_enh-Perf, NR_redcap-Perf</w:t>
            </w:r>
          </w:p>
        </w:tc>
        <w:tc>
          <w:tcPr>
            <w:tcW w:w="512" w:type="pct"/>
          </w:tcPr>
          <w:p w14:paraId="76C674D9" w14:textId="0849EE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C3E230B" w14:textId="77777777" w:rsidTr="00D85DB0">
        <w:tc>
          <w:tcPr>
            <w:tcW w:w="439" w:type="pct"/>
          </w:tcPr>
          <w:p w14:paraId="164D7DBB" w14:textId="76D34F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R4-2410346</w:t>
            </w:r>
          </w:p>
        </w:tc>
        <w:tc>
          <w:tcPr>
            <w:tcW w:w="1041" w:type="pct"/>
          </w:tcPr>
          <w:p w14:paraId="35DD233C" w14:textId="23AB96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Correcting propagation condition Rel-17 (Cat F)</w:t>
            </w:r>
          </w:p>
        </w:tc>
        <w:tc>
          <w:tcPr>
            <w:tcW w:w="505" w:type="pct"/>
          </w:tcPr>
          <w:p w14:paraId="7F9D8664" w14:textId="08B1A0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939A31C" w14:textId="21606B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33361E2" w14:textId="0AFFE4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4499</w:t>
            </w:r>
          </w:p>
        </w:tc>
        <w:tc>
          <w:tcPr>
            <w:tcW w:w="227" w:type="pct"/>
          </w:tcPr>
          <w:p w14:paraId="353EE67B" w14:textId="15F7537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91CCC2F" w14:textId="4C4911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0D1F632" w14:textId="2A1E56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1DED52C" w14:textId="68E30E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NR_2step_RACH-Perf, NR_feMIMO-Perf, LTE_NR_DC_enh2-Perf, NR_RRM_enh2-Perf, NR_HST_FR2-Perf, NR_ext_to_71GHz-Perf, NR_MG_enh-Perf, NR_redcap-Perf</w:t>
            </w:r>
          </w:p>
        </w:tc>
        <w:tc>
          <w:tcPr>
            <w:tcW w:w="512" w:type="pct"/>
          </w:tcPr>
          <w:p w14:paraId="1CA4E050" w14:textId="69B284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FB7F117" w14:textId="77777777" w:rsidTr="00D85DB0">
        <w:tc>
          <w:tcPr>
            <w:tcW w:w="439" w:type="pct"/>
          </w:tcPr>
          <w:p w14:paraId="35C5782E" w14:textId="1EA8B2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R4-2408579</w:t>
            </w:r>
          </w:p>
        </w:tc>
        <w:tc>
          <w:tcPr>
            <w:tcW w:w="1041" w:type="pct"/>
          </w:tcPr>
          <w:p w14:paraId="73A0592B" w14:textId="48DBA7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Correcting propagation condition Rel-17 (Cat F)</w:t>
            </w:r>
          </w:p>
        </w:tc>
        <w:tc>
          <w:tcPr>
            <w:tcW w:w="505" w:type="pct"/>
          </w:tcPr>
          <w:p w14:paraId="6989CC5E" w14:textId="2DAE63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67214D4" w14:textId="162581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195EB52" w14:textId="37E052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4500</w:t>
            </w:r>
          </w:p>
        </w:tc>
        <w:tc>
          <w:tcPr>
            <w:tcW w:w="227" w:type="pct"/>
          </w:tcPr>
          <w:p w14:paraId="2F718E9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2791778" w14:textId="33D76A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A8628CA" w14:textId="6A190E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7D7B130" w14:textId="5E573A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NR_2step_RACH-Perf, NR_feMIMO-Perf, LTE_NR_DC_enh2-Perf, NR_RRM_enh2-Perf, NR_HST_FR2-Perf, NR_ext_to_71GHz-Perf, NR_MG_enh-Perf, NR_redcap-Perf</w:t>
            </w:r>
          </w:p>
        </w:tc>
        <w:tc>
          <w:tcPr>
            <w:tcW w:w="512" w:type="pct"/>
          </w:tcPr>
          <w:p w14:paraId="68B5562D" w14:textId="535A28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FD5CE88" w14:textId="77777777" w:rsidTr="00D85DB0">
        <w:tc>
          <w:tcPr>
            <w:tcW w:w="439" w:type="pct"/>
          </w:tcPr>
          <w:p w14:paraId="220ADE8B" w14:textId="486132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R4-2408580</w:t>
            </w:r>
          </w:p>
        </w:tc>
        <w:tc>
          <w:tcPr>
            <w:tcW w:w="1041" w:type="pct"/>
          </w:tcPr>
          <w:p w14:paraId="16083804" w14:textId="53CA76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resubmission Correcting propagation condition Rel-17 (Cat F)</w:t>
            </w:r>
          </w:p>
        </w:tc>
        <w:tc>
          <w:tcPr>
            <w:tcW w:w="505" w:type="pct"/>
          </w:tcPr>
          <w:p w14:paraId="5459A9CC" w14:textId="1943A6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ED3E7BB" w14:textId="53506C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26DA4A2" w14:textId="4F6087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4501</w:t>
            </w:r>
          </w:p>
        </w:tc>
        <w:tc>
          <w:tcPr>
            <w:tcW w:w="227" w:type="pct"/>
          </w:tcPr>
          <w:p w14:paraId="7351C16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2766610" w14:textId="454C80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3364A35" w14:textId="22F2ED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4C9974A" w14:textId="5C9FA5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04BDC907" w14:textId="738B9D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62CF90B" w14:textId="77777777" w:rsidTr="00D85DB0">
        <w:tc>
          <w:tcPr>
            <w:tcW w:w="439" w:type="pct"/>
          </w:tcPr>
          <w:p w14:paraId="1FFA56C0" w14:textId="665B0D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R4-2408582</w:t>
            </w:r>
          </w:p>
        </w:tc>
        <w:tc>
          <w:tcPr>
            <w:tcW w:w="1041" w:type="pct"/>
          </w:tcPr>
          <w:p w14:paraId="61DED27F" w14:textId="4E2F9C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on L1-RSRP measurement on candidate cells</w:t>
            </w:r>
          </w:p>
        </w:tc>
        <w:tc>
          <w:tcPr>
            <w:tcW w:w="505" w:type="pct"/>
          </w:tcPr>
          <w:p w14:paraId="3C3E4EAB" w14:textId="1388EE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D5CCB9D" w14:textId="072DD7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BFC298B" w14:textId="04B148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4502</w:t>
            </w:r>
          </w:p>
        </w:tc>
        <w:tc>
          <w:tcPr>
            <w:tcW w:w="227" w:type="pct"/>
          </w:tcPr>
          <w:p w14:paraId="03D2755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BED4FA5" w14:textId="203D11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A154522" w14:textId="61E384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D09FB2C" w14:textId="7067E9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42F5AE50" w14:textId="5D6D1F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3ADA7C3" w14:textId="77777777" w:rsidTr="00D85DB0">
        <w:tc>
          <w:tcPr>
            <w:tcW w:w="439" w:type="pct"/>
          </w:tcPr>
          <w:p w14:paraId="494FBCC1" w14:textId="38099B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R4-2410401</w:t>
            </w:r>
          </w:p>
        </w:tc>
        <w:tc>
          <w:tcPr>
            <w:tcW w:w="1041" w:type="pct"/>
          </w:tcPr>
          <w:p w14:paraId="13091806" w14:textId="63A588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on L1-RSRP measurement on candidate cells</w:t>
            </w:r>
          </w:p>
        </w:tc>
        <w:tc>
          <w:tcPr>
            <w:tcW w:w="505" w:type="pct"/>
          </w:tcPr>
          <w:p w14:paraId="5EEB64D6" w14:textId="607626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7884A99" w14:textId="2FA1A3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2A295CB" w14:textId="671B3A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4502</w:t>
            </w:r>
          </w:p>
        </w:tc>
        <w:tc>
          <w:tcPr>
            <w:tcW w:w="227" w:type="pct"/>
          </w:tcPr>
          <w:p w14:paraId="025947CB" w14:textId="1A95AF9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623EF51" w14:textId="7B7D28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BA0D597" w14:textId="0B78C3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42EC033" w14:textId="32F456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10901CCD" w14:textId="62B262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1EB9F78D" w14:textId="77777777" w:rsidTr="00D85DB0">
        <w:tc>
          <w:tcPr>
            <w:tcW w:w="439" w:type="pct"/>
          </w:tcPr>
          <w:p w14:paraId="236F451E" w14:textId="5F5A8C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R4-2408583</w:t>
            </w:r>
          </w:p>
        </w:tc>
        <w:tc>
          <w:tcPr>
            <w:tcW w:w="1041" w:type="pct"/>
          </w:tcPr>
          <w:p w14:paraId="7EBB5461" w14:textId="2FC63D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on LTM cell switch delay</w:t>
            </w:r>
          </w:p>
        </w:tc>
        <w:tc>
          <w:tcPr>
            <w:tcW w:w="505" w:type="pct"/>
          </w:tcPr>
          <w:p w14:paraId="73A10E30" w14:textId="6332EA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4AA3882" w14:textId="3354C8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1468A74" w14:textId="56AEC9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4503</w:t>
            </w:r>
          </w:p>
        </w:tc>
        <w:tc>
          <w:tcPr>
            <w:tcW w:w="227" w:type="pct"/>
          </w:tcPr>
          <w:p w14:paraId="5A3A329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5B3E2BD" w14:textId="0A6AAE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10E2741" w14:textId="39C5B9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704C419" w14:textId="7174CE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0CE3EAF9" w14:textId="2924C7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1C7897D8" w14:textId="77777777" w:rsidTr="00D85DB0">
        <w:tc>
          <w:tcPr>
            <w:tcW w:w="439" w:type="pct"/>
          </w:tcPr>
          <w:p w14:paraId="3076CCDF" w14:textId="596606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R4-2408584</w:t>
            </w:r>
          </w:p>
        </w:tc>
        <w:tc>
          <w:tcPr>
            <w:tcW w:w="1041" w:type="pct"/>
          </w:tcPr>
          <w:p w14:paraId="589E64BF" w14:textId="3A16E5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on LTM TCI state activation delay</w:t>
            </w:r>
          </w:p>
        </w:tc>
        <w:tc>
          <w:tcPr>
            <w:tcW w:w="505" w:type="pct"/>
          </w:tcPr>
          <w:p w14:paraId="4F8BD624" w14:textId="1B69B7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2A30C5A" w14:textId="41B111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41DBA68" w14:textId="40FFD6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4504</w:t>
            </w:r>
          </w:p>
        </w:tc>
        <w:tc>
          <w:tcPr>
            <w:tcW w:w="227" w:type="pct"/>
          </w:tcPr>
          <w:p w14:paraId="0384D5D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A0D4DF6" w14:textId="31D36B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B74A592" w14:textId="16BE80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500854B" w14:textId="255C4E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50064B03" w14:textId="614DF7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34D2870" w14:textId="77777777" w:rsidTr="00D85DB0">
        <w:tc>
          <w:tcPr>
            <w:tcW w:w="439" w:type="pct"/>
          </w:tcPr>
          <w:p w14:paraId="020C26E6" w14:textId="121514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R4-2410307</w:t>
            </w:r>
          </w:p>
        </w:tc>
        <w:tc>
          <w:tcPr>
            <w:tcW w:w="1041" w:type="pct"/>
          </w:tcPr>
          <w:p w14:paraId="273CF091" w14:textId="4DC32B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on LTM TCI state activation delay</w:t>
            </w:r>
          </w:p>
        </w:tc>
        <w:tc>
          <w:tcPr>
            <w:tcW w:w="505" w:type="pct"/>
          </w:tcPr>
          <w:p w14:paraId="67E5A831" w14:textId="536CE2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0725583" w14:textId="132EB9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D476A23" w14:textId="028607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4504</w:t>
            </w:r>
          </w:p>
        </w:tc>
        <w:tc>
          <w:tcPr>
            <w:tcW w:w="227" w:type="pct"/>
          </w:tcPr>
          <w:p w14:paraId="67BFC21D" w14:textId="6AC92AAD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286C70C" w14:textId="42772E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78F0282" w14:textId="713DEF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4600553" w14:textId="701740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02B921AA" w14:textId="4708C9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12023772" w14:textId="77777777" w:rsidTr="00D85DB0">
        <w:tc>
          <w:tcPr>
            <w:tcW w:w="439" w:type="pct"/>
          </w:tcPr>
          <w:p w14:paraId="1131BBE1" w14:textId="7A15CE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R4-2408586</w:t>
            </w:r>
          </w:p>
        </w:tc>
        <w:tc>
          <w:tcPr>
            <w:tcW w:w="1041" w:type="pct"/>
          </w:tcPr>
          <w:p w14:paraId="3C017317" w14:textId="319B41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on L1-RSRP accuracy requirements on neighbor cells</w:t>
            </w:r>
          </w:p>
        </w:tc>
        <w:tc>
          <w:tcPr>
            <w:tcW w:w="505" w:type="pct"/>
          </w:tcPr>
          <w:p w14:paraId="1EA916B8" w14:textId="2C2897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7D950C2" w14:textId="2C51CB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6FBF9FE" w14:textId="58EC93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4505</w:t>
            </w:r>
          </w:p>
        </w:tc>
        <w:tc>
          <w:tcPr>
            <w:tcW w:w="227" w:type="pct"/>
          </w:tcPr>
          <w:p w14:paraId="4BB2651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5DDA2DD" w14:textId="06DAF6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2BDBAE5" w14:textId="192B2D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3B7CF63" w14:textId="288BB2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NR_Mob_enh2-Perf</w:t>
            </w:r>
          </w:p>
        </w:tc>
        <w:tc>
          <w:tcPr>
            <w:tcW w:w="512" w:type="pct"/>
          </w:tcPr>
          <w:p w14:paraId="6D9BEDE4" w14:textId="123E82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A645B64" w14:textId="77777777" w:rsidTr="00D85DB0">
        <w:tc>
          <w:tcPr>
            <w:tcW w:w="439" w:type="pct"/>
          </w:tcPr>
          <w:p w14:paraId="2D07CC04" w14:textId="771312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R4-2410310</w:t>
            </w:r>
          </w:p>
        </w:tc>
        <w:tc>
          <w:tcPr>
            <w:tcW w:w="1041" w:type="pct"/>
          </w:tcPr>
          <w:p w14:paraId="1F2A9391" w14:textId="31CAC5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on L1-RSRP accuracy requirements on neighbor cells</w:t>
            </w:r>
          </w:p>
        </w:tc>
        <w:tc>
          <w:tcPr>
            <w:tcW w:w="505" w:type="pct"/>
          </w:tcPr>
          <w:p w14:paraId="3F6BDA8C" w14:textId="4B04B5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7AC0188" w14:textId="0EB96C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CC37BA0" w14:textId="7A96C4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4505</w:t>
            </w:r>
          </w:p>
        </w:tc>
        <w:tc>
          <w:tcPr>
            <w:tcW w:w="227" w:type="pct"/>
          </w:tcPr>
          <w:p w14:paraId="426A6BF6" w14:textId="04FF609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7BC971C" w14:textId="542955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8FDBF5F" w14:textId="50AEBA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9A3942C" w14:textId="5A28BC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NR_Mob_enh2-Perf</w:t>
            </w:r>
          </w:p>
        </w:tc>
        <w:tc>
          <w:tcPr>
            <w:tcW w:w="512" w:type="pct"/>
          </w:tcPr>
          <w:p w14:paraId="43785512" w14:textId="67E541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7ADE8E13" w14:textId="77777777" w:rsidTr="00D85DB0">
        <w:tc>
          <w:tcPr>
            <w:tcW w:w="439" w:type="pct"/>
          </w:tcPr>
          <w:p w14:paraId="5A175B6E" w14:textId="46FD6D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R4-2408587</w:t>
            </w:r>
          </w:p>
        </w:tc>
        <w:tc>
          <w:tcPr>
            <w:tcW w:w="1041" w:type="pct"/>
          </w:tcPr>
          <w:p w14:paraId="4D1B6540" w14:textId="0362B3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Update test case for RACH based Cell switch from FR2 to FR2 Intra-frequency cell switch</w:t>
            </w:r>
          </w:p>
        </w:tc>
        <w:tc>
          <w:tcPr>
            <w:tcW w:w="505" w:type="pct"/>
          </w:tcPr>
          <w:p w14:paraId="2F081D5F" w14:textId="7C7F52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55B862C" w14:textId="3B7EA4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3373CD3" w14:textId="048B5D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4506</w:t>
            </w:r>
          </w:p>
        </w:tc>
        <w:tc>
          <w:tcPr>
            <w:tcW w:w="227" w:type="pct"/>
          </w:tcPr>
          <w:p w14:paraId="7925214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07A643C" w14:textId="719422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2640846" w14:textId="5AED7B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29E1AEE" w14:textId="63AB2D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NR_Mob_enh2-Perf</w:t>
            </w:r>
          </w:p>
        </w:tc>
        <w:tc>
          <w:tcPr>
            <w:tcW w:w="512" w:type="pct"/>
          </w:tcPr>
          <w:p w14:paraId="267BEA77" w14:textId="3900DC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223C5EA5" w14:textId="77777777" w:rsidTr="00D85DB0">
        <w:tc>
          <w:tcPr>
            <w:tcW w:w="439" w:type="pct"/>
          </w:tcPr>
          <w:p w14:paraId="0E944DD4" w14:textId="0107A4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R4-2408588</w:t>
            </w:r>
          </w:p>
        </w:tc>
        <w:tc>
          <w:tcPr>
            <w:tcW w:w="1041" w:type="pct"/>
          </w:tcPr>
          <w:p w14:paraId="6A7A6773" w14:textId="1D2D64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Update on test case for Inter-frequency L1-RSRP measurement with MG in FR1</w:t>
            </w:r>
          </w:p>
        </w:tc>
        <w:tc>
          <w:tcPr>
            <w:tcW w:w="505" w:type="pct"/>
          </w:tcPr>
          <w:p w14:paraId="74DF91C6" w14:textId="71821E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FE84174" w14:textId="27DD4D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C23E7F7" w14:textId="6FE7B6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4507</w:t>
            </w:r>
          </w:p>
        </w:tc>
        <w:tc>
          <w:tcPr>
            <w:tcW w:w="227" w:type="pct"/>
          </w:tcPr>
          <w:p w14:paraId="1886CCF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672F316" w14:textId="2743F6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2E4390F" w14:textId="75524C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86DB26B" w14:textId="713C8A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NR_Mob_enh2-Perf</w:t>
            </w:r>
          </w:p>
        </w:tc>
        <w:tc>
          <w:tcPr>
            <w:tcW w:w="512" w:type="pct"/>
          </w:tcPr>
          <w:p w14:paraId="73626EAA" w14:textId="3A9493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4E2CD821" w14:textId="77777777" w:rsidTr="00D85DB0">
        <w:tc>
          <w:tcPr>
            <w:tcW w:w="439" w:type="pct"/>
          </w:tcPr>
          <w:p w14:paraId="59207205" w14:textId="296C56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R4-2408589</w:t>
            </w:r>
          </w:p>
        </w:tc>
        <w:tc>
          <w:tcPr>
            <w:tcW w:w="1041" w:type="pct"/>
          </w:tcPr>
          <w:p w14:paraId="4CC30AEC" w14:textId="3C332E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Update on test case for Inter-frequency L1-RSRP accuracy requirements for neighbour cell in FR1</w:t>
            </w:r>
          </w:p>
        </w:tc>
        <w:tc>
          <w:tcPr>
            <w:tcW w:w="505" w:type="pct"/>
          </w:tcPr>
          <w:p w14:paraId="7186E928" w14:textId="1278A9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FAB932C" w14:textId="3A0CF0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439F1B3" w14:textId="1D7018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4508</w:t>
            </w:r>
          </w:p>
        </w:tc>
        <w:tc>
          <w:tcPr>
            <w:tcW w:w="227" w:type="pct"/>
          </w:tcPr>
          <w:p w14:paraId="4DFA3D6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411E53F" w14:textId="705C78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D94530B" w14:textId="2681CD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E428678" w14:textId="5CC0A8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NR_Mob_enh2-Perf</w:t>
            </w:r>
          </w:p>
        </w:tc>
        <w:tc>
          <w:tcPr>
            <w:tcW w:w="512" w:type="pct"/>
          </w:tcPr>
          <w:p w14:paraId="292D6949" w14:textId="65FDF8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4EDDB15D" w14:textId="77777777" w:rsidTr="00D85DB0">
        <w:tc>
          <w:tcPr>
            <w:tcW w:w="439" w:type="pct"/>
          </w:tcPr>
          <w:p w14:paraId="2A2941EB" w14:textId="29EA21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R4-2408591</w:t>
            </w:r>
          </w:p>
        </w:tc>
        <w:tc>
          <w:tcPr>
            <w:tcW w:w="1041" w:type="pct"/>
          </w:tcPr>
          <w:p w14:paraId="0BD28F7E" w14:textId="160AF7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Update on test case for NR conditional handover including target MCG and target SCG from FR1-FR1 NR-DC to FR1-FR1 NR-DC</w:t>
            </w:r>
          </w:p>
        </w:tc>
        <w:tc>
          <w:tcPr>
            <w:tcW w:w="505" w:type="pct"/>
          </w:tcPr>
          <w:p w14:paraId="27D79450" w14:textId="3DC32C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4619C1A" w14:textId="03A129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FAE5F84" w14:textId="58C29D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4509</w:t>
            </w:r>
          </w:p>
        </w:tc>
        <w:tc>
          <w:tcPr>
            <w:tcW w:w="227" w:type="pct"/>
          </w:tcPr>
          <w:p w14:paraId="5F93557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243BD6F" w14:textId="3D2983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BC70C0F" w14:textId="7CB3D3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E269941" w14:textId="19D153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NR_Mob_enh2-Perf</w:t>
            </w:r>
          </w:p>
        </w:tc>
        <w:tc>
          <w:tcPr>
            <w:tcW w:w="512" w:type="pct"/>
          </w:tcPr>
          <w:p w14:paraId="39D22B8E" w14:textId="0E8176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370007EB" w14:textId="77777777" w:rsidTr="00D85DB0">
        <w:tc>
          <w:tcPr>
            <w:tcW w:w="439" w:type="pct"/>
          </w:tcPr>
          <w:p w14:paraId="3E8BEAEF" w14:textId="173CA3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R4-2408593</w:t>
            </w:r>
          </w:p>
        </w:tc>
        <w:tc>
          <w:tcPr>
            <w:tcW w:w="1041" w:type="pct"/>
          </w:tcPr>
          <w:p w14:paraId="18C09FEE" w14:textId="0C5E28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Test case on SA event triggered reporting for Rel-18 FR2 HST inter-frequency measurement with SSB time index detection when DRX is not used (Pcell in FR2)</w:t>
            </w:r>
          </w:p>
        </w:tc>
        <w:tc>
          <w:tcPr>
            <w:tcW w:w="505" w:type="pct"/>
          </w:tcPr>
          <w:p w14:paraId="30C41D6B" w14:textId="134404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EA94EEF" w14:textId="336B7C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0462873" w14:textId="3D9CDA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4510</w:t>
            </w:r>
          </w:p>
        </w:tc>
        <w:tc>
          <w:tcPr>
            <w:tcW w:w="227" w:type="pct"/>
          </w:tcPr>
          <w:p w14:paraId="4E8AA6E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831F81C" w14:textId="45701A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0081E3D" w14:textId="78BE78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27D02B9" w14:textId="3E2D87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NR_HST_FR2_enh-Perf</w:t>
            </w:r>
          </w:p>
        </w:tc>
        <w:tc>
          <w:tcPr>
            <w:tcW w:w="512" w:type="pct"/>
          </w:tcPr>
          <w:p w14:paraId="10DE30BA" w14:textId="73A970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741298D" w14:textId="77777777" w:rsidTr="00D85DB0">
        <w:tc>
          <w:tcPr>
            <w:tcW w:w="439" w:type="pct"/>
          </w:tcPr>
          <w:p w14:paraId="33575F7E" w14:textId="29E3DF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R4-2410286</w:t>
            </w:r>
          </w:p>
        </w:tc>
        <w:tc>
          <w:tcPr>
            <w:tcW w:w="1041" w:type="pct"/>
          </w:tcPr>
          <w:p w14:paraId="39F728E2" w14:textId="260658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Test case on SA event triggered reporting for Rel-18 FR2 HST inter-frequency measurement with SSB time index detection when DRX is not used (Pcell in FR2)</w:t>
            </w:r>
          </w:p>
        </w:tc>
        <w:tc>
          <w:tcPr>
            <w:tcW w:w="505" w:type="pct"/>
          </w:tcPr>
          <w:p w14:paraId="59E84436" w14:textId="5C74CE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E8DAADA" w14:textId="08133A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BE041DD" w14:textId="64BF9F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4510</w:t>
            </w:r>
          </w:p>
        </w:tc>
        <w:tc>
          <w:tcPr>
            <w:tcW w:w="227" w:type="pct"/>
          </w:tcPr>
          <w:p w14:paraId="454B9EDD" w14:textId="2658926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11A6D7D" w14:textId="2EF468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DE708C8" w14:textId="716871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348DF96" w14:textId="4ECACB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NR_HST_FR2_enh-Perf</w:t>
            </w:r>
          </w:p>
        </w:tc>
        <w:tc>
          <w:tcPr>
            <w:tcW w:w="512" w:type="pct"/>
          </w:tcPr>
          <w:p w14:paraId="2DB65755" w14:textId="54F571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24A7F7DB" w14:textId="77777777" w:rsidTr="00D85DB0">
        <w:tc>
          <w:tcPr>
            <w:tcW w:w="439" w:type="pct"/>
          </w:tcPr>
          <w:p w14:paraId="6DB6228D" w14:textId="5ADC44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R4-2408595</w:t>
            </w:r>
          </w:p>
        </w:tc>
        <w:tc>
          <w:tcPr>
            <w:tcW w:w="1041" w:type="pct"/>
          </w:tcPr>
          <w:p w14:paraId="7F58665E" w14:textId="4F3823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Update on SSB-less based SCell activation</w:t>
            </w:r>
          </w:p>
        </w:tc>
        <w:tc>
          <w:tcPr>
            <w:tcW w:w="505" w:type="pct"/>
          </w:tcPr>
          <w:p w14:paraId="7D5C1AC2" w14:textId="37B476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17B72FF" w14:textId="2136AF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7F7777B" w14:textId="49F900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4511</w:t>
            </w:r>
          </w:p>
        </w:tc>
        <w:tc>
          <w:tcPr>
            <w:tcW w:w="227" w:type="pct"/>
          </w:tcPr>
          <w:p w14:paraId="3BAF712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4953D09" w14:textId="709301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C5367DE" w14:textId="52BD22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6C4BB8B" w14:textId="3CD162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Netw_Energy_NR-Core</w:t>
            </w:r>
          </w:p>
        </w:tc>
        <w:tc>
          <w:tcPr>
            <w:tcW w:w="512" w:type="pct"/>
          </w:tcPr>
          <w:p w14:paraId="645B7BC4" w14:textId="47C692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9DD3EC4" w14:textId="77777777" w:rsidTr="00D85DB0">
        <w:tc>
          <w:tcPr>
            <w:tcW w:w="439" w:type="pct"/>
          </w:tcPr>
          <w:p w14:paraId="0AAE7182" w14:textId="07BDA6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R4-2410272</w:t>
            </w:r>
          </w:p>
        </w:tc>
        <w:tc>
          <w:tcPr>
            <w:tcW w:w="1041" w:type="pct"/>
          </w:tcPr>
          <w:p w14:paraId="61453688" w14:textId="119F70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Update on SSB-less based SCell activation</w:t>
            </w:r>
          </w:p>
        </w:tc>
        <w:tc>
          <w:tcPr>
            <w:tcW w:w="505" w:type="pct"/>
          </w:tcPr>
          <w:p w14:paraId="3749E2FD" w14:textId="2CBDFD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895C6BF" w14:textId="0FC059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4F66821" w14:textId="614653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4511</w:t>
            </w:r>
          </w:p>
        </w:tc>
        <w:tc>
          <w:tcPr>
            <w:tcW w:w="227" w:type="pct"/>
          </w:tcPr>
          <w:p w14:paraId="4C056C31" w14:textId="6204874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714621B" w14:textId="62C74B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404522B" w14:textId="12A350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4D1037B" w14:textId="1E5077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Netw_Energy_NR-Core</w:t>
            </w:r>
          </w:p>
        </w:tc>
        <w:tc>
          <w:tcPr>
            <w:tcW w:w="512" w:type="pct"/>
          </w:tcPr>
          <w:p w14:paraId="017F4095" w14:textId="1014B5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0C5A31F7" w14:textId="77777777" w:rsidTr="00D85DB0">
        <w:tc>
          <w:tcPr>
            <w:tcW w:w="439" w:type="pct"/>
          </w:tcPr>
          <w:p w14:paraId="2A1963D3" w14:textId="7B3B83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R4-2408597</w:t>
            </w:r>
          </w:p>
        </w:tc>
        <w:tc>
          <w:tcPr>
            <w:tcW w:w="1041" w:type="pct"/>
          </w:tcPr>
          <w:p w14:paraId="2B1757F7" w14:textId="3534B7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on measurement restriction for RLM, BFD and CBD</w:t>
            </w:r>
          </w:p>
        </w:tc>
        <w:tc>
          <w:tcPr>
            <w:tcW w:w="505" w:type="pct"/>
          </w:tcPr>
          <w:p w14:paraId="39966F0E" w14:textId="42822C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B2F3B22" w14:textId="16F276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DFC7965" w14:textId="6EC2A9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4512</w:t>
            </w:r>
          </w:p>
        </w:tc>
        <w:tc>
          <w:tcPr>
            <w:tcW w:w="227" w:type="pct"/>
          </w:tcPr>
          <w:p w14:paraId="19C9DCB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024A407" w14:textId="3CF8CF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48B59B0D" w14:textId="3032AE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A0A1AF6" w14:textId="236D7F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70B93604" w14:textId="3AB4F3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34F4E570" w14:textId="77777777" w:rsidTr="00D85DB0">
        <w:tc>
          <w:tcPr>
            <w:tcW w:w="439" w:type="pct"/>
          </w:tcPr>
          <w:p w14:paraId="60D6410C" w14:textId="3212C0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R4-2408598</w:t>
            </w:r>
          </w:p>
        </w:tc>
        <w:tc>
          <w:tcPr>
            <w:tcW w:w="1041" w:type="pct"/>
          </w:tcPr>
          <w:p w14:paraId="168A5A34" w14:textId="147B14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on measurement restriction for RLM, BFD and CBD</w:t>
            </w:r>
          </w:p>
        </w:tc>
        <w:tc>
          <w:tcPr>
            <w:tcW w:w="505" w:type="pct"/>
          </w:tcPr>
          <w:p w14:paraId="54B3457F" w14:textId="50BCE4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C7DF359" w14:textId="798B82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6ED91D9" w14:textId="781BFE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4513</w:t>
            </w:r>
          </w:p>
        </w:tc>
        <w:tc>
          <w:tcPr>
            <w:tcW w:w="227" w:type="pct"/>
          </w:tcPr>
          <w:p w14:paraId="6300F6B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704BB5E" w14:textId="650596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4B94E189" w14:textId="226999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99D1D30" w14:textId="483C9B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0B757ACE" w14:textId="582504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0EDAE555" w14:textId="77777777" w:rsidTr="00D85DB0">
        <w:tc>
          <w:tcPr>
            <w:tcW w:w="439" w:type="pct"/>
          </w:tcPr>
          <w:p w14:paraId="5FF1FB24" w14:textId="7E9CA9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R4-2408599</w:t>
            </w:r>
          </w:p>
        </w:tc>
        <w:tc>
          <w:tcPr>
            <w:tcW w:w="1041" w:type="pct"/>
          </w:tcPr>
          <w:p w14:paraId="613C70EA" w14:textId="5B2603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on measurement restriction for RLM, BFD and CBD</w:t>
            </w:r>
          </w:p>
        </w:tc>
        <w:tc>
          <w:tcPr>
            <w:tcW w:w="505" w:type="pct"/>
          </w:tcPr>
          <w:p w14:paraId="66C49CDE" w14:textId="5C5C56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FC2E504" w14:textId="5D6620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2D8814E" w14:textId="320372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4514</w:t>
            </w:r>
          </w:p>
        </w:tc>
        <w:tc>
          <w:tcPr>
            <w:tcW w:w="227" w:type="pct"/>
          </w:tcPr>
          <w:p w14:paraId="16E53F5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3BABFD1" w14:textId="49597D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E5DBA5F" w14:textId="091FE2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CC3BBAF" w14:textId="2746BC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0C03F501" w14:textId="5FB06A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449B1C9E" w14:textId="77777777" w:rsidTr="00D85DB0">
        <w:tc>
          <w:tcPr>
            <w:tcW w:w="439" w:type="pct"/>
          </w:tcPr>
          <w:p w14:paraId="09CD7E92" w14:textId="0DA5B6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R4-2408600</w:t>
            </w:r>
          </w:p>
        </w:tc>
        <w:tc>
          <w:tcPr>
            <w:tcW w:w="1041" w:type="pct"/>
          </w:tcPr>
          <w:p w14:paraId="2B7D4D67" w14:textId="295877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Corrections on measurement restriction for RLM, BFD and CBD</w:t>
            </w:r>
          </w:p>
        </w:tc>
        <w:tc>
          <w:tcPr>
            <w:tcW w:w="505" w:type="pct"/>
          </w:tcPr>
          <w:p w14:paraId="010F4243" w14:textId="41DF83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16DAFA6" w14:textId="36D62C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7F84CB2" w14:textId="517E32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4515</w:t>
            </w:r>
          </w:p>
        </w:tc>
        <w:tc>
          <w:tcPr>
            <w:tcW w:w="227" w:type="pct"/>
          </w:tcPr>
          <w:p w14:paraId="7BA3225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C69C0CB" w14:textId="716D30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0160D61" w14:textId="04E520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90C0FB7" w14:textId="65096D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4EC3B247" w14:textId="35AB54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24090570" w14:textId="77777777" w:rsidTr="00D85DB0">
        <w:tc>
          <w:tcPr>
            <w:tcW w:w="439" w:type="pct"/>
          </w:tcPr>
          <w:p w14:paraId="2F5BC2FE" w14:textId="09225D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R4-2408601</w:t>
            </w:r>
          </w:p>
        </w:tc>
        <w:tc>
          <w:tcPr>
            <w:tcW w:w="1041" w:type="pct"/>
          </w:tcPr>
          <w:p w14:paraId="6E544D2F" w14:textId="067259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Correction to RedCap relaxed measurement requirements_R17</w:t>
            </w:r>
          </w:p>
        </w:tc>
        <w:tc>
          <w:tcPr>
            <w:tcW w:w="505" w:type="pct"/>
          </w:tcPr>
          <w:p w14:paraId="3321E5C8" w14:textId="6BDA8E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678FE1A" w14:textId="3AA0CA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AB8FA1E" w14:textId="457B20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4516</w:t>
            </w:r>
          </w:p>
        </w:tc>
        <w:tc>
          <w:tcPr>
            <w:tcW w:w="227" w:type="pct"/>
          </w:tcPr>
          <w:p w14:paraId="0560467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97BF67B" w14:textId="1F9EDF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3ABAFD1" w14:textId="2CE0FD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C84A450" w14:textId="4E6510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37A08487" w14:textId="1625F4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03EA54F" w14:textId="77777777" w:rsidTr="00D85DB0">
        <w:tc>
          <w:tcPr>
            <w:tcW w:w="439" w:type="pct"/>
          </w:tcPr>
          <w:p w14:paraId="49E5B635" w14:textId="3E589B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R4-2410347</w:t>
            </w:r>
          </w:p>
        </w:tc>
        <w:tc>
          <w:tcPr>
            <w:tcW w:w="1041" w:type="pct"/>
          </w:tcPr>
          <w:p w14:paraId="0C8BF2B0" w14:textId="685407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Correction to RedCap relaxed measurement requirements_R17</w:t>
            </w:r>
          </w:p>
        </w:tc>
        <w:tc>
          <w:tcPr>
            <w:tcW w:w="505" w:type="pct"/>
          </w:tcPr>
          <w:p w14:paraId="6FE9FED6" w14:textId="7AA32C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EE23AB8" w14:textId="610123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7F3A319" w14:textId="03AB68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4516</w:t>
            </w:r>
          </w:p>
        </w:tc>
        <w:tc>
          <w:tcPr>
            <w:tcW w:w="227" w:type="pct"/>
          </w:tcPr>
          <w:p w14:paraId="68C4D277" w14:textId="61E1F13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1CB1E02" w14:textId="33F0E2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84B1974" w14:textId="3B28F9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41C521C" w14:textId="2E06FC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4D869CEA" w14:textId="5D0D3F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8044F0E" w14:textId="77777777" w:rsidTr="00D85DB0">
        <w:tc>
          <w:tcPr>
            <w:tcW w:w="439" w:type="pct"/>
          </w:tcPr>
          <w:p w14:paraId="52B7AAF2" w14:textId="1859AC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R4-2408602</w:t>
            </w:r>
          </w:p>
        </w:tc>
        <w:tc>
          <w:tcPr>
            <w:tcW w:w="1041" w:type="pct"/>
          </w:tcPr>
          <w:p w14:paraId="6B25E8E5" w14:textId="433F1B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Correction to RedCap relaxed measurement requirements_R18</w:t>
            </w:r>
          </w:p>
        </w:tc>
        <w:tc>
          <w:tcPr>
            <w:tcW w:w="505" w:type="pct"/>
          </w:tcPr>
          <w:p w14:paraId="28647C79" w14:textId="67059D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207FB5C" w14:textId="5D6D83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742C43F" w14:textId="4D5200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4517</w:t>
            </w:r>
          </w:p>
        </w:tc>
        <w:tc>
          <w:tcPr>
            <w:tcW w:w="227" w:type="pct"/>
          </w:tcPr>
          <w:p w14:paraId="576F9E3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014C0FF" w14:textId="5DD7E0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73CF8DC" w14:textId="3DBC9A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9240470" w14:textId="07720B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65CB0178" w14:textId="3D1CFA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B5FDC37" w14:textId="77777777" w:rsidTr="00D85DB0">
        <w:tc>
          <w:tcPr>
            <w:tcW w:w="439" w:type="pct"/>
          </w:tcPr>
          <w:p w14:paraId="2C922484" w14:textId="379017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R4-2408639</w:t>
            </w:r>
          </w:p>
        </w:tc>
        <w:tc>
          <w:tcPr>
            <w:tcW w:w="1041" w:type="pct"/>
          </w:tcPr>
          <w:p w14:paraId="7D8FB0FE" w14:textId="2DDABF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(NR_RRM_enh2-Core) CR on PUCCH SCell activation with multiple SCells R17 (Cat F)</w:t>
            </w:r>
          </w:p>
        </w:tc>
        <w:tc>
          <w:tcPr>
            <w:tcW w:w="505" w:type="pct"/>
          </w:tcPr>
          <w:p w14:paraId="0C8606B3" w14:textId="3BEB22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CBBAF69" w14:textId="4690D3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7451355" w14:textId="3D0BA7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4518</w:t>
            </w:r>
          </w:p>
        </w:tc>
        <w:tc>
          <w:tcPr>
            <w:tcW w:w="227" w:type="pct"/>
          </w:tcPr>
          <w:p w14:paraId="5003629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CEA3C55" w14:textId="0315AA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1195DEC" w14:textId="712B2F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53506CB" w14:textId="20D9EB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NR_RRM_enh2-Core</w:t>
            </w:r>
          </w:p>
        </w:tc>
        <w:tc>
          <w:tcPr>
            <w:tcW w:w="512" w:type="pct"/>
          </w:tcPr>
          <w:p w14:paraId="4E526E57" w14:textId="6331D6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16D9DC3A" w14:textId="77777777" w:rsidTr="00D85DB0">
        <w:tc>
          <w:tcPr>
            <w:tcW w:w="439" w:type="pct"/>
          </w:tcPr>
          <w:p w14:paraId="1E41486E" w14:textId="3EE250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R4-2408640</w:t>
            </w:r>
          </w:p>
        </w:tc>
        <w:tc>
          <w:tcPr>
            <w:tcW w:w="1041" w:type="pct"/>
          </w:tcPr>
          <w:p w14:paraId="49845856" w14:textId="0B417C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(NR_RRM_enh2-Core) CR on SRS AS interruption requirements R17 (Cat F)</w:t>
            </w:r>
          </w:p>
        </w:tc>
        <w:tc>
          <w:tcPr>
            <w:tcW w:w="505" w:type="pct"/>
          </w:tcPr>
          <w:p w14:paraId="753DB3CE" w14:textId="6A4464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B27DA7F" w14:textId="5CCF1E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2F6334C" w14:textId="10E2EB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4519</w:t>
            </w:r>
          </w:p>
        </w:tc>
        <w:tc>
          <w:tcPr>
            <w:tcW w:w="227" w:type="pct"/>
          </w:tcPr>
          <w:p w14:paraId="5A1AB96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E48B476" w14:textId="6C621F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63FE43D" w14:textId="0B58E6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C23DC0A" w14:textId="6C8B03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NR_RRM_enh2-Core</w:t>
            </w:r>
          </w:p>
        </w:tc>
        <w:tc>
          <w:tcPr>
            <w:tcW w:w="512" w:type="pct"/>
          </w:tcPr>
          <w:p w14:paraId="36BD4A58" w14:textId="2C183D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2B579E2E" w14:textId="77777777" w:rsidTr="00D85DB0">
        <w:tc>
          <w:tcPr>
            <w:tcW w:w="439" w:type="pct"/>
          </w:tcPr>
          <w:p w14:paraId="42BD18F9" w14:textId="5B5C1A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R4-2408647</w:t>
            </w:r>
          </w:p>
        </w:tc>
        <w:tc>
          <w:tcPr>
            <w:tcW w:w="1041" w:type="pct"/>
          </w:tcPr>
          <w:p w14:paraId="6B73EA3C" w14:textId="777797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[NR_HST_FR2] CR to 38.133, Cat F on HST FR2 RRM Performance Corrections</w:t>
            </w:r>
          </w:p>
        </w:tc>
        <w:tc>
          <w:tcPr>
            <w:tcW w:w="505" w:type="pct"/>
          </w:tcPr>
          <w:p w14:paraId="58EE0192" w14:textId="420DBF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Samsung</w:t>
            </w:r>
          </w:p>
        </w:tc>
        <w:tc>
          <w:tcPr>
            <w:tcW w:w="442" w:type="pct"/>
          </w:tcPr>
          <w:p w14:paraId="3DBF2EF5" w14:textId="2465BF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A793C93" w14:textId="6E76B3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4520</w:t>
            </w:r>
          </w:p>
        </w:tc>
        <w:tc>
          <w:tcPr>
            <w:tcW w:w="227" w:type="pct"/>
          </w:tcPr>
          <w:p w14:paraId="4815CFD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7D3F973" w14:textId="5AE341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A15720A" w14:textId="5B5F65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3C4CB7D" w14:textId="75D53D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NR_HST_FR2-Perf</w:t>
            </w:r>
          </w:p>
        </w:tc>
        <w:tc>
          <w:tcPr>
            <w:tcW w:w="512" w:type="pct"/>
          </w:tcPr>
          <w:p w14:paraId="3FBF5CCB" w14:textId="109FE8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753A0E7" w14:textId="77777777" w:rsidTr="00D85DB0">
        <w:tc>
          <w:tcPr>
            <w:tcW w:w="439" w:type="pct"/>
          </w:tcPr>
          <w:p w14:paraId="44EA0CF8" w14:textId="4E5092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R4-2410224</w:t>
            </w:r>
          </w:p>
        </w:tc>
        <w:tc>
          <w:tcPr>
            <w:tcW w:w="1041" w:type="pct"/>
          </w:tcPr>
          <w:p w14:paraId="6200572A" w14:textId="041FE7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[NR_HST_FR2] CR to 38.133, Cat F on HST FR2 RRM Performance Corrections</w:t>
            </w:r>
          </w:p>
        </w:tc>
        <w:tc>
          <w:tcPr>
            <w:tcW w:w="505" w:type="pct"/>
          </w:tcPr>
          <w:p w14:paraId="421CD4A1" w14:textId="57030B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Samsung</w:t>
            </w:r>
          </w:p>
        </w:tc>
        <w:tc>
          <w:tcPr>
            <w:tcW w:w="442" w:type="pct"/>
          </w:tcPr>
          <w:p w14:paraId="6715ED51" w14:textId="2AD565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F3E2B8B" w14:textId="579893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4520</w:t>
            </w:r>
          </w:p>
        </w:tc>
        <w:tc>
          <w:tcPr>
            <w:tcW w:w="227" w:type="pct"/>
          </w:tcPr>
          <w:p w14:paraId="1F195BA6" w14:textId="134FEEB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ADDB537" w14:textId="7C84B0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67DC484" w14:textId="096696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1E8C501" w14:textId="3FA18C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NR_HST_FR2-Perf</w:t>
            </w:r>
          </w:p>
        </w:tc>
        <w:tc>
          <w:tcPr>
            <w:tcW w:w="512" w:type="pct"/>
          </w:tcPr>
          <w:p w14:paraId="09DABB64" w14:textId="339D93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FC68688" w14:textId="77777777" w:rsidTr="00D85DB0">
        <w:tc>
          <w:tcPr>
            <w:tcW w:w="439" w:type="pct"/>
          </w:tcPr>
          <w:p w14:paraId="1E01347B" w14:textId="6E23EA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R4-2408648</w:t>
            </w:r>
          </w:p>
        </w:tc>
        <w:tc>
          <w:tcPr>
            <w:tcW w:w="1041" w:type="pct"/>
          </w:tcPr>
          <w:p w14:paraId="2F47039D" w14:textId="72E5E5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[NR_HST_FR2] CR to 38.133, Cat A on HST FR2 RRM Performance Corrections</w:t>
            </w:r>
          </w:p>
        </w:tc>
        <w:tc>
          <w:tcPr>
            <w:tcW w:w="505" w:type="pct"/>
          </w:tcPr>
          <w:p w14:paraId="526268F6" w14:textId="78A1D0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Samsung</w:t>
            </w:r>
          </w:p>
        </w:tc>
        <w:tc>
          <w:tcPr>
            <w:tcW w:w="442" w:type="pct"/>
          </w:tcPr>
          <w:p w14:paraId="246197C9" w14:textId="72D1C4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F08BB82" w14:textId="747B3D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4521</w:t>
            </w:r>
          </w:p>
        </w:tc>
        <w:tc>
          <w:tcPr>
            <w:tcW w:w="227" w:type="pct"/>
          </w:tcPr>
          <w:p w14:paraId="1D0E3AA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5EBE225" w14:textId="36FD41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54F6D00" w14:textId="2CB64A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3155E62" w14:textId="685A86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NR_HST_FR2-Perf</w:t>
            </w:r>
          </w:p>
        </w:tc>
        <w:tc>
          <w:tcPr>
            <w:tcW w:w="512" w:type="pct"/>
          </w:tcPr>
          <w:p w14:paraId="75D2B715" w14:textId="73E64E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67312B87" w14:textId="77777777" w:rsidTr="00D85DB0">
        <w:tc>
          <w:tcPr>
            <w:tcW w:w="439" w:type="pct"/>
          </w:tcPr>
          <w:p w14:paraId="1EDF8832" w14:textId="645FC5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R4-2408649</w:t>
            </w:r>
          </w:p>
        </w:tc>
        <w:tc>
          <w:tcPr>
            <w:tcW w:w="1041" w:type="pct"/>
          </w:tcPr>
          <w:p w14:paraId="0078B24C" w14:textId="491F98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38.133 on HST FR2 Enhanced RRM Core Maintenance</w:t>
            </w:r>
          </w:p>
        </w:tc>
        <w:tc>
          <w:tcPr>
            <w:tcW w:w="505" w:type="pct"/>
          </w:tcPr>
          <w:p w14:paraId="315CAFB4" w14:textId="5C3499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4BCD58AB" w14:textId="6902FE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FCF7A04" w14:textId="32D945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4522</w:t>
            </w:r>
          </w:p>
        </w:tc>
        <w:tc>
          <w:tcPr>
            <w:tcW w:w="227" w:type="pct"/>
          </w:tcPr>
          <w:p w14:paraId="7588BE2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9F48C35" w14:textId="545817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5B38839" w14:textId="528B5D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37DCAAC" w14:textId="478163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NR_HST_FR2</w:t>
            </w:r>
          </w:p>
        </w:tc>
        <w:tc>
          <w:tcPr>
            <w:tcW w:w="512" w:type="pct"/>
          </w:tcPr>
          <w:p w14:paraId="6BD50BC3" w14:textId="49C3D6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9345C59" w14:textId="77777777" w:rsidTr="00D85DB0">
        <w:tc>
          <w:tcPr>
            <w:tcW w:w="439" w:type="pct"/>
          </w:tcPr>
          <w:p w14:paraId="277924B4" w14:textId="58C77B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R4-2410298</w:t>
            </w:r>
          </w:p>
        </w:tc>
        <w:tc>
          <w:tcPr>
            <w:tcW w:w="1041" w:type="pct"/>
          </w:tcPr>
          <w:p w14:paraId="6D81C85B" w14:textId="77DF8D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38.133 on HST FR2 Enhanced RRM Core Maintenance</w:t>
            </w:r>
          </w:p>
        </w:tc>
        <w:tc>
          <w:tcPr>
            <w:tcW w:w="505" w:type="pct"/>
          </w:tcPr>
          <w:p w14:paraId="26F04964" w14:textId="564F22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B3C3E64" w14:textId="34F9B0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13283F5" w14:textId="69F644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4522</w:t>
            </w:r>
          </w:p>
        </w:tc>
        <w:tc>
          <w:tcPr>
            <w:tcW w:w="227" w:type="pct"/>
          </w:tcPr>
          <w:p w14:paraId="09FD0AC6" w14:textId="27A8D63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B930D52" w14:textId="132F95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372DB64" w14:textId="238F3F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8577055" w14:textId="498DCA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NR_HST_FR2</w:t>
            </w:r>
          </w:p>
        </w:tc>
        <w:tc>
          <w:tcPr>
            <w:tcW w:w="512" w:type="pct"/>
          </w:tcPr>
          <w:p w14:paraId="5D7D4106" w14:textId="5FA7CF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F55F5B6" w14:textId="77777777" w:rsidTr="00D85DB0">
        <w:tc>
          <w:tcPr>
            <w:tcW w:w="439" w:type="pct"/>
          </w:tcPr>
          <w:p w14:paraId="6871F5CF" w14:textId="4FC027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R4-2408652</w:t>
            </w:r>
          </w:p>
        </w:tc>
        <w:tc>
          <w:tcPr>
            <w:tcW w:w="1041" w:type="pct"/>
          </w:tcPr>
          <w:p w14:paraId="76EFFA2F" w14:textId="19C2BD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38.133 Rel-15 CatF on Missing PC1 Test Parameters for RAN5</w:t>
            </w:r>
          </w:p>
        </w:tc>
        <w:tc>
          <w:tcPr>
            <w:tcW w:w="505" w:type="pct"/>
          </w:tcPr>
          <w:p w14:paraId="6F5DE42B" w14:textId="5EDBB2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00732A5" w14:textId="2D499E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F2EA282" w14:textId="7C56F8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4523</w:t>
            </w:r>
          </w:p>
        </w:tc>
        <w:tc>
          <w:tcPr>
            <w:tcW w:w="227" w:type="pct"/>
          </w:tcPr>
          <w:p w14:paraId="2B1D226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7BDB458" w14:textId="2F8FDB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63BC4F29" w14:textId="3CD324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A35C4C4" w14:textId="0B1D54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TEI15</w:t>
            </w:r>
          </w:p>
        </w:tc>
        <w:tc>
          <w:tcPr>
            <w:tcW w:w="512" w:type="pct"/>
          </w:tcPr>
          <w:p w14:paraId="0BCA6A20" w14:textId="7F46A9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AC88C90" w14:textId="77777777" w:rsidTr="00D85DB0">
        <w:tc>
          <w:tcPr>
            <w:tcW w:w="439" w:type="pct"/>
          </w:tcPr>
          <w:p w14:paraId="7FB64EF5" w14:textId="0AC547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R4-2410249</w:t>
            </w:r>
          </w:p>
        </w:tc>
        <w:tc>
          <w:tcPr>
            <w:tcW w:w="1041" w:type="pct"/>
          </w:tcPr>
          <w:p w14:paraId="0FFFF708" w14:textId="4D5030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38.133 Rel-15 CatF on Missing PC1 Test Parameters for RAN5</w:t>
            </w:r>
          </w:p>
        </w:tc>
        <w:tc>
          <w:tcPr>
            <w:tcW w:w="505" w:type="pct"/>
          </w:tcPr>
          <w:p w14:paraId="69B4A247" w14:textId="186642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1C27CB9" w14:textId="26138E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D379382" w14:textId="575C68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4523</w:t>
            </w:r>
          </w:p>
        </w:tc>
        <w:tc>
          <w:tcPr>
            <w:tcW w:w="227" w:type="pct"/>
          </w:tcPr>
          <w:p w14:paraId="4822B4F2" w14:textId="0F30939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6849621" w14:textId="559A30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5780779B" w14:textId="173D4D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6796CD1" w14:textId="25D118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TEI15</w:t>
            </w:r>
          </w:p>
        </w:tc>
        <w:tc>
          <w:tcPr>
            <w:tcW w:w="512" w:type="pct"/>
          </w:tcPr>
          <w:p w14:paraId="2B508344" w14:textId="61A324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009E9E0" w14:textId="77777777" w:rsidTr="00D85DB0">
        <w:tc>
          <w:tcPr>
            <w:tcW w:w="439" w:type="pct"/>
          </w:tcPr>
          <w:p w14:paraId="5CACF8BB" w14:textId="575E04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R4-2408653</w:t>
            </w:r>
          </w:p>
        </w:tc>
        <w:tc>
          <w:tcPr>
            <w:tcW w:w="1041" w:type="pct"/>
          </w:tcPr>
          <w:p w14:paraId="72CEF2AD" w14:textId="4CD4F4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38.133 Rel-16 CatA on Missing PC1 Test Parameters for RAN5</w:t>
            </w:r>
          </w:p>
        </w:tc>
        <w:tc>
          <w:tcPr>
            <w:tcW w:w="505" w:type="pct"/>
          </w:tcPr>
          <w:p w14:paraId="0840C166" w14:textId="20AEB4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74824EC" w14:textId="695164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5BD346B" w14:textId="727F11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4524</w:t>
            </w:r>
          </w:p>
        </w:tc>
        <w:tc>
          <w:tcPr>
            <w:tcW w:w="227" w:type="pct"/>
          </w:tcPr>
          <w:p w14:paraId="2690E00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EEF9A14" w14:textId="0FD18A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8F6BED0" w14:textId="74CA35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D0331B0" w14:textId="0C6226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TEI15</w:t>
            </w:r>
          </w:p>
        </w:tc>
        <w:tc>
          <w:tcPr>
            <w:tcW w:w="512" w:type="pct"/>
          </w:tcPr>
          <w:p w14:paraId="5E961E01" w14:textId="2C7D93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2549886" w14:textId="77777777" w:rsidTr="00D85DB0">
        <w:tc>
          <w:tcPr>
            <w:tcW w:w="439" w:type="pct"/>
          </w:tcPr>
          <w:p w14:paraId="50D70AAF" w14:textId="426C33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R4-2408654</w:t>
            </w:r>
          </w:p>
        </w:tc>
        <w:tc>
          <w:tcPr>
            <w:tcW w:w="1041" w:type="pct"/>
          </w:tcPr>
          <w:p w14:paraId="64C1A9DF" w14:textId="4BEE98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38.133 Rel-17 CatA on Missing PC1 Test Parameters for RAN5</w:t>
            </w:r>
          </w:p>
        </w:tc>
        <w:tc>
          <w:tcPr>
            <w:tcW w:w="505" w:type="pct"/>
          </w:tcPr>
          <w:p w14:paraId="749EC918" w14:textId="1B5910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A958BF1" w14:textId="42C936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6265785" w14:textId="3C2BC2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4525</w:t>
            </w:r>
          </w:p>
        </w:tc>
        <w:tc>
          <w:tcPr>
            <w:tcW w:w="227" w:type="pct"/>
          </w:tcPr>
          <w:p w14:paraId="27F8614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EB8EA6F" w14:textId="75E0EF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7069804" w14:textId="515135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302964F" w14:textId="336C2F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TEI15</w:t>
            </w:r>
          </w:p>
        </w:tc>
        <w:tc>
          <w:tcPr>
            <w:tcW w:w="512" w:type="pct"/>
          </w:tcPr>
          <w:p w14:paraId="454D5221" w14:textId="58661E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81733AF" w14:textId="77777777" w:rsidTr="00D85DB0">
        <w:tc>
          <w:tcPr>
            <w:tcW w:w="439" w:type="pct"/>
          </w:tcPr>
          <w:p w14:paraId="24B42BB7" w14:textId="4D2689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R4-2408655</w:t>
            </w:r>
          </w:p>
        </w:tc>
        <w:tc>
          <w:tcPr>
            <w:tcW w:w="1041" w:type="pct"/>
          </w:tcPr>
          <w:p w14:paraId="2EFDCD0B" w14:textId="5A7503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38.133 Rel-18 CatA on Missing PC1 Test Parameters for RAN5</w:t>
            </w:r>
          </w:p>
        </w:tc>
        <w:tc>
          <w:tcPr>
            <w:tcW w:w="505" w:type="pct"/>
          </w:tcPr>
          <w:p w14:paraId="59AFF65C" w14:textId="561090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4E8B1FAE" w14:textId="549041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A4B4481" w14:textId="3D3AE3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4526</w:t>
            </w:r>
          </w:p>
        </w:tc>
        <w:tc>
          <w:tcPr>
            <w:tcW w:w="227" w:type="pct"/>
          </w:tcPr>
          <w:p w14:paraId="448FF11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120CC3B" w14:textId="1743B0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247DB36" w14:textId="1ACE99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9B1700C" w14:textId="02EAE5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TEI15</w:t>
            </w:r>
          </w:p>
        </w:tc>
        <w:tc>
          <w:tcPr>
            <w:tcW w:w="512" w:type="pct"/>
          </w:tcPr>
          <w:p w14:paraId="07245680" w14:textId="087272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7D862F8" w14:textId="77777777" w:rsidTr="00D85DB0">
        <w:tc>
          <w:tcPr>
            <w:tcW w:w="439" w:type="pct"/>
          </w:tcPr>
          <w:p w14:paraId="745BC3C6" w14:textId="33598E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R4-2408656</w:t>
            </w:r>
          </w:p>
        </w:tc>
        <w:tc>
          <w:tcPr>
            <w:tcW w:w="1041" w:type="pct"/>
          </w:tcPr>
          <w:p w14:paraId="7F726BC0" w14:textId="0DC245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38.133 Rel-17 CatF on PC5,6 RRM Test Configuration Parameters for RAN5</w:t>
            </w:r>
          </w:p>
        </w:tc>
        <w:tc>
          <w:tcPr>
            <w:tcW w:w="505" w:type="pct"/>
          </w:tcPr>
          <w:p w14:paraId="639CA972" w14:textId="70FF9E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C1D6EA2" w14:textId="197D1F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029E5C3" w14:textId="703DC8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4527</w:t>
            </w:r>
          </w:p>
        </w:tc>
        <w:tc>
          <w:tcPr>
            <w:tcW w:w="227" w:type="pct"/>
          </w:tcPr>
          <w:p w14:paraId="42604A6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313F03F" w14:textId="0D435E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EF460A7" w14:textId="6C8785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02CB03F" w14:textId="260ED6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7D725FF6" w14:textId="224574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6B508EF" w14:textId="77777777" w:rsidTr="00D85DB0">
        <w:tc>
          <w:tcPr>
            <w:tcW w:w="439" w:type="pct"/>
          </w:tcPr>
          <w:p w14:paraId="56EBC229" w14:textId="0A247F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R4-2410250</w:t>
            </w:r>
          </w:p>
        </w:tc>
        <w:tc>
          <w:tcPr>
            <w:tcW w:w="1041" w:type="pct"/>
          </w:tcPr>
          <w:p w14:paraId="2D84713E" w14:textId="3535B6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38.133 Rel-17 CatF on PC5,6 RRM Test Configuration Parameters for RAN5</w:t>
            </w:r>
          </w:p>
        </w:tc>
        <w:tc>
          <w:tcPr>
            <w:tcW w:w="505" w:type="pct"/>
          </w:tcPr>
          <w:p w14:paraId="4CF922E7" w14:textId="68B27E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CBCC76C" w14:textId="22AE14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13B22FF" w14:textId="0B5964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4527</w:t>
            </w:r>
          </w:p>
        </w:tc>
        <w:tc>
          <w:tcPr>
            <w:tcW w:w="227" w:type="pct"/>
          </w:tcPr>
          <w:p w14:paraId="14BA6349" w14:textId="7F69268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D7FA868" w14:textId="7FF7D2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56C8329" w14:textId="616665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EF08C85" w14:textId="3047B9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0D4B8EE1" w14:textId="4AA218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25DD28F" w14:textId="77777777" w:rsidTr="00D85DB0">
        <w:tc>
          <w:tcPr>
            <w:tcW w:w="439" w:type="pct"/>
          </w:tcPr>
          <w:p w14:paraId="40467A83" w14:textId="44639D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R4-2408657</w:t>
            </w:r>
          </w:p>
        </w:tc>
        <w:tc>
          <w:tcPr>
            <w:tcW w:w="1041" w:type="pct"/>
          </w:tcPr>
          <w:p w14:paraId="6AD6D0CD" w14:textId="3CA8AF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38.133 Rel-18 CatA on PC5,6 RRM Test Configuration Parameters for RAN5</w:t>
            </w:r>
          </w:p>
        </w:tc>
        <w:tc>
          <w:tcPr>
            <w:tcW w:w="505" w:type="pct"/>
          </w:tcPr>
          <w:p w14:paraId="4E1537D1" w14:textId="2E5C54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1F0B23C5" w14:textId="273504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968040D" w14:textId="380D35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4528</w:t>
            </w:r>
          </w:p>
        </w:tc>
        <w:tc>
          <w:tcPr>
            <w:tcW w:w="227" w:type="pct"/>
          </w:tcPr>
          <w:p w14:paraId="7670252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74D9551" w14:textId="6DD016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66629F5" w14:textId="62EA7D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8645434" w14:textId="58E48C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TEI17</w:t>
            </w:r>
          </w:p>
        </w:tc>
        <w:tc>
          <w:tcPr>
            <w:tcW w:w="512" w:type="pct"/>
          </w:tcPr>
          <w:p w14:paraId="5BFF0B35" w14:textId="52F863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CE1D6CD" w14:textId="77777777" w:rsidTr="00D85DB0">
        <w:tc>
          <w:tcPr>
            <w:tcW w:w="439" w:type="pct"/>
          </w:tcPr>
          <w:p w14:paraId="3B33A63C" w14:textId="1EFA24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R4-2408680</w:t>
            </w:r>
          </w:p>
        </w:tc>
        <w:tc>
          <w:tcPr>
            <w:tcW w:w="1041" w:type="pct"/>
          </w:tcPr>
          <w:p w14:paraId="477D2F4D" w14:textId="7D64C0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Rel-15 TCI state switching requirements - Rel-15</w:t>
            </w:r>
          </w:p>
        </w:tc>
        <w:tc>
          <w:tcPr>
            <w:tcW w:w="505" w:type="pct"/>
          </w:tcPr>
          <w:p w14:paraId="288C7F35" w14:textId="1D433B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0F8CCC0" w14:textId="374A93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3D3B9F1" w14:textId="431C4C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4529</w:t>
            </w:r>
          </w:p>
        </w:tc>
        <w:tc>
          <w:tcPr>
            <w:tcW w:w="227" w:type="pct"/>
          </w:tcPr>
          <w:p w14:paraId="7C91245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72D37D6" w14:textId="2FA5BF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4CC3F92A" w14:textId="04B4C2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53A93BB" w14:textId="25A01B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03422DC0" w14:textId="0A5E83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19989C93" w14:textId="77777777" w:rsidTr="00D85DB0">
        <w:tc>
          <w:tcPr>
            <w:tcW w:w="439" w:type="pct"/>
          </w:tcPr>
          <w:p w14:paraId="46F10210" w14:textId="0EBB6C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R4-2408681</w:t>
            </w:r>
          </w:p>
        </w:tc>
        <w:tc>
          <w:tcPr>
            <w:tcW w:w="1041" w:type="pct"/>
          </w:tcPr>
          <w:p w14:paraId="26E904E5" w14:textId="4732AE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Rel-15 TCI state switching requirements - Rel-16</w:t>
            </w:r>
          </w:p>
        </w:tc>
        <w:tc>
          <w:tcPr>
            <w:tcW w:w="505" w:type="pct"/>
          </w:tcPr>
          <w:p w14:paraId="546D79F1" w14:textId="7E52CE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6EBE799" w14:textId="49D344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3209247" w14:textId="48F38E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4530</w:t>
            </w:r>
          </w:p>
        </w:tc>
        <w:tc>
          <w:tcPr>
            <w:tcW w:w="227" w:type="pct"/>
          </w:tcPr>
          <w:p w14:paraId="3398826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CCEEC93" w14:textId="42B4DD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2956B0B9" w14:textId="2FA399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DC683A4" w14:textId="323452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43B533FF" w14:textId="1C51E2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44FC694" w14:textId="77777777" w:rsidTr="00D85DB0">
        <w:tc>
          <w:tcPr>
            <w:tcW w:w="439" w:type="pct"/>
          </w:tcPr>
          <w:p w14:paraId="68A7DCB8" w14:textId="0381C4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R4-2410349</w:t>
            </w:r>
          </w:p>
        </w:tc>
        <w:tc>
          <w:tcPr>
            <w:tcW w:w="1041" w:type="pct"/>
          </w:tcPr>
          <w:p w14:paraId="0ACB632D" w14:textId="246301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Rel-15 TCI state switching requirements - Rel-16</w:t>
            </w:r>
          </w:p>
        </w:tc>
        <w:tc>
          <w:tcPr>
            <w:tcW w:w="505" w:type="pct"/>
          </w:tcPr>
          <w:p w14:paraId="37A87124" w14:textId="053AB7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40949F8" w14:textId="38B08B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3678B69" w14:textId="67D9D3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4530</w:t>
            </w:r>
          </w:p>
        </w:tc>
        <w:tc>
          <w:tcPr>
            <w:tcW w:w="227" w:type="pct"/>
          </w:tcPr>
          <w:p w14:paraId="365BE63B" w14:textId="2A8B7F9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E9C29EA" w14:textId="44AACF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4800F6F6" w14:textId="67E811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80F0612" w14:textId="4CEDD8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2368BE0D" w14:textId="5BA7B6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88E247D" w14:textId="77777777" w:rsidTr="00D85DB0">
        <w:tc>
          <w:tcPr>
            <w:tcW w:w="439" w:type="pct"/>
          </w:tcPr>
          <w:p w14:paraId="2C4890C0" w14:textId="701A99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R4-2408682</w:t>
            </w:r>
          </w:p>
        </w:tc>
        <w:tc>
          <w:tcPr>
            <w:tcW w:w="1041" w:type="pct"/>
          </w:tcPr>
          <w:p w14:paraId="76E5EF49" w14:textId="477789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Rel-15 TCI state switching requirements - Rel-17</w:t>
            </w:r>
          </w:p>
        </w:tc>
        <w:tc>
          <w:tcPr>
            <w:tcW w:w="505" w:type="pct"/>
          </w:tcPr>
          <w:p w14:paraId="6E19C60B" w14:textId="4FE195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DCF7E04" w14:textId="1C30AE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C22608E" w14:textId="12A474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4531</w:t>
            </w:r>
          </w:p>
        </w:tc>
        <w:tc>
          <w:tcPr>
            <w:tcW w:w="227" w:type="pct"/>
          </w:tcPr>
          <w:p w14:paraId="5DDF003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F188657" w14:textId="4A0C4A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AE68634" w14:textId="548E85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8B7677B" w14:textId="7AB631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2F09DDC9" w14:textId="3AA6C2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EB46C22" w14:textId="77777777" w:rsidTr="00D85DB0">
        <w:tc>
          <w:tcPr>
            <w:tcW w:w="439" w:type="pct"/>
          </w:tcPr>
          <w:p w14:paraId="394E6077" w14:textId="1AA53D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R4-2410350</w:t>
            </w:r>
          </w:p>
        </w:tc>
        <w:tc>
          <w:tcPr>
            <w:tcW w:w="1041" w:type="pct"/>
          </w:tcPr>
          <w:p w14:paraId="0ED78C73" w14:textId="5042A4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Rel-15 TCI state switching requirements - Rel-17</w:t>
            </w:r>
          </w:p>
        </w:tc>
        <w:tc>
          <w:tcPr>
            <w:tcW w:w="505" w:type="pct"/>
          </w:tcPr>
          <w:p w14:paraId="7E33DBBC" w14:textId="27AB71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2681B1D6" w14:textId="772DE4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8902001" w14:textId="36B48F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4531</w:t>
            </w:r>
          </w:p>
        </w:tc>
        <w:tc>
          <w:tcPr>
            <w:tcW w:w="227" w:type="pct"/>
          </w:tcPr>
          <w:p w14:paraId="2C28A839" w14:textId="47FE53D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ECA4EBA" w14:textId="02E23B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23AFC01" w14:textId="3C0A43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BE28250" w14:textId="70C6C4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4BAE09A2" w14:textId="148000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152EA41" w14:textId="77777777" w:rsidTr="00D85DB0">
        <w:tc>
          <w:tcPr>
            <w:tcW w:w="439" w:type="pct"/>
          </w:tcPr>
          <w:p w14:paraId="77EA7334" w14:textId="34F187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R4-2408683</w:t>
            </w:r>
          </w:p>
        </w:tc>
        <w:tc>
          <w:tcPr>
            <w:tcW w:w="1041" w:type="pct"/>
          </w:tcPr>
          <w:p w14:paraId="78529157" w14:textId="30D888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Rel-15 TCI state switching requirements - Rel-18</w:t>
            </w:r>
          </w:p>
        </w:tc>
        <w:tc>
          <w:tcPr>
            <w:tcW w:w="505" w:type="pct"/>
          </w:tcPr>
          <w:p w14:paraId="129EB5C3" w14:textId="7DF955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DAFB6C1" w14:textId="615B19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902FDCE" w14:textId="7EE225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4532</w:t>
            </w:r>
          </w:p>
        </w:tc>
        <w:tc>
          <w:tcPr>
            <w:tcW w:w="227" w:type="pct"/>
          </w:tcPr>
          <w:p w14:paraId="52CF8CB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F555FBA" w14:textId="44B50D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9466553" w14:textId="70C7C8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CA9D347" w14:textId="3B6E21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4A1B387D" w14:textId="0B0FE5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5356F05" w14:textId="77777777" w:rsidTr="00D85DB0">
        <w:tc>
          <w:tcPr>
            <w:tcW w:w="439" w:type="pct"/>
          </w:tcPr>
          <w:p w14:paraId="0CED56E7" w14:textId="0DF0EB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R4-2410351</w:t>
            </w:r>
          </w:p>
        </w:tc>
        <w:tc>
          <w:tcPr>
            <w:tcW w:w="1041" w:type="pct"/>
          </w:tcPr>
          <w:p w14:paraId="082B8A14" w14:textId="6E7D1D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(NR_newRAT-Core) CR for Rel-15 TCI state switching requirements - Rel-18</w:t>
            </w:r>
          </w:p>
        </w:tc>
        <w:tc>
          <w:tcPr>
            <w:tcW w:w="505" w:type="pct"/>
          </w:tcPr>
          <w:p w14:paraId="095CD08D" w14:textId="50D488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48B955F0" w14:textId="049327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922B22E" w14:textId="1C52DF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4532</w:t>
            </w:r>
          </w:p>
        </w:tc>
        <w:tc>
          <w:tcPr>
            <w:tcW w:w="227" w:type="pct"/>
          </w:tcPr>
          <w:p w14:paraId="131A47F6" w14:textId="3258491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2475326" w14:textId="7FF902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54DCE25" w14:textId="0ED348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4EA264E" w14:textId="5A8CD1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NR_newRAT-Core</w:t>
            </w:r>
          </w:p>
        </w:tc>
        <w:tc>
          <w:tcPr>
            <w:tcW w:w="512" w:type="pct"/>
          </w:tcPr>
          <w:p w14:paraId="25CC2F0B" w14:textId="6759D5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F821FE5" w14:textId="77777777" w:rsidTr="00D85DB0">
        <w:tc>
          <w:tcPr>
            <w:tcW w:w="439" w:type="pct"/>
          </w:tcPr>
          <w:p w14:paraId="25950E44" w14:textId="0E0E4C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R4-2408757</w:t>
            </w:r>
          </w:p>
        </w:tc>
        <w:tc>
          <w:tcPr>
            <w:tcW w:w="1041" w:type="pct"/>
          </w:tcPr>
          <w:p w14:paraId="6251165A" w14:textId="5586F5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eEMR core maintenance</w:t>
            </w:r>
          </w:p>
        </w:tc>
        <w:tc>
          <w:tcPr>
            <w:tcW w:w="505" w:type="pct"/>
          </w:tcPr>
          <w:p w14:paraId="5BD357C1" w14:textId="357D0E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55DA77E1" w14:textId="19AD65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935DABD" w14:textId="2C2369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4533</w:t>
            </w:r>
          </w:p>
        </w:tc>
        <w:tc>
          <w:tcPr>
            <w:tcW w:w="227" w:type="pct"/>
          </w:tcPr>
          <w:p w14:paraId="621562F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9839E69" w14:textId="659B0A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96110CF" w14:textId="07FD80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BCEE045" w14:textId="234700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6A7E6F56" w14:textId="75FD2F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698E66D4" w14:textId="77777777" w:rsidTr="00D85DB0">
        <w:tc>
          <w:tcPr>
            <w:tcW w:w="439" w:type="pct"/>
          </w:tcPr>
          <w:p w14:paraId="26884B47" w14:textId="170BBE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R4-2408872</w:t>
            </w:r>
          </w:p>
        </w:tc>
        <w:tc>
          <w:tcPr>
            <w:tcW w:w="1041" w:type="pct"/>
          </w:tcPr>
          <w:p w14:paraId="55BCA34E" w14:textId="38AABF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(NR_Mob_enh-Core) CR on modification on the definition of TEvent_DU for the conditional handover and conditional PSCell change in Rel-16</w:t>
            </w:r>
          </w:p>
        </w:tc>
        <w:tc>
          <w:tcPr>
            <w:tcW w:w="505" w:type="pct"/>
          </w:tcPr>
          <w:p w14:paraId="40D1D03C" w14:textId="09920D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4C2E7306" w14:textId="431784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CFF963B" w14:textId="785421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4534</w:t>
            </w:r>
          </w:p>
        </w:tc>
        <w:tc>
          <w:tcPr>
            <w:tcW w:w="227" w:type="pct"/>
          </w:tcPr>
          <w:p w14:paraId="6433223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8B5389B" w14:textId="4EA10F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7B495FDB" w14:textId="13CD7F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8EF54B0" w14:textId="4D8E67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NR_Mob_enh-Core</w:t>
            </w:r>
          </w:p>
        </w:tc>
        <w:tc>
          <w:tcPr>
            <w:tcW w:w="512" w:type="pct"/>
          </w:tcPr>
          <w:p w14:paraId="2090AECB" w14:textId="6B2F7D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1FFC664C" w14:textId="77777777" w:rsidTr="00D85DB0">
        <w:tc>
          <w:tcPr>
            <w:tcW w:w="439" w:type="pct"/>
          </w:tcPr>
          <w:p w14:paraId="159B9F99" w14:textId="30ED3B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R4-2408873</w:t>
            </w:r>
          </w:p>
        </w:tc>
        <w:tc>
          <w:tcPr>
            <w:tcW w:w="1041" w:type="pct"/>
          </w:tcPr>
          <w:p w14:paraId="0E467572" w14:textId="1812E7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(NR_Mob_enh-Core) CR on modification on the definition of TEvent_DU for the conditional handover and conditional Pscell change in Rel-17</w:t>
            </w:r>
          </w:p>
        </w:tc>
        <w:tc>
          <w:tcPr>
            <w:tcW w:w="505" w:type="pct"/>
          </w:tcPr>
          <w:p w14:paraId="4014471E" w14:textId="285600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64F92648" w14:textId="065821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53E96EF" w14:textId="7E17D2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4535</w:t>
            </w:r>
          </w:p>
        </w:tc>
        <w:tc>
          <w:tcPr>
            <w:tcW w:w="227" w:type="pct"/>
          </w:tcPr>
          <w:p w14:paraId="0D31358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3E03D30" w14:textId="72EDDA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C98218C" w14:textId="29DCB5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34BB9CC" w14:textId="133A66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NR_Mob_enh-Core</w:t>
            </w:r>
          </w:p>
        </w:tc>
        <w:tc>
          <w:tcPr>
            <w:tcW w:w="512" w:type="pct"/>
          </w:tcPr>
          <w:p w14:paraId="7B239AF3" w14:textId="428CA6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4937D0E" w14:textId="77777777" w:rsidTr="00D85DB0">
        <w:tc>
          <w:tcPr>
            <w:tcW w:w="439" w:type="pct"/>
          </w:tcPr>
          <w:p w14:paraId="2F8982FB" w14:textId="393155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R4-2408874</w:t>
            </w:r>
          </w:p>
        </w:tc>
        <w:tc>
          <w:tcPr>
            <w:tcW w:w="1041" w:type="pct"/>
          </w:tcPr>
          <w:p w14:paraId="4972A290" w14:textId="34A92F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(NR_Mob_enh-Core) CR on modification on the definition of TEvent_DU for the conditional handover and conditional Pscell change in Rel-18</w:t>
            </w:r>
          </w:p>
        </w:tc>
        <w:tc>
          <w:tcPr>
            <w:tcW w:w="505" w:type="pct"/>
          </w:tcPr>
          <w:p w14:paraId="4DD33DD0" w14:textId="599F20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3BF723B0" w14:textId="48A93D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320E996" w14:textId="1FB45C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4536</w:t>
            </w:r>
          </w:p>
        </w:tc>
        <w:tc>
          <w:tcPr>
            <w:tcW w:w="227" w:type="pct"/>
          </w:tcPr>
          <w:p w14:paraId="70ADE06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985CE9D" w14:textId="654BA1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D545418" w14:textId="217E05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72B0E9D" w14:textId="7A96C3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NR_Mob_enh-Core</w:t>
            </w:r>
          </w:p>
        </w:tc>
        <w:tc>
          <w:tcPr>
            <w:tcW w:w="512" w:type="pct"/>
          </w:tcPr>
          <w:p w14:paraId="39DC541C" w14:textId="04D559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C98D48B" w14:textId="77777777" w:rsidTr="00D85DB0">
        <w:tc>
          <w:tcPr>
            <w:tcW w:w="439" w:type="pct"/>
          </w:tcPr>
          <w:p w14:paraId="36FB9FCE" w14:textId="4E1EA0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R4-2408875</w:t>
            </w:r>
          </w:p>
        </w:tc>
        <w:tc>
          <w:tcPr>
            <w:tcW w:w="1041" w:type="pct"/>
          </w:tcPr>
          <w:p w14:paraId="6E2E85DD" w14:textId="07FD5D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on modification on the filed name with LEO in NTN related features in Rel-17 core requirements</w:t>
            </w:r>
          </w:p>
        </w:tc>
        <w:tc>
          <w:tcPr>
            <w:tcW w:w="505" w:type="pct"/>
          </w:tcPr>
          <w:p w14:paraId="09D25BEF" w14:textId="1E0534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661DA1FC" w14:textId="48BD06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9DC294D" w14:textId="16BB6F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4537</w:t>
            </w:r>
          </w:p>
        </w:tc>
        <w:tc>
          <w:tcPr>
            <w:tcW w:w="227" w:type="pct"/>
          </w:tcPr>
          <w:p w14:paraId="2E291FE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AB9ABD8" w14:textId="2FB9BF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0026FE2" w14:textId="0406ED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88B1907" w14:textId="18DAE7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4B4BF8E9" w14:textId="20FCF2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500CF3C3" w14:textId="77777777" w:rsidTr="00D85DB0">
        <w:tc>
          <w:tcPr>
            <w:tcW w:w="439" w:type="pct"/>
          </w:tcPr>
          <w:p w14:paraId="0E6E9680" w14:textId="1BF05F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R4-2408876</w:t>
            </w:r>
          </w:p>
        </w:tc>
        <w:tc>
          <w:tcPr>
            <w:tcW w:w="1041" w:type="pct"/>
          </w:tcPr>
          <w:p w14:paraId="43905F27" w14:textId="6F98EF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on modification on the filed name with LEO in NTN related features in Rel-18 core requirements</w:t>
            </w:r>
          </w:p>
        </w:tc>
        <w:tc>
          <w:tcPr>
            <w:tcW w:w="505" w:type="pct"/>
          </w:tcPr>
          <w:p w14:paraId="149F2CEB" w14:textId="592057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398AED5E" w14:textId="48CA9C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1C0F941" w14:textId="1FEA63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4538</w:t>
            </w:r>
          </w:p>
        </w:tc>
        <w:tc>
          <w:tcPr>
            <w:tcW w:w="227" w:type="pct"/>
          </w:tcPr>
          <w:p w14:paraId="0326FEB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A07877C" w14:textId="7E069B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DE545F6" w14:textId="5E8107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FB9DBC1" w14:textId="16FA75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58304D29" w14:textId="2183D9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C7B1A15" w14:textId="77777777" w:rsidTr="00D85DB0">
        <w:tc>
          <w:tcPr>
            <w:tcW w:w="439" w:type="pct"/>
          </w:tcPr>
          <w:p w14:paraId="4C43F372" w14:textId="49A49A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R4-2408878</w:t>
            </w:r>
          </w:p>
        </w:tc>
        <w:tc>
          <w:tcPr>
            <w:tcW w:w="1041" w:type="pct"/>
          </w:tcPr>
          <w:p w14:paraId="65DF3128" w14:textId="4AB7D4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on modification on the filed name with LEO in NTN related features in Rel-17 perf requirements</w:t>
            </w:r>
          </w:p>
        </w:tc>
        <w:tc>
          <w:tcPr>
            <w:tcW w:w="505" w:type="pct"/>
          </w:tcPr>
          <w:p w14:paraId="3E6DB614" w14:textId="09564C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11EF0259" w14:textId="4EC96A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939C516" w14:textId="201083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4539</w:t>
            </w:r>
          </w:p>
        </w:tc>
        <w:tc>
          <w:tcPr>
            <w:tcW w:w="227" w:type="pct"/>
          </w:tcPr>
          <w:p w14:paraId="584A8BA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EDD258B" w14:textId="349F9F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4F61A17" w14:textId="6AC0B3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053C0F8" w14:textId="7DB660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181EB10E" w14:textId="58A994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6317367" w14:textId="77777777" w:rsidTr="00D85DB0">
        <w:tc>
          <w:tcPr>
            <w:tcW w:w="439" w:type="pct"/>
          </w:tcPr>
          <w:p w14:paraId="1049F9FC" w14:textId="3224DE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R4-2408879</w:t>
            </w:r>
          </w:p>
        </w:tc>
        <w:tc>
          <w:tcPr>
            <w:tcW w:w="1041" w:type="pct"/>
          </w:tcPr>
          <w:p w14:paraId="0107FDA3" w14:textId="4B679C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on modification on the filed name with LEO in NTN related features in Rel-18 perf requirements</w:t>
            </w:r>
          </w:p>
        </w:tc>
        <w:tc>
          <w:tcPr>
            <w:tcW w:w="505" w:type="pct"/>
          </w:tcPr>
          <w:p w14:paraId="2A99F576" w14:textId="60E3E7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6F6A7FE4" w14:textId="224635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3B932DE" w14:textId="7A6D79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4540</w:t>
            </w:r>
          </w:p>
        </w:tc>
        <w:tc>
          <w:tcPr>
            <w:tcW w:w="227" w:type="pct"/>
          </w:tcPr>
          <w:p w14:paraId="52E1599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A361799" w14:textId="54D55E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8340F16" w14:textId="18A257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033BC47" w14:textId="26F84E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5BCA97E1" w14:textId="1EE241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095E53C" w14:textId="77777777" w:rsidTr="00D85DB0">
        <w:tc>
          <w:tcPr>
            <w:tcW w:w="439" w:type="pct"/>
          </w:tcPr>
          <w:p w14:paraId="6DDBA275" w14:textId="018806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R4-2408894</w:t>
            </w:r>
          </w:p>
        </w:tc>
        <w:tc>
          <w:tcPr>
            <w:tcW w:w="1041" w:type="pct"/>
          </w:tcPr>
          <w:p w14:paraId="1DF442CA" w14:textId="5A642B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Rel-18 HST FR2 RRM performance requirements</w:t>
            </w:r>
          </w:p>
        </w:tc>
        <w:tc>
          <w:tcPr>
            <w:tcW w:w="505" w:type="pct"/>
          </w:tcPr>
          <w:p w14:paraId="3EB30298" w14:textId="4FD36F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7477586F" w14:textId="7D63C3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18884A6" w14:textId="7759D1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4541</w:t>
            </w:r>
          </w:p>
        </w:tc>
        <w:tc>
          <w:tcPr>
            <w:tcW w:w="227" w:type="pct"/>
          </w:tcPr>
          <w:p w14:paraId="0D55A48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996A3AB" w14:textId="4BBA94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311A6EC" w14:textId="4FD33A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73D705F" w14:textId="757129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NR_HST_FR2_enh-Perf</w:t>
            </w:r>
          </w:p>
        </w:tc>
        <w:tc>
          <w:tcPr>
            <w:tcW w:w="512" w:type="pct"/>
          </w:tcPr>
          <w:p w14:paraId="7B0CAEAC" w14:textId="115467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F6646FB" w14:textId="77777777" w:rsidTr="00D85DB0">
        <w:tc>
          <w:tcPr>
            <w:tcW w:w="439" w:type="pct"/>
          </w:tcPr>
          <w:p w14:paraId="4EBAF4A7" w14:textId="51BDD7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R4-2410378</w:t>
            </w:r>
          </w:p>
        </w:tc>
        <w:tc>
          <w:tcPr>
            <w:tcW w:w="1041" w:type="pct"/>
          </w:tcPr>
          <w:p w14:paraId="75488A20" w14:textId="7B10DF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Rel-18 HST FR2 RRM performance requirements</w:t>
            </w:r>
          </w:p>
        </w:tc>
        <w:tc>
          <w:tcPr>
            <w:tcW w:w="505" w:type="pct"/>
          </w:tcPr>
          <w:p w14:paraId="7AE7D732" w14:textId="515A69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2B3796D2" w14:textId="149691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EA1C14C" w14:textId="6F5438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4541</w:t>
            </w:r>
          </w:p>
        </w:tc>
        <w:tc>
          <w:tcPr>
            <w:tcW w:w="227" w:type="pct"/>
          </w:tcPr>
          <w:p w14:paraId="6E812D44" w14:textId="0D127AB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CB26D6E" w14:textId="18FA8B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41D0C2D" w14:textId="5EBE29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968CD86" w14:textId="405CB6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NR_HST_FR2_enh-Perf</w:t>
            </w:r>
          </w:p>
        </w:tc>
        <w:tc>
          <w:tcPr>
            <w:tcW w:w="512" w:type="pct"/>
          </w:tcPr>
          <w:p w14:paraId="04A169D8" w14:textId="3FC9C1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C7CD805" w14:textId="77777777" w:rsidTr="00D85DB0">
        <w:tc>
          <w:tcPr>
            <w:tcW w:w="439" w:type="pct"/>
          </w:tcPr>
          <w:p w14:paraId="283C8F2C" w14:textId="0C7821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R4-2409040</w:t>
            </w:r>
          </w:p>
        </w:tc>
        <w:tc>
          <w:tcPr>
            <w:tcW w:w="1041" w:type="pct"/>
          </w:tcPr>
          <w:p w14:paraId="364D57C9" w14:textId="77B70F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on relaxation measurement requirements for RedCap inactive UE</w:t>
            </w:r>
          </w:p>
        </w:tc>
        <w:tc>
          <w:tcPr>
            <w:tcW w:w="505" w:type="pct"/>
          </w:tcPr>
          <w:p w14:paraId="502D9AD4" w14:textId="44E7AA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00998492" w14:textId="0672E9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C7F8871" w14:textId="017D18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4542</w:t>
            </w:r>
          </w:p>
        </w:tc>
        <w:tc>
          <w:tcPr>
            <w:tcW w:w="227" w:type="pct"/>
          </w:tcPr>
          <w:p w14:paraId="63A221C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DF5D220" w14:textId="3721CC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A8AF216" w14:textId="26AE46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F76155F" w14:textId="06CCD9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NR_redcap_enh-Core</w:t>
            </w:r>
          </w:p>
        </w:tc>
        <w:tc>
          <w:tcPr>
            <w:tcW w:w="512" w:type="pct"/>
          </w:tcPr>
          <w:p w14:paraId="701EE67A" w14:textId="7BD182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38F004BF" w14:textId="77777777" w:rsidTr="00D85DB0">
        <w:tc>
          <w:tcPr>
            <w:tcW w:w="439" w:type="pct"/>
          </w:tcPr>
          <w:p w14:paraId="36F90489" w14:textId="6AF2E0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R4-2409041</w:t>
            </w:r>
          </w:p>
        </w:tc>
        <w:tc>
          <w:tcPr>
            <w:tcW w:w="1041" w:type="pct"/>
          </w:tcPr>
          <w:p w14:paraId="0A2FC1D5" w14:textId="02AC30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on measurement requirements for RedCap UE</w:t>
            </w:r>
          </w:p>
        </w:tc>
        <w:tc>
          <w:tcPr>
            <w:tcW w:w="505" w:type="pct"/>
          </w:tcPr>
          <w:p w14:paraId="652BB57C" w14:textId="22DECB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58DE3D39" w14:textId="58318C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0DF921D" w14:textId="7FDD43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4543</w:t>
            </w:r>
          </w:p>
        </w:tc>
        <w:tc>
          <w:tcPr>
            <w:tcW w:w="227" w:type="pct"/>
          </w:tcPr>
          <w:p w14:paraId="7BF55DA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F164721" w14:textId="666C67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4B37BDA" w14:textId="67D4E4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4A3433E" w14:textId="6D5B55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165794B1" w14:textId="63F3DF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0A30FE7" w14:textId="77777777" w:rsidTr="00D85DB0">
        <w:tc>
          <w:tcPr>
            <w:tcW w:w="439" w:type="pct"/>
          </w:tcPr>
          <w:p w14:paraId="3BB805EA" w14:textId="6AA5FE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R4-2409042</w:t>
            </w:r>
          </w:p>
        </w:tc>
        <w:tc>
          <w:tcPr>
            <w:tcW w:w="1041" w:type="pct"/>
          </w:tcPr>
          <w:p w14:paraId="1DC7B21C" w14:textId="7D3123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(NR_redcap-Core)Correction on measurement requirements for RedCap UE</w:t>
            </w:r>
          </w:p>
        </w:tc>
        <w:tc>
          <w:tcPr>
            <w:tcW w:w="505" w:type="pct"/>
          </w:tcPr>
          <w:p w14:paraId="11089652" w14:textId="61265D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117B7978" w14:textId="17E8A8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8EFB47B" w14:textId="538513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4544</w:t>
            </w:r>
          </w:p>
        </w:tc>
        <w:tc>
          <w:tcPr>
            <w:tcW w:w="227" w:type="pct"/>
          </w:tcPr>
          <w:p w14:paraId="2EEB9BE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FC83F10" w14:textId="3339E4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0281C5B" w14:textId="4EF51F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DD4BD33" w14:textId="2CB8B0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656B4E2D" w14:textId="445315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F244675" w14:textId="77777777" w:rsidTr="00D85DB0">
        <w:tc>
          <w:tcPr>
            <w:tcW w:w="439" w:type="pct"/>
          </w:tcPr>
          <w:p w14:paraId="0159F9F6" w14:textId="7DAF9D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R4-2409057</w:t>
            </w:r>
          </w:p>
        </w:tc>
        <w:tc>
          <w:tcPr>
            <w:tcW w:w="1041" w:type="pct"/>
          </w:tcPr>
          <w:p w14:paraId="73D6FD26" w14:textId="55278A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38.133 on Gradual timing adjustment</w:t>
            </w:r>
          </w:p>
        </w:tc>
        <w:tc>
          <w:tcPr>
            <w:tcW w:w="505" w:type="pct"/>
          </w:tcPr>
          <w:p w14:paraId="19BA9025" w14:textId="68EEC2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2538ABB1" w14:textId="2AB952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A1F6D63" w14:textId="2296F0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4545</w:t>
            </w:r>
          </w:p>
        </w:tc>
        <w:tc>
          <w:tcPr>
            <w:tcW w:w="227" w:type="pct"/>
          </w:tcPr>
          <w:p w14:paraId="72B4186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18EC0E" w14:textId="139BBF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1249740" w14:textId="59188E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3CB34A4" w14:textId="1E1BFB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NR_unlic-Core</w:t>
            </w:r>
          </w:p>
        </w:tc>
        <w:tc>
          <w:tcPr>
            <w:tcW w:w="512" w:type="pct"/>
          </w:tcPr>
          <w:p w14:paraId="65AF3F82" w14:textId="3280E8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765E51AF" w14:textId="77777777" w:rsidTr="00D85DB0">
        <w:tc>
          <w:tcPr>
            <w:tcW w:w="439" w:type="pct"/>
          </w:tcPr>
          <w:p w14:paraId="15C1B3D6" w14:textId="1B709E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R4-2409131</w:t>
            </w:r>
          </w:p>
        </w:tc>
        <w:tc>
          <w:tcPr>
            <w:tcW w:w="1041" w:type="pct"/>
          </w:tcPr>
          <w:p w14:paraId="431CE6F8" w14:textId="4A875F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(NR_RRM_enh-Core) CR to 38.133 Clarification of interruption behavior for measurements without gaps</w:t>
            </w:r>
          </w:p>
        </w:tc>
        <w:tc>
          <w:tcPr>
            <w:tcW w:w="505" w:type="pct"/>
          </w:tcPr>
          <w:p w14:paraId="46D583D9" w14:textId="467327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Deutsche Telekom, Orange, NTT DOCOMO, INC., TELECOM ITALIA S.p.A., Telia Company, T-Mobile USA, Vodafone</w:t>
            </w:r>
          </w:p>
        </w:tc>
        <w:tc>
          <w:tcPr>
            <w:tcW w:w="442" w:type="pct"/>
          </w:tcPr>
          <w:p w14:paraId="082FE7D0" w14:textId="4ACB6F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0DCD115" w14:textId="798C83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4546</w:t>
            </w:r>
          </w:p>
        </w:tc>
        <w:tc>
          <w:tcPr>
            <w:tcW w:w="227" w:type="pct"/>
          </w:tcPr>
          <w:p w14:paraId="224DE72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1A97273" w14:textId="1EA488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7C9870DA" w14:textId="290BB1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F2E5B8B" w14:textId="409ADD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NR_RRM_enh-Core</w:t>
            </w:r>
          </w:p>
        </w:tc>
        <w:tc>
          <w:tcPr>
            <w:tcW w:w="512" w:type="pct"/>
          </w:tcPr>
          <w:p w14:paraId="307AE98B" w14:textId="103CED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1062BA57" w14:textId="77777777" w:rsidTr="00D85DB0">
        <w:tc>
          <w:tcPr>
            <w:tcW w:w="439" w:type="pct"/>
          </w:tcPr>
          <w:p w14:paraId="29A8D30B" w14:textId="369357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R4-2409132</w:t>
            </w:r>
          </w:p>
        </w:tc>
        <w:tc>
          <w:tcPr>
            <w:tcW w:w="1041" w:type="pct"/>
          </w:tcPr>
          <w:p w14:paraId="4CB51274" w14:textId="4D927B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(NR_RRM_enh-Core) CR to 38.133 Clarification of interruption behavior for measurements without gaps</w:t>
            </w:r>
          </w:p>
        </w:tc>
        <w:tc>
          <w:tcPr>
            <w:tcW w:w="505" w:type="pct"/>
          </w:tcPr>
          <w:p w14:paraId="5991D497" w14:textId="079FE3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Deutsche Telekom, Orange, NTT DOCOMO, INC., TELECOM ITALIA S.p.A., Telia Company, T-Mobile USA, Vodafone</w:t>
            </w:r>
          </w:p>
        </w:tc>
        <w:tc>
          <w:tcPr>
            <w:tcW w:w="442" w:type="pct"/>
          </w:tcPr>
          <w:p w14:paraId="4A9586A3" w14:textId="1BD495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55AF6A0" w14:textId="458862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4547</w:t>
            </w:r>
          </w:p>
        </w:tc>
        <w:tc>
          <w:tcPr>
            <w:tcW w:w="227" w:type="pct"/>
          </w:tcPr>
          <w:p w14:paraId="6DB4490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862FA92" w14:textId="1C391F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8338948" w14:textId="5688A2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C266B9D" w14:textId="52D879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NR_RRM_enh-Core</w:t>
            </w:r>
          </w:p>
        </w:tc>
        <w:tc>
          <w:tcPr>
            <w:tcW w:w="512" w:type="pct"/>
          </w:tcPr>
          <w:p w14:paraId="68FB6BC8" w14:textId="55B7A7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68C71E7" w14:textId="77777777" w:rsidTr="00D85DB0">
        <w:tc>
          <w:tcPr>
            <w:tcW w:w="439" w:type="pct"/>
          </w:tcPr>
          <w:p w14:paraId="1D06490E" w14:textId="74FA7A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R4-2409133</w:t>
            </w:r>
          </w:p>
        </w:tc>
        <w:tc>
          <w:tcPr>
            <w:tcW w:w="1041" w:type="pct"/>
          </w:tcPr>
          <w:p w14:paraId="152D705C" w14:textId="4842A9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(NR_RRM_enh-Core) CR to 38.133 Clarification of interruption behavior for measurements without gaps</w:t>
            </w:r>
          </w:p>
        </w:tc>
        <w:tc>
          <w:tcPr>
            <w:tcW w:w="505" w:type="pct"/>
          </w:tcPr>
          <w:p w14:paraId="0B3C3DD6" w14:textId="406C95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Deutsche Telekom, Orange, NTT DOCOMO, INC., TELECOM ITALIA S.p.A., Telia Company, T-Mobile USA, Vodafone</w:t>
            </w:r>
          </w:p>
        </w:tc>
        <w:tc>
          <w:tcPr>
            <w:tcW w:w="442" w:type="pct"/>
          </w:tcPr>
          <w:p w14:paraId="211CE800" w14:textId="20BD68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CFD16BF" w14:textId="1D5403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4548</w:t>
            </w:r>
          </w:p>
        </w:tc>
        <w:tc>
          <w:tcPr>
            <w:tcW w:w="227" w:type="pct"/>
          </w:tcPr>
          <w:p w14:paraId="445E99E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C43A203" w14:textId="3B1C4F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9AB3E88" w14:textId="48150A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98AC18B" w14:textId="6A406B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NR_RRM_enh-Core</w:t>
            </w:r>
          </w:p>
        </w:tc>
        <w:tc>
          <w:tcPr>
            <w:tcW w:w="512" w:type="pct"/>
          </w:tcPr>
          <w:p w14:paraId="6B2FDF0A" w14:textId="446DA9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BBC4B9C" w14:textId="77777777" w:rsidTr="00D85DB0">
        <w:tc>
          <w:tcPr>
            <w:tcW w:w="439" w:type="pct"/>
          </w:tcPr>
          <w:p w14:paraId="57BFE771" w14:textId="01ADA3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R4-2409135</w:t>
            </w:r>
          </w:p>
        </w:tc>
        <w:tc>
          <w:tcPr>
            <w:tcW w:w="1041" w:type="pct"/>
          </w:tcPr>
          <w:p w14:paraId="781EC44C" w14:textId="7D709F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(NR_SmallData_INACTIVE) CR correcting SDT test cases</w:t>
            </w:r>
          </w:p>
        </w:tc>
        <w:tc>
          <w:tcPr>
            <w:tcW w:w="505" w:type="pct"/>
          </w:tcPr>
          <w:p w14:paraId="4F5D872D" w14:textId="649FD5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217B505" w14:textId="62DF26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2885B54" w14:textId="25D45C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4549</w:t>
            </w:r>
          </w:p>
        </w:tc>
        <w:tc>
          <w:tcPr>
            <w:tcW w:w="227" w:type="pct"/>
          </w:tcPr>
          <w:p w14:paraId="74248F8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9A37BDF" w14:textId="5EDF4C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FD3F2A7" w14:textId="377B6E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110C5F1" w14:textId="154B68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NR_SmallData_INACTIVE-Perf</w:t>
            </w:r>
          </w:p>
        </w:tc>
        <w:tc>
          <w:tcPr>
            <w:tcW w:w="512" w:type="pct"/>
          </w:tcPr>
          <w:p w14:paraId="4B8656C9" w14:textId="08F829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1B397E5" w14:textId="77777777" w:rsidTr="00D85DB0">
        <w:tc>
          <w:tcPr>
            <w:tcW w:w="439" w:type="pct"/>
          </w:tcPr>
          <w:p w14:paraId="6F257546" w14:textId="11D733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R4-2410226</w:t>
            </w:r>
          </w:p>
        </w:tc>
        <w:tc>
          <w:tcPr>
            <w:tcW w:w="1041" w:type="pct"/>
          </w:tcPr>
          <w:p w14:paraId="0B10E336" w14:textId="07E5C3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(NR_SmallData_INACTIVE) CR correcting SDT test cases</w:t>
            </w:r>
          </w:p>
        </w:tc>
        <w:tc>
          <w:tcPr>
            <w:tcW w:w="505" w:type="pct"/>
          </w:tcPr>
          <w:p w14:paraId="21E94DEF" w14:textId="149618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E5F8FF6" w14:textId="5D3965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3228472" w14:textId="7DEDCA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4549</w:t>
            </w:r>
          </w:p>
        </w:tc>
        <w:tc>
          <w:tcPr>
            <w:tcW w:w="227" w:type="pct"/>
          </w:tcPr>
          <w:p w14:paraId="5E3FC61B" w14:textId="268F946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F9FD898" w14:textId="6D3E3D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2452772" w14:textId="07BD62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2070D4A" w14:textId="076964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NR_SmallData_INACTIVE-Perf</w:t>
            </w:r>
          </w:p>
        </w:tc>
        <w:tc>
          <w:tcPr>
            <w:tcW w:w="512" w:type="pct"/>
          </w:tcPr>
          <w:p w14:paraId="1395B7A9" w14:textId="713C84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CA3FC50" w14:textId="77777777" w:rsidTr="00D85DB0">
        <w:tc>
          <w:tcPr>
            <w:tcW w:w="439" w:type="pct"/>
          </w:tcPr>
          <w:p w14:paraId="71C2C0A7" w14:textId="1A136C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R4-2409136</w:t>
            </w:r>
          </w:p>
        </w:tc>
        <w:tc>
          <w:tcPr>
            <w:tcW w:w="1041" w:type="pct"/>
          </w:tcPr>
          <w:p w14:paraId="5765CDC3" w14:textId="763039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(NR_SmallData_INACTIVE) CR correcting SDT test cases</w:t>
            </w:r>
          </w:p>
        </w:tc>
        <w:tc>
          <w:tcPr>
            <w:tcW w:w="505" w:type="pct"/>
          </w:tcPr>
          <w:p w14:paraId="77939EDC" w14:textId="3312DD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754242C6" w14:textId="75C71B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A0892A7" w14:textId="727FDE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4550</w:t>
            </w:r>
          </w:p>
        </w:tc>
        <w:tc>
          <w:tcPr>
            <w:tcW w:w="227" w:type="pct"/>
          </w:tcPr>
          <w:p w14:paraId="05EED9B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7236BDE" w14:textId="2E8D81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4EDFF6F" w14:textId="059F04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96D32B9" w14:textId="40743A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NR_SmallData_INACTIVE-Perf</w:t>
            </w:r>
          </w:p>
        </w:tc>
        <w:tc>
          <w:tcPr>
            <w:tcW w:w="512" w:type="pct"/>
          </w:tcPr>
          <w:p w14:paraId="0D3F9E2E" w14:textId="45FC47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EFBCD04" w14:textId="77777777" w:rsidTr="00D85DB0">
        <w:tc>
          <w:tcPr>
            <w:tcW w:w="439" w:type="pct"/>
          </w:tcPr>
          <w:p w14:paraId="20DD04CF" w14:textId="2CF4E6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R4-2409160</w:t>
            </w:r>
          </w:p>
        </w:tc>
        <w:tc>
          <w:tcPr>
            <w:tcW w:w="1041" w:type="pct"/>
          </w:tcPr>
          <w:p w14:paraId="5A0E4E04" w14:textId="4A3995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CR correcting SDT test cases for RedCap</w:t>
            </w:r>
          </w:p>
        </w:tc>
        <w:tc>
          <w:tcPr>
            <w:tcW w:w="505" w:type="pct"/>
          </w:tcPr>
          <w:p w14:paraId="71D3E0F7" w14:textId="1E162F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86A6B0D" w14:textId="542101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599AD5C" w14:textId="1139C6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4551</w:t>
            </w:r>
          </w:p>
        </w:tc>
        <w:tc>
          <w:tcPr>
            <w:tcW w:w="227" w:type="pct"/>
          </w:tcPr>
          <w:p w14:paraId="039C81E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2F7E50" w14:textId="707367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70D9A48" w14:textId="165F7F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FE4801E" w14:textId="68AC04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6C13CF12" w14:textId="2A3A83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6F9A07C" w14:textId="77777777" w:rsidTr="00D85DB0">
        <w:tc>
          <w:tcPr>
            <w:tcW w:w="439" w:type="pct"/>
          </w:tcPr>
          <w:p w14:paraId="2D192103" w14:textId="218E7D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R4-2410233</w:t>
            </w:r>
          </w:p>
        </w:tc>
        <w:tc>
          <w:tcPr>
            <w:tcW w:w="1041" w:type="pct"/>
          </w:tcPr>
          <w:p w14:paraId="3814310E" w14:textId="727749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CR correcting SDT test cases for RedCap</w:t>
            </w:r>
          </w:p>
        </w:tc>
        <w:tc>
          <w:tcPr>
            <w:tcW w:w="505" w:type="pct"/>
          </w:tcPr>
          <w:p w14:paraId="79AAAC11" w14:textId="655A31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2397FB0B" w14:textId="50204F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8869A02" w14:textId="0295AC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4551</w:t>
            </w:r>
          </w:p>
        </w:tc>
        <w:tc>
          <w:tcPr>
            <w:tcW w:w="227" w:type="pct"/>
          </w:tcPr>
          <w:p w14:paraId="7ECEFD5D" w14:textId="42F53E9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5DAD34A" w14:textId="556E19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6E8BD7D" w14:textId="7BC585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9BA24B2" w14:textId="638F6E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751EBB05" w14:textId="109DE8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1AF3FF5" w14:textId="77777777" w:rsidTr="00D85DB0">
        <w:tc>
          <w:tcPr>
            <w:tcW w:w="439" w:type="pct"/>
          </w:tcPr>
          <w:p w14:paraId="5728F58E" w14:textId="2B355C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R4-2410405</w:t>
            </w:r>
          </w:p>
        </w:tc>
        <w:tc>
          <w:tcPr>
            <w:tcW w:w="1041" w:type="pct"/>
          </w:tcPr>
          <w:p w14:paraId="59612BDD" w14:textId="39207F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CR correcting SDT test cases for RedCap</w:t>
            </w:r>
          </w:p>
        </w:tc>
        <w:tc>
          <w:tcPr>
            <w:tcW w:w="505" w:type="pct"/>
          </w:tcPr>
          <w:p w14:paraId="7FDCB0F9" w14:textId="2ED6AD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07E2BAE" w14:textId="7CDA8E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35E895B" w14:textId="67AAC8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4551</w:t>
            </w:r>
          </w:p>
        </w:tc>
        <w:tc>
          <w:tcPr>
            <w:tcW w:w="227" w:type="pct"/>
          </w:tcPr>
          <w:p w14:paraId="2CC8250D" w14:textId="1DE6807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15423805" w14:textId="2EDA67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86BD88E" w14:textId="0BC88F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C5F9707" w14:textId="28301C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0A31C069" w14:textId="58D38B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F21BE89" w14:textId="77777777" w:rsidTr="00D85DB0">
        <w:tc>
          <w:tcPr>
            <w:tcW w:w="439" w:type="pct"/>
          </w:tcPr>
          <w:p w14:paraId="328A4AEF" w14:textId="5C9770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R4-2409161</w:t>
            </w:r>
          </w:p>
        </w:tc>
        <w:tc>
          <w:tcPr>
            <w:tcW w:w="1041" w:type="pct"/>
          </w:tcPr>
          <w:p w14:paraId="7E698D1C" w14:textId="38C78D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CR correcting SDT test cases for RedCap</w:t>
            </w:r>
          </w:p>
        </w:tc>
        <w:tc>
          <w:tcPr>
            <w:tcW w:w="505" w:type="pct"/>
          </w:tcPr>
          <w:p w14:paraId="325766A8" w14:textId="5A98B5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E09FBB1" w14:textId="2F6DB9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009AC23" w14:textId="1F849D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4552</w:t>
            </w:r>
          </w:p>
        </w:tc>
        <w:tc>
          <w:tcPr>
            <w:tcW w:w="227" w:type="pct"/>
          </w:tcPr>
          <w:p w14:paraId="4E1D97B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05197D3" w14:textId="3D94CD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53A65C6" w14:textId="1090F9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C5F3AE4" w14:textId="24ADDF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0C630E21" w14:textId="3D7645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94913F3" w14:textId="77777777" w:rsidTr="00D85DB0">
        <w:tc>
          <w:tcPr>
            <w:tcW w:w="439" w:type="pct"/>
          </w:tcPr>
          <w:p w14:paraId="03519297" w14:textId="738F0B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R4-2410261</w:t>
            </w:r>
          </w:p>
        </w:tc>
        <w:tc>
          <w:tcPr>
            <w:tcW w:w="1041" w:type="pct"/>
          </w:tcPr>
          <w:p w14:paraId="6B71539D" w14:textId="51A7A6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CR correcting SDT test cases for RedCap</w:t>
            </w:r>
          </w:p>
        </w:tc>
        <w:tc>
          <w:tcPr>
            <w:tcW w:w="505" w:type="pct"/>
          </w:tcPr>
          <w:p w14:paraId="75A1A70B" w14:textId="27BB84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5924F40" w14:textId="5FD22C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8F726A2" w14:textId="1CF456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4552</w:t>
            </w:r>
          </w:p>
        </w:tc>
        <w:tc>
          <w:tcPr>
            <w:tcW w:w="227" w:type="pct"/>
          </w:tcPr>
          <w:p w14:paraId="6C9213A1" w14:textId="6495AC3A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B07EE37" w14:textId="5CFD0A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A4A8F05" w14:textId="729463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95D80E4" w14:textId="41BD81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73268F01" w14:textId="1E0FB0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1C61DD0" w14:textId="77777777" w:rsidTr="00D85DB0">
        <w:tc>
          <w:tcPr>
            <w:tcW w:w="439" w:type="pct"/>
          </w:tcPr>
          <w:p w14:paraId="5C778D87" w14:textId="687294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R4-2409230</w:t>
            </w:r>
          </w:p>
        </w:tc>
        <w:tc>
          <w:tcPr>
            <w:tcW w:w="1041" w:type="pct"/>
          </w:tcPr>
          <w:p w14:paraId="717D5BF7" w14:textId="0EB81C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(NR_SL_relay_enh-Perf) CR to 38.133 on applicability of SD-RSRP and SL-RSRP accuracy requirements in multipath scenario</w:t>
            </w:r>
          </w:p>
        </w:tc>
        <w:tc>
          <w:tcPr>
            <w:tcW w:w="505" w:type="pct"/>
          </w:tcPr>
          <w:p w14:paraId="713E1075" w14:textId="482D8C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750A50E9" w14:textId="167E39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7CEF6F4" w14:textId="0360BA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4553</w:t>
            </w:r>
          </w:p>
        </w:tc>
        <w:tc>
          <w:tcPr>
            <w:tcW w:w="227" w:type="pct"/>
          </w:tcPr>
          <w:p w14:paraId="49E4AF4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52613CF" w14:textId="30DE26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0D2C930" w14:textId="5587EE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17CF9E0" w14:textId="5ACF92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NR_SL_relay_enh-Perf</w:t>
            </w:r>
          </w:p>
        </w:tc>
        <w:tc>
          <w:tcPr>
            <w:tcW w:w="512" w:type="pct"/>
          </w:tcPr>
          <w:p w14:paraId="228ACC23" w14:textId="68273A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6893AD7" w14:textId="77777777" w:rsidTr="00D85DB0">
        <w:tc>
          <w:tcPr>
            <w:tcW w:w="439" w:type="pct"/>
          </w:tcPr>
          <w:p w14:paraId="567539C1" w14:textId="09A351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R4-2409231</w:t>
            </w:r>
          </w:p>
        </w:tc>
        <w:tc>
          <w:tcPr>
            <w:tcW w:w="1041" w:type="pct"/>
          </w:tcPr>
          <w:p w14:paraId="6A358EF5" w14:textId="596EFE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eDRX requirements for CG-SDT for non-RedCap UE</w:t>
            </w:r>
          </w:p>
        </w:tc>
        <w:tc>
          <w:tcPr>
            <w:tcW w:w="505" w:type="pct"/>
          </w:tcPr>
          <w:p w14:paraId="23BA31C9" w14:textId="122825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3914AB42" w14:textId="293BA3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8FAE881" w14:textId="700378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4554</w:t>
            </w:r>
          </w:p>
        </w:tc>
        <w:tc>
          <w:tcPr>
            <w:tcW w:w="227" w:type="pct"/>
          </w:tcPr>
          <w:p w14:paraId="7CB67B6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FA9C0E9" w14:textId="502CA6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E5AB364" w14:textId="5C0BCB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8A0C9D5" w14:textId="4B7D6B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7B6BEDA8" w14:textId="259ED4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E5B0727" w14:textId="77777777" w:rsidTr="00D85DB0">
        <w:tc>
          <w:tcPr>
            <w:tcW w:w="439" w:type="pct"/>
          </w:tcPr>
          <w:p w14:paraId="2DEBA522" w14:textId="752E39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R4-2409232</w:t>
            </w:r>
          </w:p>
        </w:tc>
        <w:tc>
          <w:tcPr>
            <w:tcW w:w="1041" w:type="pct"/>
          </w:tcPr>
          <w:p w14:paraId="442ACEA9" w14:textId="09630D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eDRX requirements for CG-SDT for non-RedCap UE</w:t>
            </w:r>
          </w:p>
        </w:tc>
        <w:tc>
          <w:tcPr>
            <w:tcW w:w="505" w:type="pct"/>
          </w:tcPr>
          <w:p w14:paraId="394703E9" w14:textId="3803E6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746DC54D" w14:textId="08AD93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2371C00" w14:textId="05F938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4555</w:t>
            </w:r>
          </w:p>
        </w:tc>
        <w:tc>
          <w:tcPr>
            <w:tcW w:w="227" w:type="pct"/>
          </w:tcPr>
          <w:p w14:paraId="0739FDC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6C868BE" w14:textId="44F3E2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167317D" w14:textId="5B3816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EE27AE6" w14:textId="11BDBA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6191B85F" w14:textId="369987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E397F4F" w14:textId="77777777" w:rsidTr="00D85DB0">
        <w:tc>
          <w:tcPr>
            <w:tcW w:w="439" w:type="pct"/>
          </w:tcPr>
          <w:p w14:paraId="3DCD68F2" w14:textId="7ED5FE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R4-2409233</w:t>
            </w:r>
          </w:p>
        </w:tc>
        <w:tc>
          <w:tcPr>
            <w:tcW w:w="1041" w:type="pct"/>
          </w:tcPr>
          <w:p w14:paraId="0C3FE741" w14:textId="728A7D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of parameters for FR2 SA event triggered without gap tests</w:t>
            </w:r>
          </w:p>
        </w:tc>
        <w:tc>
          <w:tcPr>
            <w:tcW w:w="505" w:type="pct"/>
          </w:tcPr>
          <w:p w14:paraId="0A976C34" w14:textId="45EE75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6E1EB438" w14:textId="6822C4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AF4C46D" w14:textId="18E4D2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4556</w:t>
            </w:r>
          </w:p>
        </w:tc>
        <w:tc>
          <w:tcPr>
            <w:tcW w:w="227" w:type="pct"/>
          </w:tcPr>
          <w:p w14:paraId="0B205BA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3689ECE" w14:textId="1D61C8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FA14B30" w14:textId="4B4916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9CE17C7" w14:textId="4DE96B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NR_RRM_enh-Perf</w:t>
            </w:r>
          </w:p>
        </w:tc>
        <w:tc>
          <w:tcPr>
            <w:tcW w:w="512" w:type="pct"/>
          </w:tcPr>
          <w:p w14:paraId="3272EEA2" w14:textId="0ECA29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BB15EE5" w14:textId="77777777" w:rsidTr="00D85DB0">
        <w:tc>
          <w:tcPr>
            <w:tcW w:w="439" w:type="pct"/>
          </w:tcPr>
          <w:p w14:paraId="2723694D" w14:textId="1E924B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R4-2409234</w:t>
            </w:r>
          </w:p>
        </w:tc>
        <w:tc>
          <w:tcPr>
            <w:tcW w:w="1041" w:type="pct"/>
          </w:tcPr>
          <w:p w14:paraId="148B80B9" w14:textId="6D66BB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of parameters for FR2 SA event triggered without gap tests</w:t>
            </w:r>
          </w:p>
        </w:tc>
        <w:tc>
          <w:tcPr>
            <w:tcW w:w="505" w:type="pct"/>
          </w:tcPr>
          <w:p w14:paraId="46D5F334" w14:textId="192678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8DFDBFF" w14:textId="73DFE1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F0791C3" w14:textId="6EE74C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4557</w:t>
            </w:r>
          </w:p>
        </w:tc>
        <w:tc>
          <w:tcPr>
            <w:tcW w:w="227" w:type="pct"/>
          </w:tcPr>
          <w:p w14:paraId="406FD4A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D3E23AD" w14:textId="3A79EC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3EB53E0" w14:textId="726DF6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5FDA2C6" w14:textId="7F9AD9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NR_RRM_enh-Perf</w:t>
            </w:r>
          </w:p>
        </w:tc>
        <w:tc>
          <w:tcPr>
            <w:tcW w:w="512" w:type="pct"/>
          </w:tcPr>
          <w:p w14:paraId="0E5A5D13" w14:textId="72A15A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92FB7F7" w14:textId="77777777" w:rsidTr="00D85DB0">
        <w:tc>
          <w:tcPr>
            <w:tcW w:w="439" w:type="pct"/>
          </w:tcPr>
          <w:p w14:paraId="5AE6664E" w14:textId="06B128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R4-2409235</w:t>
            </w:r>
          </w:p>
        </w:tc>
        <w:tc>
          <w:tcPr>
            <w:tcW w:w="1041" w:type="pct"/>
          </w:tcPr>
          <w:p w14:paraId="53EF9A46" w14:textId="556A3D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of parameters for FR2 SA event triggered without gap tests</w:t>
            </w:r>
          </w:p>
        </w:tc>
        <w:tc>
          <w:tcPr>
            <w:tcW w:w="505" w:type="pct"/>
          </w:tcPr>
          <w:p w14:paraId="29FE4466" w14:textId="67CF53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A92D626" w14:textId="17CAE4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E2E2229" w14:textId="5DA440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4558</w:t>
            </w:r>
          </w:p>
        </w:tc>
        <w:tc>
          <w:tcPr>
            <w:tcW w:w="227" w:type="pct"/>
          </w:tcPr>
          <w:p w14:paraId="1AE134C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CB2340B" w14:textId="015E62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B8378F6" w14:textId="1CEB6B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DC475F2" w14:textId="0E81D6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NR_RRM_enh-Perf</w:t>
            </w:r>
          </w:p>
        </w:tc>
        <w:tc>
          <w:tcPr>
            <w:tcW w:w="512" w:type="pct"/>
          </w:tcPr>
          <w:p w14:paraId="64ED9310" w14:textId="261869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092D209" w14:textId="77777777" w:rsidTr="00D85DB0">
        <w:tc>
          <w:tcPr>
            <w:tcW w:w="439" w:type="pct"/>
          </w:tcPr>
          <w:p w14:paraId="3D9E32B0" w14:textId="0B9074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R4-2409241</w:t>
            </w:r>
          </w:p>
        </w:tc>
        <w:tc>
          <w:tcPr>
            <w:tcW w:w="1041" w:type="pct"/>
          </w:tcPr>
          <w:p w14:paraId="790B6BDE" w14:textId="3FDA7B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(NR_pos-Core) CR on measurement requirements for R16 positioning</w:t>
            </w:r>
          </w:p>
        </w:tc>
        <w:tc>
          <w:tcPr>
            <w:tcW w:w="505" w:type="pct"/>
          </w:tcPr>
          <w:p w14:paraId="46360CFF" w14:textId="3BBA20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29D7B77" w14:textId="6E6E76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E963C21" w14:textId="1EC27D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4559</w:t>
            </w:r>
          </w:p>
        </w:tc>
        <w:tc>
          <w:tcPr>
            <w:tcW w:w="227" w:type="pct"/>
          </w:tcPr>
          <w:p w14:paraId="348D84C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42C528A" w14:textId="264B12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2367361A" w14:textId="2910CE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9933F3D" w14:textId="04D0D7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NR_pos-Core</w:t>
            </w:r>
          </w:p>
        </w:tc>
        <w:tc>
          <w:tcPr>
            <w:tcW w:w="512" w:type="pct"/>
          </w:tcPr>
          <w:p w14:paraId="30EDDF0D" w14:textId="5ADCD9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40E67A2" w14:textId="77777777" w:rsidTr="00D85DB0">
        <w:tc>
          <w:tcPr>
            <w:tcW w:w="439" w:type="pct"/>
          </w:tcPr>
          <w:p w14:paraId="23B6D61B" w14:textId="47AA96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R4-2410222</w:t>
            </w:r>
          </w:p>
        </w:tc>
        <w:tc>
          <w:tcPr>
            <w:tcW w:w="1041" w:type="pct"/>
          </w:tcPr>
          <w:p w14:paraId="38409BEE" w14:textId="765044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(NR_pos-Core) CR on measurement requirements for R16 positioning</w:t>
            </w:r>
          </w:p>
        </w:tc>
        <w:tc>
          <w:tcPr>
            <w:tcW w:w="505" w:type="pct"/>
          </w:tcPr>
          <w:p w14:paraId="21AAD64D" w14:textId="006ED0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1EBFD79" w14:textId="36431A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567D8F5" w14:textId="475D38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4559</w:t>
            </w:r>
          </w:p>
        </w:tc>
        <w:tc>
          <w:tcPr>
            <w:tcW w:w="227" w:type="pct"/>
          </w:tcPr>
          <w:p w14:paraId="3BFB0C37" w14:textId="5E56501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9107253" w14:textId="304CAE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76FE938B" w14:textId="08D1F3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F6F40F2" w14:textId="7982D4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NR_pos-Core</w:t>
            </w:r>
          </w:p>
        </w:tc>
        <w:tc>
          <w:tcPr>
            <w:tcW w:w="512" w:type="pct"/>
          </w:tcPr>
          <w:p w14:paraId="0A1B4ABA" w14:textId="2B19EC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9D14641" w14:textId="77777777" w:rsidTr="00D85DB0">
        <w:tc>
          <w:tcPr>
            <w:tcW w:w="439" w:type="pct"/>
          </w:tcPr>
          <w:p w14:paraId="69EB4329" w14:textId="2C80FF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R4-2409242</w:t>
            </w:r>
          </w:p>
        </w:tc>
        <w:tc>
          <w:tcPr>
            <w:tcW w:w="1041" w:type="pct"/>
          </w:tcPr>
          <w:p w14:paraId="017C6360" w14:textId="6BDDAE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(NR_pos-Core) CR on measurement requirements for R16 positioning R17</w:t>
            </w:r>
          </w:p>
        </w:tc>
        <w:tc>
          <w:tcPr>
            <w:tcW w:w="505" w:type="pct"/>
          </w:tcPr>
          <w:p w14:paraId="1BFD076F" w14:textId="32869F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512F196" w14:textId="719CD7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2CAD8AD" w14:textId="28FAA6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4560</w:t>
            </w:r>
          </w:p>
        </w:tc>
        <w:tc>
          <w:tcPr>
            <w:tcW w:w="227" w:type="pct"/>
          </w:tcPr>
          <w:p w14:paraId="4AE74A7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20034F" w14:textId="32E511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52BA5E5" w14:textId="18E6C4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68824DF" w14:textId="680A3C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NR_pos-Core</w:t>
            </w:r>
          </w:p>
        </w:tc>
        <w:tc>
          <w:tcPr>
            <w:tcW w:w="512" w:type="pct"/>
          </w:tcPr>
          <w:p w14:paraId="0FFB6152" w14:textId="6BC494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71E05D1" w14:textId="77777777" w:rsidTr="00D85DB0">
        <w:tc>
          <w:tcPr>
            <w:tcW w:w="439" w:type="pct"/>
          </w:tcPr>
          <w:p w14:paraId="7CBF0D74" w14:textId="25D1E9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R4-2409243</w:t>
            </w:r>
          </w:p>
        </w:tc>
        <w:tc>
          <w:tcPr>
            <w:tcW w:w="1041" w:type="pct"/>
          </w:tcPr>
          <w:p w14:paraId="48741772" w14:textId="00FDBD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(NR_pos-Core) CR on measurement requirements for R16 positioning R18</w:t>
            </w:r>
          </w:p>
        </w:tc>
        <w:tc>
          <w:tcPr>
            <w:tcW w:w="505" w:type="pct"/>
          </w:tcPr>
          <w:p w14:paraId="28B45771" w14:textId="21693C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98B5A87" w14:textId="5D4867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21CA3AA" w14:textId="3DC00B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4561</w:t>
            </w:r>
          </w:p>
        </w:tc>
        <w:tc>
          <w:tcPr>
            <w:tcW w:w="227" w:type="pct"/>
          </w:tcPr>
          <w:p w14:paraId="7FBF9A8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49925B4" w14:textId="0B777D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2486ECA" w14:textId="02139E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FCF13BA" w14:textId="45AC08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NR_pos-Core</w:t>
            </w:r>
          </w:p>
        </w:tc>
        <w:tc>
          <w:tcPr>
            <w:tcW w:w="512" w:type="pct"/>
          </w:tcPr>
          <w:p w14:paraId="66347FF7" w14:textId="73C630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FA0C9AF" w14:textId="77777777" w:rsidTr="00D85DB0">
        <w:tc>
          <w:tcPr>
            <w:tcW w:w="439" w:type="pct"/>
          </w:tcPr>
          <w:p w14:paraId="16BC6909" w14:textId="2665FA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R4-2409244</w:t>
            </w:r>
          </w:p>
        </w:tc>
        <w:tc>
          <w:tcPr>
            <w:tcW w:w="1041" w:type="pct"/>
          </w:tcPr>
          <w:p w14:paraId="5516290D" w14:textId="314E3F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(NR_MG_enh-Core) CR on Rel-17 MGE core requirements</w:t>
            </w:r>
          </w:p>
        </w:tc>
        <w:tc>
          <w:tcPr>
            <w:tcW w:w="505" w:type="pct"/>
          </w:tcPr>
          <w:p w14:paraId="4E31CD0F" w14:textId="21E7C3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794A385" w14:textId="534425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C5214CF" w14:textId="7852E5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4562</w:t>
            </w:r>
          </w:p>
        </w:tc>
        <w:tc>
          <w:tcPr>
            <w:tcW w:w="227" w:type="pct"/>
          </w:tcPr>
          <w:p w14:paraId="03F52DD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FEBF5AE" w14:textId="1F44A5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A3D01FB" w14:textId="27858D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181D812" w14:textId="498C99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NR_MG_enh-Core</w:t>
            </w:r>
          </w:p>
        </w:tc>
        <w:tc>
          <w:tcPr>
            <w:tcW w:w="512" w:type="pct"/>
          </w:tcPr>
          <w:p w14:paraId="0D4AF4DF" w14:textId="31E99B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19C570C" w14:textId="77777777" w:rsidTr="00D85DB0">
        <w:tc>
          <w:tcPr>
            <w:tcW w:w="439" w:type="pct"/>
          </w:tcPr>
          <w:p w14:paraId="499F2679" w14:textId="05C426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R4-2410390</w:t>
            </w:r>
          </w:p>
        </w:tc>
        <w:tc>
          <w:tcPr>
            <w:tcW w:w="1041" w:type="pct"/>
          </w:tcPr>
          <w:p w14:paraId="7993B989" w14:textId="511800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(NR_MG_enh-Core) CR on Rel-17 MGE core requirements</w:t>
            </w:r>
          </w:p>
        </w:tc>
        <w:tc>
          <w:tcPr>
            <w:tcW w:w="505" w:type="pct"/>
          </w:tcPr>
          <w:p w14:paraId="3341A4D9" w14:textId="20D69F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85DD7D8" w14:textId="64A5B2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32E7074" w14:textId="43C29B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4562</w:t>
            </w:r>
          </w:p>
        </w:tc>
        <w:tc>
          <w:tcPr>
            <w:tcW w:w="227" w:type="pct"/>
          </w:tcPr>
          <w:p w14:paraId="679CFD10" w14:textId="1BC84BF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CA5305F" w14:textId="6E1720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83D7305" w14:textId="0839D8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8725DBC" w14:textId="2E33A0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NR_MG_enh-Core</w:t>
            </w:r>
          </w:p>
        </w:tc>
        <w:tc>
          <w:tcPr>
            <w:tcW w:w="512" w:type="pct"/>
          </w:tcPr>
          <w:p w14:paraId="4682C3BF" w14:textId="0D9DA3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140A97C" w14:textId="77777777" w:rsidTr="00D85DB0">
        <w:tc>
          <w:tcPr>
            <w:tcW w:w="439" w:type="pct"/>
          </w:tcPr>
          <w:p w14:paraId="550A474F" w14:textId="58B2F9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R4-2409245</w:t>
            </w:r>
          </w:p>
        </w:tc>
        <w:tc>
          <w:tcPr>
            <w:tcW w:w="1041" w:type="pct"/>
          </w:tcPr>
          <w:p w14:paraId="065E9205" w14:textId="651A7C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(NR_MG_enh-Core) CR on Rel-17 MGE core requirements R18</w:t>
            </w:r>
          </w:p>
        </w:tc>
        <w:tc>
          <w:tcPr>
            <w:tcW w:w="505" w:type="pct"/>
          </w:tcPr>
          <w:p w14:paraId="75148801" w14:textId="441F06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FB2856D" w14:textId="753966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EB57233" w14:textId="362643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4563</w:t>
            </w:r>
          </w:p>
        </w:tc>
        <w:tc>
          <w:tcPr>
            <w:tcW w:w="227" w:type="pct"/>
          </w:tcPr>
          <w:p w14:paraId="41EAF2E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D767D95" w14:textId="74F6DC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5BCB742" w14:textId="3D7DF9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3CF622D" w14:textId="24DD47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NR_MG_enh-Core</w:t>
            </w:r>
          </w:p>
        </w:tc>
        <w:tc>
          <w:tcPr>
            <w:tcW w:w="512" w:type="pct"/>
          </w:tcPr>
          <w:p w14:paraId="25F63449" w14:textId="580D39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5F8A8C5" w14:textId="77777777" w:rsidTr="00D85DB0">
        <w:tc>
          <w:tcPr>
            <w:tcW w:w="439" w:type="pct"/>
          </w:tcPr>
          <w:p w14:paraId="5599DCF0" w14:textId="5F6F7C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R4-2409246</w:t>
            </w:r>
          </w:p>
        </w:tc>
        <w:tc>
          <w:tcPr>
            <w:tcW w:w="1041" w:type="pct"/>
          </w:tcPr>
          <w:p w14:paraId="0ABDD262" w14:textId="530F2D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on Rel-17 NTN RRM requirements</w:t>
            </w:r>
          </w:p>
        </w:tc>
        <w:tc>
          <w:tcPr>
            <w:tcW w:w="505" w:type="pct"/>
          </w:tcPr>
          <w:p w14:paraId="2F3CC25C" w14:textId="085CDE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8F90535" w14:textId="6DCAE4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449AE87" w14:textId="1B9DCF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4564</w:t>
            </w:r>
          </w:p>
        </w:tc>
        <w:tc>
          <w:tcPr>
            <w:tcW w:w="227" w:type="pct"/>
          </w:tcPr>
          <w:p w14:paraId="69B9369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16F94D3" w14:textId="103221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0AD19F3" w14:textId="6E2C10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BC95B10" w14:textId="2B7557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76B76DB5" w14:textId="4FA128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946943F" w14:textId="77777777" w:rsidTr="00D85DB0">
        <w:tc>
          <w:tcPr>
            <w:tcW w:w="439" w:type="pct"/>
          </w:tcPr>
          <w:p w14:paraId="76CF924E" w14:textId="53B232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R4-2410229</w:t>
            </w:r>
          </w:p>
        </w:tc>
        <w:tc>
          <w:tcPr>
            <w:tcW w:w="1041" w:type="pct"/>
          </w:tcPr>
          <w:p w14:paraId="142CA70F" w14:textId="764409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on Rel-17 NTN RRM requirements</w:t>
            </w:r>
          </w:p>
        </w:tc>
        <w:tc>
          <w:tcPr>
            <w:tcW w:w="505" w:type="pct"/>
          </w:tcPr>
          <w:p w14:paraId="1011B382" w14:textId="2B3452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2203987" w14:textId="115BF5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94BA577" w14:textId="0FF27E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4564</w:t>
            </w:r>
          </w:p>
        </w:tc>
        <w:tc>
          <w:tcPr>
            <w:tcW w:w="227" w:type="pct"/>
          </w:tcPr>
          <w:p w14:paraId="6617B3A0" w14:textId="64DB008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652E275" w14:textId="40B132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4C67A79" w14:textId="68DD27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D5530DF" w14:textId="073E82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7840CEB3" w14:textId="0410E7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8397482" w14:textId="77777777" w:rsidTr="00D85DB0">
        <w:tc>
          <w:tcPr>
            <w:tcW w:w="439" w:type="pct"/>
          </w:tcPr>
          <w:p w14:paraId="4FB43A44" w14:textId="1F374C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R4-2409247</w:t>
            </w:r>
          </w:p>
        </w:tc>
        <w:tc>
          <w:tcPr>
            <w:tcW w:w="1041" w:type="pct"/>
          </w:tcPr>
          <w:p w14:paraId="502C31AC" w14:textId="27897F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(NR_NTN_solutions-Core) CR on Rel-17 NTN RRM requirements R18</w:t>
            </w:r>
          </w:p>
        </w:tc>
        <w:tc>
          <w:tcPr>
            <w:tcW w:w="505" w:type="pct"/>
          </w:tcPr>
          <w:p w14:paraId="4A7A6DB3" w14:textId="60E4B2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5CF3A2D" w14:textId="40ADB9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9F7BB80" w14:textId="63A2C9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4565</w:t>
            </w:r>
          </w:p>
        </w:tc>
        <w:tc>
          <w:tcPr>
            <w:tcW w:w="227" w:type="pct"/>
          </w:tcPr>
          <w:p w14:paraId="7FE0C73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D48294D" w14:textId="771910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4656D61" w14:textId="17890F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221E633" w14:textId="002925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298902B4" w14:textId="458C7D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A4530FB" w14:textId="77777777" w:rsidTr="00D85DB0">
        <w:tc>
          <w:tcPr>
            <w:tcW w:w="439" w:type="pct"/>
          </w:tcPr>
          <w:p w14:paraId="72B35041" w14:textId="3B74E8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R4-2409383</w:t>
            </w:r>
          </w:p>
        </w:tc>
        <w:tc>
          <w:tcPr>
            <w:tcW w:w="1041" w:type="pct"/>
          </w:tcPr>
          <w:p w14:paraId="641AB1F1" w14:textId="0F0C00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core requirement maintenance for Further NR mobility enhancements</w:t>
            </w:r>
          </w:p>
        </w:tc>
        <w:tc>
          <w:tcPr>
            <w:tcW w:w="505" w:type="pct"/>
          </w:tcPr>
          <w:p w14:paraId="6F294CC7" w14:textId="5A6E0E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Inc, Apple</w:t>
            </w:r>
          </w:p>
        </w:tc>
        <w:tc>
          <w:tcPr>
            <w:tcW w:w="442" w:type="pct"/>
          </w:tcPr>
          <w:p w14:paraId="1E737385" w14:textId="4B2702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E23674B" w14:textId="32A9FF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4566</w:t>
            </w:r>
          </w:p>
        </w:tc>
        <w:tc>
          <w:tcPr>
            <w:tcW w:w="227" w:type="pct"/>
          </w:tcPr>
          <w:p w14:paraId="3F3E880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CF46D72" w14:textId="3EB5BA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8179B83" w14:textId="5CC43B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CB5B60D" w14:textId="6F1B2A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5215D2CF" w14:textId="0031F8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7321078" w14:textId="77777777" w:rsidTr="00D85DB0">
        <w:tc>
          <w:tcPr>
            <w:tcW w:w="439" w:type="pct"/>
          </w:tcPr>
          <w:p w14:paraId="5B02B671" w14:textId="56AEC6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R4-2410399</w:t>
            </w:r>
          </w:p>
        </w:tc>
        <w:tc>
          <w:tcPr>
            <w:tcW w:w="1041" w:type="pct"/>
          </w:tcPr>
          <w:p w14:paraId="121DEADD" w14:textId="0A09AB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core requirement maintenance for Further NR mobility enhancements</w:t>
            </w:r>
          </w:p>
        </w:tc>
        <w:tc>
          <w:tcPr>
            <w:tcW w:w="505" w:type="pct"/>
          </w:tcPr>
          <w:p w14:paraId="20C7E3A6" w14:textId="300AEB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Inc, Apple</w:t>
            </w:r>
          </w:p>
        </w:tc>
        <w:tc>
          <w:tcPr>
            <w:tcW w:w="442" w:type="pct"/>
          </w:tcPr>
          <w:p w14:paraId="2F751619" w14:textId="2DF3B2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9DD78CD" w14:textId="791ADF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4566</w:t>
            </w:r>
          </w:p>
        </w:tc>
        <w:tc>
          <w:tcPr>
            <w:tcW w:w="227" w:type="pct"/>
          </w:tcPr>
          <w:p w14:paraId="00702166" w14:textId="16F7829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8BE001F" w14:textId="3059E7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C179CB2" w14:textId="04188A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0E35280" w14:textId="3C821C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NR_Mob_enh2-Core</w:t>
            </w:r>
          </w:p>
        </w:tc>
        <w:tc>
          <w:tcPr>
            <w:tcW w:w="512" w:type="pct"/>
          </w:tcPr>
          <w:p w14:paraId="7BE0B94F" w14:textId="6683DC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6A32822" w14:textId="77777777" w:rsidTr="00D85DB0">
        <w:tc>
          <w:tcPr>
            <w:tcW w:w="439" w:type="pct"/>
          </w:tcPr>
          <w:p w14:paraId="0B260EBD" w14:textId="6C4797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R4-2409384</w:t>
            </w:r>
          </w:p>
        </w:tc>
        <w:tc>
          <w:tcPr>
            <w:tcW w:w="1041" w:type="pct"/>
          </w:tcPr>
          <w:p w14:paraId="4E102D85" w14:textId="118B69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performance requirements for Further NR mobility enhancements</w:t>
            </w:r>
          </w:p>
        </w:tc>
        <w:tc>
          <w:tcPr>
            <w:tcW w:w="505" w:type="pct"/>
          </w:tcPr>
          <w:p w14:paraId="5DAF1E62" w14:textId="2C4A25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Inc, Apple</w:t>
            </w:r>
          </w:p>
        </w:tc>
        <w:tc>
          <w:tcPr>
            <w:tcW w:w="442" w:type="pct"/>
          </w:tcPr>
          <w:p w14:paraId="222D71FE" w14:textId="338A19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47ACF53" w14:textId="5400C3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4567</w:t>
            </w:r>
          </w:p>
        </w:tc>
        <w:tc>
          <w:tcPr>
            <w:tcW w:w="227" w:type="pct"/>
          </w:tcPr>
          <w:p w14:paraId="367089E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66657B4" w14:textId="3C503F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F3F5B7F" w14:textId="6DA9A0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CA5FF6F" w14:textId="1F8332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NR_Mob_enh2-Perf</w:t>
            </w:r>
          </w:p>
        </w:tc>
        <w:tc>
          <w:tcPr>
            <w:tcW w:w="512" w:type="pct"/>
          </w:tcPr>
          <w:p w14:paraId="37453F88" w14:textId="07380A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6262D61" w14:textId="77777777" w:rsidTr="00D85DB0">
        <w:tc>
          <w:tcPr>
            <w:tcW w:w="439" w:type="pct"/>
          </w:tcPr>
          <w:p w14:paraId="5D6F5D81" w14:textId="61A7CD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R4-2410400</w:t>
            </w:r>
          </w:p>
        </w:tc>
        <w:tc>
          <w:tcPr>
            <w:tcW w:w="1041" w:type="pct"/>
          </w:tcPr>
          <w:p w14:paraId="1462FC80" w14:textId="7D961E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performance requirements for Further NR mobility enhancements</w:t>
            </w:r>
          </w:p>
        </w:tc>
        <w:tc>
          <w:tcPr>
            <w:tcW w:w="505" w:type="pct"/>
          </w:tcPr>
          <w:p w14:paraId="347D7DC9" w14:textId="030AD8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Inc, Apple</w:t>
            </w:r>
          </w:p>
        </w:tc>
        <w:tc>
          <w:tcPr>
            <w:tcW w:w="442" w:type="pct"/>
          </w:tcPr>
          <w:p w14:paraId="4D4F6634" w14:textId="521E68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A10BF17" w14:textId="7399F8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4567</w:t>
            </w:r>
          </w:p>
        </w:tc>
        <w:tc>
          <w:tcPr>
            <w:tcW w:w="227" w:type="pct"/>
          </w:tcPr>
          <w:p w14:paraId="6F7FCC44" w14:textId="74D4512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4CC30BC" w14:textId="103A83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87662A7" w14:textId="2FD034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0B39002" w14:textId="616E84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NR_Mob_enh2-Perf</w:t>
            </w:r>
          </w:p>
        </w:tc>
        <w:tc>
          <w:tcPr>
            <w:tcW w:w="512" w:type="pct"/>
          </w:tcPr>
          <w:p w14:paraId="33A899EF" w14:textId="67E9A0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B233E27" w14:textId="77777777" w:rsidTr="00D85DB0">
        <w:tc>
          <w:tcPr>
            <w:tcW w:w="439" w:type="pct"/>
          </w:tcPr>
          <w:p w14:paraId="0E7D3519" w14:textId="42144F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R4-2409389</w:t>
            </w:r>
          </w:p>
        </w:tc>
        <w:tc>
          <w:tcPr>
            <w:tcW w:w="1041" w:type="pct"/>
          </w:tcPr>
          <w:p w14:paraId="746AB1C2" w14:textId="204D58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(NR_HST_FR1_enh-Perf) CR on Test cases for NR FR1 HST R17</w:t>
            </w:r>
          </w:p>
        </w:tc>
        <w:tc>
          <w:tcPr>
            <w:tcW w:w="505" w:type="pct"/>
          </w:tcPr>
          <w:p w14:paraId="3C3249BA" w14:textId="524DE9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70432DEC" w14:textId="120041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C45B044" w14:textId="2EE09B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4568</w:t>
            </w:r>
          </w:p>
        </w:tc>
        <w:tc>
          <w:tcPr>
            <w:tcW w:w="227" w:type="pct"/>
          </w:tcPr>
          <w:p w14:paraId="7888128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73B4EC9" w14:textId="79C74F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94A402C" w14:textId="6E32D4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08CB8F2" w14:textId="2F09E2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NR_HST_FR1_enh-Perf</w:t>
            </w:r>
          </w:p>
        </w:tc>
        <w:tc>
          <w:tcPr>
            <w:tcW w:w="512" w:type="pct"/>
          </w:tcPr>
          <w:p w14:paraId="019FD10B" w14:textId="2952A0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AE910AB" w14:textId="77777777" w:rsidTr="00D85DB0">
        <w:tc>
          <w:tcPr>
            <w:tcW w:w="439" w:type="pct"/>
          </w:tcPr>
          <w:p w14:paraId="29769133" w14:textId="5A3174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R4-2410247</w:t>
            </w:r>
          </w:p>
        </w:tc>
        <w:tc>
          <w:tcPr>
            <w:tcW w:w="1041" w:type="pct"/>
          </w:tcPr>
          <w:p w14:paraId="44AD0B13" w14:textId="36588A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(NR_HST_FR1_enh-Perf) CR on Test cases for NR FR1 HST R17</w:t>
            </w:r>
          </w:p>
        </w:tc>
        <w:tc>
          <w:tcPr>
            <w:tcW w:w="505" w:type="pct"/>
          </w:tcPr>
          <w:p w14:paraId="3D8E9E8F" w14:textId="7DC02C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2365B8CE" w14:textId="507194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06F7D0C" w14:textId="306CAA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4568</w:t>
            </w:r>
          </w:p>
        </w:tc>
        <w:tc>
          <w:tcPr>
            <w:tcW w:w="227" w:type="pct"/>
          </w:tcPr>
          <w:p w14:paraId="201CF068" w14:textId="53DDDFE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13F7E5B" w14:textId="01E4A9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BDF21DB" w14:textId="3C3AAC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A229C42" w14:textId="31EC97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NR_HST_FR1_enh-Perf</w:t>
            </w:r>
          </w:p>
        </w:tc>
        <w:tc>
          <w:tcPr>
            <w:tcW w:w="512" w:type="pct"/>
          </w:tcPr>
          <w:p w14:paraId="2CD177AE" w14:textId="5C8CBA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1A34495" w14:textId="77777777" w:rsidTr="00D85DB0">
        <w:tc>
          <w:tcPr>
            <w:tcW w:w="439" w:type="pct"/>
          </w:tcPr>
          <w:p w14:paraId="2069F6E5" w14:textId="2F8AE1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R4-2410422</w:t>
            </w:r>
          </w:p>
        </w:tc>
        <w:tc>
          <w:tcPr>
            <w:tcW w:w="1041" w:type="pct"/>
          </w:tcPr>
          <w:p w14:paraId="1C318476" w14:textId="7E0319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(NR_HST_FR1_enh-Perf) CR on Test cases for NR FR1 HST R17</w:t>
            </w:r>
          </w:p>
        </w:tc>
        <w:tc>
          <w:tcPr>
            <w:tcW w:w="505" w:type="pct"/>
          </w:tcPr>
          <w:p w14:paraId="32B37178" w14:textId="57E8D2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2914D0D4" w14:textId="19F074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E9C0C64" w14:textId="38C4CB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4568</w:t>
            </w:r>
          </w:p>
        </w:tc>
        <w:tc>
          <w:tcPr>
            <w:tcW w:w="227" w:type="pct"/>
          </w:tcPr>
          <w:p w14:paraId="639414B8" w14:textId="70CB52A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42EBC01E" w14:textId="432EF9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936209A" w14:textId="7C22E6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C8DAEC0" w14:textId="61F9F5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NR_HST_FR1_enh-Perf</w:t>
            </w:r>
          </w:p>
        </w:tc>
        <w:tc>
          <w:tcPr>
            <w:tcW w:w="512" w:type="pct"/>
          </w:tcPr>
          <w:p w14:paraId="4275F0CA" w14:textId="4D5805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130F921" w14:textId="77777777" w:rsidTr="00D85DB0">
        <w:tc>
          <w:tcPr>
            <w:tcW w:w="439" w:type="pct"/>
          </w:tcPr>
          <w:p w14:paraId="4BF86AB3" w14:textId="7ED24E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R4-2410444</w:t>
            </w:r>
          </w:p>
        </w:tc>
        <w:tc>
          <w:tcPr>
            <w:tcW w:w="1041" w:type="pct"/>
          </w:tcPr>
          <w:p w14:paraId="14222F2B" w14:textId="65275E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(NR_HST_FR1_enh-Perf) CR on Test cases for NR FR1 HST R17</w:t>
            </w:r>
          </w:p>
        </w:tc>
        <w:tc>
          <w:tcPr>
            <w:tcW w:w="505" w:type="pct"/>
          </w:tcPr>
          <w:p w14:paraId="7E784BCD" w14:textId="326710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6800E6BD" w14:textId="36F869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5A0D6D3" w14:textId="72ECE4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4568</w:t>
            </w:r>
          </w:p>
        </w:tc>
        <w:tc>
          <w:tcPr>
            <w:tcW w:w="227" w:type="pct"/>
          </w:tcPr>
          <w:p w14:paraId="065E214A" w14:textId="04F687B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69" w:type="pct"/>
          </w:tcPr>
          <w:p w14:paraId="642FD60B" w14:textId="00C157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A334CC0" w14:textId="1433FE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D1412AE" w14:textId="29BC5F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NR_HST_FR1_enh-Perf</w:t>
            </w:r>
          </w:p>
        </w:tc>
        <w:tc>
          <w:tcPr>
            <w:tcW w:w="512" w:type="pct"/>
          </w:tcPr>
          <w:p w14:paraId="461D6824" w14:textId="3AB9BD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254ACCB" w14:textId="77777777" w:rsidTr="00D85DB0">
        <w:tc>
          <w:tcPr>
            <w:tcW w:w="439" w:type="pct"/>
          </w:tcPr>
          <w:p w14:paraId="38B4F277" w14:textId="5575A4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R4-2409390</w:t>
            </w:r>
          </w:p>
        </w:tc>
        <w:tc>
          <w:tcPr>
            <w:tcW w:w="1041" w:type="pct"/>
          </w:tcPr>
          <w:p w14:paraId="10C685DB" w14:textId="1D2F5B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(NR_HST_FR1_enh-Perf) CR on Test cases for NR FR1 HST R18</w:t>
            </w:r>
          </w:p>
        </w:tc>
        <w:tc>
          <w:tcPr>
            <w:tcW w:w="505" w:type="pct"/>
          </w:tcPr>
          <w:p w14:paraId="2B09CA6C" w14:textId="3CD9F8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31A75CFD" w14:textId="111704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CA721E2" w14:textId="3B129A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4569</w:t>
            </w:r>
          </w:p>
        </w:tc>
        <w:tc>
          <w:tcPr>
            <w:tcW w:w="227" w:type="pct"/>
          </w:tcPr>
          <w:p w14:paraId="32CBE25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2B744ED" w14:textId="53B467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BDC14B5" w14:textId="4AEE13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5135114" w14:textId="2A74E8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NR_HST_FR1_enh-Perf</w:t>
            </w:r>
          </w:p>
        </w:tc>
        <w:tc>
          <w:tcPr>
            <w:tcW w:w="512" w:type="pct"/>
          </w:tcPr>
          <w:p w14:paraId="711A2043" w14:textId="620FFE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9FF49C6" w14:textId="77777777" w:rsidTr="00D85DB0">
        <w:tc>
          <w:tcPr>
            <w:tcW w:w="439" w:type="pct"/>
          </w:tcPr>
          <w:p w14:paraId="1DB827B4" w14:textId="61BDFE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R4-2409433</w:t>
            </w:r>
          </w:p>
        </w:tc>
        <w:tc>
          <w:tcPr>
            <w:tcW w:w="1041" w:type="pct"/>
          </w:tcPr>
          <w:p w14:paraId="3CD7F816" w14:textId="50DB6E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test case of RRC Connection Release with Redirection for ATG UE</w:t>
            </w:r>
          </w:p>
        </w:tc>
        <w:tc>
          <w:tcPr>
            <w:tcW w:w="505" w:type="pct"/>
          </w:tcPr>
          <w:p w14:paraId="445539B6" w14:textId="0D2406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1493CD2B" w14:textId="3A1548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5329A21" w14:textId="5D873B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4570</w:t>
            </w:r>
          </w:p>
        </w:tc>
        <w:tc>
          <w:tcPr>
            <w:tcW w:w="227" w:type="pct"/>
          </w:tcPr>
          <w:p w14:paraId="014F9D9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65E374C" w14:textId="27FDFF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77C3F58" w14:textId="5644CC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496E505" w14:textId="285EC0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2BDCA053" w14:textId="55FC71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42AC782" w14:textId="77777777" w:rsidTr="00D85DB0">
        <w:tc>
          <w:tcPr>
            <w:tcW w:w="439" w:type="pct"/>
          </w:tcPr>
          <w:p w14:paraId="6BC6307A" w14:textId="0834B2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R4-2409434</w:t>
            </w:r>
          </w:p>
        </w:tc>
        <w:tc>
          <w:tcPr>
            <w:tcW w:w="1041" w:type="pct"/>
          </w:tcPr>
          <w:p w14:paraId="2D3EA771" w14:textId="68BEFD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signalling characteristics for ATG RRM core requirement maintenance</w:t>
            </w:r>
          </w:p>
        </w:tc>
        <w:tc>
          <w:tcPr>
            <w:tcW w:w="505" w:type="pct"/>
          </w:tcPr>
          <w:p w14:paraId="57AA5BE9" w14:textId="020B99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3D94ECE2" w14:textId="121746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55081E1" w14:textId="2204FD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4571</w:t>
            </w:r>
          </w:p>
        </w:tc>
        <w:tc>
          <w:tcPr>
            <w:tcW w:w="227" w:type="pct"/>
          </w:tcPr>
          <w:p w14:paraId="4C935E2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C9071C2" w14:textId="347251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C690D05" w14:textId="20A458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5256816" w14:textId="5BF615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4716E3B7" w14:textId="0AB444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BFE659B" w14:textId="77777777" w:rsidTr="00D85DB0">
        <w:tc>
          <w:tcPr>
            <w:tcW w:w="439" w:type="pct"/>
          </w:tcPr>
          <w:p w14:paraId="67456519" w14:textId="098CA9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R4-2409445</w:t>
            </w:r>
          </w:p>
        </w:tc>
        <w:tc>
          <w:tcPr>
            <w:tcW w:w="1041" w:type="pct"/>
          </w:tcPr>
          <w:p w14:paraId="6C444B1E" w14:textId="744104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test case of RRC Connection Release with Redirection for ATG UE</w:t>
            </w:r>
          </w:p>
        </w:tc>
        <w:tc>
          <w:tcPr>
            <w:tcW w:w="505" w:type="pct"/>
          </w:tcPr>
          <w:p w14:paraId="1302B257" w14:textId="7D63B2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69807192" w14:textId="74C799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F91D031" w14:textId="285BC8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4572</w:t>
            </w:r>
          </w:p>
        </w:tc>
        <w:tc>
          <w:tcPr>
            <w:tcW w:w="227" w:type="pct"/>
          </w:tcPr>
          <w:p w14:paraId="17ECE60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6428378" w14:textId="642DEC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0BA915F" w14:textId="50C409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067D03D" w14:textId="0BA003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69AC8F32" w14:textId="14BC83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1290C808" w14:textId="77777777" w:rsidTr="00D85DB0">
        <w:tc>
          <w:tcPr>
            <w:tcW w:w="439" w:type="pct"/>
          </w:tcPr>
          <w:p w14:paraId="1FBF8340" w14:textId="57568A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R4-2409446</w:t>
            </w:r>
          </w:p>
        </w:tc>
        <w:tc>
          <w:tcPr>
            <w:tcW w:w="1041" w:type="pct"/>
          </w:tcPr>
          <w:p w14:paraId="111AF489" w14:textId="2DFA5E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signalling characteristics for ATG RRM core requirement maintenance</w:t>
            </w:r>
          </w:p>
        </w:tc>
        <w:tc>
          <w:tcPr>
            <w:tcW w:w="505" w:type="pct"/>
          </w:tcPr>
          <w:p w14:paraId="5223EDC8" w14:textId="7912B4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4765EC78" w14:textId="5D9667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C2D9721" w14:textId="6E172F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4573</w:t>
            </w:r>
          </w:p>
        </w:tc>
        <w:tc>
          <w:tcPr>
            <w:tcW w:w="227" w:type="pct"/>
          </w:tcPr>
          <w:p w14:paraId="6C0B972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3B31FB8" w14:textId="0A8454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9D49A41" w14:textId="11B9DA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C2E833C" w14:textId="220B4C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2F6D638C" w14:textId="267172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0B3AD076" w14:textId="77777777" w:rsidTr="00D85DB0">
        <w:tc>
          <w:tcPr>
            <w:tcW w:w="439" w:type="pct"/>
          </w:tcPr>
          <w:p w14:paraId="0D05B53F" w14:textId="6A5BF8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R4-2409567</w:t>
            </w:r>
          </w:p>
        </w:tc>
        <w:tc>
          <w:tcPr>
            <w:tcW w:w="1041" w:type="pct"/>
          </w:tcPr>
          <w:p w14:paraId="2F06FA6B" w14:textId="654A41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[NR_unlic-Perf] Correction for NR-U test case</w:t>
            </w:r>
          </w:p>
        </w:tc>
        <w:tc>
          <w:tcPr>
            <w:tcW w:w="505" w:type="pct"/>
          </w:tcPr>
          <w:p w14:paraId="39C1AE1E" w14:textId="6CC6A5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 Corporation</w:t>
            </w:r>
          </w:p>
        </w:tc>
        <w:tc>
          <w:tcPr>
            <w:tcW w:w="442" w:type="pct"/>
          </w:tcPr>
          <w:p w14:paraId="5641872B" w14:textId="1BC9D6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AEB6765" w14:textId="294758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4574</w:t>
            </w:r>
          </w:p>
        </w:tc>
        <w:tc>
          <w:tcPr>
            <w:tcW w:w="227" w:type="pct"/>
          </w:tcPr>
          <w:p w14:paraId="23EA615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1A408CF" w14:textId="3108F0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CF2E9BB" w14:textId="3EF168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DFD8093" w14:textId="4E4789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113A78D9" w14:textId="298263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18B165B" w14:textId="77777777" w:rsidTr="00D85DB0">
        <w:tc>
          <w:tcPr>
            <w:tcW w:w="439" w:type="pct"/>
          </w:tcPr>
          <w:p w14:paraId="7FDCC31A" w14:textId="7FE59B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R4-2409574</w:t>
            </w:r>
          </w:p>
        </w:tc>
        <w:tc>
          <w:tcPr>
            <w:tcW w:w="1041" w:type="pct"/>
          </w:tcPr>
          <w:p w14:paraId="5335ABCA" w14:textId="268DE2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[NR_unlic-Perf] Correction for NR-U test case</w:t>
            </w:r>
          </w:p>
        </w:tc>
        <w:tc>
          <w:tcPr>
            <w:tcW w:w="505" w:type="pct"/>
          </w:tcPr>
          <w:p w14:paraId="4D0C3B39" w14:textId="2C4711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6948E78D" w14:textId="3D8034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CE7F101" w14:textId="7A61B5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4575</w:t>
            </w:r>
          </w:p>
        </w:tc>
        <w:tc>
          <w:tcPr>
            <w:tcW w:w="227" w:type="pct"/>
          </w:tcPr>
          <w:p w14:paraId="5915729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DA637A" w14:textId="117ABE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2326F785" w14:textId="2CF346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8F265A3" w14:textId="0BDDC1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NR_unlic-Perf</w:t>
            </w:r>
          </w:p>
        </w:tc>
        <w:tc>
          <w:tcPr>
            <w:tcW w:w="512" w:type="pct"/>
          </w:tcPr>
          <w:p w14:paraId="7631DA28" w14:textId="5560EC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E92CD71" w14:textId="77777777" w:rsidTr="00D85DB0">
        <w:tc>
          <w:tcPr>
            <w:tcW w:w="439" w:type="pct"/>
          </w:tcPr>
          <w:p w14:paraId="3CB4355C" w14:textId="00E031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R4-2409576</w:t>
            </w:r>
          </w:p>
        </w:tc>
        <w:tc>
          <w:tcPr>
            <w:tcW w:w="1041" w:type="pct"/>
          </w:tcPr>
          <w:p w14:paraId="686FD666" w14:textId="33CB96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(NR_pos_enh-Perf) CR to 38.133 Corrections to measurement reporting resolutions for RSTD and UE Rx-Tx measurements for Rel. 17 NR positioning</w:t>
            </w:r>
          </w:p>
        </w:tc>
        <w:tc>
          <w:tcPr>
            <w:tcW w:w="505" w:type="pct"/>
          </w:tcPr>
          <w:p w14:paraId="2580E7F0" w14:textId="24535F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5D4EB6B5" w14:textId="2D7AD3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FC41366" w14:textId="5C0A76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4576</w:t>
            </w:r>
          </w:p>
        </w:tc>
        <w:tc>
          <w:tcPr>
            <w:tcW w:w="227" w:type="pct"/>
          </w:tcPr>
          <w:p w14:paraId="1028FB2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F372158" w14:textId="18789B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106E637" w14:textId="65E56C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0BA9D22" w14:textId="2D75E2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NR_pos_enh-Perf</w:t>
            </w:r>
          </w:p>
        </w:tc>
        <w:tc>
          <w:tcPr>
            <w:tcW w:w="512" w:type="pct"/>
          </w:tcPr>
          <w:p w14:paraId="622AC9F6" w14:textId="1E78BA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61873760" w14:textId="77777777" w:rsidTr="00D85DB0">
        <w:tc>
          <w:tcPr>
            <w:tcW w:w="439" w:type="pct"/>
          </w:tcPr>
          <w:p w14:paraId="71F246D8" w14:textId="1B6448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R4-2409577</w:t>
            </w:r>
          </w:p>
        </w:tc>
        <w:tc>
          <w:tcPr>
            <w:tcW w:w="1041" w:type="pct"/>
          </w:tcPr>
          <w:p w14:paraId="7694BD9C" w14:textId="712CDC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(NR_pos_enh-Perf) CR to 38.133 Rel. 17 NR positioning performance requirements</w:t>
            </w:r>
          </w:p>
        </w:tc>
        <w:tc>
          <w:tcPr>
            <w:tcW w:w="505" w:type="pct"/>
          </w:tcPr>
          <w:p w14:paraId="433AEE4D" w14:textId="612592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46D4D7B7" w14:textId="797A96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E6455DA" w14:textId="6EEAB2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4577</w:t>
            </w:r>
          </w:p>
        </w:tc>
        <w:tc>
          <w:tcPr>
            <w:tcW w:w="227" w:type="pct"/>
          </w:tcPr>
          <w:p w14:paraId="1A3E8C4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C97370F" w14:textId="3CCB51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028230E" w14:textId="5EF1DA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ED57314" w14:textId="7F6404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NR_pos_enh-Perf</w:t>
            </w:r>
          </w:p>
        </w:tc>
        <w:tc>
          <w:tcPr>
            <w:tcW w:w="512" w:type="pct"/>
          </w:tcPr>
          <w:p w14:paraId="7DAC996F" w14:textId="3B1433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520D1E67" w14:textId="77777777" w:rsidTr="00D85DB0">
        <w:tc>
          <w:tcPr>
            <w:tcW w:w="439" w:type="pct"/>
          </w:tcPr>
          <w:p w14:paraId="424F5BF9" w14:textId="5C543B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R4-2409578</w:t>
            </w:r>
          </w:p>
        </w:tc>
        <w:tc>
          <w:tcPr>
            <w:tcW w:w="1041" w:type="pct"/>
          </w:tcPr>
          <w:p w14:paraId="798829EF" w14:textId="267A53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(NR_pos_enh-Perf) CR to 38.133 Rel. 17 NR positioning performance requirements</w:t>
            </w:r>
          </w:p>
        </w:tc>
        <w:tc>
          <w:tcPr>
            <w:tcW w:w="505" w:type="pct"/>
          </w:tcPr>
          <w:p w14:paraId="77BDA4CA" w14:textId="3DE4CD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4167DA09" w14:textId="0DBAC8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8246076" w14:textId="51BB92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4578</w:t>
            </w:r>
          </w:p>
        </w:tc>
        <w:tc>
          <w:tcPr>
            <w:tcW w:w="227" w:type="pct"/>
          </w:tcPr>
          <w:p w14:paraId="36957CD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FE3F6A4" w14:textId="23F8C6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779A894" w14:textId="19F19E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144F5AE" w14:textId="656886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NR_pos_enh-Perf</w:t>
            </w:r>
          </w:p>
        </w:tc>
        <w:tc>
          <w:tcPr>
            <w:tcW w:w="512" w:type="pct"/>
          </w:tcPr>
          <w:p w14:paraId="2D91EBBB" w14:textId="75F47D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3B64A2F" w14:textId="77777777" w:rsidTr="00D85DB0">
        <w:tc>
          <w:tcPr>
            <w:tcW w:w="439" w:type="pct"/>
          </w:tcPr>
          <w:p w14:paraId="0CD8FFD7" w14:textId="4348B8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R4-2409652</w:t>
            </w:r>
          </w:p>
        </w:tc>
        <w:tc>
          <w:tcPr>
            <w:tcW w:w="1041" w:type="pct"/>
          </w:tcPr>
          <w:p w14:paraId="7BDB9625" w14:textId="57E1A9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[NR_ATG-Core] CR for CHO of R18 ATG</w:t>
            </w:r>
          </w:p>
        </w:tc>
        <w:tc>
          <w:tcPr>
            <w:tcW w:w="505" w:type="pct"/>
          </w:tcPr>
          <w:p w14:paraId="321C0EBD" w14:textId="0726E5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96E47E4" w14:textId="7A3A67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6C8F0DD" w14:textId="2DA701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4579</w:t>
            </w:r>
          </w:p>
        </w:tc>
        <w:tc>
          <w:tcPr>
            <w:tcW w:w="227" w:type="pct"/>
          </w:tcPr>
          <w:p w14:paraId="35CD0BA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644D672" w14:textId="7AF64B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9E37F8B" w14:textId="55BAD7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7A0F72C" w14:textId="7BEEC7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5537409A" w14:textId="125910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2682CD50" w14:textId="77777777" w:rsidTr="00D85DB0">
        <w:tc>
          <w:tcPr>
            <w:tcW w:w="439" w:type="pct"/>
          </w:tcPr>
          <w:p w14:paraId="15BA8094" w14:textId="030B47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R4-2409653</w:t>
            </w:r>
          </w:p>
        </w:tc>
        <w:tc>
          <w:tcPr>
            <w:tcW w:w="1041" w:type="pct"/>
          </w:tcPr>
          <w:p w14:paraId="2EE35B2C" w14:textId="62C8F0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[NR_ATG-Core] CR for timing of R18 ATG</w:t>
            </w:r>
          </w:p>
        </w:tc>
        <w:tc>
          <w:tcPr>
            <w:tcW w:w="505" w:type="pct"/>
          </w:tcPr>
          <w:p w14:paraId="632D83AB" w14:textId="51CB54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64212B68" w14:textId="006CE3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78B3163" w14:textId="6C6C68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4580</w:t>
            </w:r>
          </w:p>
        </w:tc>
        <w:tc>
          <w:tcPr>
            <w:tcW w:w="227" w:type="pct"/>
          </w:tcPr>
          <w:p w14:paraId="61F27F6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F0F57FC" w14:textId="1604CE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AAF1AC9" w14:textId="51762E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AA392B9" w14:textId="3DE989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604086DE" w14:textId="433B88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72D12D7" w14:textId="77777777" w:rsidTr="00D85DB0">
        <w:tc>
          <w:tcPr>
            <w:tcW w:w="439" w:type="pct"/>
          </w:tcPr>
          <w:p w14:paraId="049929E7" w14:textId="27389B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R4-2410241</w:t>
            </w:r>
          </w:p>
        </w:tc>
        <w:tc>
          <w:tcPr>
            <w:tcW w:w="1041" w:type="pct"/>
          </w:tcPr>
          <w:p w14:paraId="02E92697" w14:textId="41B7E5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[NR_ATG-Core] CR for timing of R18 ATG</w:t>
            </w:r>
          </w:p>
        </w:tc>
        <w:tc>
          <w:tcPr>
            <w:tcW w:w="505" w:type="pct"/>
          </w:tcPr>
          <w:p w14:paraId="457A0DA7" w14:textId="46DD00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66A8C3E" w14:textId="276216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0932FCA" w14:textId="79069F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4580</w:t>
            </w:r>
          </w:p>
        </w:tc>
        <w:tc>
          <w:tcPr>
            <w:tcW w:w="227" w:type="pct"/>
          </w:tcPr>
          <w:p w14:paraId="599D4F98" w14:textId="0E2D006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30353C3" w14:textId="6F75E2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1B115A4" w14:textId="187BB2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197F817" w14:textId="5C7444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6E156E15" w14:textId="736F58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04F87B0D" w14:textId="77777777" w:rsidTr="00D85DB0">
        <w:tc>
          <w:tcPr>
            <w:tcW w:w="439" w:type="pct"/>
          </w:tcPr>
          <w:p w14:paraId="067C6B93" w14:textId="4B9559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R4-2409654</w:t>
            </w:r>
          </w:p>
        </w:tc>
        <w:tc>
          <w:tcPr>
            <w:tcW w:w="1041" w:type="pct"/>
          </w:tcPr>
          <w:p w14:paraId="6E37A484" w14:textId="3BAA4E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[NR_NTN_solutions-Core] CR for the TCI state indication of R17 NTN</w:t>
            </w:r>
          </w:p>
        </w:tc>
        <w:tc>
          <w:tcPr>
            <w:tcW w:w="505" w:type="pct"/>
          </w:tcPr>
          <w:p w14:paraId="67AF4C0B" w14:textId="0FA291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4B053802" w14:textId="6AC4CA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24281CA" w14:textId="1A9C39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4581</w:t>
            </w:r>
          </w:p>
        </w:tc>
        <w:tc>
          <w:tcPr>
            <w:tcW w:w="227" w:type="pct"/>
          </w:tcPr>
          <w:p w14:paraId="6C79ECC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C7DC306" w14:textId="766803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FAF7527" w14:textId="0F53B3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92E26F2" w14:textId="192C8C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6A98DA38" w14:textId="5D1EE4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900ED6A" w14:textId="77777777" w:rsidTr="00D85DB0">
        <w:tc>
          <w:tcPr>
            <w:tcW w:w="439" w:type="pct"/>
          </w:tcPr>
          <w:p w14:paraId="53EC33AC" w14:textId="43A0EA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R4-2410228</w:t>
            </w:r>
          </w:p>
        </w:tc>
        <w:tc>
          <w:tcPr>
            <w:tcW w:w="1041" w:type="pct"/>
          </w:tcPr>
          <w:p w14:paraId="27872095" w14:textId="0F4A64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[NR_NTN_solutions-Core] CR for the TCI state indication of R17 NTN</w:t>
            </w:r>
          </w:p>
        </w:tc>
        <w:tc>
          <w:tcPr>
            <w:tcW w:w="505" w:type="pct"/>
          </w:tcPr>
          <w:p w14:paraId="05F9B878" w14:textId="340996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582679E2" w14:textId="6ED1A7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71EA5F9" w14:textId="7C04DA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4581</w:t>
            </w:r>
          </w:p>
        </w:tc>
        <w:tc>
          <w:tcPr>
            <w:tcW w:w="227" w:type="pct"/>
          </w:tcPr>
          <w:p w14:paraId="4DD21740" w14:textId="6146024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FD2CB45" w14:textId="55D239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4CCC174" w14:textId="7CE690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E263922" w14:textId="34531A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7B6ABDD1" w14:textId="733B25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23B67E9" w14:textId="77777777" w:rsidTr="00D85DB0">
        <w:tc>
          <w:tcPr>
            <w:tcW w:w="439" w:type="pct"/>
          </w:tcPr>
          <w:p w14:paraId="6C72AF26" w14:textId="0C0E16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R4-2409655</w:t>
            </w:r>
          </w:p>
        </w:tc>
        <w:tc>
          <w:tcPr>
            <w:tcW w:w="1041" w:type="pct"/>
          </w:tcPr>
          <w:p w14:paraId="06B630C8" w14:textId="1377C5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[NR_redcap-Core] CR for the TCI state indication of R17 RedCap</w:t>
            </w:r>
          </w:p>
        </w:tc>
        <w:tc>
          <w:tcPr>
            <w:tcW w:w="505" w:type="pct"/>
          </w:tcPr>
          <w:p w14:paraId="167A1265" w14:textId="74D8FC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642066D5" w14:textId="434B74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A15F7C8" w14:textId="40C873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4582</w:t>
            </w:r>
          </w:p>
        </w:tc>
        <w:tc>
          <w:tcPr>
            <w:tcW w:w="227" w:type="pct"/>
          </w:tcPr>
          <w:p w14:paraId="47CF9DE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E9967E" w14:textId="6509C7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9BBD37D" w14:textId="432BE1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5AD4132" w14:textId="056B03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22AAEC63" w14:textId="757996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7D28308" w14:textId="77777777" w:rsidTr="00D85DB0">
        <w:tc>
          <w:tcPr>
            <w:tcW w:w="439" w:type="pct"/>
          </w:tcPr>
          <w:p w14:paraId="424BD89D" w14:textId="71F9AB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R4-2410232</w:t>
            </w:r>
          </w:p>
        </w:tc>
        <w:tc>
          <w:tcPr>
            <w:tcW w:w="1041" w:type="pct"/>
          </w:tcPr>
          <w:p w14:paraId="72C1DF9D" w14:textId="123F3A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[NR_redcap-Core] CR for the TCI state indication of R17 RedCap</w:t>
            </w:r>
          </w:p>
        </w:tc>
        <w:tc>
          <w:tcPr>
            <w:tcW w:w="505" w:type="pct"/>
          </w:tcPr>
          <w:p w14:paraId="12AC8F69" w14:textId="1EA963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01066EEA" w14:textId="63500B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ED9AA39" w14:textId="10E545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4582</w:t>
            </w:r>
          </w:p>
        </w:tc>
        <w:tc>
          <w:tcPr>
            <w:tcW w:w="227" w:type="pct"/>
          </w:tcPr>
          <w:p w14:paraId="2F6434C9" w14:textId="4695180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249CD93" w14:textId="60C75D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4604FFA" w14:textId="5B6616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DE8FFEB" w14:textId="7683B4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3EAE8288" w14:textId="359FD4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07ADB83" w14:textId="77777777" w:rsidTr="00D85DB0">
        <w:tc>
          <w:tcPr>
            <w:tcW w:w="439" w:type="pct"/>
          </w:tcPr>
          <w:p w14:paraId="5BE3F04F" w14:textId="34442F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R4-2409656</w:t>
            </w:r>
          </w:p>
        </w:tc>
        <w:tc>
          <w:tcPr>
            <w:tcW w:w="1041" w:type="pct"/>
          </w:tcPr>
          <w:p w14:paraId="5286F2E5" w14:textId="36F10E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[NR_newRAT-Perf] CR for R15 test case of  L1-RSRP measurement</w:t>
            </w:r>
          </w:p>
        </w:tc>
        <w:tc>
          <w:tcPr>
            <w:tcW w:w="505" w:type="pct"/>
          </w:tcPr>
          <w:p w14:paraId="1E21201F" w14:textId="58D32E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7DA126F" w14:textId="38AA55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4022FFA" w14:textId="799890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4583</w:t>
            </w:r>
          </w:p>
        </w:tc>
        <w:tc>
          <w:tcPr>
            <w:tcW w:w="227" w:type="pct"/>
          </w:tcPr>
          <w:p w14:paraId="62F742D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2CC14B6" w14:textId="6CE754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294" w:type="pct"/>
          </w:tcPr>
          <w:p w14:paraId="2A436575" w14:textId="01B37A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697FD16" w14:textId="5D6D44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3FD52F0D" w14:textId="43F726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8372541" w14:textId="77777777" w:rsidTr="00D85DB0">
        <w:tc>
          <w:tcPr>
            <w:tcW w:w="439" w:type="pct"/>
          </w:tcPr>
          <w:p w14:paraId="25F764E1" w14:textId="769D1A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R4-2409658</w:t>
            </w:r>
          </w:p>
        </w:tc>
        <w:tc>
          <w:tcPr>
            <w:tcW w:w="1041" w:type="pct"/>
          </w:tcPr>
          <w:p w14:paraId="1EE5D0D3" w14:textId="04007D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[NR_ext_to_71GHz-Core] Removal of square brackets</w:t>
            </w:r>
          </w:p>
        </w:tc>
        <w:tc>
          <w:tcPr>
            <w:tcW w:w="505" w:type="pct"/>
          </w:tcPr>
          <w:p w14:paraId="7188F442" w14:textId="21D652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 Corporation</w:t>
            </w:r>
          </w:p>
        </w:tc>
        <w:tc>
          <w:tcPr>
            <w:tcW w:w="442" w:type="pct"/>
          </w:tcPr>
          <w:p w14:paraId="2E0F7E5D" w14:textId="36183F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36F8F54" w14:textId="5B4826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4584</w:t>
            </w:r>
          </w:p>
        </w:tc>
        <w:tc>
          <w:tcPr>
            <w:tcW w:w="227" w:type="pct"/>
          </w:tcPr>
          <w:p w14:paraId="09DA3F5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4BBC9F0" w14:textId="79FCCD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33EC8EB" w14:textId="72735A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AAE92D9" w14:textId="4E5C17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NR_ext_to_71GHz-Core</w:t>
            </w:r>
          </w:p>
        </w:tc>
        <w:tc>
          <w:tcPr>
            <w:tcW w:w="512" w:type="pct"/>
          </w:tcPr>
          <w:p w14:paraId="36446082" w14:textId="3E0E1A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C2A58DF" w14:textId="77777777" w:rsidTr="00D85DB0">
        <w:tc>
          <w:tcPr>
            <w:tcW w:w="439" w:type="pct"/>
          </w:tcPr>
          <w:p w14:paraId="3D585756" w14:textId="4FA013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R4-2409659</w:t>
            </w:r>
          </w:p>
        </w:tc>
        <w:tc>
          <w:tcPr>
            <w:tcW w:w="1041" w:type="pct"/>
          </w:tcPr>
          <w:p w14:paraId="011B5C5B" w14:textId="4B0FF0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 CR 38.133 Corrections to Case 1 core requirements for NR_MG_enh2</w:t>
            </w:r>
          </w:p>
        </w:tc>
        <w:tc>
          <w:tcPr>
            <w:tcW w:w="505" w:type="pct"/>
          </w:tcPr>
          <w:p w14:paraId="11B2C7EF" w14:textId="3D8FB4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12ACCA22" w14:textId="4D14DB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9D34313" w14:textId="342EC8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4585</w:t>
            </w:r>
          </w:p>
        </w:tc>
        <w:tc>
          <w:tcPr>
            <w:tcW w:w="227" w:type="pct"/>
          </w:tcPr>
          <w:p w14:paraId="08C0DB0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99F5054" w14:textId="01DD55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FD9923A" w14:textId="232F83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8CB85D8" w14:textId="70E08C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NR_MG_enh2-Core</w:t>
            </w:r>
          </w:p>
        </w:tc>
        <w:tc>
          <w:tcPr>
            <w:tcW w:w="512" w:type="pct"/>
          </w:tcPr>
          <w:p w14:paraId="32DABA50" w14:textId="718CDE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37C4AA1F" w14:textId="77777777" w:rsidTr="00D85DB0">
        <w:tc>
          <w:tcPr>
            <w:tcW w:w="439" w:type="pct"/>
          </w:tcPr>
          <w:p w14:paraId="69217830" w14:textId="0EBF3D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R4-2409672</w:t>
            </w:r>
          </w:p>
        </w:tc>
        <w:tc>
          <w:tcPr>
            <w:tcW w:w="1041" w:type="pct"/>
          </w:tcPr>
          <w:p w14:paraId="440CB795" w14:textId="59B2D9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(NR_SL_relay_enh-Perf) Applicability of SD-RSRP and SL-RSRP accuracy requirements in multipath scenario</w:t>
            </w:r>
          </w:p>
        </w:tc>
        <w:tc>
          <w:tcPr>
            <w:tcW w:w="505" w:type="pct"/>
          </w:tcPr>
          <w:p w14:paraId="36EBA96B" w14:textId="3D5AA9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09CF42FE" w14:textId="5A1608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F49CAEF" w14:textId="1A44E6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4586</w:t>
            </w:r>
          </w:p>
        </w:tc>
        <w:tc>
          <w:tcPr>
            <w:tcW w:w="227" w:type="pct"/>
          </w:tcPr>
          <w:p w14:paraId="7CFB29A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A7A1588" w14:textId="6052D2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898D3DA" w14:textId="64567C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A043D0B" w14:textId="6505D1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NR_SL_relay_enh-Perf</w:t>
            </w:r>
          </w:p>
        </w:tc>
        <w:tc>
          <w:tcPr>
            <w:tcW w:w="512" w:type="pct"/>
          </w:tcPr>
          <w:p w14:paraId="7FA6A995" w14:textId="2B5326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03172996" w14:textId="77777777" w:rsidTr="00D85DB0">
        <w:tc>
          <w:tcPr>
            <w:tcW w:w="439" w:type="pct"/>
          </w:tcPr>
          <w:p w14:paraId="645ED17B" w14:textId="2AA30A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R4-2409673</w:t>
            </w:r>
          </w:p>
        </w:tc>
        <w:tc>
          <w:tcPr>
            <w:tcW w:w="1041" w:type="pct"/>
          </w:tcPr>
          <w:p w14:paraId="24975106" w14:textId="4BC575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eDRX requirements for CG-SDT for non-RedCap UE</w:t>
            </w:r>
          </w:p>
        </w:tc>
        <w:tc>
          <w:tcPr>
            <w:tcW w:w="505" w:type="pct"/>
          </w:tcPr>
          <w:p w14:paraId="5C0C17E3" w14:textId="712C67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56FD4EF5" w14:textId="4F8F8A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ECAF1A2" w14:textId="50C572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4587</w:t>
            </w:r>
          </w:p>
        </w:tc>
        <w:tc>
          <w:tcPr>
            <w:tcW w:w="227" w:type="pct"/>
          </w:tcPr>
          <w:p w14:paraId="5AA4AB8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A54D4B8" w14:textId="41CDB8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3719B05" w14:textId="0C3E56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854D22D" w14:textId="4E841E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490FED80" w14:textId="3D868F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24AF694" w14:textId="77777777" w:rsidTr="00D85DB0">
        <w:tc>
          <w:tcPr>
            <w:tcW w:w="439" w:type="pct"/>
          </w:tcPr>
          <w:p w14:paraId="51CABFDE" w14:textId="70E278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R4-2409693</w:t>
            </w:r>
          </w:p>
        </w:tc>
        <w:tc>
          <w:tcPr>
            <w:tcW w:w="1041" w:type="pct"/>
          </w:tcPr>
          <w:p w14:paraId="6A2F877B" w14:textId="3B37FC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 –Core) Modify the S criteria for NTN measurements of intra-frequency NR cell in RRC IDLEINACTIVE state</w:t>
            </w:r>
          </w:p>
        </w:tc>
        <w:tc>
          <w:tcPr>
            <w:tcW w:w="505" w:type="pct"/>
          </w:tcPr>
          <w:p w14:paraId="3C6D5FBD" w14:textId="6DD568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ZTECorporation,Sanechips</w:t>
            </w:r>
          </w:p>
        </w:tc>
        <w:tc>
          <w:tcPr>
            <w:tcW w:w="442" w:type="pct"/>
          </w:tcPr>
          <w:p w14:paraId="4AFE9845" w14:textId="2F2972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4247B44" w14:textId="6425E1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4588</w:t>
            </w:r>
          </w:p>
        </w:tc>
        <w:tc>
          <w:tcPr>
            <w:tcW w:w="227" w:type="pct"/>
          </w:tcPr>
          <w:p w14:paraId="26999E4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E598A3D" w14:textId="1C4E08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C1949CE" w14:textId="78B376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1316995" w14:textId="17DA20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0FAC5BD0" w14:textId="262FFC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6AE17A2" w14:textId="77777777" w:rsidTr="00D85DB0">
        <w:tc>
          <w:tcPr>
            <w:tcW w:w="439" w:type="pct"/>
          </w:tcPr>
          <w:p w14:paraId="619C8FC2" w14:textId="6FCD74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R4-2409694</w:t>
            </w:r>
          </w:p>
        </w:tc>
        <w:tc>
          <w:tcPr>
            <w:tcW w:w="1041" w:type="pct"/>
          </w:tcPr>
          <w:p w14:paraId="4E43DF51" w14:textId="380692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 –Core) Modify the S criteria for NTN measurements of intra-frequency NR cell in RRC IDLEINACTIVE state</w:t>
            </w:r>
          </w:p>
        </w:tc>
        <w:tc>
          <w:tcPr>
            <w:tcW w:w="505" w:type="pct"/>
          </w:tcPr>
          <w:p w14:paraId="1CDAF81A" w14:textId="6F3D4A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ZTECorporation,Sanechips</w:t>
            </w:r>
          </w:p>
        </w:tc>
        <w:tc>
          <w:tcPr>
            <w:tcW w:w="442" w:type="pct"/>
          </w:tcPr>
          <w:p w14:paraId="176CB079" w14:textId="1D4EDB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FBAE02F" w14:textId="7539EF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4589</w:t>
            </w:r>
          </w:p>
        </w:tc>
        <w:tc>
          <w:tcPr>
            <w:tcW w:w="227" w:type="pct"/>
          </w:tcPr>
          <w:p w14:paraId="7F3736D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43F2EFF" w14:textId="4A99C8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6FAA74F" w14:textId="08B260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8F13DCA" w14:textId="3E3FB2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NR_NTN_solutions-Core</w:t>
            </w:r>
          </w:p>
        </w:tc>
        <w:tc>
          <w:tcPr>
            <w:tcW w:w="512" w:type="pct"/>
          </w:tcPr>
          <w:p w14:paraId="39DC6226" w14:textId="2CC154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2B883AB" w14:textId="77777777" w:rsidTr="00D85DB0">
        <w:tc>
          <w:tcPr>
            <w:tcW w:w="439" w:type="pct"/>
          </w:tcPr>
          <w:p w14:paraId="51D2B9CE" w14:textId="1B9FFB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R4-2409697</w:t>
            </w:r>
          </w:p>
        </w:tc>
        <w:tc>
          <w:tcPr>
            <w:tcW w:w="1041" w:type="pct"/>
          </w:tcPr>
          <w:p w14:paraId="1C2EFBEA" w14:textId="637304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revise the measured quantity value_R16 (ZOA)</w:t>
            </w:r>
          </w:p>
        </w:tc>
        <w:tc>
          <w:tcPr>
            <w:tcW w:w="505" w:type="pct"/>
          </w:tcPr>
          <w:p w14:paraId="5182FEF2" w14:textId="4E871D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ZTECorporation,Sanechips</w:t>
            </w:r>
          </w:p>
        </w:tc>
        <w:tc>
          <w:tcPr>
            <w:tcW w:w="442" w:type="pct"/>
          </w:tcPr>
          <w:p w14:paraId="297B79EF" w14:textId="309095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1018E82" w14:textId="35C051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4590</w:t>
            </w:r>
          </w:p>
        </w:tc>
        <w:tc>
          <w:tcPr>
            <w:tcW w:w="227" w:type="pct"/>
          </w:tcPr>
          <w:p w14:paraId="33C4CC0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FD4B264" w14:textId="2DF642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DCC76FD" w14:textId="5B7423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7FDA322" w14:textId="117BEA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NR_pos-Perf</w:t>
            </w:r>
          </w:p>
        </w:tc>
        <w:tc>
          <w:tcPr>
            <w:tcW w:w="512" w:type="pct"/>
          </w:tcPr>
          <w:p w14:paraId="086841FF" w14:textId="59F1C7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4BDE0A2E" w14:textId="77777777" w:rsidTr="00D85DB0">
        <w:tc>
          <w:tcPr>
            <w:tcW w:w="439" w:type="pct"/>
          </w:tcPr>
          <w:p w14:paraId="019957D8" w14:textId="203952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R4-2409698</w:t>
            </w:r>
          </w:p>
        </w:tc>
        <w:tc>
          <w:tcPr>
            <w:tcW w:w="1041" w:type="pct"/>
          </w:tcPr>
          <w:p w14:paraId="72CBBBA1" w14:textId="5211EB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revise the measured quantity value_R17 (ZOA)</w:t>
            </w:r>
          </w:p>
        </w:tc>
        <w:tc>
          <w:tcPr>
            <w:tcW w:w="505" w:type="pct"/>
          </w:tcPr>
          <w:p w14:paraId="0CE9F83E" w14:textId="148D09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ZTECorporation,Sanechips</w:t>
            </w:r>
          </w:p>
        </w:tc>
        <w:tc>
          <w:tcPr>
            <w:tcW w:w="442" w:type="pct"/>
          </w:tcPr>
          <w:p w14:paraId="06E51EFF" w14:textId="01B51F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EE2C028" w14:textId="1C8355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4591</w:t>
            </w:r>
          </w:p>
        </w:tc>
        <w:tc>
          <w:tcPr>
            <w:tcW w:w="227" w:type="pct"/>
          </w:tcPr>
          <w:p w14:paraId="7BF275C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F9C41EF" w14:textId="7585B5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89A38FA" w14:textId="2590FF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F88AFC7" w14:textId="46A163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NR_pos-Perf</w:t>
            </w:r>
          </w:p>
        </w:tc>
        <w:tc>
          <w:tcPr>
            <w:tcW w:w="512" w:type="pct"/>
          </w:tcPr>
          <w:p w14:paraId="19CC40C8" w14:textId="386118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155240C" w14:textId="77777777" w:rsidTr="00D85DB0">
        <w:tc>
          <w:tcPr>
            <w:tcW w:w="439" w:type="pct"/>
          </w:tcPr>
          <w:p w14:paraId="42CF2D81" w14:textId="2A54B0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R4-2409699</w:t>
            </w:r>
          </w:p>
        </w:tc>
        <w:tc>
          <w:tcPr>
            <w:tcW w:w="1041" w:type="pct"/>
          </w:tcPr>
          <w:p w14:paraId="21117439" w14:textId="0DFC99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revise the measured quantity value_R18 (ZOA)</w:t>
            </w:r>
          </w:p>
        </w:tc>
        <w:tc>
          <w:tcPr>
            <w:tcW w:w="505" w:type="pct"/>
          </w:tcPr>
          <w:p w14:paraId="35A477B0" w14:textId="2E90CC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ZTECorporation,Sanechips</w:t>
            </w:r>
          </w:p>
        </w:tc>
        <w:tc>
          <w:tcPr>
            <w:tcW w:w="442" w:type="pct"/>
          </w:tcPr>
          <w:p w14:paraId="019071A2" w14:textId="03FC5B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D640D66" w14:textId="035BCA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4592</w:t>
            </w:r>
          </w:p>
        </w:tc>
        <w:tc>
          <w:tcPr>
            <w:tcW w:w="227" w:type="pct"/>
          </w:tcPr>
          <w:p w14:paraId="2262C8B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2BADE79" w14:textId="73794A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5F59CD1" w14:textId="0F2E92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A8DB96C" w14:textId="08C406D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NR_pos-Perf</w:t>
            </w:r>
          </w:p>
        </w:tc>
        <w:tc>
          <w:tcPr>
            <w:tcW w:w="512" w:type="pct"/>
          </w:tcPr>
          <w:p w14:paraId="7A0F2040" w14:textId="634649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22F31C5" w14:textId="77777777" w:rsidTr="00D85DB0">
        <w:tc>
          <w:tcPr>
            <w:tcW w:w="439" w:type="pct"/>
          </w:tcPr>
          <w:p w14:paraId="14092FDB" w14:textId="37951F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R4-2409706</w:t>
            </w:r>
          </w:p>
        </w:tc>
        <w:tc>
          <w:tcPr>
            <w:tcW w:w="1041" w:type="pct"/>
          </w:tcPr>
          <w:p w14:paraId="3F7D9317" w14:textId="6ED5BA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core requirement maintenance for NR FR2 multi-Rx chain DL reception</w:t>
            </w:r>
          </w:p>
        </w:tc>
        <w:tc>
          <w:tcPr>
            <w:tcW w:w="505" w:type="pct"/>
          </w:tcPr>
          <w:p w14:paraId="4F80AB7A" w14:textId="185F91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Ericsson, Vivo</w:t>
            </w:r>
          </w:p>
        </w:tc>
        <w:tc>
          <w:tcPr>
            <w:tcW w:w="442" w:type="pct"/>
          </w:tcPr>
          <w:p w14:paraId="163F4429" w14:textId="257095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4268E65" w14:textId="6B2887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4593</w:t>
            </w:r>
          </w:p>
        </w:tc>
        <w:tc>
          <w:tcPr>
            <w:tcW w:w="227" w:type="pct"/>
          </w:tcPr>
          <w:p w14:paraId="263186B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5091183" w14:textId="0CEE55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7F1A6EE" w14:textId="2E5F93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C9DD838" w14:textId="239E64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NR_FR2_multiRX_DL-Core</w:t>
            </w:r>
          </w:p>
        </w:tc>
        <w:tc>
          <w:tcPr>
            <w:tcW w:w="512" w:type="pct"/>
          </w:tcPr>
          <w:p w14:paraId="7E7CBB6D" w14:textId="0E9056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EE59ABB" w14:textId="77777777" w:rsidTr="00D85DB0">
        <w:tc>
          <w:tcPr>
            <w:tcW w:w="439" w:type="pct"/>
          </w:tcPr>
          <w:p w14:paraId="42A5B7E5" w14:textId="096DCE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R4-2410212</w:t>
            </w:r>
          </w:p>
        </w:tc>
        <w:tc>
          <w:tcPr>
            <w:tcW w:w="1041" w:type="pct"/>
          </w:tcPr>
          <w:p w14:paraId="6A8CA80D" w14:textId="548B70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core requirement maintenance for NR FR2 multi-Rx chain DL reception</w:t>
            </w:r>
          </w:p>
        </w:tc>
        <w:tc>
          <w:tcPr>
            <w:tcW w:w="505" w:type="pct"/>
          </w:tcPr>
          <w:p w14:paraId="3117EF16" w14:textId="047394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Ericsson, Vivo</w:t>
            </w:r>
          </w:p>
        </w:tc>
        <w:tc>
          <w:tcPr>
            <w:tcW w:w="442" w:type="pct"/>
          </w:tcPr>
          <w:p w14:paraId="7E3BFC33" w14:textId="6117FA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E472F3B" w14:textId="6FFAD9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4593</w:t>
            </w:r>
          </w:p>
        </w:tc>
        <w:tc>
          <w:tcPr>
            <w:tcW w:w="227" w:type="pct"/>
          </w:tcPr>
          <w:p w14:paraId="6BEBCA44" w14:textId="057C05C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FBB78C1" w14:textId="01F75D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6146D3C" w14:textId="09C3D0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8AF90EE" w14:textId="38127F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NR_FR2_multiRX_DL-Core</w:t>
            </w:r>
          </w:p>
        </w:tc>
        <w:tc>
          <w:tcPr>
            <w:tcW w:w="512" w:type="pct"/>
          </w:tcPr>
          <w:p w14:paraId="4257D726" w14:textId="38AFB2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942BC2F" w14:textId="77777777" w:rsidTr="00D85DB0">
        <w:tc>
          <w:tcPr>
            <w:tcW w:w="439" w:type="pct"/>
          </w:tcPr>
          <w:p w14:paraId="755C38BF" w14:textId="003A1D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R4-2409732</w:t>
            </w:r>
          </w:p>
        </w:tc>
        <w:tc>
          <w:tcPr>
            <w:tcW w:w="1041" w:type="pct"/>
          </w:tcPr>
          <w:p w14:paraId="6DF9E12F" w14:textId="509373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Formal CR to Rel-17 TS 38.133 on RedCap SDT test cases</w:t>
            </w:r>
          </w:p>
        </w:tc>
        <w:tc>
          <w:tcPr>
            <w:tcW w:w="505" w:type="pct"/>
          </w:tcPr>
          <w:p w14:paraId="2640B433" w14:textId="43CDD2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1B4DC034" w14:textId="4A14DA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0D33CCC" w14:textId="1D14EC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4594</w:t>
            </w:r>
          </w:p>
        </w:tc>
        <w:tc>
          <w:tcPr>
            <w:tcW w:w="227" w:type="pct"/>
          </w:tcPr>
          <w:p w14:paraId="12D0108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3173AF9" w14:textId="46BF98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D3E4F2E" w14:textId="3F4DEE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A7060B2" w14:textId="2BC301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643A3CFE" w14:textId="730F59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D02CB20" w14:textId="77777777" w:rsidTr="00D85DB0">
        <w:tc>
          <w:tcPr>
            <w:tcW w:w="439" w:type="pct"/>
          </w:tcPr>
          <w:p w14:paraId="08B644F1" w14:textId="6F3797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R4-2409733</w:t>
            </w:r>
          </w:p>
        </w:tc>
        <w:tc>
          <w:tcPr>
            <w:tcW w:w="1041" w:type="pct"/>
          </w:tcPr>
          <w:p w14:paraId="537F85A1" w14:textId="42C9ED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Formal CR to Rel-18 TS 38.133 on RedCap SDT test cases (Mirror)</w:t>
            </w:r>
          </w:p>
        </w:tc>
        <w:tc>
          <w:tcPr>
            <w:tcW w:w="505" w:type="pct"/>
          </w:tcPr>
          <w:p w14:paraId="5E36452C" w14:textId="57B496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630895C7" w14:textId="45F811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B66E99A" w14:textId="58D54D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4595</w:t>
            </w:r>
          </w:p>
        </w:tc>
        <w:tc>
          <w:tcPr>
            <w:tcW w:w="227" w:type="pct"/>
          </w:tcPr>
          <w:p w14:paraId="161CB1E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5E0E505" w14:textId="0A035B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FBEDA50" w14:textId="3DD5CB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7CA25AC" w14:textId="4DF420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01142602" w14:textId="298697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86C86B1" w14:textId="77777777" w:rsidTr="00D85DB0">
        <w:tc>
          <w:tcPr>
            <w:tcW w:w="439" w:type="pct"/>
          </w:tcPr>
          <w:p w14:paraId="5A373F7D" w14:textId="1677EB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R4-2409741</w:t>
            </w:r>
          </w:p>
        </w:tc>
        <w:tc>
          <w:tcPr>
            <w:tcW w:w="1041" w:type="pct"/>
          </w:tcPr>
          <w:p w14:paraId="148B923C" w14:textId="118AA8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core requirement maintenance for R18 NR and MR-DC measurement gaps and measurements without gaps</w:t>
            </w:r>
          </w:p>
        </w:tc>
        <w:tc>
          <w:tcPr>
            <w:tcW w:w="505" w:type="pct"/>
          </w:tcPr>
          <w:p w14:paraId="4975BC19" w14:textId="0F7DE3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44BDDCAE" w14:textId="6B9FF4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2C7D1A2" w14:textId="726123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4596</w:t>
            </w:r>
          </w:p>
        </w:tc>
        <w:tc>
          <w:tcPr>
            <w:tcW w:w="227" w:type="pct"/>
          </w:tcPr>
          <w:p w14:paraId="06C2063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C749DE7" w14:textId="139BF4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0DA9CC9" w14:textId="611261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DBD73C7" w14:textId="193D0C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NR_MG_enh2-Core</w:t>
            </w:r>
          </w:p>
        </w:tc>
        <w:tc>
          <w:tcPr>
            <w:tcW w:w="512" w:type="pct"/>
          </w:tcPr>
          <w:p w14:paraId="480F924E" w14:textId="561FAB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378B27B" w14:textId="77777777" w:rsidTr="00D85DB0">
        <w:tc>
          <w:tcPr>
            <w:tcW w:w="439" w:type="pct"/>
          </w:tcPr>
          <w:p w14:paraId="6E5BA77C" w14:textId="4863D6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R4-2409742</w:t>
            </w:r>
          </w:p>
        </w:tc>
        <w:tc>
          <w:tcPr>
            <w:tcW w:w="1041" w:type="pct"/>
          </w:tcPr>
          <w:p w14:paraId="4D352EB7" w14:textId="391A61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performance requirements for R18 NR and MR-DC measurement gaps and measurements without gaps</w:t>
            </w:r>
          </w:p>
        </w:tc>
        <w:tc>
          <w:tcPr>
            <w:tcW w:w="505" w:type="pct"/>
          </w:tcPr>
          <w:p w14:paraId="0C4E0743" w14:textId="441621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inc., Intel</w:t>
            </w:r>
          </w:p>
        </w:tc>
        <w:tc>
          <w:tcPr>
            <w:tcW w:w="442" w:type="pct"/>
          </w:tcPr>
          <w:p w14:paraId="28795495" w14:textId="2010EB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1AE974B" w14:textId="44225F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4597</w:t>
            </w:r>
          </w:p>
        </w:tc>
        <w:tc>
          <w:tcPr>
            <w:tcW w:w="227" w:type="pct"/>
          </w:tcPr>
          <w:p w14:paraId="31EEF6C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77F1F84" w14:textId="75ACD5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2E8ED43" w14:textId="02881C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CE2E2CD" w14:textId="3AC56A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NR_MG_enh2-Perf</w:t>
            </w:r>
          </w:p>
        </w:tc>
        <w:tc>
          <w:tcPr>
            <w:tcW w:w="512" w:type="pct"/>
          </w:tcPr>
          <w:p w14:paraId="0723CCE9" w14:textId="429AE5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2E73570" w14:textId="77777777" w:rsidTr="00D85DB0">
        <w:tc>
          <w:tcPr>
            <w:tcW w:w="439" w:type="pct"/>
          </w:tcPr>
          <w:p w14:paraId="715BD1DF" w14:textId="0AF9EA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R4-2410375</w:t>
            </w:r>
          </w:p>
        </w:tc>
        <w:tc>
          <w:tcPr>
            <w:tcW w:w="1041" w:type="pct"/>
          </w:tcPr>
          <w:p w14:paraId="6A8F4B06" w14:textId="309A58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performance requirements for R18 NR and MR-DC measurement gaps and measurements without gaps</w:t>
            </w:r>
          </w:p>
        </w:tc>
        <w:tc>
          <w:tcPr>
            <w:tcW w:w="505" w:type="pct"/>
          </w:tcPr>
          <w:p w14:paraId="163E1E7E" w14:textId="2C36AD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inc., Intel</w:t>
            </w:r>
          </w:p>
        </w:tc>
        <w:tc>
          <w:tcPr>
            <w:tcW w:w="442" w:type="pct"/>
          </w:tcPr>
          <w:p w14:paraId="68247E2B" w14:textId="489D07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B0932E0" w14:textId="4B2D40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4597</w:t>
            </w:r>
          </w:p>
        </w:tc>
        <w:tc>
          <w:tcPr>
            <w:tcW w:w="227" w:type="pct"/>
          </w:tcPr>
          <w:p w14:paraId="0AF1B3DD" w14:textId="2219FFA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58DDBC1" w14:textId="5A71BE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E347D56" w14:textId="58999E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EB940C2" w14:textId="1867A8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NR_MG_enh2-Perf</w:t>
            </w:r>
          </w:p>
        </w:tc>
        <w:tc>
          <w:tcPr>
            <w:tcW w:w="512" w:type="pct"/>
          </w:tcPr>
          <w:p w14:paraId="43F61743" w14:textId="5BB1AB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6E61102" w14:textId="77777777" w:rsidTr="00D85DB0">
        <w:tc>
          <w:tcPr>
            <w:tcW w:w="439" w:type="pct"/>
          </w:tcPr>
          <w:p w14:paraId="6A1359AB" w14:textId="032745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R4-2409752</w:t>
            </w:r>
          </w:p>
        </w:tc>
        <w:tc>
          <w:tcPr>
            <w:tcW w:w="1041" w:type="pct"/>
          </w:tcPr>
          <w:p w14:paraId="0363F15B" w14:textId="14A42B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Formal CR to Rel-17 TS 38.133: on RedCap Handover</w:t>
            </w:r>
          </w:p>
        </w:tc>
        <w:tc>
          <w:tcPr>
            <w:tcW w:w="505" w:type="pct"/>
          </w:tcPr>
          <w:p w14:paraId="2C2EE9AE" w14:textId="7926DD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1EC785D7" w14:textId="62FFA6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7664379" w14:textId="04A405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4598</w:t>
            </w:r>
          </w:p>
        </w:tc>
        <w:tc>
          <w:tcPr>
            <w:tcW w:w="227" w:type="pct"/>
          </w:tcPr>
          <w:p w14:paraId="593765E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D4D2CCE" w14:textId="236EEB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4BCA52A" w14:textId="7140D2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4191D4A" w14:textId="5EE2BC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32858257" w14:textId="3B780A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021485A" w14:textId="77777777" w:rsidTr="00D85DB0">
        <w:tc>
          <w:tcPr>
            <w:tcW w:w="439" w:type="pct"/>
          </w:tcPr>
          <w:p w14:paraId="2930D450" w14:textId="27E194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R4-2409753</w:t>
            </w:r>
          </w:p>
        </w:tc>
        <w:tc>
          <w:tcPr>
            <w:tcW w:w="1041" w:type="pct"/>
          </w:tcPr>
          <w:p w14:paraId="514DBCC8" w14:textId="13FBFA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Formal CR to Rel-18 TS 38.133: on RedCap Handover</w:t>
            </w:r>
          </w:p>
        </w:tc>
        <w:tc>
          <w:tcPr>
            <w:tcW w:w="505" w:type="pct"/>
          </w:tcPr>
          <w:p w14:paraId="2E501595" w14:textId="44BA2B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5158AF33" w14:textId="3534F6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2460899" w14:textId="4BE805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4599</w:t>
            </w:r>
          </w:p>
        </w:tc>
        <w:tc>
          <w:tcPr>
            <w:tcW w:w="227" w:type="pct"/>
          </w:tcPr>
          <w:p w14:paraId="63C4C3F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E9E3079" w14:textId="1F33FA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5B65AB6" w14:textId="282CE0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FC2E045" w14:textId="5C9E5F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12227CFA" w14:textId="42C276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C841C3E" w14:textId="77777777" w:rsidTr="00D85DB0">
        <w:tc>
          <w:tcPr>
            <w:tcW w:w="439" w:type="pct"/>
          </w:tcPr>
          <w:p w14:paraId="6276CB64" w14:textId="033C4B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R4-2409754</w:t>
            </w:r>
          </w:p>
        </w:tc>
        <w:tc>
          <w:tcPr>
            <w:tcW w:w="1041" w:type="pct"/>
          </w:tcPr>
          <w:p w14:paraId="0265B6F7" w14:textId="3B2BD9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Formal CR to Rel-17 TS 38.133: on eDRX non-RedCap for INACTIVE mode</w:t>
            </w:r>
          </w:p>
        </w:tc>
        <w:tc>
          <w:tcPr>
            <w:tcW w:w="505" w:type="pct"/>
          </w:tcPr>
          <w:p w14:paraId="1328C9F8" w14:textId="1C4CD5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1ED8F754" w14:textId="4AB67F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4951FE5" w14:textId="5643F6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4600</w:t>
            </w:r>
          </w:p>
        </w:tc>
        <w:tc>
          <w:tcPr>
            <w:tcW w:w="227" w:type="pct"/>
          </w:tcPr>
          <w:p w14:paraId="67F5478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7C57D0D" w14:textId="084CE9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E5B3D5A" w14:textId="09A795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D4D998A" w14:textId="7D2683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7507EFB6" w14:textId="498590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A860296" w14:textId="77777777" w:rsidTr="00D85DB0">
        <w:tc>
          <w:tcPr>
            <w:tcW w:w="439" w:type="pct"/>
          </w:tcPr>
          <w:p w14:paraId="15614FDA" w14:textId="521DE5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R4-2409755</w:t>
            </w:r>
          </w:p>
        </w:tc>
        <w:tc>
          <w:tcPr>
            <w:tcW w:w="1041" w:type="pct"/>
          </w:tcPr>
          <w:p w14:paraId="51412C92" w14:textId="60086A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Formal CR to Rel-18 TS 38.133: on eDRX non-RedCap for INACTIVE mode</w:t>
            </w:r>
          </w:p>
        </w:tc>
        <w:tc>
          <w:tcPr>
            <w:tcW w:w="505" w:type="pct"/>
          </w:tcPr>
          <w:p w14:paraId="4C57B6BA" w14:textId="3DE631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5C09E7AB" w14:textId="430BBD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3096CC2" w14:textId="347BE9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4601</w:t>
            </w:r>
          </w:p>
        </w:tc>
        <w:tc>
          <w:tcPr>
            <w:tcW w:w="227" w:type="pct"/>
          </w:tcPr>
          <w:p w14:paraId="1B9DF59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5E374A8" w14:textId="10C684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1FF107F" w14:textId="2ACB2B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128AC35" w14:textId="4F42D2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50633F73" w14:textId="51A1C5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0219DEA" w14:textId="77777777" w:rsidTr="00D85DB0">
        <w:tc>
          <w:tcPr>
            <w:tcW w:w="439" w:type="pct"/>
          </w:tcPr>
          <w:p w14:paraId="2C1A145A" w14:textId="24B3BA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R4-2409756</w:t>
            </w:r>
          </w:p>
        </w:tc>
        <w:tc>
          <w:tcPr>
            <w:tcW w:w="1041" w:type="pct"/>
          </w:tcPr>
          <w:p w14:paraId="7F8B86C0" w14:textId="1DF381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Formal CR to Rel-17 TS 38.133: on RedCap Perf maintenance</w:t>
            </w:r>
          </w:p>
        </w:tc>
        <w:tc>
          <w:tcPr>
            <w:tcW w:w="505" w:type="pct"/>
          </w:tcPr>
          <w:p w14:paraId="26BD6D96" w14:textId="21B5F2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4C21D474" w14:textId="5C1391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8E0527D" w14:textId="75C0A3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4602</w:t>
            </w:r>
          </w:p>
        </w:tc>
        <w:tc>
          <w:tcPr>
            <w:tcW w:w="227" w:type="pct"/>
          </w:tcPr>
          <w:p w14:paraId="60C951E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5842F2" w14:textId="7A6074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30CF596" w14:textId="615138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33653C2" w14:textId="03E59A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16381245" w14:textId="1A620D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A54AB17" w14:textId="77777777" w:rsidTr="00D85DB0">
        <w:tc>
          <w:tcPr>
            <w:tcW w:w="439" w:type="pct"/>
          </w:tcPr>
          <w:p w14:paraId="411C4631" w14:textId="0D3466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R4-2409757</w:t>
            </w:r>
          </w:p>
        </w:tc>
        <w:tc>
          <w:tcPr>
            <w:tcW w:w="1041" w:type="pct"/>
          </w:tcPr>
          <w:p w14:paraId="74BDAF26" w14:textId="2E4097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Formal CR to Rel-18 TS 38.133: on RedCap Perf maintenance</w:t>
            </w:r>
          </w:p>
        </w:tc>
        <w:tc>
          <w:tcPr>
            <w:tcW w:w="505" w:type="pct"/>
          </w:tcPr>
          <w:p w14:paraId="2BF52D7B" w14:textId="7F00EA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77DE9814" w14:textId="612F65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17D33A6" w14:textId="726892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4603</w:t>
            </w:r>
          </w:p>
        </w:tc>
        <w:tc>
          <w:tcPr>
            <w:tcW w:w="227" w:type="pct"/>
          </w:tcPr>
          <w:p w14:paraId="2B332ED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59999AB" w14:textId="30D747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0A9169A" w14:textId="4DDC3F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1D4F7DA" w14:textId="158374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62351ADE" w14:textId="6F2711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B140975" w14:textId="77777777" w:rsidTr="00D85DB0">
        <w:tc>
          <w:tcPr>
            <w:tcW w:w="439" w:type="pct"/>
          </w:tcPr>
          <w:p w14:paraId="3F5AAE59" w14:textId="6ABB95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R4-2409781</w:t>
            </w:r>
          </w:p>
        </w:tc>
        <w:tc>
          <w:tcPr>
            <w:tcW w:w="1041" w:type="pct"/>
          </w:tcPr>
          <w:p w14:paraId="14DF60B4" w14:textId="39638B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core maintenance of NR_MIMO_evo_DL_UL</w:t>
            </w:r>
          </w:p>
        </w:tc>
        <w:tc>
          <w:tcPr>
            <w:tcW w:w="505" w:type="pct"/>
          </w:tcPr>
          <w:p w14:paraId="588DA119" w14:textId="3AE876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4C6A0F67" w14:textId="0329B0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BDDBBA9" w14:textId="71541B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4604</w:t>
            </w:r>
          </w:p>
        </w:tc>
        <w:tc>
          <w:tcPr>
            <w:tcW w:w="227" w:type="pct"/>
          </w:tcPr>
          <w:p w14:paraId="247502A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7F4C792" w14:textId="42B84D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498F744" w14:textId="338B52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B52D3A1" w14:textId="02DBA4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NR_MIMO_evo_DL_UL-Core</w:t>
            </w:r>
          </w:p>
        </w:tc>
        <w:tc>
          <w:tcPr>
            <w:tcW w:w="512" w:type="pct"/>
          </w:tcPr>
          <w:p w14:paraId="738D9EDA" w14:textId="3F3305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FE763CC" w14:textId="77777777" w:rsidTr="00D85DB0">
        <w:tc>
          <w:tcPr>
            <w:tcW w:w="439" w:type="pct"/>
          </w:tcPr>
          <w:p w14:paraId="515EE87F" w14:textId="5AEC53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R4-2410316</w:t>
            </w:r>
          </w:p>
        </w:tc>
        <w:tc>
          <w:tcPr>
            <w:tcW w:w="1041" w:type="pct"/>
          </w:tcPr>
          <w:p w14:paraId="410A2E66" w14:textId="375550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core maintenance of NR_MIMO_evo_DL_UL</w:t>
            </w:r>
          </w:p>
        </w:tc>
        <w:tc>
          <w:tcPr>
            <w:tcW w:w="505" w:type="pct"/>
          </w:tcPr>
          <w:p w14:paraId="3EA2C5DD" w14:textId="5EF2AC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058D7BB7" w14:textId="1EDE69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FCFD973" w14:textId="557614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4604</w:t>
            </w:r>
          </w:p>
        </w:tc>
        <w:tc>
          <w:tcPr>
            <w:tcW w:w="227" w:type="pct"/>
          </w:tcPr>
          <w:p w14:paraId="03D5CC93" w14:textId="2DF0F5F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C15D4EE" w14:textId="1018C2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C968AC6" w14:textId="20EF28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6569F61" w14:textId="1202CE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NR_MIMO_evo_DL_UL-Core</w:t>
            </w:r>
          </w:p>
        </w:tc>
        <w:tc>
          <w:tcPr>
            <w:tcW w:w="512" w:type="pct"/>
          </w:tcPr>
          <w:p w14:paraId="642D10B9" w14:textId="10B0C8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66486CE" w14:textId="77777777" w:rsidTr="00D85DB0">
        <w:tc>
          <w:tcPr>
            <w:tcW w:w="439" w:type="pct"/>
          </w:tcPr>
          <w:p w14:paraId="74800603" w14:textId="59942F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R4-2409783</w:t>
            </w:r>
          </w:p>
        </w:tc>
        <w:tc>
          <w:tcPr>
            <w:tcW w:w="1041" w:type="pct"/>
          </w:tcPr>
          <w:p w14:paraId="6E738770" w14:textId="24E4AC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relaxation measurement requirements for RedCap inactive UE with INACTIVE eDRX &gt;10.24s</w:t>
            </w:r>
          </w:p>
        </w:tc>
        <w:tc>
          <w:tcPr>
            <w:tcW w:w="505" w:type="pct"/>
          </w:tcPr>
          <w:p w14:paraId="611FD8AF" w14:textId="73AFCC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Sweden AB</w:t>
            </w:r>
          </w:p>
        </w:tc>
        <w:tc>
          <w:tcPr>
            <w:tcW w:w="442" w:type="pct"/>
          </w:tcPr>
          <w:p w14:paraId="1DC89B4D" w14:textId="3A498E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3FA97C3" w14:textId="32FD2F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4605</w:t>
            </w:r>
          </w:p>
        </w:tc>
        <w:tc>
          <w:tcPr>
            <w:tcW w:w="227" w:type="pct"/>
          </w:tcPr>
          <w:p w14:paraId="2F9CF5E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3932FA8" w14:textId="3622A8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0982077" w14:textId="6AA32C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722464D" w14:textId="10FC21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NR_redcap_enh-Perf</w:t>
            </w:r>
          </w:p>
        </w:tc>
        <w:tc>
          <w:tcPr>
            <w:tcW w:w="512" w:type="pct"/>
          </w:tcPr>
          <w:p w14:paraId="58EFE657" w14:textId="339E0C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72C4933" w14:textId="77777777" w:rsidTr="00D85DB0">
        <w:tc>
          <w:tcPr>
            <w:tcW w:w="439" w:type="pct"/>
          </w:tcPr>
          <w:p w14:paraId="0738E778" w14:textId="290124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R4-2409784</w:t>
            </w:r>
          </w:p>
        </w:tc>
        <w:tc>
          <w:tcPr>
            <w:tcW w:w="1041" w:type="pct"/>
          </w:tcPr>
          <w:p w14:paraId="2D1497D3" w14:textId="2BD046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 CR on concurrent Pre-MG dynamic collision</w:t>
            </w:r>
          </w:p>
        </w:tc>
        <w:tc>
          <w:tcPr>
            <w:tcW w:w="505" w:type="pct"/>
          </w:tcPr>
          <w:p w14:paraId="0A113A18" w14:textId="702AF0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51EE6649" w14:textId="3A4654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1D6E7DE" w14:textId="3731AD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4606</w:t>
            </w:r>
          </w:p>
        </w:tc>
        <w:tc>
          <w:tcPr>
            <w:tcW w:w="227" w:type="pct"/>
          </w:tcPr>
          <w:p w14:paraId="6C8A185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8D3F87B" w14:textId="07D30E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6F02F5F" w14:textId="46D5FF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7561B31" w14:textId="1AC1F8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NR_MG_enh2-Core</w:t>
            </w:r>
          </w:p>
        </w:tc>
        <w:tc>
          <w:tcPr>
            <w:tcW w:w="512" w:type="pct"/>
          </w:tcPr>
          <w:p w14:paraId="0D5DEBD0" w14:textId="1E6A92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7895BA6" w14:textId="77777777" w:rsidTr="00D85DB0">
        <w:tc>
          <w:tcPr>
            <w:tcW w:w="439" w:type="pct"/>
          </w:tcPr>
          <w:p w14:paraId="1F162000" w14:textId="6B8DE5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R4-2410262</w:t>
            </w:r>
          </w:p>
        </w:tc>
        <w:tc>
          <w:tcPr>
            <w:tcW w:w="1041" w:type="pct"/>
          </w:tcPr>
          <w:p w14:paraId="2ED6526E" w14:textId="3D97B2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Draft CR on concurrent Pre-MG dynamic collision</w:t>
            </w:r>
          </w:p>
        </w:tc>
        <w:tc>
          <w:tcPr>
            <w:tcW w:w="505" w:type="pct"/>
          </w:tcPr>
          <w:p w14:paraId="6F2502CD" w14:textId="7F978B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79E95F31" w14:textId="73C3E6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8F5CA39" w14:textId="3D6F18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4606</w:t>
            </w:r>
          </w:p>
        </w:tc>
        <w:tc>
          <w:tcPr>
            <w:tcW w:w="227" w:type="pct"/>
          </w:tcPr>
          <w:p w14:paraId="585BA414" w14:textId="6A0878D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EB27605" w14:textId="6210C4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F668718" w14:textId="38456D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B595F11" w14:textId="5A7AD5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NR_MG_enh2-Core</w:t>
            </w:r>
          </w:p>
        </w:tc>
        <w:tc>
          <w:tcPr>
            <w:tcW w:w="512" w:type="pct"/>
          </w:tcPr>
          <w:p w14:paraId="7EA0BD41" w14:textId="355D94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014180B7" w14:textId="77777777" w:rsidTr="00D85DB0">
        <w:tc>
          <w:tcPr>
            <w:tcW w:w="439" w:type="pct"/>
          </w:tcPr>
          <w:p w14:paraId="2FDCE00B" w14:textId="48F38A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R4-2409795</w:t>
            </w:r>
          </w:p>
        </w:tc>
        <w:tc>
          <w:tcPr>
            <w:tcW w:w="1041" w:type="pct"/>
          </w:tcPr>
          <w:p w14:paraId="478BC755" w14:textId="421910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core requirement maintenance for R18 NR and MR-DC measurement gaps and measurements without gaps</w:t>
            </w:r>
          </w:p>
        </w:tc>
        <w:tc>
          <w:tcPr>
            <w:tcW w:w="505" w:type="pct"/>
          </w:tcPr>
          <w:p w14:paraId="586AF0B4" w14:textId="569C2D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MediaTek, Intel</w:t>
            </w:r>
          </w:p>
        </w:tc>
        <w:tc>
          <w:tcPr>
            <w:tcW w:w="442" w:type="pct"/>
          </w:tcPr>
          <w:p w14:paraId="19A107A7" w14:textId="409845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1AF5879" w14:textId="2CBAFD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4607</w:t>
            </w:r>
          </w:p>
        </w:tc>
        <w:tc>
          <w:tcPr>
            <w:tcW w:w="227" w:type="pct"/>
          </w:tcPr>
          <w:p w14:paraId="4EE20CB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10FDFB7" w14:textId="1CA869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90651A2" w14:textId="03E482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276B21B" w14:textId="707361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NR_MG_enh2-Core</w:t>
            </w:r>
          </w:p>
        </w:tc>
        <w:tc>
          <w:tcPr>
            <w:tcW w:w="512" w:type="pct"/>
          </w:tcPr>
          <w:p w14:paraId="0E9B9220" w14:textId="156118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FE9936A" w14:textId="77777777" w:rsidTr="00D85DB0">
        <w:tc>
          <w:tcPr>
            <w:tcW w:w="439" w:type="pct"/>
          </w:tcPr>
          <w:p w14:paraId="02B37561" w14:textId="4EC91D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R4-2410374</w:t>
            </w:r>
          </w:p>
        </w:tc>
        <w:tc>
          <w:tcPr>
            <w:tcW w:w="1041" w:type="pct"/>
          </w:tcPr>
          <w:p w14:paraId="39AAC7C1" w14:textId="148928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core requirement maintenance for R18 NR and MR-DC measurement gaps and measurements without gaps</w:t>
            </w:r>
          </w:p>
        </w:tc>
        <w:tc>
          <w:tcPr>
            <w:tcW w:w="505" w:type="pct"/>
          </w:tcPr>
          <w:p w14:paraId="67BE15D3" w14:textId="6CE666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MediaTek, Intel</w:t>
            </w:r>
          </w:p>
        </w:tc>
        <w:tc>
          <w:tcPr>
            <w:tcW w:w="442" w:type="pct"/>
          </w:tcPr>
          <w:p w14:paraId="025820EA" w14:textId="5E0445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9F35BA5" w14:textId="64E4B8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4607</w:t>
            </w:r>
          </w:p>
        </w:tc>
        <w:tc>
          <w:tcPr>
            <w:tcW w:w="227" w:type="pct"/>
          </w:tcPr>
          <w:p w14:paraId="580F89FB" w14:textId="357B731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72D4620" w14:textId="5BFA14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EE83661" w14:textId="23E92E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D7B11A3" w14:textId="43B559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NR_MG_enh2-Core</w:t>
            </w:r>
          </w:p>
        </w:tc>
        <w:tc>
          <w:tcPr>
            <w:tcW w:w="512" w:type="pct"/>
          </w:tcPr>
          <w:p w14:paraId="3560715B" w14:textId="1F27D9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C9D30BD" w14:textId="77777777" w:rsidTr="00D85DB0">
        <w:tc>
          <w:tcPr>
            <w:tcW w:w="439" w:type="pct"/>
          </w:tcPr>
          <w:p w14:paraId="21B68B06" w14:textId="1563A4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R4-2409796</w:t>
            </w:r>
          </w:p>
        </w:tc>
        <w:tc>
          <w:tcPr>
            <w:tcW w:w="1041" w:type="pct"/>
          </w:tcPr>
          <w:p w14:paraId="73002A09" w14:textId="2ABC7D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relaxation measurement requirements for RedCap inactive UE with INACTIVE eDRX &gt;10.24s</w:t>
            </w:r>
          </w:p>
        </w:tc>
        <w:tc>
          <w:tcPr>
            <w:tcW w:w="505" w:type="pct"/>
          </w:tcPr>
          <w:p w14:paraId="685998B3" w14:textId="1C29AB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inc., Ericsson and Huawei, HiSilicon</w:t>
            </w:r>
          </w:p>
        </w:tc>
        <w:tc>
          <w:tcPr>
            <w:tcW w:w="442" w:type="pct"/>
          </w:tcPr>
          <w:p w14:paraId="5043E790" w14:textId="0592B1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81765AA" w14:textId="679DA3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4608</w:t>
            </w:r>
          </w:p>
        </w:tc>
        <w:tc>
          <w:tcPr>
            <w:tcW w:w="227" w:type="pct"/>
          </w:tcPr>
          <w:p w14:paraId="14A4093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4036B3C" w14:textId="25A55F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235C339" w14:textId="545E22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38F473D" w14:textId="3A52D8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NR_redcap_enh-Core</w:t>
            </w:r>
          </w:p>
        </w:tc>
        <w:tc>
          <w:tcPr>
            <w:tcW w:w="512" w:type="pct"/>
          </w:tcPr>
          <w:p w14:paraId="4AACA75B" w14:textId="173DA0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2041632" w14:textId="77777777" w:rsidTr="00D85DB0">
        <w:tc>
          <w:tcPr>
            <w:tcW w:w="439" w:type="pct"/>
          </w:tcPr>
          <w:p w14:paraId="77E4408C" w14:textId="11D440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R4-2410141</w:t>
            </w:r>
          </w:p>
        </w:tc>
        <w:tc>
          <w:tcPr>
            <w:tcW w:w="1041" w:type="pct"/>
          </w:tcPr>
          <w:p w14:paraId="0A8D2E41" w14:textId="16B85B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relaxation measurement requirements for RedCap inactive UE with INACTIVE eDRX &gt;10.24s</w:t>
            </w:r>
          </w:p>
        </w:tc>
        <w:tc>
          <w:tcPr>
            <w:tcW w:w="505" w:type="pct"/>
          </w:tcPr>
          <w:p w14:paraId="65341C99" w14:textId="3992B0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inc., Ericsson and Huawei, HiSilicon</w:t>
            </w:r>
          </w:p>
        </w:tc>
        <w:tc>
          <w:tcPr>
            <w:tcW w:w="442" w:type="pct"/>
          </w:tcPr>
          <w:p w14:paraId="1B3A0123" w14:textId="4B7C77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B4A503E" w14:textId="00F6A2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4608</w:t>
            </w:r>
          </w:p>
        </w:tc>
        <w:tc>
          <w:tcPr>
            <w:tcW w:w="227" w:type="pct"/>
          </w:tcPr>
          <w:p w14:paraId="0CF51AAA" w14:textId="10BB0AE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20CB1D1" w14:textId="729D11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C0E7266" w14:textId="0EC30C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14773DE" w14:textId="6BB569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NR_redcap_enh-Core</w:t>
            </w:r>
          </w:p>
        </w:tc>
        <w:tc>
          <w:tcPr>
            <w:tcW w:w="512" w:type="pct"/>
          </w:tcPr>
          <w:p w14:paraId="6D34EA0E" w14:textId="299BD0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endorsed</w:t>
            </w:r>
          </w:p>
        </w:tc>
      </w:tr>
      <w:tr w:rsidR="00D85DB0" w:rsidRPr="00D85DB0" w14:paraId="1CB4E5BE" w14:textId="77777777" w:rsidTr="00D85DB0">
        <w:tc>
          <w:tcPr>
            <w:tcW w:w="439" w:type="pct"/>
          </w:tcPr>
          <w:p w14:paraId="7EFE916A" w14:textId="62DE6B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R4-2409797</w:t>
            </w:r>
          </w:p>
        </w:tc>
        <w:tc>
          <w:tcPr>
            <w:tcW w:w="1041" w:type="pct"/>
          </w:tcPr>
          <w:p w14:paraId="071D93AF" w14:textId="09DAD0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Formal CR to Rel-17 TS 38.133: on RedCap Handover</w:t>
            </w:r>
          </w:p>
        </w:tc>
        <w:tc>
          <w:tcPr>
            <w:tcW w:w="505" w:type="pct"/>
          </w:tcPr>
          <w:p w14:paraId="14B763F0" w14:textId="2A7C77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5A81ACFA" w14:textId="0400E5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BD5D4E7" w14:textId="317DD3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4609</w:t>
            </w:r>
          </w:p>
        </w:tc>
        <w:tc>
          <w:tcPr>
            <w:tcW w:w="227" w:type="pct"/>
          </w:tcPr>
          <w:p w14:paraId="155572D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A23828B" w14:textId="432E6F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F53B935" w14:textId="677D87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9F4EE43" w14:textId="55BA5D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6465492B" w14:textId="699705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6BF6301" w14:textId="77777777" w:rsidTr="00D85DB0">
        <w:tc>
          <w:tcPr>
            <w:tcW w:w="439" w:type="pct"/>
          </w:tcPr>
          <w:p w14:paraId="2E6F3937" w14:textId="274611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R4-2410234</w:t>
            </w:r>
          </w:p>
        </w:tc>
        <w:tc>
          <w:tcPr>
            <w:tcW w:w="1041" w:type="pct"/>
          </w:tcPr>
          <w:p w14:paraId="7BF2B045" w14:textId="46176A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(NR_redcap-Core) Formal CR to Rel-17 TS 38.133: on RedCap Handover</w:t>
            </w:r>
          </w:p>
        </w:tc>
        <w:tc>
          <w:tcPr>
            <w:tcW w:w="505" w:type="pct"/>
          </w:tcPr>
          <w:p w14:paraId="2861373C" w14:textId="0B58AE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3490CF7D" w14:textId="6423C0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274CE52" w14:textId="4A9BCF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4609</w:t>
            </w:r>
          </w:p>
        </w:tc>
        <w:tc>
          <w:tcPr>
            <w:tcW w:w="227" w:type="pct"/>
          </w:tcPr>
          <w:p w14:paraId="461BE672" w14:textId="567450C4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7648845" w14:textId="474B65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6CC8547" w14:textId="3279AB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F21AFD7" w14:textId="00C4F6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NR_redcap-Core</w:t>
            </w:r>
          </w:p>
        </w:tc>
        <w:tc>
          <w:tcPr>
            <w:tcW w:w="512" w:type="pct"/>
          </w:tcPr>
          <w:p w14:paraId="1A6383AE" w14:textId="1F295D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CDF6D92" w14:textId="77777777" w:rsidTr="00D85DB0">
        <w:tc>
          <w:tcPr>
            <w:tcW w:w="439" w:type="pct"/>
          </w:tcPr>
          <w:p w14:paraId="29ACC328" w14:textId="727B3A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R4-2409798</w:t>
            </w:r>
          </w:p>
        </w:tc>
        <w:tc>
          <w:tcPr>
            <w:tcW w:w="1041" w:type="pct"/>
          </w:tcPr>
          <w:p w14:paraId="63C78F39" w14:textId="7C8D9B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Formal CR to Rel-17 TS 38.133: on RedCap Perf maintenance</w:t>
            </w:r>
          </w:p>
        </w:tc>
        <w:tc>
          <w:tcPr>
            <w:tcW w:w="505" w:type="pct"/>
          </w:tcPr>
          <w:p w14:paraId="79CE78A9" w14:textId="5F975E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00F7EE60" w14:textId="4D0003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2807978" w14:textId="148D33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4610</w:t>
            </w:r>
          </w:p>
        </w:tc>
        <w:tc>
          <w:tcPr>
            <w:tcW w:w="227" w:type="pct"/>
          </w:tcPr>
          <w:p w14:paraId="55C0CAF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037008E" w14:textId="07EAF7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91D227A" w14:textId="5C23A5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DC06276" w14:textId="5E9DB8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488E0EED" w14:textId="63CBCF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6524F25" w14:textId="77777777" w:rsidTr="00D85DB0">
        <w:tc>
          <w:tcPr>
            <w:tcW w:w="439" w:type="pct"/>
          </w:tcPr>
          <w:p w14:paraId="54A253B2" w14:textId="7EB31A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R4-2410377</w:t>
            </w:r>
          </w:p>
        </w:tc>
        <w:tc>
          <w:tcPr>
            <w:tcW w:w="1041" w:type="pct"/>
          </w:tcPr>
          <w:p w14:paraId="7271C5B4" w14:textId="38134F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(NR_redcap-Perf) Formal CR to Rel-17 TS 38.133: on RedCap Perf maintenance</w:t>
            </w:r>
          </w:p>
        </w:tc>
        <w:tc>
          <w:tcPr>
            <w:tcW w:w="505" w:type="pct"/>
          </w:tcPr>
          <w:p w14:paraId="11BA75C4" w14:textId="57E502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MediaTek inc.</w:t>
            </w:r>
          </w:p>
        </w:tc>
        <w:tc>
          <w:tcPr>
            <w:tcW w:w="442" w:type="pct"/>
          </w:tcPr>
          <w:p w14:paraId="39449EEB" w14:textId="078CBB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1891787D" w14:textId="3CF7D9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4610</w:t>
            </w:r>
          </w:p>
        </w:tc>
        <w:tc>
          <w:tcPr>
            <w:tcW w:w="227" w:type="pct"/>
          </w:tcPr>
          <w:p w14:paraId="1FC80218" w14:textId="0B4F4D1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7050C6A" w14:textId="7C4C9A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7BA1319" w14:textId="21E186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87BA90F" w14:textId="63F803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NR_redcap-Perf</w:t>
            </w:r>
          </w:p>
        </w:tc>
        <w:tc>
          <w:tcPr>
            <w:tcW w:w="512" w:type="pct"/>
          </w:tcPr>
          <w:p w14:paraId="7B116B67" w14:textId="3CB298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0C50056" w14:textId="77777777" w:rsidTr="00D85DB0">
        <w:tc>
          <w:tcPr>
            <w:tcW w:w="439" w:type="pct"/>
          </w:tcPr>
          <w:p w14:paraId="32943FD7" w14:textId="30AAB1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R4-2409977</w:t>
            </w:r>
          </w:p>
        </w:tc>
        <w:tc>
          <w:tcPr>
            <w:tcW w:w="1041" w:type="pct"/>
          </w:tcPr>
          <w:p w14:paraId="7C61D6F8" w14:textId="1F69F4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(NR_newRAT)CR to TS 38.113 BS EMC maintenance R18</w:t>
            </w:r>
          </w:p>
        </w:tc>
        <w:tc>
          <w:tcPr>
            <w:tcW w:w="505" w:type="pct"/>
          </w:tcPr>
          <w:p w14:paraId="5080ED51" w14:textId="3ECAD0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7D1D14C3" w14:textId="05A215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5FB282F6" w14:textId="362A91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4611</w:t>
            </w:r>
          </w:p>
        </w:tc>
        <w:tc>
          <w:tcPr>
            <w:tcW w:w="227" w:type="pct"/>
          </w:tcPr>
          <w:p w14:paraId="5E56F69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93F469D" w14:textId="1A0A2D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B84D89E" w14:textId="138DF7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276E83C" w14:textId="485D24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</w:t>
            </w:r>
          </w:p>
        </w:tc>
        <w:tc>
          <w:tcPr>
            <w:tcW w:w="512" w:type="pct"/>
          </w:tcPr>
          <w:p w14:paraId="36B82089" w14:textId="386029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C858180" w14:textId="77777777" w:rsidTr="00D85DB0">
        <w:tc>
          <w:tcPr>
            <w:tcW w:w="439" w:type="pct"/>
          </w:tcPr>
          <w:p w14:paraId="4C736BAE" w14:textId="08C5E2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R4-2410436</w:t>
            </w:r>
          </w:p>
        </w:tc>
        <w:tc>
          <w:tcPr>
            <w:tcW w:w="1041" w:type="pct"/>
          </w:tcPr>
          <w:p w14:paraId="02F6D738" w14:textId="2A9D30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Core maintenance for NR Dual TxRx Multi-SIM</w:t>
            </w:r>
          </w:p>
        </w:tc>
        <w:tc>
          <w:tcPr>
            <w:tcW w:w="505" w:type="pct"/>
          </w:tcPr>
          <w:p w14:paraId="52AB2D20" w14:textId="6B5C32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0BEEFDCC" w14:textId="4B1557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6A8B2511" w14:textId="0CCEC8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4612</w:t>
            </w:r>
          </w:p>
        </w:tc>
        <w:tc>
          <w:tcPr>
            <w:tcW w:w="227" w:type="pct"/>
          </w:tcPr>
          <w:p w14:paraId="7719F29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97C5689" w14:textId="73F36A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2108AED" w14:textId="5C49C2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FAE9909" w14:textId="14B8DC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NR_DualTxRx_MUSIM-Core</w:t>
            </w:r>
          </w:p>
        </w:tc>
        <w:tc>
          <w:tcPr>
            <w:tcW w:w="512" w:type="pct"/>
          </w:tcPr>
          <w:p w14:paraId="6831E0AF" w14:textId="12EA80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A4BBF53" w14:textId="77777777" w:rsidTr="00D85DB0">
        <w:tc>
          <w:tcPr>
            <w:tcW w:w="439" w:type="pct"/>
          </w:tcPr>
          <w:p w14:paraId="18D55BEA" w14:textId="76F7B2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R4-2410437</w:t>
            </w:r>
          </w:p>
        </w:tc>
        <w:tc>
          <w:tcPr>
            <w:tcW w:w="1041" w:type="pct"/>
          </w:tcPr>
          <w:p w14:paraId="4C33D67B" w14:textId="1774F5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performance requirements for NR Dual TxRx Multi-SIM</w:t>
            </w:r>
          </w:p>
        </w:tc>
        <w:tc>
          <w:tcPr>
            <w:tcW w:w="505" w:type="pct"/>
          </w:tcPr>
          <w:p w14:paraId="7BB8088B" w14:textId="7CF29D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5E2CB0DC" w14:textId="027FEA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389C534" w14:textId="004183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4613</w:t>
            </w:r>
          </w:p>
        </w:tc>
        <w:tc>
          <w:tcPr>
            <w:tcW w:w="227" w:type="pct"/>
          </w:tcPr>
          <w:p w14:paraId="075F619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12EACF2" w14:textId="6C6577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6ADC5BD" w14:textId="0B9685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387A705" w14:textId="289686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NR_DualTxRx_MUSIM-Core</w:t>
            </w:r>
          </w:p>
        </w:tc>
        <w:tc>
          <w:tcPr>
            <w:tcW w:w="512" w:type="pct"/>
          </w:tcPr>
          <w:p w14:paraId="361F4FF8" w14:textId="31BC1F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0F89B2D" w14:textId="77777777" w:rsidTr="00D85DB0">
        <w:tc>
          <w:tcPr>
            <w:tcW w:w="439" w:type="pct"/>
          </w:tcPr>
          <w:p w14:paraId="042B15E0" w14:textId="0C660C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R4-2410150</w:t>
            </w:r>
          </w:p>
        </w:tc>
        <w:tc>
          <w:tcPr>
            <w:tcW w:w="1041" w:type="pct"/>
          </w:tcPr>
          <w:p w14:paraId="03F2D9B7" w14:textId="41EC0E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38.133 on RRM core requirements for Positioning Enhancements</w:t>
            </w:r>
          </w:p>
        </w:tc>
        <w:tc>
          <w:tcPr>
            <w:tcW w:w="505" w:type="pct"/>
          </w:tcPr>
          <w:p w14:paraId="169702D2" w14:textId="17EF6D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3A53F4C0" w14:textId="574EB3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1E14803" w14:textId="01491D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4614</w:t>
            </w:r>
          </w:p>
        </w:tc>
        <w:tc>
          <w:tcPr>
            <w:tcW w:w="227" w:type="pct"/>
          </w:tcPr>
          <w:p w14:paraId="7A9461E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97C80FC" w14:textId="6D0915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86D0184" w14:textId="1083A8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8DFE0BE" w14:textId="25D402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NR_pos_enh2-Core</w:t>
            </w:r>
          </w:p>
        </w:tc>
        <w:tc>
          <w:tcPr>
            <w:tcW w:w="512" w:type="pct"/>
          </w:tcPr>
          <w:p w14:paraId="3FBDD747" w14:textId="5182E0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F199AF8" w14:textId="77777777" w:rsidTr="00D85DB0">
        <w:tc>
          <w:tcPr>
            <w:tcW w:w="439" w:type="pct"/>
          </w:tcPr>
          <w:p w14:paraId="27955B41" w14:textId="445B14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R4-2410431</w:t>
            </w:r>
          </w:p>
        </w:tc>
        <w:tc>
          <w:tcPr>
            <w:tcW w:w="1041" w:type="pct"/>
          </w:tcPr>
          <w:p w14:paraId="27DA8782" w14:textId="753CCE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Introducing agreed test cases and common parameters for NR_FR1_lessthan_5MHz_BW</w:t>
            </w:r>
          </w:p>
        </w:tc>
        <w:tc>
          <w:tcPr>
            <w:tcW w:w="505" w:type="pct"/>
          </w:tcPr>
          <w:p w14:paraId="058D573A" w14:textId="38BAED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Moderator (Nokia)</w:t>
            </w:r>
          </w:p>
        </w:tc>
        <w:tc>
          <w:tcPr>
            <w:tcW w:w="442" w:type="pct"/>
          </w:tcPr>
          <w:p w14:paraId="1A580D1C" w14:textId="763125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EFBB820" w14:textId="566B72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4615</w:t>
            </w:r>
          </w:p>
        </w:tc>
        <w:tc>
          <w:tcPr>
            <w:tcW w:w="227" w:type="pct"/>
          </w:tcPr>
          <w:p w14:paraId="59D36C0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EE34E0A" w14:textId="7325EB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13589C9" w14:textId="10CA9C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DF3A7AE" w14:textId="47E396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NR_FR1_lessthan_5MHz_BW-Perf</w:t>
            </w:r>
          </w:p>
        </w:tc>
        <w:tc>
          <w:tcPr>
            <w:tcW w:w="512" w:type="pct"/>
          </w:tcPr>
          <w:p w14:paraId="177498E1" w14:textId="0121B8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E756D60" w14:textId="77777777" w:rsidTr="00D85DB0">
        <w:tc>
          <w:tcPr>
            <w:tcW w:w="439" w:type="pct"/>
          </w:tcPr>
          <w:p w14:paraId="389FCF27" w14:textId="19F1C83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R4-2410434</w:t>
            </w:r>
          </w:p>
        </w:tc>
        <w:tc>
          <w:tcPr>
            <w:tcW w:w="1041" w:type="pct"/>
          </w:tcPr>
          <w:p w14:paraId="65DADFC3" w14:textId="6B9B36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core requirement maintenance for NR Network energy saving</w:t>
            </w:r>
          </w:p>
        </w:tc>
        <w:tc>
          <w:tcPr>
            <w:tcW w:w="505" w:type="pct"/>
          </w:tcPr>
          <w:p w14:paraId="18C71874" w14:textId="3C8400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901E119" w14:textId="2F09FB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8255672" w14:textId="2D0BDB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4616</w:t>
            </w:r>
          </w:p>
        </w:tc>
        <w:tc>
          <w:tcPr>
            <w:tcW w:w="227" w:type="pct"/>
          </w:tcPr>
          <w:p w14:paraId="5B722F8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6952468" w14:textId="3AF292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2A27AA1" w14:textId="06DDCB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E474BF5" w14:textId="05D56F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Netw_Energy_NR-Core</w:t>
            </w:r>
          </w:p>
        </w:tc>
        <w:tc>
          <w:tcPr>
            <w:tcW w:w="512" w:type="pct"/>
          </w:tcPr>
          <w:p w14:paraId="6039A4D5" w14:textId="682843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CD20B7D" w14:textId="77777777" w:rsidTr="00D85DB0">
        <w:tc>
          <w:tcPr>
            <w:tcW w:w="439" w:type="pct"/>
          </w:tcPr>
          <w:p w14:paraId="2C7C6C2E" w14:textId="310FAA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R4-2410435</w:t>
            </w:r>
          </w:p>
        </w:tc>
        <w:tc>
          <w:tcPr>
            <w:tcW w:w="1041" w:type="pct"/>
          </w:tcPr>
          <w:p w14:paraId="3C4EEB6A" w14:textId="410A06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performance requirements for NR Network energy saving</w:t>
            </w:r>
          </w:p>
        </w:tc>
        <w:tc>
          <w:tcPr>
            <w:tcW w:w="505" w:type="pct"/>
          </w:tcPr>
          <w:p w14:paraId="3AAA1F05" w14:textId="38ADA2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B74D0AB" w14:textId="7849DC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3B75FF65" w14:textId="44AB1C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4617</w:t>
            </w:r>
          </w:p>
        </w:tc>
        <w:tc>
          <w:tcPr>
            <w:tcW w:w="227" w:type="pct"/>
          </w:tcPr>
          <w:p w14:paraId="38D3A64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A9EAA71" w14:textId="736490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3FD70D1" w14:textId="740D90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CDDCB81" w14:textId="475D71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Netw_Energy_NR-Perf</w:t>
            </w:r>
          </w:p>
        </w:tc>
        <w:tc>
          <w:tcPr>
            <w:tcW w:w="512" w:type="pct"/>
          </w:tcPr>
          <w:p w14:paraId="73D4FBF0" w14:textId="66E8C4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DE5744D" w14:textId="77777777" w:rsidTr="00D85DB0">
        <w:tc>
          <w:tcPr>
            <w:tcW w:w="439" w:type="pct"/>
          </w:tcPr>
          <w:p w14:paraId="61CC44C2" w14:textId="66AB98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R4-2410438</w:t>
            </w:r>
          </w:p>
        </w:tc>
        <w:tc>
          <w:tcPr>
            <w:tcW w:w="1041" w:type="pct"/>
          </w:tcPr>
          <w:p w14:paraId="7476B7FD" w14:textId="6009EB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Core maintenance for Enhanced support of reduced capability NR devices</w:t>
            </w:r>
          </w:p>
        </w:tc>
        <w:tc>
          <w:tcPr>
            <w:tcW w:w="505" w:type="pct"/>
          </w:tcPr>
          <w:p w14:paraId="097D6C3C" w14:textId="779646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2BADEF13" w14:textId="5B1DF9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AB964FF" w14:textId="280BA2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4618</w:t>
            </w:r>
          </w:p>
        </w:tc>
        <w:tc>
          <w:tcPr>
            <w:tcW w:w="227" w:type="pct"/>
          </w:tcPr>
          <w:p w14:paraId="4564743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9CB12D6" w14:textId="6163B2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E9E5FB4" w14:textId="48D11A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CCA4C90" w14:textId="1903E0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NR_redcap_enh-Core</w:t>
            </w:r>
          </w:p>
        </w:tc>
        <w:tc>
          <w:tcPr>
            <w:tcW w:w="512" w:type="pct"/>
          </w:tcPr>
          <w:p w14:paraId="57E817CA" w14:textId="44CC45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052A750" w14:textId="77777777" w:rsidTr="00D85DB0">
        <w:tc>
          <w:tcPr>
            <w:tcW w:w="439" w:type="pct"/>
          </w:tcPr>
          <w:p w14:paraId="01AD8A3B" w14:textId="6DE96D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R4-2410432</w:t>
            </w:r>
          </w:p>
        </w:tc>
        <w:tc>
          <w:tcPr>
            <w:tcW w:w="1041" w:type="pct"/>
          </w:tcPr>
          <w:p w14:paraId="799CA94F" w14:textId="2F26EF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RRM core requirements for NR NTN enhancement</w:t>
            </w:r>
          </w:p>
        </w:tc>
        <w:tc>
          <w:tcPr>
            <w:tcW w:w="505" w:type="pct"/>
          </w:tcPr>
          <w:p w14:paraId="0A183E88" w14:textId="03B53B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5F239124" w14:textId="5AC006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7283F295" w14:textId="13C6AA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4619</w:t>
            </w:r>
          </w:p>
        </w:tc>
        <w:tc>
          <w:tcPr>
            <w:tcW w:w="227" w:type="pct"/>
          </w:tcPr>
          <w:p w14:paraId="4AFE3C8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66517BB" w14:textId="477B71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F4C311B" w14:textId="65B7ED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904C048" w14:textId="5C119C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76518470" w14:textId="2AB84D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87A1FA2" w14:textId="77777777" w:rsidTr="00D85DB0">
        <w:tc>
          <w:tcPr>
            <w:tcW w:w="439" w:type="pct"/>
          </w:tcPr>
          <w:p w14:paraId="1B0D9F23" w14:textId="601C63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R4-2410433</w:t>
            </w:r>
          </w:p>
        </w:tc>
        <w:tc>
          <w:tcPr>
            <w:tcW w:w="1041" w:type="pct"/>
          </w:tcPr>
          <w:p w14:paraId="749ECB24" w14:textId="3C2F0E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TS 38.133 on RRM performance requirements for NR NTN enhancement</w:t>
            </w:r>
          </w:p>
        </w:tc>
        <w:tc>
          <w:tcPr>
            <w:tcW w:w="505" w:type="pct"/>
          </w:tcPr>
          <w:p w14:paraId="0AE42495" w14:textId="745453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6D5C2F62" w14:textId="621916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0492B8D8" w14:textId="777F98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4620</w:t>
            </w:r>
          </w:p>
        </w:tc>
        <w:tc>
          <w:tcPr>
            <w:tcW w:w="227" w:type="pct"/>
          </w:tcPr>
          <w:p w14:paraId="0BC9DBD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A0452E6" w14:textId="74FA816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2ED226F" w14:textId="4943E8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E4EF736" w14:textId="4D45B3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NR_NTN_enh-Perf</w:t>
            </w:r>
          </w:p>
        </w:tc>
        <w:tc>
          <w:tcPr>
            <w:tcW w:w="512" w:type="pct"/>
          </w:tcPr>
          <w:p w14:paraId="066E81E7" w14:textId="0616FC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03B2854" w14:textId="77777777" w:rsidTr="00D85DB0">
        <w:tc>
          <w:tcPr>
            <w:tcW w:w="439" w:type="pct"/>
          </w:tcPr>
          <w:p w14:paraId="73E8028B" w14:textId="6886E2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R4-2410428</w:t>
            </w:r>
          </w:p>
        </w:tc>
        <w:tc>
          <w:tcPr>
            <w:tcW w:w="1041" w:type="pct"/>
          </w:tcPr>
          <w:p w14:paraId="26B68F13" w14:textId="199FB3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to intra-frequency re-establishment test case_R16</w:t>
            </w:r>
          </w:p>
        </w:tc>
        <w:tc>
          <w:tcPr>
            <w:tcW w:w="505" w:type="pct"/>
          </w:tcPr>
          <w:p w14:paraId="449B9A0D" w14:textId="1EA34B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071CFDF" w14:textId="799B71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9406E1C" w14:textId="5B58A8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4621</w:t>
            </w:r>
          </w:p>
        </w:tc>
        <w:tc>
          <w:tcPr>
            <w:tcW w:w="227" w:type="pct"/>
          </w:tcPr>
          <w:p w14:paraId="47CD08A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FD2D341" w14:textId="734F59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75FF287F" w14:textId="4616EB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8C17FB4" w14:textId="784D1A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124D0811" w14:textId="410519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BE5CFC0" w14:textId="77777777" w:rsidTr="00D85DB0">
        <w:tc>
          <w:tcPr>
            <w:tcW w:w="439" w:type="pct"/>
          </w:tcPr>
          <w:p w14:paraId="01E32015" w14:textId="4A5FD8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R4-2410429</w:t>
            </w:r>
          </w:p>
        </w:tc>
        <w:tc>
          <w:tcPr>
            <w:tcW w:w="1041" w:type="pct"/>
          </w:tcPr>
          <w:p w14:paraId="015269F9" w14:textId="5A04B2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to intra-frequency re-establishment test case_R17</w:t>
            </w:r>
          </w:p>
        </w:tc>
        <w:tc>
          <w:tcPr>
            <w:tcW w:w="505" w:type="pct"/>
          </w:tcPr>
          <w:p w14:paraId="51B82C9B" w14:textId="013477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1941B29" w14:textId="54E060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9E2A6FF" w14:textId="3EED4A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4622</w:t>
            </w:r>
          </w:p>
        </w:tc>
        <w:tc>
          <w:tcPr>
            <w:tcW w:w="227" w:type="pct"/>
          </w:tcPr>
          <w:p w14:paraId="172D59D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1DC0803" w14:textId="304FC2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12C2771" w14:textId="7EF021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5F1F76A" w14:textId="5D445F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2EAD5D6C" w14:textId="23205C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AB0C035" w14:textId="77777777" w:rsidTr="00D85DB0">
        <w:tc>
          <w:tcPr>
            <w:tcW w:w="439" w:type="pct"/>
          </w:tcPr>
          <w:p w14:paraId="6F680AE0" w14:textId="19CA9F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R4-2410430</w:t>
            </w:r>
          </w:p>
        </w:tc>
        <w:tc>
          <w:tcPr>
            <w:tcW w:w="1041" w:type="pct"/>
          </w:tcPr>
          <w:p w14:paraId="0576317C" w14:textId="0D4C26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(NR_newRAT-Perf) Correction to intra-frequency re-establishment test case_R18</w:t>
            </w:r>
          </w:p>
        </w:tc>
        <w:tc>
          <w:tcPr>
            <w:tcW w:w="505" w:type="pct"/>
          </w:tcPr>
          <w:p w14:paraId="22550A23" w14:textId="3D71BF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3729B03" w14:textId="4FC4F9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4EB181B4" w14:textId="52A8D3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4623</w:t>
            </w:r>
          </w:p>
        </w:tc>
        <w:tc>
          <w:tcPr>
            <w:tcW w:w="227" w:type="pct"/>
          </w:tcPr>
          <w:p w14:paraId="0AC9B86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7B3EB01" w14:textId="31C8A8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C4B9048" w14:textId="79E407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9EAEB02" w14:textId="3BF2B2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NR_newRAT-Perf</w:t>
            </w:r>
          </w:p>
        </w:tc>
        <w:tc>
          <w:tcPr>
            <w:tcW w:w="512" w:type="pct"/>
          </w:tcPr>
          <w:p w14:paraId="14465ED5" w14:textId="68BDF6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46F22AD" w14:textId="77777777" w:rsidTr="00D85DB0">
        <w:tc>
          <w:tcPr>
            <w:tcW w:w="439" w:type="pct"/>
          </w:tcPr>
          <w:p w14:paraId="075ABB4D" w14:textId="169224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R4-2410932</w:t>
            </w:r>
          </w:p>
        </w:tc>
        <w:tc>
          <w:tcPr>
            <w:tcW w:w="1041" w:type="pct"/>
          </w:tcPr>
          <w:p w14:paraId="3ED0263B" w14:textId="7F83EB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on 14.2.1.6 (Cat-A Rel-18)</w:t>
            </w:r>
          </w:p>
        </w:tc>
        <w:tc>
          <w:tcPr>
            <w:tcW w:w="505" w:type="pct"/>
          </w:tcPr>
          <w:p w14:paraId="5257742F" w14:textId="02EF97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0011053F" w14:textId="3CA418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38.133</w:t>
            </w:r>
          </w:p>
        </w:tc>
        <w:tc>
          <w:tcPr>
            <w:tcW w:w="361" w:type="pct"/>
          </w:tcPr>
          <w:p w14:paraId="2802F105" w14:textId="7E4F58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4624</w:t>
            </w:r>
          </w:p>
        </w:tc>
        <w:tc>
          <w:tcPr>
            <w:tcW w:w="227" w:type="pct"/>
          </w:tcPr>
          <w:p w14:paraId="13E509F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4BBEBDF" w14:textId="450BD7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854AB1E" w14:textId="7258F8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3358752" w14:textId="5A54E7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6795446E" w14:textId="064832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BAE251D" w14:textId="77777777" w:rsidTr="00D85DB0">
        <w:tc>
          <w:tcPr>
            <w:tcW w:w="439" w:type="pct"/>
          </w:tcPr>
          <w:p w14:paraId="59268CC1" w14:textId="22D292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R4-2407024</w:t>
            </w:r>
          </w:p>
        </w:tc>
        <w:tc>
          <w:tcPr>
            <w:tcW w:w="1041" w:type="pct"/>
          </w:tcPr>
          <w:p w14:paraId="36F2AA32" w14:textId="034E88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on multiple carrier operation for n100/n101, R17</w:t>
            </w:r>
          </w:p>
        </w:tc>
        <w:tc>
          <w:tcPr>
            <w:tcW w:w="505" w:type="pct"/>
          </w:tcPr>
          <w:p w14:paraId="16781117" w14:textId="76D80B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Union Inter. Chemins de Fer</w:t>
            </w:r>
          </w:p>
        </w:tc>
        <w:tc>
          <w:tcPr>
            <w:tcW w:w="442" w:type="pct"/>
          </w:tcPr>
          <w:p w14:paraId="1734596D" w14:textId="59473F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4E577BAB" w14:textId="1D4AF4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227" w:type="pct"/>
          </w:tcPr>
          <w:p w14:paraId="0D303D7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EB3D39B" w14:textId="5F9282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3C9AA11" w14:textId="129240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A8E0FF7" w14:textId="0FBB63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NR_RAIL_EU_1900MHz_TDD-Core, NR_FR1_lessthan_5MHz_BW_Ph2-Core</w:t>
            </w:r>
          </w:p>
        </w:tc>
        <w:tc>
          <w:tcPr>
            <w:tcW w:w="512" w:type="pct"/>
          </w:tcPr>
          <w:p w14:paraId="07073CA4" w14:textId="22F68E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E3888AF" w14:textId="77777777" w:rsidTr="00D85DB0">
        <w:tc>
          <w:tcPr>
            <w:tcW w:w="439" w:type="pct"/>
          </w:tcPr>
          <w:p w14:paraId="5B250E20" w14:textId="59E08C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R4-2407123</w:t>
            </w:r>
          </w:p>
        </w:tc>
        <w:tc>
          <w:tcPr>
            <w:tcW w:w="1041" w:type="pct"/>
          </w:tcPr>
          <w:p w14:paraId="379BD038" w14:textId="167506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on multiple carrier operation for n100/n101, R17</w:t>
            </w:r>
          </w:p>
        </w:tc>
        <w:tc>
          <w:tcPr>
            <w:tcW w:w="505" w:type="pct"/>
          </w:tcPr>
          <w:p w14:paraId="6F8FD214" w14:textId="227510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Union Inter. Chemins de Fer</w:t>
            </w:r>
          </w:p>
        </w:tc>
        <w:tc>
          <w:tcPr>
            <w:tcW w:w="442" w:type="pct"/>
          </w:tcPr>
          <w:p w14:paraId="7B7B2C05" w14:textId="7FFDAC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3F54A53E" w14:textId="41CB27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227" w:type="pct"/>
          </w:tcPr>
          <w:p w14:paraId="2D5404E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B4BFEEA" w14:textId="29C3F6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D7EFBF2" w14:textId="5DD4DB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B9461D0" w14:textId="49E83F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NR_RAIL_EU_1900MHz_TDD-Core, NR_FR1_lessthan_5MHz_BW_Ph2-Core</w:t>
            </w:r>
          </w:p>
        </w:tc>
        <w:tc>
          <w:tcPr>
            <w:tcW w:w="512" w:type="pct"/>
          </w:tcPr>
          <w:p w14:paraId="56791572" w14:textId="6DDEFD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2620EDB5" w14:textId="77777777" w:rsidTr="00D85DB0">
        <w:tc>
          <w:tcPr>
            <w:tcW w:w="439" w:type="pct"/>
          </w:tcPr>
          <w:p w14:paraId="39B57722" w14:textId="584BF6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R4-2407397</w:t>
            </w:r>
          </w:p>
        </w:tc>
        <w:tc>
          <w:tcPr>
            <w:tcW w:w="1041" w:type="pct"/>
          </w:tcPr>
          <w:p w14:paraId="01A82BFF" w14:textId="753C33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Re-inclusion of Channel Model Parameters for FR2 (Demodulation)</w:t>
            </w:r>
          </w:p>
        </w:tc>
        <w:tc>
          <w:tcPr>
            <w:tcW w:w="505" w:type="pct"/>
          </w:tcPr>
          <w:p w14:paraId="2BAC848B" w14:textId="218C41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Ericsson, ZTE</w:t>
            </w:r>
          </w:p>
        </w:tc>
        <w:tc>
          <w:tcPr>
            <w:tcW w:w="442" w:type="pct"/>
          </w:tcPr>
          <w:p w14:paraId="1465971A" w14:textId="1CAEDC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18626DD1" w14:textId="7B54E9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227" w:type="pct"/>
          </w:tcPr>
          <w:p w14:paraId="131BB0F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8601715" w14:textId="03819D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96256B0" w14:textId="1E877F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CA455CD" w14:textId="4F38DC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TEI18</w:t>
            </w:r>
          </w:p>
        </w:tc>
        <w:tc>
          <w:tcPr>
            <w:tcW w:w="512" w:type="pct"/>
          </w:tcPr>
          <w:p w14:paraId="677C499D" w14:textId="536907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4DEC980" w14:textId="77777777" w:rsidTr="00D85DB0">
        <w:tc>
          <w:tcPr>
            <w:tcW w:w="439" w:type="pct"/>
          </w:tcPr>
          <w:p w14:paraId="37B17006" w14:textId="01E527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R4-2407434</w:t>
            </w:r>
          </w:p>
        </w:tc>
        <w:tc>
          <w:tcPr>
            <w:tcW w:w="1041" w:type="pct"/>
          </w:tcPr>
          <w:p w14:paraId="2D237304" w14:textId="4F1787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38.141-1 on additional narrowband blocking requirement for Band n100</w:t>
            </w:r>
          </w:p>
        </w:tc>
        <w:tc>
          <w:tcPr>
            <w:tcW w:w="505" w:type="pct"/>
          </w:tcPr>
          <w:p w14:paraId="44003C51" w14:textId="54C621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5816BD6D" w14:textId="500702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7B6DDBCE" w14:textId="38053B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227" w:type="pct"/>
          </w:tcPr>
          <w:p w14:paraId="40966C8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5CEC9F7" w14:textId="3BCBD3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926EEC8" w14:textId="158CA8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5A357A1" w14:textId="503B15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NR_FR1_lessthan_5MHz_BW-Perf</w:t>
            </w:r>
          </w:p>
        </w:tc>
        <w:tc>
          <w:tcPr>
            <w:tcW w:w="512" w:type="pct"/>
          </w:tcPr>
          <w:p w14:paraId="1665A7B0" w14:textId="05B2B1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7E0F864" w14:textId="77777777" w:rsidTr="00D85DB0">
        <w:tc>
          <w:tcPr>
            <w:tcW w:w="439" w:type="pct"/>
          </w:tcPr>
          <w:p w14:paraId="004310B7" w14:textId="7CA5E2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R4-2408189</w:t>
            </w:r>
          </w:p>
        </w:tc>
        <w:tc>
          <w:tcPr>
            <w:tcW w:w="1041" w:type="pct"/>
          </w:tcPr>
          <w:p w14:paraId="27E4DA87" w14:textId="02EB6D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38.141-1: Correction of FRC numbers for 256QAM, R=682.5/1024</w:t>
            </w:r>
          </w:p>
        </w:tc>
        <w:tc>
          <w:tcPr>
            <w:tcW w:w="505" w:type="pct"/>
          </w:tcPr>
          <w:p w14:paraId="11A040AB" w14:textId="1CD85A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4BDD96E5" w14:textId="33232A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0EF2A091" w14:textId="672178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227" w:type="pct"/>
          </w:tcPr>
          <w:p w14:paraId="0D06983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1096E82" w14:textId="0A22C7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1E161D7" w14:textId="733935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E737588" w14:textId="74D960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NR_RF_FR2_req_Ph3-Perf</w:t>
            </w:r>
          </w:p>
        </w:tc>
        <w:tc>
          <w:tcPr>
            <w:tcW w:w="512" w:type="pct"/>
          </w:tcPr>
          <w:p w14:paraId="5E70C922" w14:textId="524AED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157C2A17" w14:textId="77777777" w:rsidTr="00D85DB0">
        <w:tc>
          <w:tcPr>
            <w:tcW w:w="439" w:type="pct"/>
          </w:tcPr>
          <w:p w14:paraId="46C55879" w14:textId="576780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R4-2408192</w:t>
            </w:r>
          </w:p>
        </w:tc>
        <w:tc>
          <w:tcPr>
            <w:tcW w:w="1041" w:type="pct"/>
          </w:tcPr>
          <w:p w14:paraId="1BDFEFD4" w14:textId="38AD5E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38.141-1: FRC number alignments among specifications</w:t>
            </w:r>
          </w:p>
        </w:tc>
        <w:tc>
          <w:tcPr>
            <w:tcW w:w="505" w:type="pct"/>
          </w:tcPr>
          <w:p w14:paraId="790051A2" w14:textId="6DFCC2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1C48A7D8" w14:textId="14C17C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2A5BC3D7" w14:textId="5DD831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227" w:type="pct"/>
          </w:tcPr>
          <w:p w14:paraId="1D74D5B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369ED3" w14:textId="49F351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877CEFC" w14:textId="169098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74C5437" w14:textId="442945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NR_ENDC_RF_FR1_enh2-Perf</w:t>
            </w:r>
          </w:p>
        </w:tc>
        <w:tc>
          <w:tcPr>
            <w:tcW w:w="512" w:type="pct"/>
          </w:tcPr>
          <w:p w14:paraId="5647A46F" w14:textId="7E4C5D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B275CCE" w14:textId="77777777" w:rsidTr="00D85DB0">
        <w:tc>
          <w:tcPr>
            <w:tcW w:w="439" w:type="pct"/>
          </w:tcPr>
          <w:p w14:paraId="24A4BF05" w14:textId="40202A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R4-2408202</w:t>
            </w:r>
          </w:p>
        </w:tc>
        <w:tc>
          <w:tcPr>
            <w:tcW w:w="1041" w:type="pct"/>
          </w:tcPr>
          <w:p w14:paraId="5F40EA12" w14:textId="2D0088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38.141-1: Correction of OBUE requirements for lessthan 5MHz BW</w:t>
            </w:r>
          </w:p>
        </w:tc>
        <w:tc>
          <w:tcPr>
            <w:tcW w:w="505" w:type="pct"/>
          </w:tcPr>
          <w:p w14:paraId="5860AAC6" w14:textId="0892AD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0F845FE6" w14:textId="7E1B49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645FB898" w14:textId="77F21C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227" w:type="pct"/>
          </w:tcPr>
          <w:p w14:paraId="4739885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5306BBE" w14:textId="1E324C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DA20E59" w14:textId="0AA698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D0D3A42" w14:textId="3435D8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NR_FR1_lessthan_5MHz_BW-Perf</w:t>
            </w:r>
          </w:p>
        </w:tc>
        <w:tc>
          <w:tcPr>
            <w:tcW w:w="512" w:type="pct"/>
          </w:tcPr>
          <w:p w14:paraId="3F80CC38" w14:textId="10C5F4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E021AEF" w14:textId="77777777" w:rsidTr="00D85DB0">
        <w:tc>
          <w:tcPr>
            <w:tcW w:w="439" w:type="pct"/>
          </w:tcPr>
          <w:p w14:paraId="1AB097CD" w14:textId="31D04D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R4-2409802</w:t>
            </w:r>
          </w:p>
        </w:tc>
        <w:tc>
          <w:tcPr>
            <w:tcW w:w="1041" w:type="pct"/>
          </w:tcPr>
          <w:p w14:paraId="03BC5EC8" w14:textId="1F37C3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38.141-1: Correction of OBUE requirements for lessthan 5MHz BW</w:t>
            </w:r>
          </w:p>
        </w:tc>
        <w:tc>
          <w:tcPr>
            <w:tcW w:w="505" w:type="pct"/>
          </w:tcPr>
          <w:p w14:paraId="6C8CC0D2" w14:textId="394F96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6ECE31E5" w14:textId="3D5D62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775D16E6" w14:textId="42A069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227" w:type="pct"/>
          </w:tcPr>
          <w:p w14:paraId="4944675F" w14:textId="1EED293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03E7E0D" w14:textId="0B531F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876B10E" w14:textId="0EE13A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C735B59" w14:textId="7191F3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NR_FR1_lessthan_5MHz_BW-Perf</w:t>
            </w:r>
          </w:p>
        </w:tc>
        <w:tc>
          <w:tcPr>
            <w:tcW w:w="512" w:type="pct"/>
          </w:tcPr>
          <w:p w14:paraId="5084496F" w14:textId="073A08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8D0E78C" w14:textId="77777777" w:rsidTr="00D85DB0">
        <w:tc>
          <w:tcPr>
            <w:tcW w:w="439" w:type="pct"/>
          </w:tcPr>
          <w:p w14:paraId="00380501" w14:textId="614FBA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R4-2408338</w:t>
            </w:r>
          </w:p>
        </w:tc>
        <w:tc>
          <w:tcPr>
            <w:tcW w:w="1041" w:type="pct"/>
          </w:tcPr>
          <w:p w14:paraId="0024BA0E" w14:textId="4AA831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(NR_RF_FR2_req_Ph3-Perf) Big CR for 38.141-1 FR2 PUSCH with 256QAM demodulation requirements</w:t>
            </w:r>
          </w:p>
        </w:tc>
        <w:tc>
          <w:tcPr>
            <w:tcW w:w="505" w:type="pct"/>
          </w:tcPr>
          <w:p w14:paraId="1C025187" w14:textId="317205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FFE70DD" w14:textId="7E45F3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7F3C9161" w14:textId="5C936A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227" w:type="pct"/>
          </w:tcPr>
          <w:p w14:paraId="51A23C8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7F9A44B" w14:textId="1E78CD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F20BE7E" w14:textId="1B7825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638BB2B" w14:textId="6B37A8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NR_RF_FR2_req_Ph3-Perf</w:t>
            </w:r>
          </w:p>
        </w:tc>
        <w:tc>
          <w:tcPr>
            <w:tcW w:w="512" w:type="pct"/>
          </w:tcPr>
          <w:p w14:paraId="097140D5" w14:textId="514775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9B5C84C" w14:textId="77777777" w:rsidTr="00D85DB0">
        <w:tc>
          <w:tcPr>
            <w:tcW w:w="439" w:type="pct"/>
          </w:tcPr>
          <w:p w14:paraId="59247CBB" w14:textId="2DD1E7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R4-2409834</w:t>
            </w:r>
          </w:p>
        </w:tc>
        <w:tc>
          <w:tcPr>
            <w:tcW w:w="1041" w:type="pct"/>
          </w:tcPr>
          <w:p w14:paraId="67D20266" w14:textId="689B7B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(NR_RF_FR2_req_Ph3-Perf) Big CR for 38.141-1 FR2 PUSCH with 256QAM demodulation requirements</w:t>
            </w:r>
          </w:p>
        </w:tc>
        <w:tc>
          <w:tcPr>
            <w:tcW w:w="505" w:type="pct"/>
          </w:tcPr>
          <w:p w14:paraId="7EB2F58B" w14:textId="2FE1B4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3282C451" w14:textId="00E073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5DB223C7" w14:textId="3DB468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227" w:type="pct"/>
          </w:tcPr>
          <w:p w14:paraId="161366A8" w14:textId="4D219469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155FAF3" w14:textId="1C476F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A88ED6E" w14:textId="7B8725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20974CB" w14:textId="0AB122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NR_RF_FR2_req_Ph3-Perf</w:t>
            </w:r>
          </w:p>
        </w:tc>
        <w:tc>
          <w:tcPr>
            <w:tcW w:w="512" w:type="pct"/>
          </w:tcPr>
          <w:p w14:paraId="4FD28143" w14:textId="488827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D98C342" w14:textId="77777777" w:rsidTr="00D85DB0">
        <w:tc>
          <w:tcPr>
            <w:tcW w:w="439" w:type="pct"/>
          </w:tcPr>
          <w:p w14:paraId="22C48B51" w14:textId="388780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R4-2408373</w:t>
            </w:r>
          </w:p>
        </w:tc>
        <w:tc>
          <w:tcPr>
            <w:tcW w:w="1041" w:type="pct"/>
          </w:tcPr>
          <w:p w14:paraId="692165C9" w14:textId="41684A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38.141-1  Clarify the CA requirements for ATG BS in R18</w:t>
            </w:r>
          </w:p>
        </w:tc>
        <w:tc>
          <w:tcPr>
            <w:tcW w:w="505" w:type="pct"/>
          </w:tcPr>
          <w:p w14:paraId="414AB52C" w14:textId="58EBAB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6A153B10" w14:textId="640E15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4B87CC19" w14:textId="0B651C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27" w:type="pct"/>
          </w:tcPr>
          <w:p w14:paraId="33ADBB8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AFF8807" w14:textId="40F6B1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8123C8D" w14:textId="52FFB7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EA9B60D" w14:textId="373234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2FB9FFD8" w14:textId="1C01ED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2890D0C" w14:textId="77777777" w:rsidTr="00D85DB0">
        <w:tc>
          <w:tcPr>
            <w:tcW w:w="439" w:type="pct"/>
          </w:tcPr>
          <w:p w14:paraId="350DEF9D" w14:textId="3EC660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R4-2408966</w:t>
            </w:r>
          </w:p>
        </w:tc>
        <w:tc>
          <w:tcPr>
            <w:tcW w:w="1041" w:type="pct"/>
          </w:tcPr>
          <w:p w14:paraId="72AE2CFA" w14:textId="5B83F6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BS conformance testing for Rel-18 MIMO (TS38.141-1, Rel-18)</w:t>
            </w:r>
          </w:p>
        </w:tc>
        <w:tc>
          <w:tcPr>
            <w:tcW w:w="505" w:type="pct"/>
          </w:tcPr>
          <w:p w14:paraId="1F0075F2" w14:textId="7084E0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FB999F5" w14:textId="349D74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3E542C10" w14:textId="1789BD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27" w:type="pct"/>
          </w:tcPr>
          <w:p w14:paraId="3E2B368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AD8D023" w14:textId="1A2BD0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AB58D6F" w14:textId="1DFCC7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1FF9012" w14:textId="058EEF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NR_MIMO_evo_DL_UL-Perf</w:t>
            </w:r>
          </w:p>
        </w:tc>
        <w:tc>
          <w:tcPr>
            <w:tcW w:w="512" w:type="pct"/>
          </w:tcPr>
          <w:p w14:paraId="7446FDF1" w14:textId="579036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C5044BA" w14:textId="77777777" w:rsidTr="00D85DB0">
        <w:tc>
          <w:tcPr>
            <w:tcW w:w="439" w:type="pct"/>
          </w:tcPr>
          <w:p w14:paraId="01EBE1BC" w14:textId="1E6950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R4-2409915</w:t>
            </w:r>
          </w:p>
        </w:tc>
        <w:tc>
          <w:tcPr>
            <w:tcW w:w="1041" w:type="pct"/>
          </w:tcPr>
          <w:p w14:paraId="513F9042" w14:textId="494FF8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BS conformance testing for Rel-18 MIMO (TS38.141-1, Rel-18)</w:t>
            </w:r>
          </w:p>
        </w:tc>
        <w:tc>
          <w:tcPr>
            <w:tcW w:w="505" w:type="pct"/>
          </w:tcPr>
          <w:p w14:paraId="0E8E1F34" w14:textId="1BED60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D4FD598" w14:textId="7CAE09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7AC221E6" w14:textId="3BAB58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27" w:type="pct"/>
          </w:tcPr>
          <w:p w14:paraId="049B7429" w14:textId="377BC80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AC40942" w14:textId="22B4CC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DA403F1" w14:textId="0D1206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837FBA9" w14:textId="0780CA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NR_MIMO_evo_DL_UL-Perf</w:t>
            </w:r>
          </w:p>
        </w:tc>
        <w:tc>
          <w:tcPr>
            <w:tcW w:w="512" w:type="pct"/>
          </w:tcPr>
          <w:p w14:paraId="66BE4454" w14:textId="72F476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83C4F25" w14:textId="77777777" w:rsidTr="00D85DB0">
        <w:tc>
          <w:tcPr>
            <w:tcW w:w="439" w:type="pct"/>
          </w:tcPr>
          <w:p w14:paraId="34BF5285" w14:textId="4CB529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R4-2409010</w:t>
            </w:r>
          </w:p>
        </w:tc>
        <w:tc>
          <w:tcPr>
            <w:tcW w:w="1041" w:type="pct"/>
          </w:tcPr>
          <w:p w14:paraId="2ACD7862" w14:textId="5D0F15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38.141-1 Introduction of 4Tx requirements</w:t>
            </w:r>
          </w:p>
        </w:tc>
        <w:tc>
          <w:tcPr>
            <w:tcW w:w="505" w:type="pct"/>
          </w:tcPr>
          <w:p w14:paraId="279006B1" w14:textId="26C025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5B5D8BE4" w14:textId="347BF4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2ECC90A2" w14:textId="12561E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27" w:type="pct"/>
          </w:tcPr>
          <w:p w14:paraId="78D5526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AC7BC39" w14:textId="0CDB34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B8C992B" w14:textId="5087CB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BDCE4E1" w14:textId="048DC6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NR_ENDC_RF_FR1_enh2-Perf</w:t>
            </w:r>
          </w:p>
        </w:tc>
        <w:tc>
          <w:tcPr>
            <w:tcW w:w="512" w:type="pct"/>
          </w:tcPr>
          <w:p w14:paraId="144578E9" w14:textId="4E00F0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77CF7D2" w14:textId="77777777" w:rsidTr="00D85DB0">
        <w:tc>
          <w:tcPr>
            <w:tcW w:w="439" w:type="pct"/>
          </w:tcPr>
          <w:p w14:paraId="6D0A2B93" w14:textId="203C00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R4-2409828</w:t>
            </w:r>
          </w:p>
        </w:tc>
        <w:tc>
          <w:tcPr>
            <w:tcW w:w="1041" w:type="pct"/>
          </w:tcPr>
          <w:p w14:paraId="3A369512" w14:textId="38FED1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38.141-1 Introduction of 4Tx requirements</w:t>
            </w:r>
          </w:p>
        </w:tc>
        <w:tc>
          <w:tcPr>
            <w:tcW w:w="505" w:type="pct"/>
          </w:tcPr>
          <w:p w14:paraId="5B01B851" w14:textId="22BC36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6C08E107" w14:textId="298384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2BADAF13" w14:textId="357B03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27" w:type="pct"/>
          </w:tcPr>
          <w:p w14:paraId="4122242C" w14:textId="4B5001B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5D295A2" w14:textId="575E87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AC3460A" w14:textId="607F02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062AD7A" w14:textId="039272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NR_ENDC_RF_FR1_enh2-Perf</w:t>
            </w:r>
          </w:p>
        </w:tc>
        <w:tc>
          <w:tcPr>
            <w:tcW w:w="512" w:type="pct"/>
          </w:tcPr>
          <w:p w14:paraId="64A5CB81" w14:textId="244FF0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2758828" w14:textId="77777777" w:rsidTr="00D85DB0">
        <w:tc>
          <w:tcPr>
            <w:tcW w:w="439" w:type="pct"/>
          </w:tcPr>
          <w:p w14:paraId="4F5329DB" w14:textId="41F51D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R4-2409438</w:t>
            </w:r>
          </w:p>
        </w:tc>
        <w:tc>
          <w:tcPr>
            <w:tcW w:w="1041" w:type="pct"/>
          </w:tcPr>
          <w:p w14:paraId="44799472" w14:textId="73668B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(NR_IIoT_URLLC_enh-Perf) CR to 38.141-1: PUCCH format 0 demod AWGN level correction</w:t>
            </w:r>
          </w:p>
        </w:tc>
        <w:tc>
          <w:tcPr>
            <w:tcW w:w="505" w:type="pct"/>
          </w:tcPr>
          <w:p w14:paraId="0740A3BF" w14:textId="3FF7FE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55D6910E" w14:textId="27DAD5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2387A88B" w14:textId="1149DE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27" w:type="pct"/>
          </w:tcPr>
          <w:p w14:paraId="2659A9E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8D7A862" w14:textId="59FB5F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4638A8C" w14:textId="1B7888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9C6F99F" w14:textId="7A25C9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NR_IIOT_URLLC_enh-Perf</w:t>
            </w:r>
          </w:p>
        </w:tc>
        <w:tc>
          <w:tcPr>
            <w:tcW w:w="512" w:type="pct"/>
          </w:tcPr>
          <w:p w14:paraId="41631DA8" w14:textId="16BDFA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2734918" w14:textId="77777777" w:rsidTr="00D85DB0">
        <w:tc>
          <w:tcPr>
            <w:tcW w:w="439" w:type="pct"/>
          </w:tcPr>
          <w:p w14:paraId="5FDBE52D" w14:textId="4BC817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R4-2409439</w:t>
            </w:r>
          </w:p>
        </w:tc>
        <w:tc>
          <w:tcPr>
            <w:tcW w:w="1041" w:type="pct"/>
          </w:tcPr>
          <w:p w14:paraId="11F3D3E8" w14:textId="5636A3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(NR_IIoT_URLLC_enh-Perf) CR to 38.141-1: PUCCH format 0 demod AWGN level correction</w:t>
            </w:r>
          </w:p>
        </w:tc>
        <w:tc>
          <w:tcPr>
            <w:tcW w:w="505" w:type="pct"/>
          </w:tcPr>
          <w:p w14:paraId="5215159D" w14:textId="09314A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0DEB19EE" w14:textId="430AEF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0F4E7689" w14:textId="15957F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27" w:type="pct"/>
          </w:tcPr>
          <w:p w14:paraId="50262CA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38BD610" w14:textId="23403B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6A00406" w14:textId="723C66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3C71659" w14:textId="1242B1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NR_IIOT_URLLC_enh-Perf</w:t>
            </w:r>
          </w:p>
        </w:tc>
        <w:tc>
          <w:tcPr>
            <w:tcW w:w="512" w:type="pct"/>
          </w:tcPr>
          <w:p w14:paraId="47B128B3" w14:textId="239E9D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29B49E3" w14:textId="77777777" w:rsidTr="00D85DB0">
        <w:tc>
          <w:tcPr>
            <w:tcW w:w="439" w:type="pct"/>
          </w:tcPr>
          <w:p w14:paraId="3CCA7368" w14:textId="3A6E5E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R4-2409465</w:t>
            </w:r>
          </w:p>
        </w:tc>
        <w:tc>
          <w:tcPr>
            <w:tcW w:w="1041" w:type="pct"/>
          </w:tcPr>
          <w:p w14:paraId="3DBA31D3" w14:textId="373241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38.141-1: Clarification on multiple carrier operation for n100/n101, Rel 17</w:t>
            </w:r>
          </w:p>
        </w:tc>
        <w:tc>
          <w:tcPr>
            <w:tcW w:w="505" w:type="pct"/>
          </w:tcPr>
          <w:p w14:paraId="2B164BB6" w14:textId="1DF575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 xml:space="preserve">Vodafone, Orange, Telecom Italia, Deutsche Telekom   </w:t>
            </w:r>
          </w:p>
        </w:tc>
        <w:tc>
          <w:tcPr>
            <w:tcW w:w="442" w:type="pct"/>
          </w:tcPr>
          <w:p w14:paraId="116359B7" w14:textId="6CB8AF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2B7577BB" w14:textId="04339A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27" w:type="pct"/>
          </w:tcPr>
          <w:p w14:paraId="547F07E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85E9032" w14:textId="4ABAF8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ECE83E3" w14:textId="01CC71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3A67E5E" w14:textId="1B1DED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NR_FR1_lessthan_5MHz_BW_Ph2</w:t>
            </w:r>
          </w:p>
        </w:tc>
        <w:tc>
          <w:tcPr>
            <w:tcW w:w="512" w:type="pct"/>
          </w:tcPr>
          <w:p w14:paraId="054AD35D" w14:textId="662BB1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5BC2005" w14:textId="77777777" w:rsidTr="00D85DB0">
        <w:tc>
          <w:tcPr>
            <w:tcW w:w="439" w:type="pct"/>
          </w:tcPr>
          <w:p w14:paraId="6E448F12" w14:textId="0D2523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R4-2409945</w:t>
            </w:r>
          </w:p>
        </w:tc>
        <w:tc>
          <w:tcPr>
            <w:tcW w:w="1041" w:type="pct"/>
          </w:tcPr>
          <w:p w14:paraId="573184EC" w14:textId="64D1B9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38.141-1: Clarification on multiple carrier operation for n100/n101, Rel 17</w:t>
            </w:r>
          </w:p>
        </w:tc>
        <w:tc>
          <w:tcPr>
            <w:tcW w:w="505" w:type="pct"/>
          </w:tcPr>
          <w:p w14:paraId="21C5346B" w14:textId="5CD3D4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Vodafone, Orange, Telecom Italia, Deutsche Telekom</w:t>
            </w:r>
          </w:p>
        </w:tc>
        <w:tc>
          <w:tcPr>
            <w:tcW w:w="442" w:type="pct"/>
          </w:tcPr>
          <w:p w14:paraId="2578A8D1" w14:textId="457A30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20F11964" w14:textId="7B92CA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27" w:type="pct"/>
          </w:tcPr>
          <w:p w14:paraId="5C67E565" w14:textId="49829C2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8D84C41" w14:textId="32ACBC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CF2170E" w14:textId="27BB5B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E6B4BD4" w14:textId="59BB62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NR_RAIL_EU_900MHz-Perf, NR_RAIL_EU_1900MHz_TDD-Perf, NR_FR1_lessthan_5MHz_BW-Perf</w:t>
            </w:r>
          </w:p>
        </w:tc>
        <w:tc>
          <w:tcPr>
            <w:tcW w:w="512" w:type="pct"/>
          </w:tcPr>
          <w:p w14:paraId="6548D263" w14:textId="04C2EB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37C29FE" w14:textId="77777777" w:rsidTr="00D85DB0">
        <w:tc>
          <w:tcPr>
            <w:tcW w:w="439" w:type="pct"/>
          </w:tcPr>
          <w:p w14:paraId="016BE918" w14:textId="4D63B1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R4-2409474</w:t>
            </w:r>
          </w:p>
        </w:tc>
        <w:tc>
          <w:tcPr>
            <w:tcW w:w="1041" w:type="pct"/>
          </w:tcPr>
          <w:p w14:paraId="23D9FDDC" w14:textId="049270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test requirements for multiple PRACH transmission in TS 38.141-1</w:t>
            </w:r>
          </w:p>
        </w:tc>
        <w:tc>
          <w:tcPr>
            <w:tcW w:w="505" w:type="pct"/>
          </w:tcPr>
          <w:p w14:paraId="7CECA6FA" w14:textId="00FE89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1DCECA28" w14:textId="3FE4EE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212E3008" w14:textId="4C9564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227" w:type="pct"/>
          </w:tcPr>
          <w:p w14:paraId="03F5720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A246F8D" w14:textId="1A2FC2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2D85B79" w14:textId="354B20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13A167D" w14:textId="1E30E2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NR_cov_enh2-Perf</w:t>
            </w:r>
          </w:p>
        </w:tc>
        <w:tc>
          <w:tcPr>
            <w:tcW w:w="512" w:type="pct"/>
          </w:tcPr>
          <w:p w14:paraId="4C7D719B" w14:textId="547743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40A4E5B0" w14:textId="77777777" w:rsidTr="00D85DB0">
        <w:tc>
          <w:tcPr>
            <w:tcW w:w="439" w:type="pct"/>
          </w:tcPr>
          <w:p w14:paraId="7B917231" w14:textId="110C7A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R4-2409486</w:t>
            </w:r>
          </w:p>
        </w:tc>
        <w:tc>
          <w:tcPr>
            <w:tcW w:w="1041" w:type="pct"/>
          </w:tcPr>
          <w:p w14:paraId="15D6B438" w14:textId="26D60A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CR on applicability of ATG performance requirements</w:t>
            </w:r>
          </w:p>
        </w:tc>
        <w:tc>
          <w:tcPr>
            <w:tcW w:w="505" w:type="pct"/>
          </w:tcPr>
          <w:p w14:paraId="68CC89E7" w14:textId="7C4BA6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09D360A7" w14:textId="7D3F75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0D2F9234" w14:textId="068343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27" w:type="pct"/>
          </w:tcPr>
          <w:p w14:paraId="75089CD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6750C83" w14:textId="74CF67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36DF0E8" w14:textId="53B326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BBFBCAA" w14:textId="1AE8AA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25B58B12" w14:textId="6AD4C7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BEC9E09" w14:textId="77777777" w:rsidTr="00D85DB0">
        <w:tc>
          <w:tcPr>
            <w:tcW w:w="439" w:type="pct"/>
          </w:tcPr>
          <w:p w14:paraId="3C21991C" w14:textId="2F7787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R4-2409521</w:t>
            </w:r>
          </w:p>
        </w:tc>
        <w:tc>
          <w:tcPr>
            <w:tcW w:w="1041" w:type="pct"/>
          </w:tcPr>
          <w:p w14:paraId="6FFB9000" w14:textId="179EB6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38.141-1: Clarification on RMR terminology</w:t>
            </w:r>
          </w:p>
        </w:tc>
        <w:tc>
          <w:tcPr>
            <w:tcW w:w="505" w:type="pct"/>
          </w:tcPr>
          <w:p w14:paraId="20D03F1F" w14:textId="3ED979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0124A1F" w14:textId="380C6A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08B27A81" w14:textId="4F4F64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27" w:type="pct"/>
          </w:tcPr>
          <w:p w14:paraId="4212686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73CF4F7" w14:textId="33E0A1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88E79A0" w14:textId="4BA598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CDCDD6B" w14:textId="2ACAAA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512" w:type="pct"/>
          </w:tcPr>
          <w:p w14:paraId="70273A18" w14:textId="3BFD6D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5379A0C7" w14:textId="77777777" w:rsidTr="00D85DB0">
        <w:tc>
          <w:tcPr>
            <w:tcW w:w="439" w:type="pct"/>
          </w:tcPr>
          <w:p w14:paraId="678CA75E" w14:textId="7C19D3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R4-2409522</w:t>
            </w:r>
          </w:p>
        </w:tc>
        <w:tc>
          <w:tcPr>
            <w:tcW w:w="1041" w:type="pct"/>
          </w:tcPr>
          <w:p w14:paraId="19FDAE06" w14:textId="05D879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38.141-1: Clarification on RMR terminology</w:t>
            </w:r>
          </w:p>
        </w:tc>
        <w:tc>
          <w:tcPr>
            <w:tcW w:w="505" w:type="pct"/>
          </w:tcPr>
          <w:p w14:paraId="3409CCBC" w14:textId="5CAA4A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70016BE" w14:textId="0C03DC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59757E0B" w14:textId="0B2699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27" w:type="pct"/>
          </w:tcPr>
          <w:p w14:paraId="0B71522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5685F35" w14:textId="62CDAB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01935F7" w14:textId="073A55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2382A09" w14:textId="63F87C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512" w:type="pct"/>
          </w:tcPr>
          <w:p w14:paraId="7FB164EC" w14:textId="4EC619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F8E258F" w14:textId="77777777" w:rsidTr="00D85DB0">
        <w:tc>
          <w:tcPr>
            <w:tcW w:w="439" w:type="pct"/>
          </w:tcPr>
          <w:p w14:paraId="64DA78DD" w14:textId="4B43A2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R4-2409536</w:t>
            </w:r>
          </w:p>
        </w:tc>
        <w:tc>
          <w:tcPr>
            <w:tcW w:w="1041" w:type="pct"/>
          </w:tcPr>
          <w:p w14:paraId="2C5BB118" w14:textId="7CC215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38.141-1: Clarification on multiple carrier operation for n100/n101</w:t>
            </w:r>
          </w:p>
        </w:tc>
        <w:tc>
          <w:tcPr>
            <w:tcW w:w="505" w:type="pct"/>
          </w:tcPr>
          <w:p w14:paraId="54A5B464" w14:textId="3CB955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40655E3" w14:textId="2D1EEB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3219E572" w14:textId="16414C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27" w:type="pct"/>
          </w:tcPr>
          <w:p w14:paraId="2684032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17AE177" w14:textId="62176D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2285F55" w14:textId="37D456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1DE1632" w14:textId="680592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512" w:type="pct"/>
          </w:tcPr>
          <w:p w14:paraId="70065F97" w14:textId="38C2FA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585B6248" w14:textId="77777777" w:rsidTr="00D85DB0">
        <w:tc>
          <w:tcPr>
            <w:tcW w:w="439" w:type="pct"/>
          </w:tcPr>
          <w:p w14:paraId="753000AF" w14:textId="44D63A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R4-2409537</w:t>
            </w:r>
          </w:p>
        </w:tc>
        <w:tc>
          <w:tcPr>
            <w:tcW w:w="1041" w:type="pct"/>
          </w:tcPr>
          <w:p w14:paraId="4D972EB0" w14:textId="697CD8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38.141-1: Clarification on multiple carrier operation for n100/n101</w:t>
            </w:r>
          </w:p>
        </w:tc>
        <w:tc>
          <w:tcPr>
            <w:tcW w:w="505" w:type="pct"/>
          </w:tcPr>
          <w:p w14:paraId="3BE6EC2E" w14:textId="757D90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4FF7D2D" w14:textId="6D2C0E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7871E05D" w14:textId="4E41EE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27" w:type="pct"/>
          </w:tcPr>
          <w:p w14:paraId="43B958C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88EBF74" w14:textId="5263A3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75388BA" w14:textId="5396C7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AB11B44" w14:textId="5A78E1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512" w:type="pct"/>
          </w:tcPr>
          <w:p w14:paraId="376FD56C" w14:textId="6A6F7E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54C103D" w14:textId="77777777" w:rsidTr="00D85DB0">
        <w:tc>
          <w:tcPr>
            <w:tcW w:w="439" w:type="pct"/>
          </w:tcPr>
          <w:p w14:paraId="7E6ED278" w14:textId="4217B4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R4-2409676</w:t>
            </w:r>
          </w:p>
        </w:tc>
        <w:tc>
          <w:tcPr>
            <w:tcW w:w="1041" w:type="pct"/>
          </w:tcPr>
          <w:p w14:paraId="7C8D5454" w14:textId="228692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(NR_bands_R17_BWs-Core) CR for Tx intermodulation requirements in certain region</w:t>
            </w:r>
          </w:p>
        </w:tc>
        <w:tc>
          <w:tcPr>
            <w:tcW w:w="505" w:type="pct"/>
          </w:tcPr>
          <w:p w14:paraId="54E91BC4" w14:textId="1FBD23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NTT DOCOMO, Inc.</w:t>
            </w:r>
          </w:p>
        </w:tc>
        <w:tc>
          <w:tcPr>
            <w:tcW w:w="442" w:type="pct"/>
          </w:tcPr>
          <w:p w14:paraId="0DDB14C9" w14:textId="36039D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28B909AF" w14:textId="43CC7F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27" w:type="pct"/>
          </w:tcPr>
          <w:p w14:paraId="5DB54DE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F7B3E4A" w14:textId="174260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6115169" w14:textId="687372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16CE948" w14:textId="300277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NR_bands_R17_BWs-Core</w:t>
            </w:r>
          </w:p>
        </w:tc>
        <w:tc>
          <w:tcPr>
            <w:tcW w:w="512" w:type="pct"/>
          </w:tcPr>
          <w:p w14:paraId="2A3E5B94" w14:textId="699F81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46FC400" w14:textId="77777777" w:rsidTr="00D85DB0">
        <w:tc>
          <w:tcPr>
            <w:tcW w:w="439" w:type="pct"/>
          </w:tcPr>
          <w:p w14:paraId="2A4D375F" w14:textId="2EBF2D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R4-2409950</w:t>
            </w:r>
          </w:p>
        </w:tc>
        <w:tc>
          <w:tcPr>
            <w:tcW w:w="1041" w:type="pct"/>
          </w:tcPr>
          <w:p w14:paraId="6F520E6D" w14:textId="773A0C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(NR_bands_R17_BWs-Core) CR for Tx intermodulation requirements in certain region</w:t>
            </w:r>
          </w:p>
        </w:tc>
        <w:tc>
          <w:tcPr>
            <w:tcW w:w="505" w:type="pct"/>
          </w:tcPr>
          <w:p w14:paraId="3A006069" w14:textId="08FCDF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NTT DOCOMO, Inc.</w:t>
            </w:r>
          </w:p>
        </w:tc>
        <w:tc>
          <w:tcPr>
            <w:tcW w:w="442" w:type="pct"/>
          </w:tcPr>
          <w:p w14:paraId="3B7F7CE1" w14:textId="68210E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24E68A53" w14:textId="572453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27" w:type="pct"/>
          </w:tcPr>
          <w:p w14:paraId="3B5549AD" w14:textId="2793D7A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51F83C2D" w14:textId="6DC4A3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B296B61" w14:textId="2BBA34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F094AB2" w14:textId="216E26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NR_bands_R17_BWs-Core</w:t>
            </w:r>
          </w:p>
        </w:tc>
        <w:tc>
          <w:tcPr>
            <w:tcW w:w="512" w:type="pct"/>
          </w:tcPr>
          <w:p w14:paraId="62835C10" w14:textId="19CFD6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3D688B8" w14:textId="77777777" w:rsidTr="00D85DB0">
        <w:tc>
          <w:tcPr>
            <w:tcW w:w="439" w:type="pct"/>
          </w:tcPr>
          <w:p w14:paraId="780A47D1" w14:textId="1847D6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R4-2409679</w:t>
            </w:r>
          </w:p>
        </w:tc>
        <w:tc>
          <w:tcPr>
            <w:tcW w:w="1041" w:type="pct"/>
          </w:tcPr>
          <w:p w14:paraId="3D7226CC" w14:textId="16FC0C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(NR_bands_R17_BWs-Core) CR for Tx intermodulation requirements in certain region R18</w:t>
            </w:r>
          </w:p>
        </w:tc>
        <w:tc>
          <w:tcPr>
            <w:tcW w:w="505" w:type="pct"/>
          </w:tcPr>
          <w:p w14:paraId="5F47330E" w14:textId="5E6AAA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NTT DOCOMO, Inc.</w:t>
            </w:r>
          </w:p>
        </w:tc>
        <w:tc>
          <w:tcPr>
            <w:tcW w:w="442" w:type="pct"/>
          </w:tcPr>
          <w:p w14:paraId="497E7CD9" w14:textId="3D219F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148865BB" w14:textId="4DFF8B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27" w:type="pct"/>
          </w:tcPr>
          <w:p w14:paraId="4FB362B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FDDFD23" w14:textId="5F94A4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2450393" w14:textId="648201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CA712C4" w14:textId="6A6ED6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NR_bands_R17_BWs-Core</w:t>
            </w:r>
          </w:p>
        </w:tc>
        <w:tc>
          <w:tcPr>
            <w:tcW w:w="512" w:type="pct"/>
          </w:tcPr>
          <w:p w14:paraId="1087C67E" w14:textId="3937B9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2327042" w14:textId="77777777" w:rsidTr="00D85DB0">
        <w:tc>
          <w:tcPr>
            <w:tcW w:w="439" w:type="pct"/>
          </w:tcPr>
          <w:p w14:paraId="10E2C427" w14:textId="240977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R4-2409779</w:t>
            </w:r>
          </w:p>
        </w:tc>
        <w:tc>
          <w:tcPr>
            <w:tcW w:w="1041" w:type="pct"/>
          </w:tcPr>
          <w:p w14:paraId="668BD97E" w14:textId="1A3F4B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38.141-1: Clarification on RMR terminology</w:t>
            </w:r>
          </w:p>
        </w:tc>
        <w:tc>
          <w:tcPr>
            <w:tcW w:w="505" w:type="pct"/>
          </w:tcPr>
          <w:p w14:paraId="1E23A200" w14:textId="094642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80A8AB4" w14:textId="6777B3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2777F7C7" w14:textId="762442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27" w:type="pct"/>
          </w:tcPr>
          <w:p w14:paraId="406965B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66FB77C" w14:textId="681E58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6DEC4A6" w14:textId="6F2BE5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B2ADB69" w14:textId="02220B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512" w:type="pct"/>
          </w:tcPr>
          <w:p w14:paraId="46303372" w14:textId="6F1A2E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3C028BB" w14:textId="77777777" w:rsidTr="00D85DB0">
        <w:tc>
          <w:tcPr>
            <w:tcW w:w="439" w:type="pct"/>
          </w:tcPr>
          <w:p w14:paraId="7B785B53" w14:textId="4DE743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R4-2409966</w:t>
            </w:r>
          </w:p>
        </w:tc>
        <w:tc>
          <w:tcPr>
            <w:tcW w:w="1041" w:type="pct"/>
          </w:tcPr>
          <w:p w14:paraId="53548A71" w14:textId="3C0747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38.141-1: Clarification on RMR terminology</w:t>
            </w:r>
          </w:p>
        </w:tc>
        <w:tc>
          <w:tcPr>
            <w:tcW w:w="505" w:type="pct"/>
          </w:tcPr>
          <w:p w14:paraId="6D5004AA" w14:textId="7E5BF0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1CFD203" w14:textId="2831BF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0CB8986E" w14:textId="17854D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27" w:type="pct"/>
          </w:tcPr>
          <w:p w14:paraId="20BC778C" w14:textId="700D81E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943098D" w14:textId="513E68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BD2624E" w14:textId="624CCB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1121C61" w14:textId="3728DC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512" w:type="pct"/>
          </w:tcPr>
          <w:p w14:paraId="5ED7B178" w14:textId="358EA8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6E95CF8" w14:textId="77777777" w:rsidTr="00D85DB0">
        <w:tc>
          <w:tcPr>
            <w:tcW w:w="439" w:type="pct"/>
          </w:tcPr>
          <w:p w14:paraId="243222AA" w14:textId="41A03C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R4-2409851</w:t>
            </w:r>
          </w:p>
        </w:tc>
        <w:tc>
          <w:tcPr>
            <w:tcW w:w="1041" w:type="pct"/>
          </w:tcPr>
          <w:p w14:paraId="3268A941" w14:textId="3B30AE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38.141-1 NR 3MHz PUCCH demodulation requirement</w:t>
            </w:r>
          </w:p>
        </w:tc>
        <w:tc>
          <w:tcPr>
            <w:tcW w:w="505" w:type="pct"/>
          </w:tcPr>
          <w:p w14:paraId="7431DFC0" w14:textId="55B110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3861D158" w14:textId="04C2A7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38.141-1</w:t>
            </w:r>
          </w:p>
        </w:tc>
        <w:tc>
          <w:tcPr>
            <w:tcW w:w="361" w:type="pct"/>
          </w:tcPr>
          <w:p w14:paraId="1BA8FBE8" w14:textId="3A9385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27" w:type="pct"/>
          </w:tcPr>
          <w:p w14:paraId="3CD4AC1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5DA48F7" w14:textId="488280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22E136E" w14:textId="51987B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CAC4BCA" w14:textId="61D45B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NR_FR1_lessthan_5MHz_BW-Perf</w:t>
            </w:r>
          </w:p>
        </w:tc>
        <w:tc>
          <w:tcPr>
            <w:tcW w:w="512" w:type="pct"/>
          </w:tcPr>
          <w:p w14:paraId="18E43C48" w14:textId="2AB98B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E3CBC16" w14:textId="77777777" w:rsidTr="00D85DB0">
        <w:tc>
          <w:tcPr>
            <w:tcW w:w="439" w:type="pct"/>
          </w:tcPr>
          <w:p w14:paraId="7A25E0CA" w14:textId="6B0868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R4-2407111</w:t>
            </w:r>
          </w:p>
        </w:tc>
        <w:tc>
          <w:tcPr>
            <w:tcW w:w="1041" w:type="pct"/>
          </w:tcPr>
          <w:p w14:paraId="1A2DA477" w14:textId="3C90FA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further coverage enhancements requirements for TS38.141-2</w:t>
            </w:r>
          </w:p>
        </w:tc>
        <w:tc>
          <w:tcPr>
            <w:tcW w:w="505" w:type="pct"/>
          </w:tcPr>
          <w:p w14:paraId="640B1F1A" w14:textId="20EFD2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442" w:type="pct"/>
          </w:tcPr>
          <w:p w14:paraId="19B5194A" w14:textId="2B6352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5397F47D" w14:textId="1C5FD3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0579</w:t>
            </w:r>
          </w:p>
        </w:tc>
        <w:tc>
          <w:tcPr>
            <w:tcW w:w="227" w:type="pct"/>
          </w:tcPr>
          <w:p w14:paraId="078B39A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32E7D47" w14:textId="23505C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988D194" w14:textId="5CF839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0DCEADF" w14:textId="39C25E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NR_cov_enh2-Perf</w:t>
            </w:r>
          </w:p>
        </w:tc>
        <w:tc>
          <w:tcPr>
            <w:tcW w:w="512" w:type="pct"/>
          </w:tcPr>
          <w:p w14:paraId="362B17CC" w14:textId="70B807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FAD50EA" w14:textId="77777777" w:rsidTr="00D85DB0">
        <w:tc>
          <w:tcPr>
            <w:tcW w:w="439" w:type="pct"/>
          </w:tcPr>
          <w:p w14:paraId="3E1C39BF" w14:textId="7705FA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R4-2407139</w:t>
            </w:r>
          </w:p>
        </w:tc>
        <w:tc>
          <w:tcPr>
            <w:tcW w:w="1041" w:type="pct"/>
          </w:tcPr>
          <w:p w14:paraId="5BE023CF" w14:textId="3B7248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[NR_cov_enh2-Perf] BigCR for TS 38.104 on coverage enhancement demodulation</w:t>
            </w:r>
          </w:p>
        </w:tc>
        <w:tc>
          <w:tcPr>
            <w:tcW w:w="505" w:type="pct"/>
          </w:tcPr>
          <w:p w14:paraId="40CAAAB8" w14:textId="2A594C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A042B9D" w14:textId="3ED639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4D09E68C" w14:textId="3B68FB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227" w:type="pct"/>
          </w:tcPr>
          <w:p w14:paraId="0FDE71C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3BF04B4" w14:textId="458099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2245671" w14:textId="7181EE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714F9DA" w14:textId="20AD4E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NR_cov_enh2-Perf</w:t>
            </w:r>
          </w:p>
        </w:tc>
        <w:tc>
          <w:tcPr>
            <w:tcW w:w="512" w:type="pct"/>
          </w:tcPr>
          <w:p w14:paraId="3AC20101" w14:textId="339D79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0C0A076" w14:textId="77777777" w:rsidTr="00D85DB0">
        <w:tc>
          <w:tcPr>
            <w:tcW w:w="439" w:type="pct"/>
          </w:tcPr>
          <w:p w14:paraId="4AC61D4B" w14:textId="58D8AF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R4-2407441</w:t>
            </w:r>
          </w:p>
        </w:tc>
        <w:tc>
          <w:tcPr>
            <w:tcW w:w="1041" w:type="pct"/>
          </w:tcPr>
          <w:p w14:paraId="2D5E9DC4" w14:textId="0BC14E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[TEI] Re-inclusion of Channel Model Parameters for FR2 (Demodulation, Rel-18))</w:t>
            </w:r>
          </w:p>
        </w:tc>
        <w:tc>
          <w:tcPr>
            <w:tcW w:w="505" w:type="pct"/>
          </w:tcPr>
          <w:p w14:paraId="21D721AD" w14:textId="11EACC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Ericsson, ZTE</w:t>
            </w:r>
          </w:p>
        </w:tc>
        <w:tc>
          <w:tcPr>
            <w:tcW w:w="442" w:type="pct"/>
          </w:tcPr>
          <w:p w14:paraId="5533A989" w14:textId="77BB90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39FBD5BF" w14:textId="719E5F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0581</w:t>
            </w:r>
          </w:p>
        </w:tc>
        <w:tc>
          <w:tcPr>
            <w:tcW w:w="227" w:type="pct"/>
          </w:tcPr>
          <w:p w14:paraId="0D43C63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C183745" w14:textId="63CF47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80D459B" w14:textId="21FB5F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03428BF" w14:textId="437D29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NR_RF_FR2_req_Ph3</w:t>
            </w:r>
          </w:p>
        </w:tc>
        <w:tc>
          <w:tcPr>
            <w:tcW w:w="512" w:type="pct"/>
          </w:tcPr>
          <w:p w14:paraId="2C0BEE45" w14:textId="33B14C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AB00513" w14:textId="77777777" w:rsidTr="00D85DB0">
        <w:tc>
          <w:tcPr>
            <w:tcW w:w="439" w:type="pct"/>
          </w:tcPr>
          <w:p w14:paraId="51A0D4C2" w14:textId="3DBF65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R4-2408190</w:t>
            </w:r>
          </w:p>
        </w:tc>
        <w:tc>
          <w:tcPr>
            <w:tcW w:w="1041" w:type="pct"/>
          </w:tcPr>
          <w:p w14:paraId="220F073F" w14:textId="72B5D5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38.141-2: Correction of FRC numbers for 256QAM, R=682.5/1024</w:t>
            </w:r>
          </w:p>
        </w:tc>
        <w:tc>
          <w:tcPr>
            <w:tcW w:w="505" w:type="pct"/>
          </w:tcPr>
          <w:p w14:paraId="3595BD86" w14:textId="44BFA2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4C949C04" w14:textId="06CC8D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7C32133A" w14:textId="706459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227" w:type="pct"/>
          </w:tcPr>
          <w:p w14:paraId="281886B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FF5E570" w14:textId="54D6D9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76FDF4B" w14:textId="5150D8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9D5FF6A" w14:textId="25927D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NR_RF_FR2_req_Ph3-Perf</w:t>
            </w:r>
          </w:p>
        </w:tc>
        <w:tc>
          <w:tcPr>
            <w:tcW w:w="512" w:type="pct"/>
          </w:tcPr>
          <w:p w14:paraId="71B43DB4" w14:textId="7FF258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CC9057C" w14:textId="77777777" w:rsidTr="00D85DB0">
        <w:tc>
          <w:tcPr>
            <w:tcW w:w="439" w:type="pct"/>
          </w:tcPr>
          <w:p w14:paraId="2E706439" w14:textId="56E432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R4-2409835</w:t>
            </w:r>
          </w:p>
        </w:tc>
        <w:tc>
          <w:tcPr>
            <w:tcW w:w="1041" w:type="pct"/>
          </w:tcPr>
          <w:p w14:paraId="28C19E79" w14:textId="0B6B87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38.141-2: Correction of FRC numbers for 256QAM, R=682.5/1024</w:t>
            </w:r>
          </w:p>
        </w:tc>
        <w:tc>
          <w:tcPr>
            <w:tcW w:w="505" w:type="pct"/>
          </w:tcPr>
          <w:p w14:paraId="26E9518A" w14:textId="373BE7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5FE9DCD8" w14:textId="10211A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29CA2FC6" w14:textId="610CB4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227" w:type="pct"/>
          </w:tcPr>
          <w:p w14:paraId="4C978895" w14:textId="3F74C66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C5FAB2C" w14:textId="7DEB15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D36982B" w14:textId="3EADA4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27873BA" w14:textId="268760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NR_RF_FR2_req_Ph3-Perf</w:t>
            </w:r>
          </w:p>
        </w:tc>
        <w:tc>
          <w:tcPr>
            <w:tcW w:w="512" w:type="pct"/>
          </w:tcPr>
          <w:p w14:paraId="01FC72B4" w14:textId="328710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FEB41B2" w14:textId="77777777" w:rsidTr="00D85DB0">
        <w:tc>
          <w:tcPr>
            <w:tcW w:w="439" w:type="pct"/>
          </w:tcPr>
          <w:p w14:paraId="21662827" w14:textId="0F4435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R4-2408193</w:t>
            </w:r>
          </w:p>
        </w:tc>
        <w:tc>
          <w:tcPr>
            <w:tcW w:w="1041" w:type="pct"/>
          </w:tcPr>
          <w:p w14:paraId="671F2EEA" w14:textId="46C4BE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38.141-2: FRC number alignments among specifications</w:t>
            </w:r>
          </w:p>
        </w:tc>
        <w:tc>
          <w:tcPr>
            <w:tcW w:w="505" w:type="pct"/>
          </w:tcPr>
          <w:p w14:paraId="3257C38A" w14:textId="04CCEF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6BF55AA0" w14:textId="451CE5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3EA28FA1" w14:textId="00A81A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0583</w:t>
            </w:r>
          </w:p>
        </w:tc>
        <w:tc>
          <w:tcPr>
            <w:tcW w:w="227" w:type="pct"/>
          </w:tcPr>
          <w:p w14:paraId="7D6CF5B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81B72B4" w14:textId="4C1048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00C3BBB" w14:textId="27CC74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05C54B1" w14:textId="69AE0E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NR_ENDC_RF_FR1_enh2-Perf</w:t>
            </w:r>
          </w:p>
        </w:tc>
        <w:tc>
          <w:tcPr>
            <w:tcW w:w="512" w:type="pct"/>
          </w:tcPr>
          <w:p w14:paraId="5129E962" w14:textId="55822C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317D3A3" w14:textId="77777777" w:rsidTr="00D85DB0">
        <w:tc>
          <w:tcPr>
            <w:tcW w:w="439" w:type="pct"/>
          </w:tcPr>
          <w:p w14:paraId="3A7D25CA" w14:textId="041EF0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R4-2408336</w:t>
            </w:r>
          </w:p>
        </w:tc>
        <w:tc>
          <w:tcPr>
            <w:tcW w:w="1041" w:type="pct"/>
          </w:tcPr>
          <w:p w14:paraId="6E1F9AC9" w14:textId="31ECFD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38.141-2 on FR2-2 PUSCH demodualtion requirements</w:t>
            </w:r>
          </w:p>
        </w:tc>
        <w:tc>
          <w:tcPr>
            <w:tcW w:w="505" w:type="pct"/>
          </w:tcPr>
          <w:p w14:paraId="4D81FA25" w14:textId="6BBCF6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0E66314A" w14:textId="4B5947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017DA12E" w14:textId="3B1301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227" w:type="pct"/>
          </w:tcPr>
          <w:p w14:paraId="4B9D052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1DB7FC9" w14:textId="63208E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CC2266D" w14:textId="730055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F48E65B" w14:textId="6EE393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NR_ext_to_71GHz-Perf</w:t>
            </w:r>
          </w:p>
        </w:tc>
        <w:tc>
          <w:tcPr>
            <w:tcW w:w="512" w:type="pct"/>
          </w:tcPr>
          <w:p w14:paraId="2ABA2B31" w14:textId="2BA55F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F4B6DB7" w14:textId="77777777" w:rsidTr="00D85DB0">
        <w:tc>
          <w:tcPr>
            <w:tcW w:w="439" w:type="pct"/>
          </w:tcPr>
          <w:p w14:paraId="305419C7" w14:textId="4BBCE0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R4-2409936</w:t>
            </w:r>
          </w:p>
        </w:tc>
        <w:tc>
          <w:tcPr>
            <w:tcW w:w="1041" w:type="pct"/>
          </w:tcPr>
          <w:p w14:paraId="256DC388" w14:textId="27EFBD0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38.141-2 on FR2-2 PUSCH demodualtion requirements</w:t>
            </w:r>
          </w:p>
        </w:tc>
        <w:tc>
          <w:tcPr>
            <w:tcW w:w="505" w:type="pct"/>
          </w:tcPr>
          <w:p w14:paraId="7EF302E2" w14:textId="3333FB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4BC28712" w14:textId="6C331A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00C497D5" w14:textId="7F89DF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227" w:type="pct"/>
          </w:tcPr>
          <w:p w14:paraId="11017523" w14:textId="6757CC0A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FF78060" w14:textId="2E3B78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504E536" w14:textId="3A94EE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7DA344A" w14:textId="7E9F51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NR_ext_to_71GHz-Perf</w:t>
            </w:r>
          </w:p>
        </w:tc>
        <w:tc>
          <w:tcPr>
            <w:tcW w:w="512" w:type="pct"/>
          </w:tcPr>
          <w:p w14:paraId="4914D565" w14:textId="40F5D7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8BD7B2D" w14:textId="77777777" w:rsidTr="00D85DB0">
        <w:tc>
          <w:tcPr>
            <w:tcW w:w="439" w:type="pct"/>
          </w:tcPr>
          <w:p w14:paraId="1C678AE9" w14:textId="082B2E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R4-2408337</w:t>
            </w:r>
          </w:p>
        </w:tc>
        <w:tc>
          <w:tcPr>
            <w:tcW w:w="1041" w:type="pct"/>
          </w:tcPr>
          <w:p w14:paraId="4B48CFC8" w14:textId="7BB098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(NR_ext_to_71GHz-Perf) CR for 38.141-2 FR2-2 PUSCH demodulation requirements</w:t>
            </w:r>
          </w:p>
        </w:tc>
        <w:tc>
          <w:tcPr>
            <w:tcW w:w="505" w:type="pct"/>
          </w:tcPr>
          <w:p w14:paraId="4357FBE8" w14:textId="40C973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2167BB5D" w14:textId="0B514D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238BAE96" w14:textId="491C51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0585</w:t>
            </w:r>
          </w:p>
        </w:tc>
        <w:tc>
          <w:tcPr>
            <w:tcW w:w="227" w:type="pct"/>
          </w:tcPr>
          <w:p w14:paraId="40B5752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C5B3527" w14:textId="5E812B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212DB8E" w14:textId="1C7C09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87DADE1" w14:textId="5D8E4C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NR_ext_to_71GHz-Perf</w:t>
            </w:r>
          </w:p>
        </w:tc>
        <w:tc>
          <w:tcPr>
            <w:tcW w:w="512" w:type="pct"/>
          </w:tcPr>
          <w:p w14:paraId="18845BAB" w14:textId="37134D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B345E18" w14:textId="77777777" w:rsidTr="00D85DB0">
        <w:tc>
          <w:tcPr>
            <w:tcW w:w="439" w:type="pct"/>
          </w:tcPr>
          <w:p w14:paraId="5270167B" w14:textId="530AAF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R4-2408374</w:t>
            </w:r>
          </w:p>
        </w:tc>
        <w:tc>
          <w:tcPr>
            <w:tcW w:w="1041" w:type="pct"/>
          </w:tcPr>
          <w:p w14:paraId="311B4D1E" w14:textId="5BF270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38.141-2  Clarify the CA requirements for ATG BS in R18</w:t>
            </w:r>
          </w:p>
        </w:tc>
        <w:tc>
          <w:tcPr>
            <w:tcW w:w="505" w:type="pct"/>
          </w:tcPr>
          <w:p w14:paraId="7F6A48F8" w14:textId="7ED5FC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B7E4077" w14:textId="724EAF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257BDE23" w14:textId="4FB3ED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0586</w:t>
            </w:r>
          </w:p>
        </w:tc>
        <w:tc>
          <w:tcPr>
            <w:tcW w:w="227" w:type="pct"/>
          </w:tcPr>
          <w:p w14:paraId="1C05B47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1E810B8" w14:textId="44B3F4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ED62920" w14:textId="46C05C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8F49900" w14:textId="5CACB8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3A9E6FD0" w14:textId="6924DC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A64D2CE" w14:textId="77777777" w:rsidTr="00D85DB0">
        <w:tc>
          <w:tcPr>
            <w:tcW w:w="439" w:type="pct"/>
          </w:tcPr>
          <w:p w14:paraId="7B9C23F3" w14:textId="58F7E5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R4-2409083</w:t>
            </w:r>
          </w:p>
        </w:tc>
        <w:tc>
          <w:tcPr>
            <w:tcW w:w="1041" w:type="pct"/>
          </w:tcPr>
          <w:p w14:paraId="301C2082" w14:textId="392A6A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38.141-2 for ATG demodulation requirements</w:t>
            </w:r>
          </w:p>
        </w:tc>
        <w:tc>
          <w:tcPr>
            <w:tcW w:w="505" w:type="pct"/>
          </w:tcPr>
          <w:p w14:paraId="4217DF30" w14:textId="2B560E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28DA049D" w14:textId="1F7141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4EEFBC26" w14:textId="56F9FF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0587</w:t>
            </w:r>
          </w:p>
        </w:tc>
        <w:tc>
          <w:tcPr>
            <w:tcW w:w="227" w:type="pct"/>
          </w:tcPr>
          <w:p w14:paraId="5E11D1B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CA790D4" w14:textId="4FB98D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36C010F" w14:textId="1C7C1E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17199F5" w14:textId="60BA58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NR_ATG-Perf</w:t>
            </w:r>
          </w:p>
        </w:tc>
        <w:tc>
          <w:tcPr>
            <w:tcW w:w="512" w:type="pct"/>
          </w:tcPr>
          <w:p w14:paraId="4E2C0912" w14:textId="67E556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F6B102A" w14:textId="77777777" w:rsidTr="00D85DB0">
        <w:tc>
          <w:tcPr>
            <w:tcW w:w="439" w:type="pct"/>
          </w:tcPr>
          <w:p w14:paraId="4D21A5E1" w14:textId="2957F4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R4-2409084</w:t>
            </w:r>
          </w:p>
        </w:tc>
        <w:tc>
          <w:tcPr>
            <w:tcW w:w="1041" w:type="pct"/>
          </w:tcPr>
          <w:p w14:paraId="1EE5946A" w14:textId="2E5CD2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38.141-2 for FR2-1 UL 256QAM demodulation requirements</w:t>
            </w:r>
          </w:p>
        </w:tc>
        <w:tc>
          <w:tcPr>
            <w:tcW w:w="505" w:type="pct"/>
          </w:tcPr>
          <w:p w14:paraId="687B5AA8" w14:textId="39F19E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ZTE Corporation, Sanechips</w:t>
            </w:r>
          </w:p>
        </w:tc>
        <w:tc>
          <w:tcPr>
            <w:tcW w:w="442" w:type="pct"/>
          </w:tcPr>
          <w:p w14:paraId="5F51C90E" w14:textId="0562EC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5F9AF8BF" w14:textId="3F1EC8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0588</w:t>
            </w:r>
          </w:p>
        </w:tc>
        <w:tc>
          <w:tcPr>
            <w:tcW w:w="227" w:type="pct"/>
          </w:tcPr>
          <w:p w14:paraId="5745AF5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764BBC1" w14:textId="1AF9B3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E83AD75" w14:textId="7861C7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CA2533E" w14:textId="5A2AA5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NR_RF_FR2_req_Ph3-Perf</w:t>
            </w:r>
          </w:p>
        </w:tc>
        <w:tc>
          <w:tcPr>
            <w:tcW w:w="512" w:type="pct"/>
          </w:tcPr>
          <w:p w14:paraId="7A606762" w14:textId="312035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59B92DBE" w14:textId="77777777" w:rsidTr="00D85DB0">
        <w:tc>
          <w:tcPr>
            <w:tcW w:w="439" w:type="pct"/>
          </w:tcPr>
          <w:p w14:paraId="30B54379" w14:textId="301CC0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R4-2409476</w:t>
            </w:r>
          </w:p>
        </w:tc>
        <w:tc>
          <w:tcPr>
            <w:tcW w:w="1041" w:type="pct"/>
          </w:tcPr>
          <w:p w14:paraId="34EA5904" w14:textId="59FF4C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performance requirements for PUCCH format 2 for TS 38.141-2</w:t>
            </w:r>
          </w:p>
        </w:tc>
        <w:tc>
          <w:tcPr>
            <w:tcW w:w="505" w:type="pct"/>
          </w:tcPr>
          <w:p w14:paraId="1D65C30D" w14:textId="3219EA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63F87FF8" w14:textId="275885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4F523A6A" w14:textId="0A04D7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0589</w:t>
            </w:r>
          </w:p>
        </w:tc>
        <w:tc>
          <w:tcPr>
            <w:tcW w:w="227" w:type="pct"/>
          </w:tcPr>
          <w:p w14:paraId="2097CEE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AE81D18" w14:textId="76C7AA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5B12AFD" w14:textId="64E24A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8CAFCC1" w14:textId="584C2E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NR_FR1_lessthan_5MHz_BW-Perf</w:t>
            </w:r>
          </w:p>
        </w:tc>
        <w:tc>
          <w:tcPr>
            <w:tcW w:w="512" w:type="pct"/>
          </w:tcPr>
          <w:p w14:paraId="4E4F77F1" w14:textId="7D8D89C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9B6F3C7" w14:textId="77777777" w:rsidTr="00D85DB0">
        <w:tc>
          <w:tcPr>
            <w:tcW w:w="439" w:type="pct"/>
          </w:tcPr>
          <w:p w14:paraId="0059F757" w14:textId="3AB2ED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R4-2409845</w:t>
            </w:r>
          </w:p>
        </w:tc>
        <w:tc>
          <w:tcPr>
            <w:tcW w:w="1041" w:type="pct"/>
          </w:tcPr>
          <w:p w14:paraId="16728665" w14:textId="7D517A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performance requirements for PUCCH format 2 for TS 38.141-2</w:t>
            </w:r>
          </w:p>
        </w:tc>
        <w:tc>
          <w:tcPr>
            <w:tcW w:w="505" w:type="pct"/>
          </w:tcPr>
          <w:p w14:paraId="429A969A" w14:textId="39D8F0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3F9065D9" w14:textId="52955C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21A001F6" w14:textId="47041A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0589</w:t>
            </w:r>
          </w:p>
        </w:tc>
        <w:tc>
          <w:tcPr>
            <w:tcW w:w="227" w:type="pct"/>
          </w:tcPr>
          <w:p w14:paraId="127802D3" w14:textId="0367164D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11124EE" w14:textId="24CF2B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9C294DB" w14:textId="3ABE78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8D55998" w14:textId="381832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NR_FR1_lessthan_5MHz_BW-Perf</w:t>
            </w:r>
          </w:p>
        </w:tc>
        <w:tc>
          <w:tcPr>
            <w:tcW w:w="512" w:type="pct"/>
          </w:tcPr>
          <w:p w14:paraId="1BDAF35D" w14:textId="135CE1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944ED82" w14:textId="77777777" w:rsidTr="00D85DB0">
        <w:tc>
          <w:tcPr>
            <w:tcW w:w="439" w:type="pct"/>
          </w:tcPr>
          <w:p w14:paraId="1DAAAD56" w14:textId="545853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R4-2409677</w:t>
            </w:r>
          </w:p>
        </w:tc>
        <w:tc>
          <w:tcPr>
            <w:tcW w:w="1041" w:type="pct"/>
          </w:tcPr>
          <w:p w14:paraId="37C88021" w14:textId="5B89C1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(NR_bands_R17_BWs-Core) CR for OTA Tx intermodulation requirements in band n79</w:t>
            </w:r>
          </w:p>
        </w:tc>
        <w:tc>
          <w:tcPr>
            <w:tcW w:w="505" w:type="pct"/>
          </w:tcPr>
          <w:p w14:paraId="21E83B32" w14:textId="4ED617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NTT DOCOMO, Inc.</w:t>
            </w:r>
          </w:p>
        </w:tc>
        <w:tc>
          <w:tcPr>
            <w:tcW w:w="442" w:type="pct"/>
          </w:tcPr>
          <w:p w14:paraId="6533B265" w14:textId="0660C2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0B4FC69A" w14:textId="490530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227" w:type="pct"/>
          </w:tcPr>
          <w:p w14:paraId="0E82C9B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A81BEDC" w14:textId="6733D1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E83D30A" w14:textId="4A06E1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2440DA9" w14:textId="04FB55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NR_bands_R17_BWs-Core</w:t>
            </w:r>
          </w:p>
        </w:tc>
        <w:tc>
          <w:tcPr>
            <w:tcW w:w="512" w:type="pct"/>
          </w:tcPr>
          <w:p w14:paraId="17CCDCF2" w14:textId="38F990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AB0673D" w14:textId="77777777" w:rsidTr="00D85DB0">
        <w:tc>
          <w:tcPr>
            <w:tcW w:w="439" w:type="pct"/>
          </w:tcPr>
          <w:p w14:paraId="6A6C140F" w14:textId="6C755B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R4-2409951</w:t>
            </w:r>
          </w:p>
        </w:tc>
        <w:tc>
          <w:tcPr>
            <w:tcW w:w="1041" w:type="pct"/>
          </w:tcPr>
          <w:p w14:paraId="4F4A62D5" w14:textId="6D362E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(NR_bands_R17_BWs-Core) CR for OTA Tx intermodulation requirements in band n79</w:t>
            </w:r>
          </w:p>
        </w:tc>
        <w:tc>
          <w:tcPr>
            <w:tcW w:w="505" w:type="pct"/>
          </w:tcPr>
          <w:p w14:paraId="73BE67FB" w14:textId="52A678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NTT DOCOMO, Inc.</w:t>
            </w:r>
          </w:p>
        </w:tc>
        <w:tc>
          <w:tcPr>
            <w:tcW w:w="442" w:type="pct"/>
          </w:tcPr>
          <w:p w14:paraId="6AA809E2" w14:textId="575D33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4B900D20" w14:textId="2D7BAE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227" w:type="pct"/>
          </w:tcPr>
          <w:p w14:paraId="70545F49" w14:textId="7CD68A6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FD86B7A" w14:textId="4D8894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CA0202E" w14:textId="0BABEE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5FF5E1B" w14:textId="5DD87F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NR_bands_R17_BWs-Core</w:t>
            </w:r>
          </w:p>
        </w:tc>
        <w:tc>
          <w:tcPr>
            <w:tcW w:w="512" w:type="pct"/>
          </w:tcPr>
          <w:p w14:paraId="30C9D9AC" w14:textId="55A516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075A416" w14:textId="77777777" w:rsidTr="00D85DB0">
        <w:tc>
          <w:tcPr>
            <w:tcW w:w="439" w:type="pct"/>
          </w:tcPr>
          <w:p w14:paraId="5DD769BE" w14:textId="7C24C6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R4-2409680</w:t>
            </w:r>
          </w:p>
        </w:tc>
        <w:tc>
          <w:tcPr>
            <w:tcW w:w="1041" w:type="pct"/>
          </w:tcPr>
          <w:p w14:paraId="2C0085CD" w14:textId="29DFBC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(NR_bands_R17_BWs-Core) CR for OTA Tx intermodulation requirements in band n79 R18</w:t>
            </w:r>
          </w:p>
        </w:tc>
        <w:tc>
          <w:tcPr>
            <w:tcW w:w="505" w:type="pct"/>
          </w:tcPr>
          <w:p w14:paraId="2B19D2E7" w14:textId="07439D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NTT DOCOMO, Inc.</w:t>
            </w:r>
          </w:p>
        </w:tc>
        <w:tc>
          <w:tcPr>
            <w:tcW w:w="442" w:type="pct"/>
          </w:tcPr>
          <w:p w14:paraId="18BCC20F" w14:textId="480616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1C6D80A2" w14:textId="2CA94F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227" w:type="pct"/>
          </w:tcPr>
          <w:p w14:paraId="2FEC8FC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153D534" w14:textId="7668E6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826E98F" w14:textId="3162EF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7DAD93B" w14:textId="3B8B91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NR_bands_R17_BWs-Core</w:t>
            </w:r>
          </w:p>
        </w:tc>
        <w:tc>
          <w:tcPr>
            <w:tcW w:w="512" w:type="pct"/>
          </w:tcPr>
          <w:p w14:paraId="21CC94D0" w14:textId="7467AF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81F36AD" w14:textId="77777777" w:rsidTr="00D85DB0">
        <w:tc>
          <w:tcPr>
            <w:tcW w:w="439" w:type="pct"/>
          </w:tcPr>
          <w:p w14:paraId="006C22C1" w14:textId="208150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R4-2409910</w:t>
            </w:r>
          </w:p>
        </w:tc>
        <w:tc>
          <w:tcPr>
            <w:tcW w:w="1041" w:type="pct"/>
          </w:tcPr>
          <w:p w14:paraId="4F7DED4D" w14:textId="1C06C7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38.141-2 MIMO evolution BS demodulation requirements</w:t>
            </w:r>
          </w:p>
        </w:tc>
        <w:tc>
          <w:tcPr>
            <w:tcW w:w="505" w:type="pct"/>
          </w:tcPr>
          <w:p w14:paraId="2D057CBD" w14:textId="4B2EEE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468F34D4" w14:textId="626EAD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38.141-2</w:t>
            </w:r>
          </w:p>
        </w:tc>
        <w:tc>
          <w:tcPr>
            <w:tcW w:w="361" w:type="pct"/>
          </w:tcPr>
          <w:p w14:paraId="7EEA7E81" w14:textId="4AFB61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227" w:type="pct"/>
          </w:tcPr>
          <w:p w14:paraId="050424B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B01FC2B" w14:textId="28DC29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633B61D" w14:textId="2139F4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8DE7516" w14:textId="4765BF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NR_MIMO_evo_DL_UL-Perf</w:t>
            </w:r>
          </w:p>
        </w:tc>
        <w:tc>
          <w:tcPr>
            <w:tcW w:w="512" w:type="pct"/>
          </w:tcPr>
          <w:p w14:paraId="393EC52E" w14:textId="2565B6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737DADF" w14:textId="77777777" w:rsidTr="00D85DB0">
        <w:tc>
          <w:tcPr>
            <w:tcW w:w="439" w:type="pct"/>
          </w:tcPr>
          <w:p w14:paraId="01229634" w14:textId="34D484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R4-2407230</w:t>
            </w:r>
          </w:p>
        </w:tc>
        <w:tc>
          <w:tcPr>
            <w:tcW w:w="1041" w:type="pct"/>
          </w:tcPr>
          <w:p w14:paraId="26E900DD" w14:textId="57E003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Autocorrelation Channel Model Speed Correction</w:t>
            </w:r>
          </w:p>
        </w:tc>
        <w:tc>
          <w:tcPr>
            <w:tcW w:w="505" w:type="pct"/>
          </w:tcPr>
          <w:p w14:paraId="53D2EC10" w14:textId="480350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Spirent Communications</w:t>
            </w:r>
          </w:p>
        </w:tc>
        <w:tc>
          <w:tcPr>
            <w:tcW w:w="442" w:type="pct"/>
          </w:tcPr>
          <w:p w14:paraId="5DB6F59E" w14:textId="42320B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38.151</w:t>
            </w:r>
          </w:p>
        </w:tc>
        <w:tc>
          <w:tcPr>
            <w:tcW w:w="361" w:type="pct"/>
          </w:tcPr>
          <w:p w14:paraId="4EF9A1CA" w14:textId="14FD1C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0030</w:t>
            </w:r>
          </w:p>
        </w:tc>
        <w:tc>
          <w:tcPr>
            <w:tcW w:w="227" w:type="pct"/>
          </w:tcPr>
          <w:p w14:paraId="59C091B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BA39A7C" w14:textId="4D3D71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E6A61EF" w14:textId="4939A1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23BF454" w14:textId="43062F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NR_MIMO_OTA_enh-Core</w:t>
            </w:r>
          </w:p>
        </w:tc>
        <w:tc>
          <w:tcPr>
            <w:tcW w:w="512" w:type="pct"/>
          </w:tcPr>
          <w:p w14:paraId="41190093" w14:textId="5F62E8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D6BAE62" w14:textId="77777777" w:rsidTr="00D85DB0">
        <w:tc>
          <w:tcPr>
            <w:tcW w:w="439" w:type="pct"/>
          </w:tcPr>
          <w:p w14:paraId="298C22AA" w14:textId="270DE9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R4-2407444</w:t>
            </w:r>
          </w:p>
        </w:tc>
        <w:tc>
          <w:tcPr>
            <w:tcW w:w="1041" w:type="pct"/>
          </w:tcPr>
          <w:p w14:paraId="001AAE5A" w14:textId="5BD11A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Autocorrelation Channel Model Speed Correction</w:t>
            </w:r>
          </w:p>
        </w:tc>
        <w:tc>
          <w:tcPr>
            <w:tcW w:w="505" w:type="pct"/>
          </w:tcPr>
          <w:p w14:paraId="1A9F56F7" w14:textId="7FF647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Spirent Communications</w:t>
            </w:r>
          </w:p>
        </w:tc>
        <w:tc>
          <w:tcPr>
            <w:tcW w:w="442" w:type="pct"/>
          </w:tcPr>
          <w:p w14:paraId="6DD7F1E9" w14:textId="2624FD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38.151</w:t>
            </w:r>
          </w:p>
        </w:tc>
        <w:tc>
          <w:tcPr>
            <w:tcW w:w="361" w:type="pct"/>
          </w:tcPr>
          <w:p w14:paraId="106857FD" w14:textId="741C8C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0031</w:t>
            </w:r>
          </w:p>
        </w:tc>
        <w:tc>
          <w:tcPr>
            <w:tcW w:w="227" w:type="pct"/>
          </w:tcPr>
          <w:p w14:paraId="0E04309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1C90D16" w14:textId="0636D0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907E4FA" w14:textId="7FF90E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EE81873" w14:textId="10B3E3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NR_MIMO_OTA_enh-Core</w:t>
            </w:r>
          </w:p>
        </w:tc>
        <w:tc>
          <w:tcPr>
            <w:tcW w:w="512" w:type="pct"/>
          </w:tcPr>
          <w:p w14:paraId="18FEAE26" w14:textId="6021EC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140AA8B4" w14:textId="77777777" w:rsidTr="00D85DB0">
        <w:tc>
          <w:tcPr>
            <w:tcW w:w="439" w:type="pct"/>
          </w:tcPr>
          <w:p w14:paraId="248F6D72" w14:textId="77F6C4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R4-2407654</w:t>
            </w:r>
          </w:p>
        </w:tc>
        <w:tc>
          <w:tcPr>
            <w:tcW w:w="1041" w:type="pct"/>
          </w:tcPr>
          <w:p w14:paraId="2D6666FD" w14:textId="50E6DE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38.151 on FR2 MIMO OTA FoM</w:t>
            </w:r>
          </w:p>
        </w:tc>
        <w:tc>
          <w:tcPr>
            <w:tcW w:w="505" w:type="pct"/>
          </w:tcPr>
          <w:p w14:paraId="4C89B0B5" w14:textId="440226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CAICT</w:t>
            </w:r>
          </w:p>
        </w:tc>
        <w:tc>
          <w:tcPr>
            <w:tcW w:w="442" w:type="pct"/>
          </w:tcPr>
          <w:p w14:paraId="594CDD74" w14:textId="217E5E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38.151</w:t>
            </w:r>
          </w:p>
        </w:tc>
        <w:tc>
          <w:tcPr>
            <w:tcW w:w="361" w:type="pct"/>
          </w:tcPr>
          <w:p w14:paraId="74D892D7" w14:textId="080277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0032</w:t>
            </w:r>
          </w:p>
        </w:tc>
        <w:tc>
          <w:tcPr>
            <w:tcW w:w="227" w:type="pct"/>
          </w:tcPr>
          <w:p w14:paraId="33862AE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D29CACC" w14:textId="61C077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755C1E4" w14:textId="2FA5E1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FFBE9C4" w14:textId="09C53F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NR_MIMO_OTA_enh-Core</w:t>
            </w:r>
          </w:p>
        </w:tc>
        <w:tc>
          <w:tcPr>
            <w:tcW w:w="512" w:type="pct"/>
          </w:tcPr>
          <w:p w14:paraId="7E440F44" w14:textId="6F13A1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7FF0705" w14:textId="77777777" w:rsidTr="00D85DB0">
        <w:tc>
          <w:tcPr>
            <w:tcW w:w="439" w:type="pct"/>
          </w:tcPr>
          <w:p w14:paraId="5A7B9A9A" w14:textId="0DBD36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R4-2407655</w:t>
            </w:r>
          </w:p>
        </w:tc>
        <w:tc>
          <w:tcPr>
            <w:tcW w:w="1041" w:type="pct"/>
          </w:tcPr>
          <w:p w14:paraId="52E6FD6B" w14:textId="2EF173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38.151 on MIMO OTA performance requirements</w:t>
            </w:r>
          </w:p>
        </w:tc>
        <w:tc>
          <w:tcPr>
            <w:tcW w:w="505" w:type="pct"/>
          </w:tcPr>
          <w:p w14:paraId="0294D096" w14:textId="7FDE29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CAICT</w:t>
            </w:r>
          </w:p>
        </w:tc>
        <w:tc>
          <w:tcPr>
            <w:tcW w:w="442" w:type="pct"/>
          </w:tcPr>
          <w:p w14:paraId="2212AE63" w14:textId="08FD0E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38.151</w:t>
            </w:r>
          </w:p>
        </w:tc>
        <w:tc>
          <w:tcPr>
            <w:tcW w:w="361" w:type="pct"/>
          </w:tcPr>
          <w:p w14:paraId="41B8BFAB" w14:textId="6F186A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0033</w:t>
            </w:r>
          </w:p>
        </w:tc>
        <w:tc>
          <w:tcPr>
            <w:tcW w:w="227" w:type="pct"/>
          </w:tcPr>
          <w:p w14:paraId="679DDA5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DCDFF91" w14:textId="16ADC0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2D22DD9" w14:textId="22CFEF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435C54E" w14:textId="1E15E8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NR_MIMO_OTA_enh-Perf</w:t>
            </w:r>
          </w:p>
        </w:tc>
        <w:tc>
          <w:tcPr>
            <w:tcW w:w="512" w:type="pct"/>
          </w:tcPr>
          <w:p w14:paraId="7DDF3B9E" w14:textId="49901D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B1F8503" w14:textId="77777777" w:rsidTr="00D85DB0">
        <w:tc>
          <w:tcPr>
            <w:tcW w:w="439" w:type="pct"/>
          </w:tcPr>
          <w:p w14:paraId="203BB7ED" w14:textId="433E94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R4-2409923</w:t>
            </w:r>
          </w:p>
        </w:tc>
        <w:tc>
          <w:tcPr>
            <w:tcW w:w="1041" w:type="pct"/>
          </w:tcPr>
          <w:p w14:paraId="2E0BCF59" w14:textId="52D355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38.151 on MIMO OTA performance requirements</w:t>
            </w:r>
          </w:p>
        </w:tc>
        <w:tc>
          <w:tcPr>
            <w:tcW w:w="505" w:type="pct"/>
          </w:tcPr>
          <w:p w14:paraId="161E516A" w14:textId="108124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CAICT</w:t>
            </w:r>
          </w:p>
        </w:tc>
        <w:tc>
          <w:tcPr>
            <w:tcW w:w="442" w:type="pct"/>
          </w:tcPr>
          <w:p w14:paraId="24261F4F" w14:textId="4562C7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38.151</w:t>
            </w:r>
          </w:p>
        </w:tc>
        <w:tc>
          <w:tcPr>
            <w:tcW w:w="361" w:type="pct"/>
          </w:tcPr>
          <w:p w14:paraId="658BDE55" w14:textId="7993FF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0033</w:t>
            </w:r>
          </w:p>
        </w:tc>
        <w:tc>
          <w:tcPr>
            <w:tcW w:w="227" w:type="pct"/>
          </w:tcPr>
          <w:p w14:paraId="41DD4B67" w14:textId="3DBE042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1A2972A" w14:textId="3DB141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58E23EA" w14:textId="541877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90492F0" w14:textId="49B1CC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NR_MIMO_OTA_enh-Perf</w:t>
            </w:r>
          </w:p>
        </w:tc>
        <w:tc>
          <w:tcPr>
            <w:tcW w:w="512" w:type="pct"/>
          </w:tcPr>
          <w:p w14:paraId="2F85CD3E" w14:textId="45021D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B13D17D" w14:textId="77777777" w:rsidTr="00D85DB0">
        <w:tc>
          <w:tcPr>
            <w:tcW w:w="439" w:type="pct"/>
          </w:tcPr>
          <w:p w14:paraId="30F8EBC0" w14:textId="52587F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R4-2407793</w:t>
            </w:r>
          </w:p>
        </w:tc>
        <w:tc>
          <w:tcPr>
            <w:tcW w:w="1041" w:type="pct"/>
          </w:tcPr>
          <w:p w14:paraId="5878DFDE" w14:textId="2816A8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Autocorrelation Channel Model Speed Correction</w:t>
            </w:r>
          </w:p>
        </w:tc>
        <w:tc>
          <w:tcPr>
            <w:tcW w:w="505" w:type="pct"/>
          </w:tcPr>
          <w:p w14:paraId="30312D8D" w14:textId="083B85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Spirent Communications</w:t>
            </w:r>
          </w:p>
        </w:tc>
        <w:tc>
          <w:tcPr>
            <w:tcW w:w="442" w:type="pct"/>
          </w:tcPr>
          <w:p w14:paraId="69AD5542" w14:textId="6E7D3E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38.151</w:t>
            </w:r>
          </w:p>
        </w:tc>
        <w:tc>
          <w:tcPr>
            <w:tcW w:w="361" w:type="pct"/>
          </w:tcPr>
          <w:p w14:paraId="39ACB96A" w14:textId="55DCBE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0034</w:t>
            </w:r>
          </w:p>
        </w:tc>
        <w:tc>
          <w:tcPr>
            <w:tcW w:w="227" w:type="pct"/>
          </w:tcPr>
          <w:p w14:paraId="3251FBB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E316329" w14:textId="107916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7B5D5AB" w14:textId="10509A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35D2B652" w14:textId="7F3801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NR_MIMO_OTA_enh-Core</w:t>
            </w:r>
          </w:p>
        </w:tc>
        <w:tc>
          <w:tcPr>
            <w:tcW w:w="512" w:type="pct"/>
          </w:tcPr>
          <w:p w14:paraId="6FA94047" w14:textId="22A316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1E4A6BD" w14:textId="77777777" w:rsidTr="00D85DB0">
        <w:tc>
          <w:tcPr>
            <w:tcW w:w="439" w:type="pct"/>
          </w:tcPr>
          <w:p w14:paraId="000DD2F6" w14:textId="7BDD87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R4-2407901</w:t>
            </w:r>
          </w:p>
        </w:tc>
        <w:tc>
          <w:tcPr>
            <w:tcW w:w="1041" w:type="pct"/>
          </w:tcPr>
          <w:p w14:paraId="2D62E230" w14:textId="7C9FBBE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38.151 on introduction of FR2 PC1 MIMO OTA performance metric</w:t>
            </w:r>
          </w:p>
        </w:tc>
        <w:tc>
          <w:tcPr>
            <w:tcW w:w="505" w:type="pct"/>
          </w:tcPr>
          <w:p w14:paraId="458C1578" w14:textId="16F960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2A206F64" w14:textId="780042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38.151</w:t>
            </w:r>
          </w:p>
        </w:tc>
        <w:tc>
          <w:tcPr>
            <w:tcW w:w="361" w:type="pct"/>
          </w:tcPr>
          <w:p w14:paraId="395E1E27" w14:textId="3D0F38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0035</w:t>
            </w:r>
          </w:p>
        </w:tc>
        <w:tc>
          <w:tcPr>
            <w:tcW w:w="227" w:type="pct"/>
          </w:tcPr>
          <w:p w14:paraId="6AB79B4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0CDD0B6" w14:textId="0BF05B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2CC93A3" w14:textId="1F00D7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D488C8F" w14:textId="7E6B19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</w:t>
            </w:r>
          </w:p>
        </w:tc>
        <w:tc>
          <w:tcPr>
            <w:tcW w:w="512" w:type="pct"/>
          </w:tcPr>
          <w:p w14:paraId="73453A90" w14:textId="6DC397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CA1CDB0" w14:textId="77777777" w:rsidTr="00D85DB0">
        <w:tc>
          <w:tcPr>
            <w:tcW w:w="439" w:type="pct"/>
          </w:tcPr>
          <w:p w14:paraId="04D15916" w14:textId="565C94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R4-2408733</w:t>
            </w:r>
          </w:p>
        </w:tc>
        <w:tc>
          <w:tcPr>
            <w:tcW w:w="1041" w:type="pct"/>
          </w:tcPr>
          <w:p w14:paraId="6E534E65" w14:textId="38B442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Update to FR1 Calibration Procedure</w:t>
            </w:r>
          </w:p>
        </w:tc>
        <w:tc>
          <w:tcPr>
            <w:tcW w:w="505" w:type="pct"/>
          </w:tcPr>
          <w:p w14:paraId="0CF37BBF" w14:textId="7666E6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MVG</w:t>
            </w:r>
          </w:p>
        </w:tc>
        <w:tc>
          <w:tcPr>
            <w:tcW w:w="442" w:type="pct"/>
          </w:tcPr>
          <w:p w14:paraId="73DEF605" w14:textId="64A5FF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38.151</w:t>
            </w:r>
          </w:p>
        </w:tc>
        <w:tc>
          <w:tcPr>
            <w:tcW w:w="361" w:type="pct"/>
          </w:tcPr>
          <w:p w14:paraId="4B912164" w14:textId="4F3AC4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0036</w:t>
            </w:r>
          </w:p>
        </w:tc>
        <w:tc>
          <w:tcPr>
            <w:tcW w:w="227" w:type="pct"/>
          </w:tcPr>
          <w:p w14:paraId="19BAD1A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F0A6CE1" w14:textId="1C913E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DFFD2D3" w14:textId="0B2942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A47AF63" w14:textId="48F2A25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NR_MIMO_OTA_enh-Core</w:t>
            </w:r>
          </w:p>
        </w:tc>
        <w:tc>
          <w:tcPr>
            <w:tcW w:w="512" w:type="pct"/>
          </w:tcPr>
          <w:p w14:paraId="4B202E6C" w14:textId="1F4B586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2E40CA4" w14:textId="77777777" w:rsidTr="00D85DB0">
        <w:tc>
          <w:tcPr>
            <w:tcW w:w="439" w:type="pct"/>
          </w:tcPr>
          <w:p w14:paraId="36FF7F4C" w14:textId="31C5EA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R4-2408896</w:t>
            </w:r>
          </w:p>
        </w:tc>
        <w:tc>
          <w:tcPr>
            <w:tcW w:w="1041" w:type="pct"/>
          </w:tcPr>
          <w:p w14:paraId="02C352AA" w14:textId="10B507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38151 on UE positioning for FR1 MIMO OTA</w:t>
            </w:r>
          </w:p>
        </w:tc>
        <w:tc>
          <w:tcPr>
            <w:tcW w:w="505" w:type="pct"/>
          </w:tcPr>
          <w:p w14:paraId="1A47053F" w14:textId="0BDB73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31A1124A" w14:textId="7CDBAB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38.151</w:t>
            </w:r>
          </w:p>
        </w:tc>
        <w:tc>
          <w:tcPr>
            <w:tcW w:w="361" w:type="pct"/>
          </w:tcPr>
          <w:p w14:paraId="0B47678B" w14:textId="124770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0037</w:t>
            </w:r>
          </w:p>
        </w:tc>
        <w:tc>
          <w:tcPr>
            <w:tcW w:w="227" w:type="pct"/>
          </w:tcPr>
          <w:p w14:paraId="4D5BFDF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D2B991E" w14:textId="59AC37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C9DF54E" w14:textId="3ECDA7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2D89046" w14:textId="7293E7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NR_MIMO_OTA-Core</w:t>
            </w:r>
          </w:p>
        </w:tc>
        <w:tc>
          <w:tcPr>
            <w:tcW w:w="512" w:type="pct"/>
          </w:tcPr>
          <w:p w14:paraId="4923864D" w14:textId="2F27FE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B2D852A" w14:textId="77777777" w:rsidTr="00D85DB0">
        <w:tc>
          <w:tcPr>
            <w:tcW w:w="439" w:type="pct"/>
          </w:tcPr>
          <w:p w14:paraId="6AAB44B8" w14:textId="0C5A74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R4-2408902</w:t>
            </w:r>
          </w:p>
        </w:tc>
        <w:tc>
          <w:tcPr>
            <w:tcW w:w="1041" w:type="pct"/>
          </w:tcPr>
          <w:p w14:paraId="47782BD9" w14:textId="054370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Formal CR 38151 Clarification of UE positioning for FR1 MIMO OTA</w:t>
            </w:r>
          </w:p>
        </w:tc>
        <w:tc>
          <w:tcPr>
            <w:tcW w:w="505" w:type="pct"/>
          </w:tcPr>
          <w:p w14:paraId="6836F7F9" w14:textId="074C1D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1FD40AFD" w14:textId="0E0B0E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38.151</w:t>
            </w:r>
          </w:p>
        </w:tc>
        <w:tc>
          <w:tcPr>
            <w:tcW w:w="361" w:type="pct"/>
          </w:tcPr>
          <w:p w14:paraId="24B6453B" w14:textId="594552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0038</w:t>
            </w:r>
          </w:p>
        </w:tc>
        <w:tc>
          <w:tcPr>
            <w:tcW w:w="227" w:type="pct"/>
          </w:tcPr>
          <w:p w14:paraId="7F8AC08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909AC14" w14:textId="536F77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31B406C" w14:textId="764DDE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783622C" w14:textId="2452C5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NR_MIMO_OTA_enh-Core</w:t>
            </w:r>
          </w:p>
        </w:tc>
        <w:tc>
          <w:tcPr>
            <w:tcW w:w="512" w:type="pct"/>
          </w:tcPr>
          <w:p w14:paraId="665A243F" w14:textId="1676C5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C968A2D" w14:textId="77777777" w:rsidTr="00D85DB0">
        <w:tc>
          <w:tcPr>
            <w:tcW w:w="439" w:type="pct"/>
          </w:tcPr>
          <w:p w14:paraId="4F3B2377" w14:textId="463FC2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R4-2409123</w:t>
            </w:r>
          </w:p>
        </w:tc>
        <w:tc>
          <w:tcPr>
            <w:tcW w:w="1041" w:type="pct"/>
          </w:tcPr>
          <w:p w14:paraId="2ACC5E47" w14:textId="1715A6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38151 on UE positioning for FR1 MIMO OTA</w:t>
            </w:r>
          </w:p>
        </w:tc>
        <w:tc>
          <w:tcPr>
            <w:tcW w:w="505" w:type="pct"/>
          </w:tcPr>
          <w:p w14:paraId="7D499FA8" w14:textId="34AB16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0C7EF662" w14:textId="228825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38.151</w:t>
            </w:r>
          </w:p>
        </w:tc>
        <w:tc>
          <w:tcPr>
            <w:tcW w:w="361" w:type="pct"/>
          </w:tcPr>
          <w:p w14:paraId="7DBEB4EF" w14:textId="5C0201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0039</w:t>
            </w:r>
          </w:p>
        </w:tc>
        <w:tc>
          <w:tcPr>
            <w:tcW w:w="227" w:type="pct"/>
          </w:tcPr>
          <w:p w14:paraId="183042E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E82E74B" w14:textId="540D96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EEFE024" w14:textId="284288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376B23F" w14:textId="1B6B3D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NR_MIMO_OTA-Core</w:t>
            </w:r>
          </w:p>
        </w:tc>
        <w:tc>
          <w:tcPr>
            <w:tcW w:w="512" w:type="pct"/>
          </w:tcPr>
          <w:p w14:paraId="5BA10DAD" w14:textId="7C2F00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DB6E206" w14:textId="77777777" w:rsidTr="00D85DB0">
        <w:tc>
          <w:tcPr>
            <w:tcW w:w="439" w:type="pct"/>
          </w:tcPr>
          <w:p w14:paraId="1F4E4D09" w14:textId="7C09EB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R4-2409125</w:t>
            </w:r>
          </w:p>
        </w:tc>
        <w:tc>
          <w:tcPr>
            <w:tcW w:w="1041" w:type="pct"/>
          </w:tcPr>
          <w:p w14:paraId="19EE1868" w14:textId="2395C5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Formal CR 38151 Clarification of UE positioning for FR1 MIMO OTA</w:t>
            </w:r>
          </w:p>
        </w:tc>
        <w:tc>
          <w:tcPr>
            <w:tcW w:w="505" w:type="pct"/>
          </w:tcPr>
          <w:p w14:paraId="5E2B01DB" w14:textId="43CAF8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32F3119D" w14:textId="5CB0A4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38.151</w:t>
            </w:r>
          </w:p>
        </w:tc>
        <w:tc>
          <w:tcPr>
            <w:tcW w:w="361" w:type="pct"/>
          </w:tcPr>
          <w:p w14:paraId="31F792D2" w14:textId="7FA00F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0040</w:t>
            </w:r>
          </w:p>
        </w:tc>
        <w:tc>
          <w:tcPr>
            <w:tcW w:w="227" w:type="pct"/>
          </w:tcPr>
          <w:p w14:paraId="01C8538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D389E87" w14:textId="3A8F27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026AE5D" w14:textId="20E09D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6FBE001" w14:textId="6417A6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NR_MIMO_OTA_enh-Core</w:t>
            </w:r>
          </w:p>
        </w:tc>
        <w:tc>
          <w:tcPr>
            <w:tcW w:w="512" w:type="pct"/>
          </w:tcPr>
          <w:p w14:paraId="67CD655F" w14:textId="7A6308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E598CEE" w14:textId="77777777" w:rsidTr="00D85DB0">
        <w:tc>
          <w:tcPr>
            <w:tcW w:w="439" w:type="pct"/>
          </w:tcPr>
          <w:p w14:paraId="2257AE57" w14:textId="0C8063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R4-2407058</w:t>
            </w:r>
          </w:p>
        </w:tc>
        <w:tc>
          <w:tcPr>
            <w:tcW w:w="1041" w:type="pct"/>
          </w:tcPr>
          <w:p w14:paraId="18C81314" w14:textId="346596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TS38.161 on PC3 scaling of the TRP requirement</w:t>
            </w:r>
          </w:p>
        </w:tc>
        <w:tc>
          <w:tcPr>
            <w:tcW w:w="505" w:type="pct"/>
          </w:tcPr>
          <w:p w14:paraId="4E90A714" w14:textId="385950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E6688AD" w14:textId="5569DC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38.161</w:t>
            </w:r>
          </w:p>
        </w:tc>
        <w:tc>
          <w:tcPr>
            <w:tcW w:w="361" w:type="pct"/>
          </w:tcPr>
          <w:p w14:paraId="5E962997" w14:textId="594109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0008</w:t>
            </w:r>
          </w:p>
        </w:tc>
        <w:tc>
          <w:tcPr>
            <w:tcW w:w="227" w:type="pct"/>
          </w:tcPr>
          <w:p w14:paraId="41C6706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4D3047E" w14:textId="2F0B53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E60573F" w14:textId="609BC5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100074B" w14:textId="52F3D4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NR_FR1_TRP_TRS_enh-Perf</w:t>
            </w:r>
          </w:p>
        </w:tc>
        <w:tc>
          <w:tcPr>
            <w:tcW w:w="512" w:type="pct"/>
          </w:tcPr>
          <w:p w14:paraId="6924A84D" w14:textId="6F3A83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3915248" w14:textId="77777777" w:rsidTr="00D85DB0">
        <w:tc>
          <w:tcPr>
            <w:tcW w:w="439" w:type="pct"/>
          </w:tcPr>
          <w:p w14:paraId="329311C8" w14:textId="190E4A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R4-2409905</w:t>
            </w:r>
          </w:p>
        </w:tc>
        <w:tc>
          <w:tcPr>
            <w:tcW w:w="1041" w:type="pct"/>
          </w:tcPr>
          <w:p w14:paraId="4F1DFDB2" w14:textId="545D5D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TS38.161 on PC3 scaling of the TRP requirement</w:t>
            </w:r>
          </w:p>
        </w:tc>
        <w:tc>
          <w:tcPr>
            <w:tcW w:w="505" w:type="pct"/>
          </w:tcPr>
          <w:p w14:paraId="4C9A7FE9" w14:textId="1CE598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5E29FD36" w14:textId="2F0EFA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38.161</w:t>
            </w:r>
          </w:p>
        </w:tc>
        <w:tc>
          <w:tcPr>
            <w:tcW w:w="361" w:type="pct"/>
          </w:tcPr>
          <w:p w14:paraId="0BE3EC38" w14:textId="6CB3FC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0008</w:t>
            </w:r>
          </w:p>
        </w:tc>
        <w:tc>
          <w:tcPr>
            <w:tcW w:w="227" w:type="pct"/>
          </w:tcPr>
          <w:p w14:paraId="41E9CD87" w14:textId="4FDEBDDD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17E7BD3" w14:textId="2F26AE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C6127F1" w14:textId="79EE84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6461DAC" w14:textId="4E4CD4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NR_FR1_TRP_TRS_enh-Perf</w:t>
            </w:r>
          </w:p>
        </w:tc>
        <w:tc>
          <w:tcPr>
            <w:tcW w:w="512" w:type="pct"/>
          </w:tcPr>
          <w:p w14:paraId="6AED1025" w14:textId="747544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3FE5DF8" w14:textId="77777777" w:rsidTr="00D85DB0">
        <w:tc>
          <w:tcPr>
            <w:tcW w:w="439" w:type="pct"/>
          </w:tcPr>
          <w:p w14:paraId="37FC9F9B" w14:textId="2067B2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R4-2409775</w:t>
            </w:r>
          </w:p>
        </w:tc>
        <w:tc>
          <w:tcPr>
            <w:tcW w:w="1041" w:type="pct"/>
          </w:tcPr>
          <w:p w14:paraId="7183C769" w14:textId="4539EC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preliminary MU alignment</w:t>
            </w:r>
          </w:p>
        </w:tc>
        <w:tc>
          <w:tcPr>
            <w:tcW w:w="505" w:type="pct"/>
          </w:tcPr>
          <w:p w14:paraId="6785F9A2" w14:textId="5A204E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19C6AAAC" w14:textId="245DAC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38.161</w:t>
            </w:r>
          </w:p>
        </w:tc>
        <w:tc>
          <w:tcPr>
            <w:tcW w:w="361" w:type="pct"/>
          </w:tcPr>
          <w:p w14:paraId="758E54C2" w14:textId="38BEA4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0009</w:t>
            </w:r>
          </w:p>
        </w:tc>
        <w:tc>
          <w:tcPr>
            <w:tcW w:w="227" w:type="pct"/>
          </w:tcPr>
          <w:p w14:paraId="7056933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45B28E8" w14:textId="04CA33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83D2A77" w14:textId="5C1B05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D92FD6E" w14:textId="13A3F9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NR_FR1_TRP_TRS_enh-Perf</w:t>
            </w:r>
          </w:p>
        </w:tc>
        <w:tc>
          <w:tcPr>
            <w:tcW w:w="512" w:type="pct"/>
          </w:tcPr>
          <w:p w14:paraId="6B115BDF" w14:textId="149755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A3B25E7" w14:textId="77777777" w:rsidTr="00D85DB0">
        <w:tc>
          <w:tcPr>
            <w:tcW w:w="439" w:type="pct"/>
          </w:tcPr>
          <w:p w14:paraId="05213768" w14:textId="4A29FB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R4-2409776</w:t>
            </w:r>
          </w:p>
        </w:tc>
        <w:tc>
          <w:tcPr>
            <w:tcW w:w="1041" w:type="pct"/>
          </w:tcPr>
          <w:p w14:paraId="66574E85" w14:textId="47A78B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preliminary MU alignment</w:t>
            </w:r>
          </w:p>
        </w:tc>
        <w:tc>
          <w:tcPr>
            <w:tcW w:w="505" w:type="pct"/>
          </w:tcPr>
          <w:p w14:paraId="3E6C37EE" w14:textId="01A4A3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58AA89B7" w14:textId="2421B4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38.161</w:t>
            </w:r>
          </w:p>
        </w:tc>
        <w:tc>
          <w:tcPr>
            <w:tcW w:w="361" w:type="pct"/>
          </w:tcPr>
          <w:p w14:paraId="21720CAC" w14:textId="3C11B4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0010</w:t>
            </w:r>
          </w:p>
        </w:tc>
        <w:tc>
          <w:tcPr>
            <w:tcW w:w="227" w:type="pct"/>
          </w:tcPr>
          <w:p w14:paraId="2F5CD82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7DC6C4B" w14:textId="0E3DA7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E3327D9" w14:textId="6E5F09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B8CAF4A" w14:textId="4EF10A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NR_FR1_TRP_TRS_enh-Perf</w:t>
            </w:r>
          </w:p>
        </w:tc>
        <w:tc>
          <w:tcPr>
            <w:tcW w:w="512" w:type="pct"/>
          </w:tcPr>
          <w:p w14:paraId="2F2D5C50" w14:textId="102304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3CFB74C" w14:textId="77777777" w:rsidTr="00D85DB0">
        <w:tc>
          <w:tcPr>
            <w:tcW w:w="439" w:type="pct"/>
          </w:tcPr>
          <w:p w14:paraId="425FE986" w14:textId="22B7A0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R4-2407502</w:t>
            </w:r>
          </w:p>
        </w:tc>
        <w:tc>
          <w:tcPr>
            <w:tcW w:w="1041" w:type="pct"/>
          </w:tcPr>
          <w:p w14:paraId="748E98D6" w14:textId="7999CE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38.174, Correction on specification suffix information for IAB</w:t>
            </w:r>
          </w:p>
        </w:tc>
        <w:tc>
          <w:tcPr>
            <w:tcW w:w="505" w:type="pct"/>
          </w:tcPr>
          <w:p w14:paraId="1D8A3DCF" w14:textId="1C96BC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5B71EF9C" w14:textId="5DDB0D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3D022377" w14:textId="379F82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0106</w:t>
            </w:r>
          </w:p>
        </w:tc>
        <w:tc>
          <w:tcPr>
            <w:tcW w:w="227" w:type="pct"/>
          </w:tcPr>
          <w:p w14:paraId="1617665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ABF11B2" w14:textId="7D4F79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F16A292" w14:textId="6CE61A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2678AC4" w14:textId="5295D5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NR_IAB-Core</w:t>
            </w:r>
          </w:p>
        </w:tc>
        <w:tc>
          <w:tcPr>
            <w:tcW w:w="512" w:type="pct"/>
          </w:tcPr>
          <w:p w14:paraId="29433EDF" w14:textId="59329C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41A5ADF1" w14:textId="77777777" w:rsidTr="00D85DB0">
        <w:tc>
          <w:tcPr>
            <w:tcW w:w="439" w:type="pct"/>
          </w:tcPr>
          <w:p w14:paraId="0384286E" w14:textId="0C0EC6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R4-2408406</w:t>
            </w:r>
          </w:p>
        </w:tc>
        <w:tc>
          <w:tcPr>
            <w:tcW w:w="1041" w:type="pct"/>
          </w:tcPr>
          <w:p w14:paraId="000FB066" w14:textId="2DD38F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38.174 maintenance for mIAB requirements</w:t>
            </w:r>
          </w:p>
        </w:tc>
        <w:tc>
          <w:tcPr>
            <w:tcW w:w="505" w:type="pct"/>
          </w:tcPr>
          <w:p w14:paraId="74EEE183" w14:textId="283D54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Incorporated, Nokia</w:t>
            </w:r>
          </w:p>
        </w:tc>
        <w:tc>
          <w:tcPr>
            <w:tcW w:w="442" w:type="pct"/>
          </w:tcPr>
          <w:p w14:paraId="0B4E6218" w14:textId="53DA81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5915EB70" w14:textId="00B16AC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0107</w:t>
            </w:r>
          </w:p>
        </w:tc>
        <w:tc>
          <w:tcPr>
            <w:tcW w:w="227" w:type="pct"/>
          </w:tcPr>
          <w:p w14:paraId="38F614C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388287A" w14:textId="315A83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985B8C6" w14:textId="786FCC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A0E3F5A" w14:textId="7412A2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NR_mobile_IAB-Perf</w:t>
            </w:r>
          </w:p>
        </w:tc>
        <w:tc>
          <w:tcPr>
            <w:tcW w:w="512" w:type="pct"/>
          </w:tcPr>
          <w:p w14:paraId="5FA114BE" w14:textId="09F675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85980D9" w14:textId="77777777" w:rsidTr="00D85DB0">
        <w:tc>
          <w:tcPr>
            <w:tcW w:w="439" w:type="pct"/>
          </w:tcPr>
          <w:p w14:paraId="7F883CCD" w14:textId="3CB0B3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R4-2408409</w:t>
            </w:r>
          </w:p>
        </w:tc>
        <w:tc>
          <w:tcPr>
            <w:tcW w:w="1041" w:type="pct"/>
          </w:tcPr>
          <w:p w14:paraId="28917AC9" w14:textId="61EC28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38.174 addition of mobile IAB demodulation requirements</w:t>
            </w:r>
          </w:p>
        </w:tc>
        <w:tc>
          <w:tcPr>
            <w:tcW w:w="505" w:type="pct"/>
          </w:tcPr>
          <w:p w14:paraId="702043AA" w14:textId="3BD15A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Germany</w:t>
            </w:r>
          </w:p>
        </w:tc>
        <w:tc>
          <w:tcPr>
            <w:tcW w:w="442" w:type="pct"/>
          </w:tcPr>
          <w:p w14:paraId="20D0B803" w14:textId="698C70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02300A42" w14:textId="4BCF3E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0108</w:t>
            </w:r>
          </w:p>
        </w:tc>
        <w:tc>
          <w:tcPr>
            <w:tcW w:w="227" w:type="pct"/>
          </w:tcPr>
          <w:p w14:paraId="08063E2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28C00AA" w14:textId="68A4A8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0027310" w14:textId="0FEE6E8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904D3FF" w14:textId="491378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NR_mobile_IAB-Core</w:t>
            </w:r>
          </w:p>
        </w:tc>
        <w:tc>
          <w:tcPr>
            <w:tcW w:w="512" w:type="pct"/>
          </w:tcPr>
          <w:p w14:paraId="4945DDC4" w14:textId="0B0594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FF23828" w14:textId="77777777" w:rsidTr="00D85DB0">
        <w:tc>
          <w:tcPr>
            <w:tcW w:w="439" w:type="pct"/>
          </w:tcPr>
          <w:p w14:paraId="3386F543" w14:textId="6A6146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R4-2408984</w:t>
            </w:r>
          </w:p>
        </w:tc>
        <w:tc>
          <w:tcPr>
            <w:tcW w:w="1041" w:type="pct"/>
          </w:tcPr>
          <w:p w14:paraId="5B7BE1BB" w14:textId="30DF37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[NR_IAB-Perf] CR on IAB-MT radiated CSI reporting requirement</w:t>
            </w:r>
          </w:p>
        </w:tc>
        <w:tc>
          <w:tcPr>
            <w:tcW w:w="505" w:type="pct"/>
          </w:tcPr>
          <w:p w14:paraId="3A8FAD55" w14:textId="7E6B83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34F96D06" w14:textId="7DB371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5FD83C2B" w14:textId="681CE1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0109</w:t>
            </w:r>
          </w:p>
        </w:tc>
        <w:tc>
          <w:tcPr>
            <w:tcW w:w="227" w:type="pct"/>
          </w:tcPr>
          <w:p w14:paraId="0589384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C40E2E4" w14:textId="371400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04D42A2" w14:textId="155529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F0219CB" w14:textId="7F18CE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NR_IAB-Perf</w:t>
            </w:r>
          </w:p>
        </w:tc>
        <w:tc>
          <w:tcPr>
            <w:tcW w:w="512" w:type="pct"/>
          </w:tcPr>
          <w:p w14:paraId="5EA44B86" w14:textId="75B519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D071D31" w14:textId="77777777" w:rsidTr="00D85DB0">
        <w:tc>
          <w:tcPr>
            <w:tcW w:w="439" w:type="pct"/>
          </w:tcPr>
          <w:p w14:paraId="7A6B2B29" w14:textId="04F79D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R4-2409967</w:t>
            </w:r>
          </w:p>
        </w:tc>
        <w:tc>
          <w:tcPr>
            <w:tcW w:w="1041" w:type="pct"/>
          </w:tcPr>
          <w:p w14:paraId="7C63BD20" w14:textId="2A5929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[NR_IAB-Perf] CR on IAB-MT radiated CSI reporting requirement</w:t>
            </w:r>
          </w:p>
        </w:tc>
        <w:tc>
          <w:tcPr>
            <w:tcW w:w="505" w:type="pct"/>
          </w:tcPr>
          <w:p w14:paraId="195B70EF" w14:textId="39AB06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6408417C" w14:textId="712531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2BC528E2" w14:textId="3AE1E1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0109</w:t>
            </w:r>
          </w:p>
        </w:tc>
        <w:tc>
          <w:tcPr>
            <w:tcW w:w="227" w:type="pct"/>
          </w:tcPr>
          <w:p w14:paraId="45BE4316" w14:textId="06A5BB9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F208CCB" w14:textId="1F1A25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EC60D82" w14:textId="4920B8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F00EBD2" w14:textId="0761F5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NR_IAB-Perf</w:t>
            </w:r>
          </w:p>
        </w:tc>
        <w:tc>
          <w:tcPr>
            <w:tcW w:w="512" w:type="pct"/>
          </w:tcPr>
          <w:p w14:paraId="4163CEF3" w14:textId="540193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170FD95" w14:textId="77777777" w:rsidTr="00D85DB0">
        <w:tc>
          <w:tcPr>
            <w:tcW w:w="439" w:type="pct"/>
          </w:tcPr>
          <w:p w14:paraId="2FFF3635" w14:textId="16BD28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R4-2410027</w:t>
            </w:r>
          </w:p>
        </w:tc>
        <w:tc>
          <w:tcPr>
            <w:tcW w:w="1041" w:type="pct"/>
          </w:tcPr>
          <w:p w14:paraId="6CCF50F7" w14:textId="71D03B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[NR_IAB-Perf] CR on IAB-MT radiated CSI reporting requirement</w:t>
            </w:r>
          </w:p>
        </w:tc>
        <w:tc>
          <w:tcPr>
            <w:tcW w:w="505" w:type="pct"/>
          </w:tcPr>
          <w:p w14:paraId="6861F908" w14:textId="5C78B5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119B97ED" w14:textId="1DDEAE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192027C8" w14:textId="02DEF9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0109</w:t>
            </w:r>
          </w:p>
        </w:tc>
        <w:tc>
          <w:tcPr>
            <w:tcW w:w="227" w:type="pct"/>
          </w:tcPr>
          <w:p w14:paraId="01A2DE7B" w14:textId="3F111D3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603DB859" w14:textId="0E9A4B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3AD619DB" w14:textId="504E74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2AABE99" w14:textId="6CCF32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NR_IAB-Perf</w:t>
            </w:r>
          </w:p>
        </w:tc>
        <w:tc>
          <w:tcPr>
            <w:tcW w:w="512" w:type="pct"/>
          </w:tcPr>
          <w:p w14:paraId="2B5EDDD5" w14:textId="63D495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166E9F3" w14:textId="77777777" w:rsidTr="00D85DB0">
        <w:tc>
          <w:tcPr>
            <w:tcW w:w="439" w:type="pct"/>
          </w:tcPr>
          <w:p w14:paraId="3CE044E8" w14:textId="142A04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R4-2408985</w:t>
            </w:r>
          </w:p>
        </w:tc>
        <w:tc>
          <w:tcPr>
            <w:tcW w:w="1041" w:type="pct"/>
          </w:tcPr>
          <w:p w14:paraId="02C043BD" w14:textId="2B05A5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[NR_IAB-Perf] CR on IAB-MT radiated CSI reporting requirement</w:t>
            </w:r>
          </w:p>
        </w:tc>
        <w:tc>
          <w:tcPr>
            <w:tcW w:w="505" w:type="pct"/>
          </w:tcPr>
          <w:p w14:paraId="24F359C4" w14:textId="12B85D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6C77F36" w14:textId="45D7D4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4E67FE47" w14:textId="03ED21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0110</w:t>
            </w:r>
          </w:p>
        </w:tc>
        <w:tc>
          <w:tcPr>
            <w:tcW w:w="227" w:type="pct"/>
          </w:tcPr>
          <w:p w14:paraId="0692C47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7878E1A" w14:textId="3B253E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6634DDE" w14:textId="1ED225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AAF0FFF" w14:textId="7EE8CF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NR_IAB-Perf</w:t>
            </w:r>
          </w:p>
        </w:tc>
        <w:tc>
          <w:tcPr>
            <w:tcW w:w="512" w:type="pct"/>
          </w:tcPr>
          <w:p w14:paraId="49057504" w14:textId="446CEB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3C3DF05" w14:textId="77777777" w:rsidTr="00D85DB0">
        <w:tc>
          <w:tcPr>
            <w:tcW w:w="439" w:type="pct"/>
          </w:tcPr>
          <w:p w14:paraId="7B6E03D1" w14:textId="0C4F62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R4-2408986</w:t>
            </w:r>
          </w:p>
        </w:tc>
        <w:tc>
          <w:tcPr>
            <w:tcW w:w="1041" w:type="pct"/>
          </w:tcPr>
          <w:p w14:paraId="46955712" w14:textId="5C77A6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[NR_IAB-Perf] CR on IAB-MT radiated CSI reporting requirement</w:t>
            </w:r>
          </w:p>
        </w:tc>
        <w:tc>
          <w:tcPr>
            <w:tcW w:w="505" w:type="pct"/>
          </w:tcPr>
          <w:p w14:paraId="6A3A27FA" w14:textId="753E0E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541C84E0" w14:textId="68BA5B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65226428" w14:textId="506598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0111</w:t>
            </w:r>
          </w:p>
        </w:tc>
        <w:tc>
          <w:tcPr>
            <w:tcW w:w="227" w:type="pct"/>
          </w:tcPr>
          <w:p w14:paraId="73694A1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94D36D8" w14:textId="649439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23DBD23" w14:textId="257C2D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58D91D3" w14:textId="27F991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NR_IAB-Perf</w:t>
            </w:r>
          </w:p>
        </w:tc>
        <w:tc>
          <w:tcPr>
            <w:tcW w:w="512" w:type="pct"/>
          </w:tcPr>
          <w:p w14:paraId="032028A4" w14:textId="2C5EC0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64E5C4A" w14:textId="77777777" w:rsidTr="00D85DB0">
        <w:tc>
          <w:tcPr>
            <w:tcW w:w="439" w:type="pct"/>
          </w:tcPr>
          <w:p w14:paraId="3D3F0985" w14:textId="27375B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R4-2409070</w:t>
            </w:r>
          </w:p>
        </w:tc>
        <w:tc>
          <w:tcPr>
            <w:tcW w:w="1041" w:type="pct"/>
          </w:tcPr>
          <w:p w14:paraId="365D09DC" w14:textId="11D0382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(NR_IAB-Core) CR to TS 38.174: maintenance to IAB requirements</w:t>
            </w:r>
          </w:p>
        </w:tc>
        <w:tc>
          <w:tcPr>
            <w:tcW w:w="505" w:type="pct"/>
          </w:tcPr>
          <w:p w14:paraId="2A500EE5" w14:textId="7C07CC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Qualcomm Inc.</w:t>
            </w:r>
          </w:p>
        </w:tc>
        <w:tc>
          <w:tcPr>
            <w:tcW w:w="442" w:type="pct"/>
          </w:tcPr>
          <w:p w14:paraId="5C583617" w14:textId="523271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3F1FF476" w14:textId="742D07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0112</w:t>
            </w:r>
          </w:p>
        </w:tc>
        <w:tc>
          <w:tcPr>
            <w:tcW w:w="227" w:type="pct"/>
          </w:tcPr>
          <w:p w14:paraId="47F2201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EC70327" w14:textId="7E79CA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23D0CA5C" w14:textId="216BB8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BEFE113" w14:textId="3C997E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NR_IAB-Core</w:t>
            </w:r>
          </w:p>
        </w:tc>
        <w:tc>
          <w:tcPr>
            <w:tcW w:w="512" w:type="pct"/>
          </w:tcPr>
          <w:p w14:paraId="5C9A4B7A" w14:textId="679995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72A4C7F" w14:textId="77777777" w:rsidTr="00D85DB0">
        <w:tc>
          <w:tcPr>
            <w:tcW w:w="439" w:type="pct"/>
          </w:tcPr>
          <w:p w14:paraId="562ECBB8" w14:textId="4CC56B0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R4-2409943</w:t>
            </w:r>
          </w:p>
        </w:tc>
        <w:tc>
          <w:tcPr>
            <w:tcW w:w="1041" w:type="pct"/>
          </w:tcPr>
          <w:p w14:paraId="5C4A3DF7" w14:textId="4CA772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(NR_IAB-Core) CR to TS 38.174: maintenance to IAB requirements</w:t>
            </w:r>
          </w:p>
        </w:tc>
        <w:tc>
          <w:tcPr>
            <w:tcW w:w="505" w:type="pct"/>
          </w:tcPr>
          <w:p w14:paraId="27380AB1" w14:textId="4ED561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Qualcomm Inc.</w:t>
            </w:r>
          </w:p>
        </w:tc>
        <w:tc>
          <w:tcPr>
            <w:tcW w:w="442" w:type="pct"/>
          </w:tcPr>
          <w:p w14:paraId="2BFEF999" w14:textId="6B16BE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6FBA3F7E" w14:textId="628AE5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0112</w:t>
            </w:r>
          </w:p>
        </w:tc>
        <w:tc>
          <w:tcPr>
            <w:tcW w:w="227" w:type="pct"/>
          </w:tcPr>
          <w:p w14:paraId="5722A79A" w14:textId="05910E4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784AF43" w14:textId="28DD4E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684481E4" w14:textId="4D1297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737FEE4" w14:textId="5D3D74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NR_IAB-Core</w:t>
            </w:r>
          </w:p>
        </w:tc>
        <w:tc>
          <w:tcPr>
            <w:tcW w:w="512" w:type="pct"/>
          </w:tcPr>
          <w:p w14:paraId="2A3A3C5C" w14:textId="199FE2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29EC0FB" w14:textId="77777777" w:rsidTr="00D85DB0">
        <w:tc>
          <w:tcPr>
            <w:tcW w:w="439" w:type="pct"/>
          </w:tcPr>
          <w:p w14:paraId="03D8DEC6" w14:textId="7F5E41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R4-2409071</w:t>
            </w:r>
          </w:p>
        </w:tc>
        <w:tc>
          <w:tcPr>
            <w:tcW w:w="1041" w:type="pct"/>
          </w:tcPr>
          <w:p w14:paraId="31E6F79F" w14:textId="5DFE61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(NR_IAB-Core) CR to TS 38.174: maintenance to IAB requirements</w:t>
            </w:r>
          </w:p>
        </w:tc>
        <w:tc>
          <w:tcPr>
            <w:tcW w:w="505" w:type="pct"/>
          </w:tcPr>
          <w:p w14:paraId="04B65041" w14:textId="02DC43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Nokia, Qualcomm Inc.</w:t>
            </w:r>
          </w:p>
        </w:tc>
        <w:tc>
          <w:tcPr>
            <w:tcW w:w="442" w:type="pct"/>
          </w:tcPr>
          <w:p w14:paraId="613177A5" w14:textId="57163A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41C7F153" w14:textId="0AD6BD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0113</w:t>
            </w:r>
          </w:p>
        </w:tc>
        <w:tc>
          <w:tcPr>
            <w:tcW w:w="227" w:type="pct"/>
          </w:tcPr>
          <w:p w14:paraId="2E81C4B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3643F80" w14:textId="6B3175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7E4F2FB" w14:textId="637B55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54A6D17" w14:textId="0D89BE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NR_IAB-Core</w:t>
            </w:r>
          </w:p>
        </w:tc>
        <w:tc>
          <w:tcPr>
            <w:tcW w:w="512" w:type="pct"/>
          </w:tcPr>
          <w:p w14:paraId="3347C008" w14:textId="786C3D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CF30C53" w14:textId="77777777" w:rsidTr="00D85DB0">
        <w:tc>
          <w:tcPr>
            <w:tcW w:w="439" w:type="pct"/>
          </w:tcPr>
          <w:p w14:paraId="78CF7408" w14:textId="232CB5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R4-2409307</w:t>
            </w:r>
          </w:p>
        </w:tc>
        <w:tc>
          <w:tcPr>
            <w:tcW w:w="1041" w:type="pct"/>
          </w:tcPr>
          <w:p w14:paraId="49A35383" w14:textId="053EB8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RRM performance requirements for NR Mobile IAB</w:t>
            </w:r>
          </w:p>
        </w:tc>
        <w:tc>
          <w:tcPr>
            <w:tcW w:w="505" w:type="pct"/>
          </w:tcPr>
          <w:p w14:paraId="19C7A521" w14:textId="5227709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1B16A2FB" w14:textId="4E1613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4E772F4E" w14:textId="400001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0114</w:t>
            </w:r>
          </w:p>
        </w:tc>
        <w:tc>
          <w:tcPr>
            <w:tcW w:w="227" w:type="pct"/>
          </w:tcPr>
          <w:p w14:paraId="4D5E9F0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20875C9" w14:textId="5B5285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99B8579" w14:textId="07DFBE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E5C4A8C" w14:textId="2D8FAD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NR_mobile_IAB-Perf</w:t>
            </w:r>
          </w:p>
        </w:tc>
        <w:tc>
          <w:tcPr>
            <w:tcW w:w="512" w:type="pct"/>
          </w:tcPr>
          <w:p w14:paraId="75A4C3A8" w14:textId="7BF62F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C5D9C89" w14:textId="77777777" w:rsidTr="00D85DB0">
        <w:tc>
          <w:tcPr>
            <w:tcW w:w="439" w:type="pct"/>
          </w:tcPr>
          <w:p w14:paraId="2B130C7C" w14:textId="4E4AFC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R4-2409568</w:t>
            </w:r>
          </w:p>
        </w:tc>
        <w:tc>
          <w:tcPr>
            <w:tcW w:w="1041" w:type="pct"/>
          </w:tcPr>
          <w:p w14:paraId="14D2C798" w14:textId="2DB278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RRM performance requirements for NR Mobile IAB</w:t>
            </w:r>
          </w:p>
        </w:tc>
        <w:tc>
          <w:tcPr>
            <w:tcW w:w="505" w:type="pct"/>
          </w:tcPr>
          <w:p w14:paraId="753FBDD3" w14:textId="32B71B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29623CEB" w14:textId="359C2B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38C7C130" w14:textId="432AA2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0114</w:t>
            </w:r>
          </w:p>
        </w:tc>
        <w:tc>
          <w:tcPr>
            <w:tcW w:w="227" w:type="pct"/>
          </w:tcPr>
          <w:p w14:paraId="624B22A8" w14:textId="55A03A4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77D6729" w14:textId="7EE7E6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0EB91D3" w14:textId="2177CF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845FDEF" w14:textId="0C70B2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NR_mobile_IAB-Perf</w:t>
            </w:r>
          </w:p>
        </w:tc>
        <w:tc>
          <w:tcPr>
            <w:tcW w:w="512" w:type="pct"/>
          </w:tcPr>
          <w:p w14:paraId="002B68BC" w14:textId="5A771F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65BBE9E7" w14:textId="77777777" w:rsidTr="00D85DB0">
        <w:tc>
          <w:tcPr>
            <w:tcW w:w="439" w:type="pct"/>
          </w:tcPr>
          <w:p w14:paraId="15FE59D8" w14:textId="75093A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R4-2410213</w:t>
            </w:r>
          </w:p>
        </w:tc>
        <w:tc>
          <w:tcPr>
            <w:tcW w:w="1041" w:type="pct"/>
          </w:tcPr>
          <w:p w14:paraId="59C96538" w14:textId="7E277C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on RRM performance requirements for NR Mobile IAB</w:t>
            </w:r>
          </w:p>
        </w:tc>
        <w:tc>
          <w:tcPr>
            <w:tcW w:w="505" w:type="pct"/>
          </w:tcPr>
          <w:p w14:paraId="1E3D0690" w14:textId="4BCE0D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26318766" w14:textId="3ADD7D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38.174</w:t>
            </w:r>
          </w:p>
        </w:tc>
        <w:tc>
          <w:tcPr>
            <w:tcW w:w="361" w:type="pct"/>
          </w:tcPr>
          <w:p w14:paraId="552419A9" w14:textId="5E132A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0114</w:t>
            </w:r>
          </w:p>
        </w:tc>
        <w:tc>
          <w:tcPr>
            <w:tcW w:w="227" w:type="pct"/>
          </w:tcPr>
          <w:p w14:paraId="64F95EC8" w14:textId="205419F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4DB5F832" w14:textId="55761D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8FF7253" w14:textId="2F43B9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AD1C406" w14:textId="54344E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NR_mobile_IAB-Perf</w:t>
            </w:r>
          </w:p>
        </w:tc>
        <w:tc>
          <w:tcPr>
            <w:tcW w:w="512" w:type="pct"/>
          </w:tcPr>
          <w:p w14:paraId="3C5A0D45" w14:textId="75A1E0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084B254" w14:textId="77777777" w:rsidTr="00D85DB0">
        <w:tc>
          <w:tcPr>
            <w:tcW w:w="439" w:type="pct"/>
          </w:tcPr>
          <w:p w14:paraId="52D3CCF6" w14:textId="4DB9FC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R4-2409072</w:t>
            </w:r>
          </w:p>
        </w:tc>
        <w:tc>
          <w:tcPr>
            <w:tcW w:w="1041" w:type="pct"/>
          </w:tcPr>
          <w:p w14:paraId="226AC93E" w14:textId="732279D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38.175 with mobile IAB introduction</w:t>
            </w:r>
          </w:p>
        </w:tc>
        <w:tc>
          <w:tcPr>
            <w:tcW w:w="505" w:type="pct"/>
          </w:tcPr>
          <w:p w14:paraId="75B71B20" w14:textId="0CA80A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0C987F08" w14:textId="25A817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38.175</w:t>
            </w:r>
          </w:p>
        </w:tc>
        <w:tc>
          <w:tcPr>
            <w:tcW w:w="361" w:type="pct"/>
          </w:tcPr>
          <w:p w14:paraId="514E18AB" w14:textId="3C97E0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0035</w:t>
            </w:r>
          </w:p>
        </w:tc>
        <w:tc>
          <w:tcPr>
            <w:tcW w:w="227" w:type="pct"/>
          </w:tcPr>
          <w:p w14:paraId="3C152BE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341A684" w14:textId="299EC6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89DE3E1" w14:textId="4B44AE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C3C04FB" w14:textId="24E849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NR_mobile_IAB-Core</w:t>
            </w:r>
          </w:p>
        </w:tc>
        <w:tc>
          <w:tcPr>
            <w:tcW w:w="512" w:type="pct"/>
          </w:tcPr>
          <w:p w14:paraId="6597EDA5" w14:textId="7E6B13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4746E46" w14:textId="77777777" w:rsidTr="00D85DB0">
        <w:tc>
          <w:tcPr>
            <w:tcW w:w="439" w:type="pct"/>
          </w:tcPr>
          <w:p w14:paraId="7BDBD124" w14:textId="21B728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R4-2408203</w:t>
            </w:r>
          </w:p>
        </w:tc>
        <w:tc>
          <w:tcPr>
            <w:tcW w:w="1041" w:type="pct"/>
          </w:tcPr>
          <w:p w14:paraId="3AF3429F" w14:textId="0A95E1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38.176-1: Correction of test tolerance value for IAB-MT total power dynamic range (rel-16)</w:t>
            </w:r>
          </w:p>
        </w:tc>
        <w:tc>
          <w:tcPr>
            <w:tcW w:w="505" w:type="pct"/>
          </w:tcPr>
          <w:p w14:paraId="214FA102" w14:textId="32F3A6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06E09C00" w14:textId="4854823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38.176-1</w:t>
            </w:r>
          </w:p>
        </w:tc>
        <w:tc>
          <w:tcPr>
            <w:tcW w:w="361" w:type="pct"/>
          </w:tcPr>
          <w:p w14:paraId="71CD7068" w14:textId="6D133D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0051</w:t>
            </w:r>
          </w:p>
        </w:tc>
        <w:tc>
          <w:tcPr>
            <w:tcW w:w="227" w:type="pct"/>
          </w:tcPr>
          <w:p w14:paraId="715E3FC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7C110F4" w14:textId="162A93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54B436E2" w14:textId="7A7958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0AA5891" w14:textId="1C3738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NR_IAB-Perf</w:t>
            </w:r>
          </w:p>
        </w:tc>
        <w:tc>
          <w:tcPr>
            <w:tcW w:w="512" w:type="pct"/>
          </w:tcPr>
          <w:p w14:paraId="42146BB2" w14:textId="0D84C4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AE07265" w14:textId="77777777" w:rsidTr="00D85DB0">
        <w:tc>
          <w:tcPr>
            <w:tcW w:w="439" w:type="pct"/>
          </w:tcPr>
          <w:p w14:paraId="39C105FF" w14:textId="0F917F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R4-2408204</w:t>
            </w:r>
          </w:p>
        </w:tc>
        <w:tc>
          <w:tcPr>
            <w:tcW w:w="1041" w:type="pct"/>
          </w:tcPr>
          <w:p w14:paraId="3D0FC7DA" w14:textId="5BD755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38.176-1: Correction of test tolerance value for IAB-MT total power dynamic range (rel-17)</w:t>
            </w:r>
          </w:p>
        </w:tc>
        <w:tc>
          <w:tcPr>
            <w:tcW w:w="505" w:type="pct"/>
          </w:tcPr>
          <w:p w14:paraId="2172C339" w14:textId="6F097D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4AB8310E" w14:textId="5A0D89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38.176-1</w:t>
            </w:r>
          </w:p>
        </w:tc>
        <w:tc>
          <w:tcPr>
            <w:tcW w:w="361" w:type="pct"/>
          </w:tcPr>
          <w:p w14:paraId="173ECDA4" w14:textId="546F09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0052</w:t>
            </w:r>
          </w:p>
        </w:tc>
        <w:tc>
          <w:tcPr>
            <w:tcW w:w="227" w:type="pct"/>
          </w:tcPr>
          <w:p w14:paraId="5F63C11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0F3E8F3" w14:textId="42C2C2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783C7855" w14:textId="44BBEB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2E14EB6" w14:textId="78563B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NR_IAB-Perf</w:t>
            </w:r>
          </w:p>
        </w:tc>
        <w:tc>
          <w:tcPr>
            <w:tcW w:w="512" w:type="pct"/>
          </w:tcPr>
          <w:p w14:paraId="58958371" w14:textId="1F2B54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418129F" w14:textId="77777777" w:rsidTr="00D85DB0">
        <w:tc>
          <w:tcPr>
            <w:tcW w:w="439" w:type="pct"/>
          </w:tcPr>
          <w:p w14:paraId="6BD0028F" w14:textId="7A8F08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R4-2408205</w:t>
            </w:r>
          </w:p>
        </w:tc>
        <w:tc>
          <w:tcPr>
            <w:tcW w:w="1041" w:type="pct"/>
          </w:tcPr>
          <w:p w14:paraId="25FF21EF" w14:textId="5C44D1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38.176-1: Correction of test tolerance value for IAB-MT total power dynamic range (rel-18)</w:t>
            </w:r>
          </w:p>
        </w:tc>
        <w:tc>
          <w:tcPr>
            <w:tcW w:w="505" w:type="pct"/>
          </w:tcPr>
          <w:p w14:paraId="47C59C93" w14:textId="5737B9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03148993" w14:textId="0FD971F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38.176-1</w:t>
            </w:r>
          </w:p>
        </w:tc>
        <w:tc>
          <w:tcPr>
            <w:tcW w:w="361" w:type="pct"/>
          </w:tcPr>
          <w:p w14:paraId="45EE7B88" w14:textId="23F4E8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0053</w:t>
            </w:r>
          </w:p>
        </w:tc>
        <w:tc>
          <w:tcPr>
            <w:tcW w:w="227" w:type="pct"/>
          </w:tcPr>
          <w:p w14:paraId="6905F3E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46B2AE1" w14:textId="057D72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E58CF88" w14:textId="38A34C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01E6D6B" w14:textId="6BBAA5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NR_IAB-Perf</w:t>
            </w:r>
          </w:p>
        </w:tc>
        <w:tc>
          <w:tcPr>
            <w:tcW w:w="512" w:type="pct"/>
          </w:tcPr>
          <w:p w14:paraId="5A5899FB" w14:textId="7264CD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9C45DEB" w14:textId="77777777" w:rsidTr="00D85DB0">
        <w:tc>
          <w:tcPr>
            <w:tcW w:w="439" w:type="pct"/>
          </w:tcPr>
          <w:p w14:paraId="31FCCFFF" w14:textId="0D53ECF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R4-2408407</w:t>
            </w:r>
          </w:p>
        </w:tc>
        <w:tc>
          <w:tcPr>
            <w:tcW w:w="1041" w:type="pct"/>
          </w:tcPr>
          <w:p w14:paraId="4AC42D39" w14:textId="67B5BA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for 38.176-1 introduction of mobile IAB RF conformance requirements</w:t>
            </w:r>
          </w:p>
        </w:tc>
        <w:tc>
          <w:tcPr>
            <w:tcW w:w="505" w:type="pct"/>
          </w:tcPr>
          <w:p w14:paraId="6307B766" w14:textId="41D227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Incorporated, Ericsson, Nokia</w:t>
            </w:r>
          </w:p>
        </w:tc>
        <w:tc>
          <w:tcPr>
            <w:tcW w:w="442" w:type="pct"/>
          </w:tcPr>
          <w:p w14:paraId="3A13C023" w14:textId="365301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38.176-1</w:t>
            </w:r>
          </w:p>
        </w:tc>
        <w:tc>
          <w:tcPr>
            <w:tcW w:w="361" w:type="pct"/>
          </w:tcPr>
          <w:p w14:paraId="22BED0C3" w14:textId="296781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0054</w:t>
            </w:r>
          </w:p>
        </w:tc>
        <w:tc>
          <w:tcPr>
            <w:tcW w:w="227" w:type="pct"/>
          </w:tcPr>
          <w:p w14:paraId="0D5B9EB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EE465BE" w14:textId="02CDF7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B1FD149" w14:textId="32A0DE2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EACBE41" w14:textId="60769C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NR_mobile_IAB-Perf</w:t>
            </w:r>
          </w:p>
        </w:tc>
        <w:tc>
          <w:tcPr>
            <w:tcW w:w="512" w:type="pct"/>
          </w:tcPr>
          <w:p w14:paraId="040B8A46" w14:textId="416310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1802EFF" w14:textId="77777777" w:rsidTr="00D85DB0">
        <w:tc>
          <w:tcPr>
            <w:tcW w:w="439" w:type="pct"/>
          </w:tcPr>
          <w:p w14:paraId="099165B2" w14:textId="7D97B0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R4-2409882</w:t>
            </w:r>
          </w:p>
        </w:tc>
        <w:tc>
          <w:tcPr>
            <w:tcW w:w="1041" w:type="pct"/>
          </w:tcPr>
          <w:p w14:paraId="29F70AC6" w14:textId="3F674D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introduction of mobile IAB performance requirements for 38.176-1</w:t>
            </w:r>
          </w:p>
        </w:tc>
        <w:tc>
          <w:tcPr>
            <w:tcW w:w="505" w:type="pct"/>
          </w:tcPr>
          <w:p w14:paraId="05650EBF" w14:textId="790FEA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10F36D70" w14:textId="729DC1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38.176-1</w:t>
            </w:r>
          </w:p>
        </w:tc>
        <w:tc>
          <w:tcPr>
            <w:tcW w:w="361" w:type="pct"/>
          </w:tcPr>
          <w:p w14:paraId="65BA1011" w14:textId="290BB68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0055</w:t>
            </w:r>
          </w:p>
        </w:tc>
        <w:tc>
          <w:tcPr>
            <w:tcW w:w="227" w:type="pct"/>
          </w:tcPr>
          <w:p w14:paraId="2E0746B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8310C48" w14:textId="416714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CB127A2" w14:textId="2A8154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34A46E4" w14:textId="3E9D91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NR_mobile_IAB-Perf</w:t>
            </w:r>
          </w:p>
        </w:tc>
        <w:tc>
          <w:tcPr>
            <w:tcW w:w="512" w:type="pct"/>
          </w:tcPr>
          <w:p w14:paraId="038E9F41" w14:textId="3DE12B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4307325" w14:textId="77777777" w:rsidTr="00D85DB0">
        <w:tc>
          <w:tcPr>
            <w:tcW w:w="439" w:type="pct"/>
          </w:tcPr>
          <w:p w14:paraId="5F87A48D" w14:textId="31BE49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R4-2407463</w:t>
            </w:r>
          </w:p>
        </w:tc>
        <w:tc>
          <w:tcPr>
            <w:tcW w:w="1041" w:type="pct"/>
          </w:tcPr>
          <w:p w14:paraId="71C0A157" w14:textId="6C2224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(NR_IAB-Perf) CR for TS 38.176-2, Correction on notes for scaling factor for IAB-MT type 1-O</w:t>
            </w:r>
          </w:p>
        </w:tc>
        <w:tc>
          <w:tcPr>
            <w:tcW w:w="505" w:type="pct"/>
          </w:tcPr>
          <w:p w14:paraId="05FA8AEF" w14:textId="74ED72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77B09DE8" w14:textId="5447C8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38.176-2</w:t>
            </w:r>
          </w:p>
        </w:tc>
        <w:tc>
          <w:tcPr>
            <w:tcW w:w="361" w:type="pct"/>
          </w:tcPr>
          <w:p w14:paraId="4DA6B821" w14:textId="60F5C4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0054</w:t>
            </w:r>
          </w:p>
        </w:tc>
        <w:tc>
          <w:tcPr>
            <w:tcW w:w="227" w:type="pct"/>
          </w:tcPr>
          <w:p w14:paraId="0FF2A4B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AA64C22" w14:textId="4F8C16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8C3A905" w14:textId="4C4A52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537D12C" w14:textId="5A4152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NR_IAB-Perf</w:t>
            </w:r>
          </w:p>
        </w:tc>
        <w:tc>
          <w:tcPr>
            <w:tcW w:w="512" w:type="pct"/>
          </w:tcPr>
          <w:p w14:paraId="59607334" w14:textId="170A24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24D1372" w14:textId="77777777" w:rsidTr="00D85DB0">
        <w:tc>
          <w:tcPr>
            <w:tcW w:w="439" w:type="pct"/>
          </w:tcPr>
          <w:p w14:paraId="7B213B45" w14:textId="01EFC5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R4-2407464</w:t>
            </w:r>
          </w:p>
        </w:tc>
        <w:tc>
          <w:tcPr>
            <w:tcW w:w="1041" w:type="pct"/>
          </w:tcPr>
          <w:p w14:paraId="44EBC9F1" w14:textId="6685C9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(NR_IAB-Perf) CR for TS 38.176-2, Correction on notes for scaling factor for IAB-MT type 1-O</w:t>
            </w:r>
          </w:p>
        </w:tc>
        <w:tc>
          <w:tcPr>
            <w:tcW w:w="505" w:type="pct"/>
          </w:tcPr>
          <w:p w14:paraId="24AEF067" w14:textId="35942C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66496EB1" w14:textId="1089AD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38.176-2</w:t>
            </w:r>
          </w:p>
        </w:tc>
        <w:tc>
          <w:tcPr>
            <w:tcW w:w="361" w:type="pct"/>
          </w:tcPr>
          <w:p w14:paraId="2A285CE3" w14:textId="0CD09B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0055</w:t>
            </w:r>
          </w:p>
        </w:tc>
        <w:tc>
          <w:tcPr>
            <w:tcW w:w="227" w:type="pct"/>
          </w:tcPr>
          <w:p w14:paraId="6980291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4B5FD4C" w14:textId="39E0CB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4C33C8E" w14:textId="7FDC91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50F6D572" w14:textId="4BB427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NR_IAB-Perf</w:t>
            </w:r>
          </w:p>
        </w:tc>
        <w:tc>
          <w:tcPr>
            <w:tcW w:w="512" w:type="pct"/>
          </w:tcPr>
          <w:p w14:paraId="286769A8" w14:textId="596A01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1459F92" w14:textId="77777777" w:rsidTr="00D85DB0">
        <w:tc>
          <w:tcPr>
            <w:tcW w:w="439" w:type="pct"/>
          </w:tcPr>
          <w:p w14:paraId="3479A800" w14:textId="27076D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R4-2407465</w:t>
            </w:r>
          </w:p>
        </w:tc>
        <w:tc>
          <w:tcPr>
            <w:tcW w:w="1041" w:type="pct"/>
          </w:tcPr>
          <w:p w14:paraId="3A2ED9D3" w14:textId="630DCE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(NR_IAB-Perf) CR for TS 38.176-2, Correction on notes for scaling factor for IAB-MT type 1-O</w:t>
            </w:r>
          </w:p>
        </w:tc>
        <w:tc>
          <w:tcPr>
            <w:tcW w:w="505" w:type="pct"/>
          </w:tcPr>
          <w:p w14:paraId="3267349E" w14:textId="23A7FA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3C5A5762" w14:textId="7E526D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38.176-2</w:t>
            </w:r>
          </w:p>
        </w:tc>
        <w:tc>
          <w:tcPr>
            <w:tcW w:w="361" w:type="pct"/>
          </w:tcPr>
          <w:p w14:paraId="70D7171A" w14:textId="3B4391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0056</w:t>
            </w:r>
          </w:p>
        </w:tc>
        <w:tc>
          <w:tcPr>
            <w:tcW w:w="227" w:type="pct"/>
          </w:tcPr>
          <w:p w14:paraId="069E2BB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D00F60E" w14:textId="2A2ECC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8EC75B7" w14:textId="606462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26CC66C" w14:textId="0611CC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NR_IAB-Perf</w:t>
            </w:r>
          </w:p>
        </w:tc>
        <w:tc>
          <w:tcPr>
            <w:tcW w:w="512" w:type="pct"/>
          </w:tcPr>
          <w:p w14:paraId="7204E803" w14:textId="73D3FE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EF2C42A" w14:textId="77777777" w:rsidTr="00D85DB0">
        <w:tc>
          <w:tcPr>
            <w:tcW w:w="439" w:type="pct"/>
          </w:tcPr>
          <w:p w14:paraId="6C87D7F7" w14:textId="325C42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R4-2408408</w:t>
            </w:r>
          </w:p>
        </w:tc>
        <w:tc>
          <w:tcPr>
            <w:tcW w:w="1041" w:type="pct"/>
          </w:tcPr>
          <w:p w14:paraId="32750891" w14:textId="18690D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to TS 38.176-2 on RF conformance requirements for NR Mobile IAB</w:t>
            </w:r>
          </w:p>
        </w:tc>
        <w:tc>
          <w:tcPr>
            <w:tcW w:w="505" w:type="pct"/>
          </w:tcPr>
          <w:p w14:paraId="4ED67F36" w14:textId="112737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Incorporated, Ericsson, Nokia</w:t>
            </w:r>
          </w:p>
        </w:tc>
        <w:tc>
          <w:tcPr>
            <w:tcW w:w="442" w:type="pct"/>
          </w:tcPr>
          <w:p w14:paraId="15DB20F9" w14:textId="289243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38.176-2</w:t>
            </w:r>
          </w:p>
        </w:tc>
        <w:tc>
          <w:tcPr>
            <w:tcW w:w="361" w:type="pct"/>
          </w:tcPr>
          <w:p w14:paraId="128CA895" w14:textId="0E325A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0057</w:t>
            </w:r>
          </w:p>
        </w:tc>
        <w:tc>
          <w:tcPr>
            <w:tcW w:w="227" w:type="pct"/>
          </w:tcPr>
          <w:p w14:paraId="392C117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AA75BBF" w14:textId="3CD7599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17793D7" w14:textId="2C94DC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36F76B2" w14:textId="65E4DA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NR_mobile_IAB-Perf</w:t>
            </w:r>
          </w:p>
        </w:tc>
        <w:tc>
          <w:tcPr>
            <w:tcW w:w="512" w:type="pct"/>
          </w:tcPr>
          <w:p w14:paraId="76297176" w14:textId="17AC02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8DB1F1C" w14:textId="77777777" w:rsidTr="00D85DB0">
        <w:tc>
          <w:tcPr>
            <w:tcW w:w="439" w:type="pct"/>
          </w:tcPr>
          <w:p w14:paraId="42CE3ED3" w14:textId="194550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R4-2408970</w:t>
            </w:r>
          </w:p>
        </w:tc>
        <w:tc>
          <w:tcPr>
            <w:tcW w:w="1041" w:type="pct"/>
          </w:tcPr>
          <w:p w14:paraId="7D4CF92B" w14:textId="133434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on mIAB-MT radiated conformance requirement (TS38.176-2, Rel-18)</w:t>
            </w:r>
          </w:p>
        </w:tc>
        <w:tc>
          <w:tcPr>
            <w:tcW w:w="505" w:type="pct"/>
          </w:tcPr>
          <w:p w14:paraId="0CFFE2A2" w14:textId="54DEE6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4FA605A4" w14:textId="064A032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38.176-2</w:t>
            </w:r>
          </w:p>
        </w:tc>
        <w:tc>
          <w:tcPr>
            <w:tcW w:w="361" w:type="pct"/>
          </w:tcPr>
          <w:p w14:paraId="2F334589" w14:textId="606687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0058</w:t>
            </w:r>
          </w:p>
        </w:tc>
        <w:tc>
          <w:tcPr>
            <w:tcW w:w="227" w:type="pct"/>
          </w:tcPr>
          <w:p w14:paraId="5CFF744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F1BD97F" w14:textId="58600E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A73CEF3" w14:textId="7821B2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7D73D1C" w14:textId="3FDA71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NR_mobile_IAB-Perf</w:t>
            </w:r>
          </w:p>
        </w:tc>
        <w:tc>
          <w:tcPr>
            <w:tcW w:w="512" w:type="pct"/>
          </w:tcPr>
          <w:p w14:paraId="27502654" w14:textId="3A52BD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FCC93BF" w14:textId="77777777" w:rsidTr="00D85DB0">
        <w:tc>
          <w:tcPr>
            <w:tcW w:w="439" w:type="pct"/>
          </w:tcPr>
          <w:p w14:paraId="1D870F4C" w14:textId="264CDF0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R4-2409881</w:t>
            </w:r>
          </w:p>
        </w:tc>
        <w:tc>
          <w:tcPr>
            <w:tcW w:w="1041" w:type="pct"/>
          </w:tcPr>
          <w:p w14:paraId="61629852" w14:textId="6E14E4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BigCR on mIAB-MT radiated conformance requirement (TS38.176-2, Rel-18)</w:t>
            </w:r>
          </w:p>
        </w:tc>
        <w:tc>
          <w:tcPr>
            <w:tcW w:w="505" w:type="pct"/>
          </w:tcPr>
          <w:p w14:paraId="1E7A6718" w14:textId="329ACE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442" w:type="pct"/>
          </w:tcPr>
          <w:p w14:paraId="58D1CD5F" w14:textId="77E3E9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38.176-2</w:t>
            </w:r>
          </w:p>
        </w:tc>
        <w:tc>
          <w:tcPr>
            <w:tcW w:w="361" w:type="pct"/>
          </w:tcPr>
          <w:p w14:paraId="03C0A48F" w14:textId="7D841E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0058</w:t>
            </w:r>
          </w:p>
        </w:tc>
        <w:tc>
          <w:tcPr>
            <w:tcW w:w="227" w:type="pct"/>
          </w:tcPr>
          <w:p w14:paraId="1075BCC5" w14:textId="50805E1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FD79B99" w14:textId="67A65B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D7901BD" w14:textId="741960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0644A29B" w14:textId="0C9D08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NR_mobile_IAB-Perf</w:t>
            </w:r>
          </w:p>
        </w:tc>
        <w:tc>
          <w:tcPr>
            <w:tcW w:w="512" w:type="pct"/>
          </w:tcPr>
          <w:p w14:paraId="121EB9DA" w14:textId="7F6C89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AF2148F" w14:textId="77777777" w:rsidTr="00D85DB0">
        <w:tc>
          <w:tcPr>
            <w:tcW w:w="439" w:type="pct"/>
          </w:tcPr>
          <w:p w14:paraId="65343C28" w14:textId="040B64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R4-2407475</w:t>
            </w:r>
          </w:p>
        </w:tc>
        <w:tc>
          <w:tcPr>
            <w:tcW w:w="1041" w:type="pct"/>
          </w:tcPr>
          <w:p w14:paraId="1FF4C2DE" w14:textId="4413BA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(NR_NTN_enh-Perf)CR for TS 38.181, Add Declaration identifier for SAN extreme testing condition declaration</w:t>
            </w:r>
          </w:p>
        </w:tc>
        <w:tc>
          <w:tcPr>
            <w:tcW w:w="505" w:type="pct"/>
          </w:tcPr>
          <w:p w14:paraId="0BE48D8D" w14:textId="43DB74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442" w:type="pct"/>
          </w:tcPr>
          <w:p w14:paraId="5A1717F6" w14:textId="5501AB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42FF2BFB" w14:textId="3C2459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0015</w:t>
            </w:r>
          </w:p>
        </w:tc>
        <w:tc>
          <w:tcPr>
            <w:tcW w:w="227" w:type="pct"/>
          </w:tcPr>
          <w:p w14:paraId="5247207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DB443E1" w14:textId="597CFB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79CC463" w14:textId="2AC23D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426E5E7" w14:textId="78C100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NR_NTN_enh-Perf</w:t>
            </w:r>
          </w:p>
        </w:tc>
        <w:tc>
          <w:tcPr>
            <w:tcW w:w="512" w:type="pct"/>
          </w:tcPr>
          <w:p w14:paraId="534EA3E3" w14:textId="1F3D0F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not pursued</w:t>
            </w:r>
          </w:p>
        </w:tc>
      </w:tr>
      <w:tr w:rsidR="00D85DB0" w:rsidRPr="00D85DB0" w14:paraId="0AD75360" w14:textId="77777777" w:rsidTr="00D85DB0">
        <w:tc>
          <w:tcPr>
            <w:tcW w:w="439" w:type="pct"/>
          </w:tcPr>
          <w:p w14:paraId="79EE7207" w14:textId="01A62D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R4-2408196</w:t>
            </w:r>
          </w:p>
        </w:tc>
        <w:tc>
          <w:tcPr>
            <w:tcW w:w="1041" w:type="pct"/>
          </w:tcPr>
          <w:p w14:paraId="4B998295" w14:textId="5F3972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38.181: Removal of extreme conditions from SAN conformance specifications</w:t>
            </w:r>
          </w:p>
        </w:tc>
        <w:tc>
          <w:tcPr>
            <w:tcW w:w="505" w:type="pct"/>
          </w:tcPr>
          <w:p w14:paraId="5B337AB3" w14:textId="39DC8B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NEC</w:t>
            </w:r>
          </w:p>
        </w:tc>
        <w:tc>
          <w:tcPr>
            <w:tcW w:w="442" w:type="pct"/>
          </w:tcPr>
          <w:p w14:paraId="60F7066F" w14:textId="5CD3EF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7FBEAF41" w14:textId="49A542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0016</w:t>
            </w:r>
          </w:p>
        </w:tc>
        <w:tc>
          <w:tcPr>
            <w:tcW w:w="227" w:type="pct"/>
          </w:tcPr>
          <w:p w14:paraId="5156562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8334A90" w14:textId="63E208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2C06BF3" w14:textId="717EB5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AFA2A03" w14:textId="24F5E0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NR_NTN_enh-Perf</w:t>
            </w:r>
          </w:p>
        </w:tc>
        <w:tc>
          <w:tcPr>
            <w:tcW w:w="512" w:type="pct"/>
          </w:tcPr>
          <w:p w14:paraId="3A2A7BAC" w14:textId="07A576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merged</w:t>
            </w:r>
          </w:p>
        </w:tc>
      </w:tr>
      <w:tr w:rsidR="00D85DB0" w:rsidRPr="00D85DB0" w14:paraId="1A7E8398" w14:textId="77777777" w:rsidTr="00D85DB0">
        <w:tc>
          <w:tcPr>
            <w:tcW w:w="439" w:type="pct"/>
          </w:tcPr>
          <w:p w14:paraId="0BC9F296" w14:textId="028B0D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R4-2408332</w:t>
            </w:r>
          </w:p>
        </w:tc>
        <w:tc>
          <w:tcPr>
            <w:tcW w:w="1041" w:type="pct"/>
          </w:tcPr>
          <w:p w14:paraId="5D6C2DD8" w14:textId="2B8BF2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for 38.181 SAN PUCCH demodulation requirements</w:t>
            </w:r>
          </w:p>
        </w:tc>
        <w:tc>
          <w:tcPr>
            <w:tcW w:w="505" w:type="pct"/>
          </w:tcPr>
          <w:p w14:paraId="1A27B101" w14:textId="32EFDD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7FBE3EAA" w14:textId="37238F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4076EEA7" w14:textId="6A3E0BE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0017</w:t>
            </w:r>
          </w:p>
        </w:tc>
        <w:tc>
          <w:tcPr>
            <w:tcW w:w="227" w:type="pct"/>
          </w:tcPr>
          <w:p w14:paraId="2DAE4FE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33C9648" w14:textId="695BE2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65E0C92" w14:textId="051307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114EA4C" w14:textId="4623A7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0A6D345D" w14:textId="60E741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1798530" w14:textId="77777777" w:rsidTr="00D85DB0">
        <w:tc>
          <w:tcPr>
            <w:tcW w:w="439" w:type="pct"/>
          </w:tcPr>
          <w:p w14:paraId="3E8A0C55" w14:textId="4DF741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R4-2408333</w:t>
            </w:r>
          </w:p>
        </w:tc>
        <w:tc>
          <w:tcPr>
            <w:tcW w:w="1041" w:type="pct"/>
          </w:tcPr>
          <w:p w14:paraId="5107E0E2" w14:textId="218B50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38.181 on FR1 PUCCH demodualtion requirements</w:t>
            </w:r>
          </w:p>
        </w:tc>
        <w:tc>
          <w:tcPr>
            <w:tcW w:w="505" w:type="pct"/>
          </w:tcPr>
          <w:p w14:paraId="364B2D4C" w14:textId="7893AF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7D15855D" w14:textId="54B517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3DAA28F0" w14:textId="4256AA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0018</w:t>
            </w:r>
          </w:p>
        </w:tc>
        <w:tc>
          <w:tcPr>
            <w:tcW w:w="227" w:type="pct"/>
          </w:tcPr>
          <w:p w14:paraId="43F1453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9FA555C" w14:textId="11CDAA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3A96B3C" w14:textId="1A0CD7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583BB36" w14:textId="79A2C2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29B1B500" w14:textId="740B70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8BC6D07" w14:textId="77777777" w:rsidTr="00D85DB0">
        <w:tc>
          <w:tcPr>
            <w:tcW w:w="439" w:type="pct"/>
          </w:tcPr>
          <w:p w14:paraId="3E9EDEAC" w14:textId="7FAF74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R4-2408696</w:t>
            </w:r>
          </w:p>
        </w:tc>
        <w:tc>
          <w:tcPr>
            <w:tcW w:w="1041" w:type="pct"/>
          </w:tcPr>
          <w:p w14:paraId="6FD15202" w14:textId="091E76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NTN enhancement - Running CR to TS 38.181</w:t>
            </w:r>
          </w:p>
        </w:tc>
        <w:tc>
          <w:tcPr>
            <w:tcW w:w="505" w:type="pct"/>
          </w:tcPr>
          <w:p w14:paraId="4C441BA6" w14:textId="70BA2E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Ericsson, CATT, Thales</w:t>
            </w:r>
          </w:p>
        </w:tc>
        <w:tc>
          <w:tcPr>
            <w:tcW w:w="442" w:type="pct"/>
          </w:tcPr>
          <w:p w14:paraId="6BE59222" w14:textId="3190CB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61241298" w14:textId="1AE445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0019</w:t>
            </w:r>
          </w:p>
        </w:tc>
        <w:tc>
          <w:tcPr>
            <w:tcW w:w="227" w:type="pct"/>
          </w:tcPr>
          <w:p w14:paraId="3FEA2EF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6182966" w14:textId="42497D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7F8F0F7" w14:textId="186A56A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441156F" w14:textId="428B93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NR_NTN_enh-Perf</w:t>
            </w:r>
          </w:p>
        </w:tc>
        <w:tc>
          <w:tcPr>
            <w:tcW w:w="512" w:type="pct"/>
          </w:tcPr>
          <w:p w14:paraId="2FE03E22" w14:textId="7FB0C8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ED8D5BA" w14:textId="77777777" w:rsidTr="00D85DB0">
        <w:tc>
          <w:tcPr>
            <w:tcW w:w="439" w:type="pct"/>
          </w:tcPr>
          <w:p w14:paraId="5E10AEA9" w14:textId="7F8C01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R4-2409820</w:t>
            </w:r>
          </w:p>
        </w:tc>
        <w:tc>
          <w:tcPr>
            <w:tcW w:w="1041" w:type="pct"/>
          </w:tcPr>
          <w:p w14:paraId="41097FEE" w14:textId="392F2A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NTN enhancement - Running CR to TS 38.181</w:t>
            </w:r>
          </w:p>
        </w:tc>
        <w:tc>
          <w:tcPr>
            <w:tcW w:w="505" w:type="pct"/>
          </w:tcPr>
          <w:p w14:paraId="247DB4F0" w14:textId="617422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Ericsson, CATT, Thales</w:t>
            </w:r>
          </w:p>
        </w:tc>
        <w:tc>
          <w:tcPr>
            <w:tcW w:w="442" w:type="pct"/>
          </w:tcPr>
          <w:p w14:paraId="05932F1C" w14:textId="3F55C4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7A83096E" w14:textId="586F00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0019</w:t>
            </w:r>
          </w:p>
        </w:tc>
        <w:tc>
          <w:tcPr>
            <w:tcW w:w="227" w:type="pct"/>
          </w:tcPr>
          <w:p w14:paraId="100DAD03" w14:textId="35666B4E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77B2FCDD" w14:textId="352F68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89BB401" w14:textId="76CBB6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8555ECE" w14:textId="00140B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NR_NTN_enh-Perf</w:t>
            </w:r>
          </w:p>
        </w:tc>
        <w:tc>
          <w:tcPr>
            <w:tcW w:w="512" w:type="pct"/>
          </w:tcPr>
          <w:p w14:paraId="7E22F9DF" w14:textId="1BF9EF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D2146D8" w14:textId="77777777" w:rsidTr="00D85DB0">
        <w:tc>
          <w:tcPr>
            <w:tcW w:w="439" w:type="pct"/>
          </w:tcPr>
          <w:p w14:paraId="594A9FE2" w14:textId="70A795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R4-2409442</w:t>
            </w:r>
          </w:p>
        </w:tc>
        <w:tc>
          <w:tcPr>
            <w:tcW w:w="1041" w:type="pct"/>
          </w:tcPr>
          <w:p w14:paraId="1EE481B0" w14:textId="6828B2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to 38.181: Correction on FRCs in conducted demod requirement</w:t>
            </w:r>
          </w:p>
        </w:tc>
        <w:tc>
          <w:tcPr>
            <w:tcW w:w="505" w:type="pct"/>
          </w:tcPr>
          <w:p w14:paraId="3F4FF595" w14:textId="7C660A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798D3B41" w14:textId="719FD6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3A271C8F" w14:textId="1BE95B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0020</w:t>
            </w:r>
          </w:p>
        </w:tc>
        <w:tc>
          <w:tcPr>
            <w:tcW w:w="227" w:type="pct"/>
          </w:tcPr>
          <w:p w14:paraId="097F5BD1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5F20770" w14:textId="62697E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1143B76" w14:textId="04174B1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03A0DBC" w14:textId="0CA797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2E2DC668" w14:textId="1472B3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048DB8B" w14:textId="77777777" w:rsidTr="00D85DB0">
        <w:tc>
          <w:tcPr>
            <w:tcW w:w="439" w:type="pct"/>
          </w:tcPr>
          <w:p w14:paraId="6E1C0583" w14:textId="561B1E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R4-2409940</w:t>
            </w:r>
          </w:p>
        </w:tc>
        <w:tc>
          <w:tcPr>
            <w:tcW w:w="1041" w:type="pct"/>
          </w:tcPr>
          <w:p w14:paraId="440C5259" w14:textId="6969B3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to 38.181: Correction on FRCs in conducted demod requirement</w:t>
            </w:r>
          </w:p>
        </w:tc>
        <w:tc>
          <w:tcPr>
            <w:tcW w:w="505" w:type="pct"/>
          </w:tcPr>
          <w:p w14:paraId="27BFFF91" w14:textId="17115E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0BBC3259" w14:textId="10653A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4DE43D8C" w14:textId="168388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0020</w:t>
            </w:r>
          </w:p>
        </w:tc>
        <w:tc>
          <w:tcPr>
            <w:tcW w:w="227" w:type="pct"/>
          </w:tcPr>
          <w:p w14:paraId="481A0D0F" w14:textId="4F18F54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A73D330" w14:textId="0B85E5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879B101" w14:textId="2ACFC63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F8841AA" w14:textId="7FF42D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194BE97B" w14:textId="556F77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C503C8E" w14:textId="77777777" w:rsidTr="00D85DB0">
        <w:tc>
          <w:tcPr>
            <w:tcW w:w="439" w:type="pct"/>
          </w:tcPr>
          <w:p w14:paraId="6212A574" w14:textId="7D2FCD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R4-2409443</w:t>
            </w:r>
          </w:p>
        </w:tc>
        <w:tc>
          <w:tcPr>
            <w:tcW w:w="1041" w:type="pct"/>
          </w:tcPr>
          <w:p w14:paraId="006239DF" w14:textId="2DE317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(NR_NTN_solutions-Perf) CR to 38.181: Correction on FRCs in conducted demod requirement</w:t>
            </w:r>
          </w:p>
        </w:tc>
        <w:tc>
          <w:tcPr>
            <w:tcW w:w="505" w:type="pct"/>
          </w:tcPr>
          <w:p w14:paraId="5352D49C" w14:textId="7C12FD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Keysight Technologies UK Ltd</w:t>
            </w:r>
          </w:p>
        </w:tc>
        <w:tc>
          <w:tcPr>
            <w:tcW w:w="442" w:type="pct"/>
          </w:tcPr>
          <w:p w14:paraId="2BB35225" w14:textId="7F917F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196325C4" w14:textId="0BD980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0021</w:t>
            </w:r>
          </w:p>
        </w:tc>
        <w:tc>
          <w:tcPr>
            <w:tcW w:w="227" w:type="pct"/>
          </w:tcPr>
          <w:p w14:paraId="0BAC9F4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8664C4A" w14:textId="321B00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7899E42" w14:textId="50E87C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58908B1" w14:textId="020B2F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351F496A" w14:textId="021C07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A200696" w14:textId="77777777" w:rsidTr="00D85DB0">
        <w:tc>
          <w:tcPr>
            <w:tcW w:w="439" w:type="pct"/>
          </w:tcPr>
          <w:p w14:paraId="1D314BD0" w14:textId="49A997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R4-2409542</w:t>
            </w:r>
          </w:p>
        </w:tc>
        <w:tc>
          <w:tcPr>
            <w:tcW w:w="1041" w:type="pct"/>
          </w:tcPr>
          <w:p w14:paraId="07361F4D" w14:textId="0A1EA4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Band-agnostic OBUE requirement</w:t>
            </w:r>
          </w:p>
        </w:tc>
        <w:tc>
          <w:tcPr>
            <w:tcW w:w="505" w:type="pct"/>
          </w:tcPr>
          <w:p w14:paraId="425B8B20" w14:textId="549373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CF52B05" w14:textId="37D5E8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74803F9F" w14:textId="243378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0022</w:t>
            </w:r>
          </w:p>
        </w:tc>
        <w:tc>
          <w:tcPr>
            <w:tcW w:w="227" w:type="pct"/>
          </w:tcPr>
          <w:p w14:paraId="7715AAA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54188B1" w14:textId="659F37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E2599B0" w14:textId="2820FD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385AEEE" w14:textId="14B53B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NR_NTN_enh-Perf</w:t>
            </w:r>
          </w:p>
        </w:tc>
        <w:tc>
          <w:tcPr>
            <w:tcW w:w="512" w:type="pct"/>
          </w:tcPr>
          <w:p w14:paraId="4A94D0EE" w14:textId="07C5CB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590FB90" w14:textId="77777777" w:rsidTr="00D85DB0">
        <w:tc>
          <w:tcPr>
            <w:tcW w:w="439" w:type="pct"/>
          </w:tcPr>
          <w:p w14:paraId="5E607571" w14:textId="660FA0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R4-2409818</w:t>
            </w:r>
          </w:p>
        </w:tc>
        <w:tc>
          <w:tcPr>
            <w:tcW w:w="1041" w:type="pct"/>
          </w:tcPr>
          <w:p w14:paraId="3586605F" w14:textId="008E0D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Band-agnostic OBUE requirement</w:t>
            </w:r>
          </w:p>
        </w:tc>
        <w:tc>
          <w:tcPr>
            <w:tcW w:w="505" w:type="pct"/>
          </w:tcPr>
          <w:p w14:paraId="7F2BDAB3" w14:textId="649658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071FC16" w14:textId="76D0DE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3FE0C9F5" w14:textId="45F433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0022</w:t>
            </w:r>
          </w:p>
        </w:tc>
        <w:tc>
          <w:tcPr>
            <w:tcW w:w="227" w:type="pct"/>
          </w:tcPr>
          <w:p w14:paraId="2DB0A069" w14:textId="446CA53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C069EE7" w14:textId="170A01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50AFE0D" w14:textId="75DAD9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1C11590" w14:textId="67C5EE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NR_NTN_enh-Perf</w:t>
            </w:r>
          </w:p>
        </w:tc>
        <w:tc>
          <w:tcPr>
            <w:tcW w:w="512" w:type="pct"/>
          </w:tcPr>
          <w:p w14:paraId="0764EAD1" w14:textId="2F5BFE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E560D14" w14:textId="77777777" w:rsidTr="00D85DB0">
        <w:tc>
          <w:tcPr>
            <w:tcW w:w="439" w:type="pct"/>
          </w:tcPr>
          <w:p w14:paraId="63B5CD99" w14:textId="06407F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R4-2410005</w:t>
            </w:r>
          </w:p>
        </w:tc>
        <w:tc>
          <w:tcPr>
            <w:tcW w:w="1041" w:type="pct"/>
          </w:tcPr>
          <w:p w14:paraId="509D4870" w14:textId="735D88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Band-agnostic OBUE requirement</w:t>
            </w:r>
          </w:p>
        </w:tc>
        <w:tc>
          <w:tcPr>
            <w:tcW w:w="505" w:type="pct"/>
          </w:tcPr>
          <w:p w14:paraId="3CF0D312" w14:textId="6639F6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DDE1FF8" w14:textId="58B73B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4D7D6368" w14:textId="086352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0022</w:t>
            </w:r>
          </w:p>
        </w:tc>
        <w:tc>
          <w:tcPr>
            <w:tcW w:w="227" w:type="pct"/>
          </w:tcPr>
          <w:p w14:paraId="5E5B5F6D" w14:textId="656599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7268BFD9" w14:textId="05BD66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794CD36" w14:textId="4E051D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2916150" w14:textId="35447D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NR_NTN_enh-Perf</w:t>
            </w:r>
          </w:p>
        </w:tc>
        <w:tc>
          <w:tcPr>
            <w:tcW w:w="512" w:type="pct"/>
          </w:tcPr>
          <w:p w14:paraId="7E4F2BF3" w14:textId="1F862C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97351AC" w14:textId="77777777" w:rsidTr="00D85DB0">
        <w:tc>
          <w:tcPr>
            <w:tcW w:w="439" w:type="pct"/>
          </w:tcPr>
          <w:p w14:paraId="1A52A734" w14:textId="38110D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R4-2409550</w:t>
            </w:r>
          </w:p>
        </w:tc>
        <w:tc>
          <w:tcPr>
            <w:tcW w:w="1041" w:type="pct"/>
          </w:tcPr>
          <w:p w14:paraId="6FE525D8" w14:textId="01447A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Corrections for non-regenerative payload and gateway</w:t>
            </w:r>
          </w:p>
        </w:tc>
        <w:tc>
          <w:tcPr>
            <w:tcW w:w="505" w:type="pct"/>
          </w:tcPr>
          <w:p w14:paraId="44E9B2E6" w14:textId="3B14F1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5480FCE4" w14:textId="2D8597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7372A0C6" w14:textId="78FFFD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0023</w:t>
            </w:r>
          </w:p>
        </w:tc>
        <w:tc>
          <w:tcPr>
            <w:tcW w:w="227" w:type="pct"/>
          </w:tcPr>
          <w:p w14:paraId="0F8EC5F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34E50B3" w14:textId="0FA916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E7AE268" w14:textId="64D80F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B4C8187" w14:textId="4FD064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7111F866" w14:textId="08B7E6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2A252AE" w14:textId="77777777" w:rsidTr="00D85DB0">
        <w:tc>
          <w:tcPr>
            <w:tcW w:w="439" w:type="pct"/>
          </w:tcPr>
          <w:p w14:paraId="49C64420" w14:textId="484AAC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R4-2410000</w:t>
            </w:r>
          </w:p>
        </w:tc>
        <w:tc>
          <w:tcPr>
            <w:tcW w:w="1041" w:type="pct"/>
          </w:tcPr>
          <w:p w14:paraId="563057F7" w14:textId="73BF52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Corrections for non-regenerative payload and gateway</w:t>
            </w:r>
          </w:p>
        </w:tc>
        <w:tc>
          <w:tcPr>
            <w:tcW w:w="505" w:type="pct"/>
          </w:tcPr>
          <w:p w14:paraId="17AB7E7E" w14:textId="0DBA4E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920607F" w14:textId="3F6ED9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5A22AEDE" w14:textId="1AA3B6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0023</w:t>
            </w:r>
          </w:p>
        </w:tc>
        <w:tc>
          <w:tcPr>
            <w:tcW w:w="227" w:type="pct"/>
          </w:tcPr>
          <w:p w14:paraId="7F9B6677" w14:textId="158BBF6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7B6F20C" w14:textId="2D3AB2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107071EE" w14:textId="3FDDC6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4CF7A72" w14:textId="3A24DB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66995016" w14:textId="330A29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58C167C" w14:textId="77777777" w:rsidTr="00D85DB0">
        <w:tc>
          <w:tcPr>
            <w:tcW w:w="439" w:type="pct"/>
          </w:tcPr>
          <w:p w14:paraId="13A457A9" w14:textId="1A477D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R4-2409551</w:t>
            </w:r>
          </w:p>
        </w:tc>
        <w:tc>
          <w:tcPr>
            <w:tcW w:w="1041" w:type="pct"/>
          </w:tcPr>
          <w:p w14:paraId="22C3A7DE" w14:textId="439316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Corrections for non-regenerative payload and gateway</w:t>
            </w:r>
          </w:p>
        </w:tc>
        <w:tc>
          <w:tcPr>
            <w:tcW w:w="505" w:type="pct"/>
          </w:tcPr>
          <w:p w14:paraId="470BAF56" w14:textId="7CD250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6525F38" w14:textId="2B60E3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411BAD2D" w14:textId="3F0109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0024</w:t>
            </w:r>
          </w:p>
        </w:tc>
        <w:tc>
          <w:tcPr>
            <w:tcW w:w="227" w:type="pct"/>
          </w:tcPr>
          <w:p w14:paraId="5DCF7C4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BDF7CF7" w14:textId="25E336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7CA1361" w14:textId="18B46B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E564FA0" w14:textId="5C8634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4039695E" w14:textId="2385F6F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2E48FF4" w14:textId="77777777" w:rsidTr="00D85DB0">
        <w:tc>
          <w:tcPr>
            <w:tcW w:w="439" w:type="pct"/>
          </w:tcPr>
          <w:p w14:paraId="4809542F" w14:textId="657347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R4-2409557</w:t>
            </w:r>
          </w:p>
        </w:tc>
        <w:tc>
          <w:tcPr>
            <w:tcW w:w="1041" w:type="pct"/>
          </w:tcPr>
          <w:p w14:paraId="28EF671E" w14:textId="12974E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test condition corrections</w:t>
            </w:r>
          </w:p>
        </w:tc>
        <w:tc>
          <w:tcPr>
            <w:tcW w:w="505" w:type="pct"/>
          </w:tcPr>
          <w:p w14:paraId="0353ADCA" w14:textId="51B437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C3EC13A" w14:textId="09B09C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4E87934E" w14:textId="576CFB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0025</w:t>
            </w:r>
          </w:p>
        </w:tc>
        <w:tc>
          <w:tcPr>
            <w:tcW w:w="227" w:type="pct"/>
          </w:tcPr>
          <w:p w14:paraId="422B01E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6F4202F" w14:textId="0AF84BE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E835FD2" w14:textId="72852C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0FFF6B1" w14:textId="7A0D96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26A7EAB9" w14:textId="765BEB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065CAAA" w14:textId="77777777" w:rsidTr="00D85DB0">
        <w:tc>
          <w:tcPr>
            <w:tcW w:w="439" w:type="pct"/>
          </w:tcPr>
          <w:p w14:paraId="4EC61C11" w14:textId="4C1CA0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R4-2409965</w:t>
            </w:r>
          </w:p>
        </w:tc>
        <w:tc>
          <w:tcPr>
            <w:tcW w:w="1041" w:type="pct"/>
          </w:tcPr>
          <w:p w14:paraId="212FAA4B" w14:textId="0144E4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test condition corrections</w:t>
            </w:r>
          </w:p>
        </w:tc>
        <w:tc>
          <w:tcPr>
            <w:tcW w:w="505" w:type="pct"/>
          </w:tcPr>
          <w:p w14:paraId="3CA4CB39" w14:textId="4B0771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19152A98" w14:textId="77A6F6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5C0FB760" w14:textId="5B47ED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0025</w:t>
            </w:r>
          </w:p>
        </w:tc>
        <w:tc>
          <w:tcPr>
            <w:tcW w:w="227" w:type="pct"/>
          </w:tcPr>
          <w:p w14:paraId="61FAB384" w14:textId="715C886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9C5C064" w14:textId="05E971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272BCAE" w14:textId="67B990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6BD3ED1" w14:textId="54ED064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051FCF71" w14:textId="241619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D9D2333" w14:textId="77777777" w:rsidTr="00D85DB0">
        <w:tc>
          <w:tcPr>
            <w:tcW w:w="439" w:type="pct"/>
          </w:tcPr>
          <w:p w14:paraId="160C84E4" w14:textId="705C3E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R4-2410003</w:t>
            </w:r>
          </w:p>
        </w:tc>
        <w:tc>
          <w:tcPr>
            <w:tcW w:w="1041" w:type="pct"/>
          </w:tcPr>
          <w:p w14:paraId="7952EB1A" w14:textId="1DDC98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test condition corrections</w:t>
            </w:r>
          </w:p>
        </w:tc>
        <w:tc>
          <w:tcPr>
            <w:tcW w:w="505" w:type="pct"/>
          </w:tcPr>
          <w:p w14:paraId="7D124133" w14:textId="32DE24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HiSilicon, NEC</w:t>
            </w:r>
          </w:p>
        </w:tc>
        <w:tc>
          <w:tcPr>
            <w:tcW w:w="442" w:type="pct"/>
          </w:tcPr>
          <w:p w14:paraId="405C2C00" w14:textId="0F224F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2B10DA30" w14:textId="3249D7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0025</w:t>
            </w:r>
          </w:p>
        </w:tc>
        <w:tc>
          <w:tcPr>
            <w:tcW w:w="227" w:type="pct"/>
          </w:tcPr>
          <w:p w14:paraId="408F2347" w14:textId="55EF6DD5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4E492B57" w14:textId="5D5560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8108C8F" w14:textId="2F5CD8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DED2FA0" w14:textId="17E673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6F48F99E" w14:textId="7EF498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1BC83FD" w14:textId="77777777" w:rsidTr="00D85DB0">
        <w:tc>
          <w:tcPr>
            <w:tcW w:w="439" w:type="pct"/>
          </w:tcPr>
          <w:p w14:paraId="3DCFC86C" w14:textId="682088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R4-2409558</w:t>
            </w:r>
          </w:p>
        </w:tc>
        <w:tc>
          <w:tcPr>
            <w:tcW w:w="1041" w:type="pct"/>
          </w:tcPr>
          <w:p w14:paraId="6748B784" w14:textId="43115B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test condition corrections</w:t>
            </w:r>
          </w:p>
        </w:tc>
        <w:tc>
          <w:tcPr>
            <w:tcW w:w="505" w:type="pct"/>
          </w:tcPr>
          <w:p w14:paraId="6BB52C73" w14:textId="0BE3CD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HiSilicon, NEC</w:t>
            </w:r>
          </w:p>
        </w:tc>
        <w:tc>
          <w:tcPr>
            <w:tcW w:w="442" w:type="pct"/>
          </w:tcPr>
          <w:p w14:paraId="20772E64" w14:textId="3D4E8C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173B7A7D" w14:textId="095E9F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0026</w:t>
            </w:r>
          </w:p>
        </w:tc>
        <w:tc>
          <w:tcPr>
            <w:tcW w:w="227" w:type="pct"/>
          </w:tcPr>
          <w:p w14:paraId="5FD6BDD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C3CBB70" w14:textId="0E2117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0EFA096" w14:textId="268202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3F07FB9" w14:textId="64A489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0C609EE6" w14:textId="1740EA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079CE74" w14:textId="77777777" w:rsidTr="00D85DB0">
        <w:tc>
          <w:tcPr>
            <w:tcW w:w="439" w:type="pct"/>
          </w:tcPr>
          <w:p w14:paraId="615743D3" w14:textId="1BF21E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R4-2409559</w:t>
            </w:r>
          </w:p>
        </w:tc>
        <w:tc>
          <w:tcPr>
            <w:tcW w:w="1041" w:type="pct"/>
          </w:tcPr>
          <w:p w14:paraId="6BD1CFA4" w14:textId="327D26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Correction for OTA ICS test setup</w:t>
            </w:r>
          </w:p>
        </w:tc>
        <w:tc>
          <w:tcPr>
            <w:tcW w:w="505" w:type="pct"/>
          </w:tcPr>
          <w:p w14:paraId="6B17A62F" w14:textId="064566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54F5097" w14:textId="2F6BBE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4ED3598A" w14:textId="537A1A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0027</w:t>
            </w:r>
          </w:p>
        </w:tc>
        <w:tc>
          <w:tcPr>
            <w:tcW w:w="227" w:type="pct"/>
          </w:tcPr>
          <w:p w14:paraId="1D1EF52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7B0845B" w14:textId="0E6188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59D27C10" w14:textId="4EB012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AEE45F4" w14:textId="53D336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21FEA12C" w14:textId="68DD2C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8A05AC1" w14:textId="77777777" w:rsidTr="00D85DB0">
        <w:tc>
          <w:tcPr>
            <w:tcW w:w="439" w:type="pct"/>
          </w:tcPr>
          <w:p w14:paraId="54E3F9FD" w14:textId="2AC676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R4-2409560</w:t>
            </w:r>
          </w:p>
        </w:tc>
        <w:tc>
          <w:tcPr>
            <w:tcW w:w="1041" w:type="pct"/>
          </w:tcPr>
          <w:p w14:paraId="48FA3DD8" w14:textId="1AA9E0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Correction for OTA ICS test setup</w:t>
            </w:r>
          </w:p>
        </w:tc>
        <w:tc>
          <w:tcPr>
            <w:tcW w:w="505" w:type="pct"/>
          </w:tcPr>
          <w:p w14:paraId="432366A1" w14:textId="021D1E4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024FC30" w14:textId="32200E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65EBA523" w14:textId="12C989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0028</w:t>
            </w:r>
          </w:p>
        </w:tc>
        <w:tc>
          <w:tcPr>
            <w:tcW w:w="227" w:type="pct"/>
          </w:tcPr>
          <w:p w14:paraId="1C2B188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C594465" w14:textId="58A57D5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7A19D80" w14:textId="5FC5F3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1E2403EE" w14:textId="4815BC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66B77F6D" w14:textId="04FAEC6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DE2B014" w14:textId="77777777" w:rsidTr="00D85DB0">
        <w:tc>
          <w:tcPr>
            <w:tcW w:w="439" w:type="pct"/>
          </w:tcPr>
          <w:p w14:paraId="7E58559A" w14:textId="6C89C2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R4-2409562</w:t>
            </w:r>
          </w:p>
        </w:tc>
        <w:tc>
          <w:tcPr>
            <w:tcW w:w="1041" w:type="pct"/>
          </w:tcPr>
          <w:p w14:paraId="1DD8E976" w14:textId="7BEC6E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removal of [] for MU/TT values</w:t>
            </w:r>
          </w:p>
        </w:tc>
        <w:tc>
          <w:tcPr>
            <w:tcW w:w="505" w:type="pct"/>
          </w:tcPr>
          <w:p w14:paraId="258118BA" w14:textId="385354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49E6EA3" w14:textId="6FD52E4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2D073F9A" w14:textId="605DA8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0029</w:t>
            </w:r>
          </w:p>
        </w:tc>
        <w:tc>
          <w:tcPr>
            <w:tcW w:w="227" w:type="pct"/>
          </w:tcPr>
          <w:p w14:paraId="0A1FCF5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162E327" w14:textId="0413F60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49B103C4" w14:textId="0CD34C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6EA63AD" w14:textId="21250D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08FEB141" w14:textId="2589D4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4714B0B" w14:textId="77777777" w:rsidTr="00D85DB0">
        <w:tc>
          <w:tcPr>
            <w:tcW w:w="439" w:type="pct"/>
          </w:tcPr>
          <w:p w14:paraId="486F6877" w14:textId="6958C5B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R4-2409563</w:t>
            </w:r>
          </w:p>
        </w:tc>
        <w:tc>
          <w:tcPr>
            <w:tcW w:w="1041" w:type="pct"/>
          </w:tcPr>
          <w:p w14:paraId="7507738C" w14:textId="0DA65D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TS 38.181: removal of [] for MU/TT values</w:t>
            </w:r>
          </w:p>
        </w:tc>
        <w:tc>
          <w:tcPr>
            <w:tcW w:w="505" w:type="pct"/>
          </w:tcPr>
          <w:p w14:paraId="39E8A54A" w14:textId="425E6E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D19E339" w14:textId="3BCEF8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552EC54B" w14:textId="0E1D9B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0030</w:t>
            </w:r>
          </w:p>
        </w:tc>
        <w:tc>
          <w:tcPr>
            <w:tcW w:w="227" w:type="pct"/>
          </w:tcPr>
          <w:p w14:paraId="7E53A1F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9787044" w14:textId="20DDD4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C77D91D" w14:textId="792E99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2CD10368" w14:textId="0BBE03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NR_NTN_solutions-Perf</w:t>
            </w:r>
          </w:p>
        </w:tc>
        <w:tc>
          <w:tcPr>
            <w:tcW w:w="512" w:type="pct"/>
          </w:tcPr>
          <w:p w14:paraId="697C6666" w14:textId="13A7EE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B865C67" w14:textId="77777777" w:rsidTr="00D85DB0">
        <w:tc>
          <w:tcPr>
            <w:tcW w:w="439" w:type="pct"/>
          </w:tcPr>
          <w:p w14:paraId="1C3D0FDD" w14:textId="1C93C5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R4-2409909</w:t>
            </w:r>
          </w:p>
        </w:tc>
        <w:tc>
          <w:tcPr>
            <w:tcW w:w="1041" w:type="pct"/>
          </w:tcPr>
          <w:p w14:paraId="6D9650AC" w14:textId="6C101A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for 38.181 on NR NTN enhancement SAN demodualtion requirements</w:t>
            </w:r>
          </w:p>
        </w:tc>
        <w:tc>
          <w:tcPr>
            <w:tcW w:w="505" w:type="pct"/>
          </w:tcPr>
          <w:p w14:paraId="3AA1C9F3" w14:textId="40D6A3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442" w:type="pct"/>
          </w:tcPr>
          <w:p w14:paraId="6BCD45AB" w14:textId="05540B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38.181</w:t>
            </w:r>
          </w:p>
        </w:tc>
        <w:tc>
          <w:tcPr>
            <w:tcW w:w="361" w:type="pct"/>
          </w:tcPr>
          <w:p w14:paraId="3CF69B85" w14:textId="045C8E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0031</w:t>
            </w:r>
          </w:p>
        </w:tc>
        <w:tc>
          <w:tcPr>
            <w:tcW w:w="227" w:type="pct"/>
          </w:tcPr>
          <w:p w14:paraId="5BB9147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652AFDB" w14:textId="6DC90C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D315F38" w14:textId="54E140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A1EA815" w14:textId="606B6B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NR_NTN_enh-Perf</w:t>
            </w:r>
          </w:p>
        </w:tc>
        <w:tc>
          <w:tcPr>
            <w:tcW w:w="512" w:type="pct"/>
          </w:tcPr>
          <w:p w14:paraId="45230512" w14:textId="13FCCFC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99C3611" w14:textId="77777777" w:rsidTr="00D85DB0">
        <w:tc>
          <w:tcPr>
            <w:tcW w:w="439" w:type="pct"/>
          </w:tcPr>
          <w:p w14:paraId="1B2FB7B8" w14:textId="18D2F7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R4-2407245</w:t>
            </w:r>
          </w:p>
        </w:tc>
        <w:tc>
          <w:tcPr>
            <w:tcW w:w="1041" w:type="pct"/>
          </w:tcPr>
          <w:p w14:paraId="10A7BC4D" w14:textId="706AF4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of release independence requirements for intra-cell inter-user interference cases</w:t>
            </w:r>
          </w:p>
        </w:tc>
        <w:tc>
          <w:tcPr>
            <w:tcW w:w="505" w:type="pct"/>
          </w:tcPr>
          <w:p w14:paraId="0DEFA121" w14:textId="52402A6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3D052995" w14:textId="02A6CDB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38.307</w:t>
            </w:r>
          </w:p>
        </w:tc>
        <w:tc>
          <w:tcPr>
            <w:tcW w:w="361" w:type="pct"/>
          </w:tcPr>
          <w:p w14:paraId="0A19149F" w14:textId="542DBBD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0162</w:t>
            </w:r>
          </w:p>
        </w:tc>
        <w:tc>
          <w:tcPr>
            <w:tcW w:w="227" w:type="pct"/>
          </w:tcPr>
          <w:p w14:paraId="7F38C2EB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F9AA330" w14:textId="798C1E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A733EFB" w14:textId="0F73F9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243F528" w14:textId="6F46926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NR_demod_enh3-Perf</w:t>
            </w:r>
          </w:p>
        </w:tc>
        <w:tc>
          <w:tcPr>
            <w:tcW w:w="512" w:type="pct"/>
          </w:tcPr>
          <w:p w14:paraId="2420CE6F" w14:textId="016AFC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30F5CFF" w14:textId="77777777" w:rsidTr="00D85DB0">
        <w:tc>
          <w:tcPr>
            <w:tcW w:w="439" w:type="pct"/>
          </w:tcPr>
          <w:p w14:paraId="6020222C" w14:textId="6F6F60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R4-2407246</w:t>
            </w:r>
          </w:p>
        </w:tc>
        <w:tc>
          <w:tcPr>
            <w:tcW w:w="1041" w:type="pct"/>
          </w:tcPr>
          <w:p w14:paraId="4BCBE5F9" w14:textId="1EE275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Clarification of release independence requirements for intra-cell inter-user interference cases</w:t>
            </w:r>
          </w:p>
        </w:tc>
        <w:tc>
          <w:tcPr>
            <w:tcW w:w="505" w:type="pct"/>
          </w:tcPr>
          <w:p w14:paraId="68426230" w14:textId="70CAB9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55BDB862" w14:textId="2C2B3F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38.307</w:t>
            </w:r>
          </w:p>
        </w:tc>
        <w:tc>
          <w:tcPr>
            <w:tcW w:w="361" w:type="pct"/>
          </w:tcPr>
          <w:p w14:paraId="6A57657C" w14:textId="121DFF0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0163</w:t>
            </w:r>
          </w:p>
        </w:tc>
        <w:tc>
          <w:tcPr>
            <w:tcW w:w="227" w:type="pct"/>
          </w:tcPr>
          <w:p w14:paraId="35DD36B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289D1B2" w14:textId="23CDA9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C3E55C1" w14:textId="23F32E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7E6CC0E0" w14:textId="434D0B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NR_demod_enh3-Perf</w:t>
            </w:r>
          </w:p>
        </w:tc>
        <w:tc>
          <w:tcPr>
            <w:tcW w:w="512" w:type="pct"/>
          </w:tcPr>
          <w:p w14:paraId="2D305A92" w14:textId="7DC681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C27885A" w14:textId="77777777" w:rsidTr="00D85DB0">
        <w:tc>
          <w:tcPr>
            <w:tcW w:w="439" w:type="pct"/>
          </w:tcPr>
          <w:p w14:paraId="189AFBB8" w14:textId="03A6AC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R4-2407402</w:t>
            </w:r>
          </w:p>
        </w:tc>
        <w:tc>
          <w:tcPr>
            <w:tcW w:w="1041" w:type="pct"/>
          </w:tcPr>
          <w:p w14:paraId="0CB78BF4" w14:textId="2C367E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[NR_demod_enh2-Perf] Corrections related to Rel. Indep. Requirements [R17][Cat.A]</w:t>
            </w:r>
          </w:p>
        </w:tc>
        <w:tc>
          <w:tcPr>
            <w:tcW w:w="505" w:type="pct"/>
          </w:tcPr>
          <w:p w14:paraId="7880B567" w14:textId="419F05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7CBC1F3C" w14:textId="0CA9CB9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38.307</w:t>
            </w:r>
          </w:p>
        </w:tc>
        <w:tc>
          <w:tcPr>
            <w:tcW w:w="361" w:type="pct"/>
          </w:tcPr>
          <w:p w14:paraId="58073383" w14:textId="68F512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0164</w:t>
            </w:r>
          </w:p>
        </w:tc>
        <w:tc>
          <w:tcPr>
            <w:tcW w:w="227" w:type="pct"/>
          </w:tcPr>
          <w:p w14:paraId="2750060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404016D" w14:textId="1CE63C4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8B785FE" w14:textId="47A3CE8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39C417B" w14:textId="7237F8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7C88EE36" w14:textId="6835C1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4C0E2C49" w14:textId="77777777" w:rsidTr="00D85DB0">
        <w:tc>
          <w:tcPr>
            <w:tcW w:w="439" w:type="pct"/>
          </w:tcPr>
          <w:p w14:paraId="40F86EE2" w14:textId="56C5CF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R4-2407403</w:t>
            </w:r>
          </w:p>
        </w:tc>
        <w:tc>
          <w:tcPr>
            <w:tcW w:w="1041" w:type="pct"/>
          </w:tcPr>
          <w:p w14:paraId="15C2B8CF" w14:textId="7DB9192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[NR_demod_enh2-Perf] Corrections related to Rel. Indep. Requirements</w:t>
            </w:r>
          </w:p>
        </w:tc>
        <w:tc>
          <w:tcPr>
            <w:tcW w:w="505" w:type="pct"/>
          </w:tcPr>
          <w:p w14:paraId="6A389578" w14:textId="410817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17CB063F" w14:textId="6E8084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38.307</w:t>
            </w:r>
          </w:p>
        </w:tc>
        <w:tc>
          <w:tcPr>
            <w:tcW w:w="361" w:type="pct"/>
          </w:tcPr>
          <w:p w14:paraId="62BB56B5" w14:textId="5361BE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0165</w:t>
            </w:r>
          </w:p>
        </w:tc>
        <w:tc>
          <w:tcPr>
            <w:tcW w:w="227" w:type="pct"/>
          </w:tcPr>
          <w:p w14:paraId="47FA43F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70DDE8D" w14:textId="67CA4D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A1FAB2E" w14:textId="571839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4BF6C306" w14:textId="5774C0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54A4A9AD" w14:textId="35012D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40D24C9" w14:textId="77777777" w:rsidTr="00D85DB0">
        <w:tc>
          <w:tcPr>
            <w:tcW w:w="439" w:type="pct"/>
          </w:tcPr>
          <w:p w14:paraId="0866DBD3" w14:textId="174908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R4-2409800</w:t>
            </w:r>
          </w:p>
        </w:tc>
        <w:tc>
          <w:tcPr>
            <w:tcW w:w="1041" w:type="pct"/>
          </w:tcPr>
          <w:p w14:paraId="6D0BE8FE" w14:textId="67E10C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[NR_demod_enh2-Perf] Corrections related to Rel. Indep. Requirements</w:t>
            </w:r>
          </w:p>
        </w:tc>
        <w:tc>
          <w:tcPr>
            <w:tcW w:w="505" w:type="pct"/>
          </w:tcPr>
          <w:p w14:paraId="7CF65314" w14:textId="3FB1519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10DE1B62" w14:textId="109520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38.307</w:t>
            </w:r>
          </w:p>
        </w:tc>
        <w:tc>
          <w:tcPr>
            <w:tcW w:w="361" w:type="pct"/>
          </w:tcPr>
          <w:p w14:paraId="33CD2E7B" w14:textId="44160D0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0165</w:t>
            </w:r>
          </w:p>
        </w:tc>
        <w:tc>
          <w:tcPr>
            <w:tcW w:w="227" w:type="pct"/>
          </w:tcPr>
          <w:p w14:paraId="617D0125" w14:textId="1CFE0CD3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3A1C7D4" w14:textId="593EC1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07BCC42" w14:textId="5787F8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6857DB50" w14:textId="165C1B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0D857604" w14:textId="66A74D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6BE79C8" w14:textId="77777777" w:rsidTr="00D85DB0">
        <w:tc>
          <w:tcPr>
            <w:tcW w:w="439" w:type="pct"/>
          </w:tcPr>
          <w:p w14:paraId="0BBD3BBE" w14:textId="3452CC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R4-2407406</w:t>
            </w:r>
          </w:p>
        </w:tc>
        <w:tc>
          <w:tcPr>
            <w:tcW w:w="1041" w:type="pct"/>
          </w:tcPr>
          <w:p w14:paraId="75A99A5F" w14:textId="6789AB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[NR_demod_enh2-Perf] Corrections related to Rel. Indep. Requirements</w:t>
            </w:r>
          </w:p>
        </w:tc>
        <w:tc>
          <w:tcPr>
            <w:tcW w:w="505" w:type="pct"/>
          </w:tcPr>
          <w:p w14:paraId="0694311E" w14:textId="2788F5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7E2CF016" w14:textId="4C46F48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38.307</w:t>
            </w:r>
          </w:p>
        </w:tc>
        <w:tc>
          <w:tcPr>
            <w:tcW w:w="361" w:type="pct"/>
          </w:tcPr>
          <w:p w14:paraId="1D0371EF" w14:textId="591F95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0166</w:t>
            </w:r>
          </w:p>
        </w:tc>
        <w:tc>
          <w:tcPr>
            <w:tcW w:w="227" w:type="pct"/>
          </w:tcPr>
          <w:p w14:paraId="28368DB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FE70EDA" w14:textId="2BB205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6E31A094" w14:textId="677980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810" w:type="pct"/>
          </w:tcPr>
          <w:p w14:paraId="00EA3060" w14:textId="3B35E7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334E87DA" w14:textId="1E0E68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DB78A6A" w14:textId="77777777" w:rsidTr="00D85DB0">
        <w:tc>
          <w:tcPr>
            <w:tcW w:w="439" w:type="pct"/>
          </w:tcPr>
          <w:p w14:paraId="51A760DE" w14:textId="5545AB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R4-2407407</w:t>
            </w:r>
          </w:p>
        </w:tc>
        <w:tc>
          <w:tcPr>
            <w:tcW w:w="1041" w:type="pct"/>
          </w:tcPr>
          <w:p w14:paraId="1D3C02B0" w14:textId="6CCA46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[NR_demod_enh2-Perf] Corrections related to Rel. Indep. Requirements</w:t>
            </w:r>
          </w:p>
        </w:tc>
        <w:tc>
          <w:tcPr>
            <w:tcW w:w="505" w:type="pct"/>
          </w:tcPr>
          <w:p w14:paraId="223FCBD8" w14:textId="26EF26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442" w:type="pct"/>
          </w:tcPr>
          <w:p w14:paraId="047BCFE6" w14:textId="3F99C1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38.307</w:t>
            </w:r>
          </w:p>
        </w:tc>
        <w:tc>
          <w:tcPr>
            <w:tcW w:w="361" w:type="pct"/>
          </w:tcPr>
          <w:p w14:paraId="1CE36766" w14:textId="0897BA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0167</w:t>
            </w:r>
          </w:p>
        </w:tc>
        <w:tc>
          <w:tcPr>
            <w:tcW w:w="227" w:type="pct"/>
          </w:tcPr>
          <w:p w14:paraId="5B027A6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91EFD7E" w14:textId="3FCA2E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294" w:type="pct"/>
          </w:tcPr>
          <w:p w14:paraId="04EF7B1B" w14:textId="4A57E5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252745A" w14:textId="2915E1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NR_demod_enh2-Perf</w:t>
            </w:r>
          </w:p>
        </w:tc>
        <w:tc>
          <w:tcPr>
            <w:tcW w:w="512" w:type="pct"/>
          </w:tcPr>
          <w:p w14:paraId="60468DB7" w14:textId="4768661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16B8E307" w14:textId="77777777" w:rsidTr="00D85DB0">
        <w:tc>
          <w:tcPr>
            <w:tcW w:w="439" w:type="pct"/>
          </w:tcPr>
          <w:p w14:paraId="28A44A17" w14:textId="4DEA3C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R4-2408039</w:t>
            </w:r>
          </w:p>
        </w:tc>
        <w:tc>
          <w:tcPr>
            <w:tcW w:w="1041" w:type="pct"/>
          </w:tcPr>
          <w:p w14:paraId="41BB0FEC" w14:textId="2E2DC26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38.307: Updates for new type of NE-DC configurations in Rel.18</w:t>
            </w:r>
          </w:p>
        </w:tc>
        <w:tc>
          <w:tcPr>
            <w:tcW w:w="505" w:type="pct"/>
          </w:tcPr>
          <w:p w14:paraId="405EBA15" w14:textId="2C87B4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CHTTL</w:t>
            </w:r>
          </w:p>
        </w:tc>
        <w:tc>
          <w:tcPr>
            <w:tcW w:w="442" w:type="pct"/>
          </w:tcPr>
          <w:p w14:paraId="0D15A04F" w14:textId="6D1BA6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38.307</w:t>
            </w:r>
          </w:p>
        </w:tc>
        <w:tc>
          <w:tcPr>
            <w:tcW w:w="361" w:type="pct"/>
          </w:tcPr>
          <w:p w14:paraId="11B3A0AA" w14:textId="58CFDB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0168</w:t>
            </w:r>
          </w:p>
        </w:tc>
        <w:tc>
          <w:tcPr>
            <w:tcW w:w="227" w:type="pct"/>
          </w:tcPr>
          <w:p w14:paraId="3327427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42CDB18" w14:textId="3926F3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7DDECBA" w14:textId="2654E3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27CF8093" w14:textId="21AE55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DC_R18_1BLTE_1BNR_2DL2UL</w:t>
            </w:r>
          </w:p>
        </w:tc>
        <w:tc>
          <w:tcPr>
            <w:tcW w:w="512" w:type="pct"/>
          </w:tcPr>
          <w:p w14:paraId="5E845B8C" w14:textId="381AEB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0B5FE44" w14:textId="77777777" w:rsidTr="00D85DB0">
        <w:tc>
          <w:tcPr>
            <w:tcW w:w="439" w:type="pct"/>
          </w:tcPr>
          <w:p w14:paraId="6E73D400" w14:textId="00E8293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R4-2410645</w:t>
            </w:r>
          </w:p>
        </w:tc>
        <w:tc>
          <w:tcPr>
            <w:tcW w:w="1041" w:type="pct"/>
          </w:tcPr>
          <w:p w14:paraId="6C9904CD" w14:textId="65819A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38.307: Updates for new type of NE-DC configurations in Rel.18</w:t>
            </w:r>
          </w:p>
        </w:tc>
        <w:tc>
          <w:tcPr>
            <w:tcW w:w="505" w:type="pct"/>
          </w:tcPr>
          <w:p w14:paraId="455A0F9A" w14:textId="380040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CHTTL</w:t>
            </w:r>
          </w:p>
        </w:tc>
        <w:tc>
          <w:tcPr>
            <w:tcW w:w="442" w:type="pct"/>
          </w:tcPr>
          <w:p w14:paraId="2B156CC6" w14:textId="7CB3F7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38.307</w:t>
            </w:r>
          </w:p>
        </w:tc>
        <w:tc>
          <w:tcPr>
            <w:tcW w:w="361" w:type="pct"/>
          </w:tcPr>
          <w:p w14:paraId="6FFABBFF" w14:textId="1F241C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0168</w:t>
            </w:r>
          </w:p>
        </w:tc>
        <w:tc>
          <w:tcPr>
            <w:tcW w:w="227" w:type="pct"/>
          </w:tcPr>
          <w:p w14:paraId="010B1E33" w14:textId="476CAD2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292480C" w14:textId="2F3B93A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0E2ACB4" w14:textId="1B9B2E8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3087182" w14:textId="2B54BC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DC_R18_1BLTE_1BNR_2DL2UL</w:t>
            </w:r>
          </w:p>
        </w:tc>
        <w:tc>
          <w:tcPr>
            <w:tcW w:w="512" w:type="pct"/>
          </w:tcPr>
          <w:p w14:paraId="25F770FA" w14:textId="6CDE89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9032505" w14:textId="77777777" w:rsidTr="00D85DB0">
        <w:tc>
          <w:tcPr>
            <w:tcW w:w="439" w:type="pct"/>
          </w:tcPr>
          <w:p w14:paraId="4C70B85B" w14:textId="18AFFB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R4-2409832</w:t>
            </w:r>
          </w:p>
        </w:tc>
        <w:tc>
          <w:tcPr>
            <w:tcW w:w="1041" w:type="pct"/>
          </w:tcPr>
          <w:p w14:paraId="1B5D4CE2" w14:textId="3256BA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8Rx demodulation requirements release independence</w:t>
            </w:r>
          </w:p>
        </w:tc>
        <w:tc>
          <w:tcPr>
            <w:tcW w:w="505" w:type="pct"/>
          </w:tcPr>
          <w:p w14:paraId="655B3B10" w14:textId="444038A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77F5C128" w14:textId="6ECA08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38.307</w:t>
            </w:r>
          </w:p>
        </w:tc>
        <w:tc>
          <w:tcPr>
            <w:tcW w:w="361" w:type="pct"/>
          </w:tcPr>
          <w:p w14:paraId="2A000E66" w14:textId="57AE58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0169</w:t>
            </w:r>
          </w:p>
        </w:tc>
        <w:tc>
          <w:tcPr>
            <w:tcW w:w="227" w:type="pct"/>
          </w:tcPr>
          <w:p w14:paraId="5F35241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4B55ED2" w14:textId="5674ED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D034C13" w14:textId="5EC153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28A27B4" w14:textId="39B236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NR_ENDC_RF_FR1_enh2-Perf</w:t>
            </w:r>
          </w:p>
        </w:tc>
        <w:tc>
          <w:tcPr>
            <w:tcW w:w="512" w:type="pct"/>
          </w:tcPr>
          <w:p w14:paraId="19220414" w14:textId="04E000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5C17FA3" w14:textId="77777777" w:rsidTr="00D85DB0">
        <w:tc>
          <w:tcPr>
            <w:tcW w:w="439" w:type="pct"/>
          </w:tcPr>
          <w:p w14:paraId="715FBEA7" w14:textId="2B4A66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R4-2410026</w:t>
            </w:r>
          </w:p>
        </w:tc>
        <w:tc>
          <w:tcPr>
            <w:tcW w:w="1041" w:type="pct"/>
          </w:tcPr>
          <w:p w14:paraId="01220827" w14:textId="603E0A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8Rx demodulation requirements release independence</w:t>
            </w:r>
          </w:p>
        </w:tc>
        <w:tc>
          <w:tcPr>
            <w:tcW w:w="505" w:type="pct"/>
          </w:tcPr>
          <w:p w14:paraId="119F80D6" w14:textId="47251DD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442" w:type="pct"/>
          </w:tcPr>
          <w:p w14:paraId="2F1E3BDB" w14:textId="75F6EF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38.307</w:t>
            </w:r>
          </w:p>
        </w:tc>
        <w:tc>
          <w:tcPr>
            <w:tcW w:w="361" w:type="pct"/>
          </w:tcPr>
          <w:p w14:paraId="35EB02AF" w14:textId="1D58F53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0169</w:t>
            </w:r>
          </w:p>
        </w:tc>
        <w:tc>
          <w:tcPr>
            <w:tcW w:w="227" w:type="pct"/>
          </w:tcPr>
          <w:p w14:paraId="13D2C5A9" w14:textId="78C31B4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7F5AA88" w14:textId="6FF9B7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69BD77B" w14:textId="5A0555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63A66CBD" w14:textId="19BD59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NR_ENDC_RF_FR1_enh2-Perf</w:t>
            </w:r>
          </w:p>
        </w:tc>
        <w:tc>
          <w:tcPr>
            <w:tcW w:w="512" w:type="pct"/>
          </w:tcPr>
          <w:p w14:paraId="02A66D73" w14:textId="1019DB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5F57CC2" w14:textId="77777777" w:rsidTr="00D85DB0">
        <w:tc>
          <w:tcPr>
            <w:tcW w:w="439" w:type="pct"/>
          </w:tcPr>
          <w:p w14:paraId="31998166" w14:textId="05BFD7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R4-2408675</w:t>
            </w:r>
          </w:p>
        </w:tc>
        <w:tc>
          <w:tcPr>
            <w:tcW w:w="1041" w:type="pct"/>
          </w:tcPr>
          <w:p w14:paraId="6905FD92" w14:textId="2BBDE5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[NR_FR2_multiRX_DL-Perf] CR to TR38.751 Receiver assumption and conclusions for FR2 multi-Rx demodulation evaluations</w:t>
            </w:r>
          </w:p>
        </w:tc>
        <w:tc>
          <w:tcPr>
            <w:tcW w:w="505" w:type="pct"/>
          </w:tcPr>
          <w:p w14:paraId="25DDA9E0" w14:textId="2F1E8F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</w:t>
            </w:r>
          </w:p>
        </w:tc>
        <w:tc>
          <w:tcPr>
            <w:tcW w:w="442" w:type="pct"/>
          </w:tcPr>
          <w:p w14:paraId="43CAB610" w14:textId="426A749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38.751</w:t>
            </w:r>
          </w:p>
        </w:tc>
        <w:tc>
          <w:tcPr>
            <w:tcW w:w="361" w:type="pct"/>
          </w:tcPr>
          <w:p w14:paraId="52B76CC9" w14:textId="0906FB9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0006</w:t>
            </w:r>
          </w:p>
        </w:tc>
        <w:tc>
          <w:tcPr>
            <w:tcW w:w="227" w:type="pct"/>
          </w:tcPr>
          <w:p w14:paraId="61D5473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E19EDE9" w14:textId="6BEE1DE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3C8D0D2" w14:textId="28FD14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9FFE593" w14:textId="100E5B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NR_FR2_multiRX_DL-Perf</w:t>
            </w:r>
          </w:p>
        </w:tc>
        <w:tc>
          <w:tcPr>
            <w:tcW w:w="512" w:type="pct"/>
          </w:tcPr>
          <w:p w14:paraId="491717B6" w14:textId="11DF01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15B73A6D" w14:textId="77777777" w:rsidTr="00D85DB0">
        <w:tc>
          <w:tcPr>
            <w:tcW w:w="439" w:type="pct"/>
          </w:tcPr>
          <w:p w14:paraId="2263476B" w14:textId="3149299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R4-2409836</w:t>
            </w:r>
          </w:p>
        </w:tc>
        <w:tc>
          <w:tcPr>
            <w:tcW w:w="1041" w:type="pct"/>
          </w:tcPr>
          <w:p w14:paraId="55B795E2" w14:textId="5ECE20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[NR_FR2_multiRX_DL-Perf] CR to TR38.751 Receiver assumption and conclusions for FR2 multi-Rx demodulation evaluations</w:t>
            </w:r>
          </w:p>
        </w:tc>
        <w:tc>
          <w:tcPr>
            <w:tcW w:w="505" w:type="pct"/>
          </w:tcPr>
          <w:p w14:paraId="7EFDD9E9" w14:textId="24C114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Qualcomm Inc</w:t>
            </w:r>
          </w:p>
        </w:tc>
        <w:tc>
          <w:tcPr>
            <w:tcW w:w="442" w:type="pct"/>
          </w:tcPr>
          <w:p w14:paraId="6B9DC58A" w14:textId="1E3F62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38.751</w:t>
            </w:r>
          </w:p>
        </w:tc>
        <w:tc>
          <w:tcPr>
            <w:tcW w:w="361" w:type="pct"/>
          </w:tcPr>
          <w:p w14:paraId="1EB02FC1" w14:textId="00AB43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0006</w:t>
            </w:r>
          </w:p>
        </w:tc>
        <w:tc>
          <w:tcPr>
            <w:tcW w:w="227" w:type="pct"/>
          </w:tcPr>
          <w:p w14:paraId="6824B2E3" w14:textId="4554AD7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62EF9C02" w14:textId="5C8EBB1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D40E7FF" w14:textId="6AAB59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E10F15C" w14:textId="4A95C4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NR_FR2_multiRX_DL-Perf</w:t>
            </w:r>
          </w:p>
        </w:tc>
        <w:tc>
          <w:tcPr>
            <w:tcW w:w="512" w:type="pct"/>
          </w:tcPr>
          <w:p w14:paraId="4B083A73" w14:textId="6E9B12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BE260FD" w14:textId="77777777" w:rsidTr="00D85DB0">
        <w:tc>
          <w:tcPr>
            <w:tcW w:w="439" w:type="pct"/>
          </w:tcPr>
          <w:p w14:paraId="3EB629AD" w14:textId="66AFB8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R4-2407656</w:t>
            </w:r>
          </w:p>
        </w:tc>
        <w:tc>
          <w:tcPr>
            <w:tcW w:w="1041" w:type="pct"/>
          </w:tcPr>
          <w:p w14:paraId="6D69B0A1" w14:textId="7E432A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38.761 on FR1 CDL-C UMa channel model validation results</w:t>
            </w:r>
          </w:p>
        </w:tc>
        <w:tc>
          <w:tcPr>
            <w:tcW w:w="505" w:type="pct"/>
          </w:tcPr>
          <w:p w14:paraId="0AAA0814" w14:textId="71CDE85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CAICT, SAICT</w:t>
            </w:r>
          </w:p>
        </w:tc>
        <w:tc>
          <w:tcPr>
            <w:tcW w:w="442" w:type="pct"/>
          </w:tcPr>
          <w:p w14:paraId="380496D9" w14:textId="035650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38.761</w:t>
            </w:r>
          </w:p>
        </w:tc>
        <w:tc>
          <w:tcPr>
            <w:tcW w:w="361" w:type="pct"/>
          </w:tcPr>
          <w:p w14:paraId="231BC36C" w14:textId="215580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0005</w:t>
            </w:r>
          </w:p>
        </w:tc>
        <w:tc>
          <w:tcPr>
            <w:tcW w:w="227" w:type="pct"/>
          </w:tcPr>
          <w:p w14:paraId="7B24CFB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E4266C4" w14:textId="68283A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46D56A0" w14:textId="6A6A7D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1A127C4" w14:textId="126A0A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</w:t>
            </w:r>
          </w:p>
        </w:tc>
        <w:tc>
          <w:tcPr>
            <w:tcW w:w="512" w:type="pct"/>
          </w:tcPr>
          <w:p w14:paraId="2E7F7CC5" w14:textId="090F8A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55A378C2" w14:textId="77777777" w:rsidTr="00D85DB0">
        <w:tc>
          <w:tcPr>
            <w:tcW w:w="439" w:type="pct"/>
          </w:tcPr>
          <w:p w14:paraId="0F017D7A" w14:textId="7B5C9F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R4-2409929</w:t>
            </w:r>
          </w:p>
        </w:tc>
        <w:tc>
          <w:tcPr>
            <w:tcW w:w="1041" w:type="pct"/>
          </w:tcPr>
          <w:p w14:paraId="473764DF" w14:textId="2B605A2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38.761 on FR1 CDL-C UMa channel model validation results</w:t>
            </w:r>
          </w:p>
        </w:tc>
        <w:tc>
          <w:tcPr>
            <w:tcW w:w="505" w:type="pct"/>
          </w:tcPr>
          <w:p w14:paraId="332597A7" w14:textId="2A6F63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CAICT, SAICT</w:t>
            </w:r>
          </w:p>
        </w:tc>
        <w:tc>
          <w:tcPr>
            <w:tcW w:w="442" w:type="pct"/>
          </w:tcPr>
          <w:p w14:paraId="4437B6F0" w14:textId="0E56B2A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38.761</w:t>
            </w:r>
          </w:p>
        </w:tc>
        <w:tc>
          <w:tcPr>
            <w:tcW w:w="361" w:type="pct"/>
          </w:tcPr>
          <w:p w14:paraId="2871E3CA" w14:textId="2F10B8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0005</w:t>
            </w:r>
          </w:p>
        </w:tc>
        <w:tc>
          <w:tcPr>
            <w:tcW w:w="227" w:type="pct"/>
          </w:tcPr>
          <w:p w14:paraId="343C849D" w14:textId="2F891F3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0B858C6" w14:textId="3A80139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B326053" w14:textId="5E7C7D0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6A61311" w14:textId="68D5EC2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</w:t>
            </w:r>
          </w:p>
        </w:tc>
        <w:tc>
          <w:tcPr>
            <w:tcW w:w="512" w:type="pct"/>
          </w:tcPr>
          <w:p w14:paraId="4C362E85" w14:textId="71D0A5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B33FD25" w14:textId="77777777" w:rsidTr="00D85DB0">
        <w:tc>
          <w:tcPr>
            <w:tcW w:w="439" w:type="pct"/>
          </w:tcPr>
          <w:p w14:paraId="3F125DF1" w14:textId="048340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R4-2407657</w:t>
            </w:r>
          </w:p>
        </w:tc>
        <w:tc>
          <w:tcPr>
            <w:tcW w:w="1041" w:type="pct"/>
          </w:tcPr>
          <w:p w14:paraId="3EAAAC29" w14:textId="3A428A2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38.761 on FR1 channel model validation results</w:t>
            </w:r>
          </w:p>
        </w:tc>
        <w:tc>
          <w:tcPr>
            <w:tcW w:w="505" w:type="pct"/>
          </w:tcPr>
          <w:p w14:paraId="349B70EB" w14:textId="25BA67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CAICT, SAICT</w:t>
            </w:r>
          </w:p>
        </w:tc>
        <w:tc>
          <w:tcPr>
            <w:tcW w:w="442" w:type="pct"/>
          </w:tcPr>
          <w:p w14:paraId="4A47C0E9" w14:textId="7B331CE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38.761</w:t>
            </w:r>
          </w:p>
        </w:tc>
        <w:tc>
          <w:tcPr>
            <w:tcW w:w="361" w:type="pct"/>
          </w:tcPr>
          <w:p w14:paraId="3DC086CF" w14:textId="72E8061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0006</w:t>
            </w:r>
          </w:p>
        </w:tc>
        <w:tc>
          <w:tcPr>
            <w:tcW w:w="227" w:type="pct"/>
          </w:tcPr>
          <w:p w14:paraId="1E0076B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2D6F0D9" w14:textId="4A3F2B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AE2684E" w14:textId="746DF0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AC8705F" w14:textId="38A41D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</w:t>
            </w:r>
          </w:p>
        </w:tc>
        <w:tc>
          <w:tcPr>
            <w:tcW w:w="512" w:type="pct"/>
          </w:tcPr>
          <w:p w14:paraId="368BC5E7" w14:textId="0B0DB7F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F597366" w14:textId="77777777" w:rsidTr="00D85DB0">
        <w:tc>
          <w:tcPr>
            <w:tcW w:w="439" w:type="pct"/>
          </w:tcPr>
          <w:p w14:paraId="47C28CE1" w14:textId="55AD0A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R4-2407658</w:t>
            </w:r>
          </w:p>
        </w:tc>
        <w:tc>
          <w:tcPr>
            <w:tcW w:w="1041" w:type="pct"/>
          </w:tcPr>
          <w:p w14:paraId="0DA37CF1" w14:textId="6A754F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38.761 on n28 lab alignment campaign</w:t>
            </w:r>
          </w:p>
        </w:tc>
        <w:tc>
          <w:tcPr>
            <w:tcW w:w="505" w:type="pct"/>
          </w:tcPr>
          <w:p w14:paraId="53FCDDED" w14:textId="3183A7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CAICT, SAICT</w:t>
            </w:r>
          </w:p>
        </w:tc>
        <w:tc>
          <w:tcPr>
            <w:tcW w:w="442" w:type="pct"/>
          </w:tcPr>
          <w:p w14:paraId="26DAA5AA" w14:textId="22AE16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38.761</w:t>
            </w:r>
          </w:p>
        </w:tc>
        <w:tc>
          <w:tcPr>
            <w:tcW w:w="361" w:type="pct"/>
          </w:tcPr>
          <w:p w14:paraId="2D12390F" w14:textId="0BB3D40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0007</w:t>
            </w:r>
          </w:p>
        </w:tc>
        <w:tc>
          <w:tcPr>
            <w:tcW w:w="227" w:type="pct"/>
          </w:tcPr>
          <w:p w14:paraId="2F23C72C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A9CAAD8" w14:textId="0CD8EE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752DB5D" w14:textId="794CF58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0B64FC9" w14:textId="1874F0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</w:t>
            </w:r>
          </w:p>
        </w:tc>
        <w:tc>
          <w:tcPr>
            <w:tcW w:w="512" w:type="pct"/>
          </w:tcPr>
          <w:p w14:paraId="6D1F930E" w14:textId="594D56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87A2DC7" w14:textId="77777777" w:rsidTr="00D85DB0">
        <w:tc>
          <w:tcPr>
            <w:tcW w:w="439" w:type="pct"/>
          </w:tcPr>
          <w:p w14:paraId="0E71E24B" w14:textId="123B0D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R4-2407659</w:t>
            </w:r>
          </w:p>
        </w:tc>
        <w:tc>
          <w:tcPr>
            <w:tcW w:w="1041" w:type="pct"/>
          </w:tcPr>
          <w:p w14:paraId="420300C2" w14:textId="7E93EB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38.761 on FR2 lab alignment campaign</w:t>
            </w:r>
          </w:p>
        </w:tc>
        <w:tc>
          <w:tcPr>
            <w:tcW w:w="505" w:type="pct"/>
          </w:tcPr>
          <w:p w14:paraId="0840DE15" w14:textId="0BC87DA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CAICT, SAICT</w:t>
            </w:r>
          </w:p>
        </w:tc>
        <w:tc>
          <w:tcPr>
            <w:tcW w:w="442" w:type="pct"/>
          </w:tcPr>
          <w:p w14:paraId="3B9489AC" w14:textId="2589DD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38.761</w:t>
            </w:r>
          </w:p>
        </w:tc>
        <w:tc>
          <w:tcPr>
            <w:tcW w:w="361" w:type="pct"/>
          </w:tcPr>
          <w:p w14:paraId="4C724E3F" w14:textId="34FA52D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0008</w:t>
            </w:r>
          </w:p>
        </w:tc>
        <w:tc>
          <w:tcPr>
            <w:tcW w:w="227" w:type="pct"/>
          </w:tcPr>
          <w:p w14:paraId="58309AA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BA9FBB7" w14:textId="0249EE5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32A8FC5" w14:textId="69490A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32DA4ECF" w14:textId="3237A3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</w:t>
            </w:r>
          </w:p>
        </w:tc>
        <w:tc>
          <w:tcPr>
            <w:tcW w:w="512" w:type="pct"/>
          </w:tcPr>
          <w:p w14:paraId="7C0E37A8" w14:textId="1B87F4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C821892" w14:textId="77777777" w:rsidTr="00D85DB0">
        <w:tc>
          <w:tcPr>
            <w:tcW w:w="439" w:type="pct"/>
          </w:tcPr>
          <w:p w14:paraId="39BA99EE" w14:textId="65F560F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R4-2409925</w:t>
            </w:r>
          </w:p>
        </w:tc>
        <w:tc>
          <w:tcPr>
            <w:tcW w:w="1041" w:type="pct"/>
          </w:tcPr>
          <w:p w14:paraId="46B013D5" w14:textId="1195F2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38.761 on FR2 lab alignment campaign</w:t>
            </w:r>
          </w:p>
        </w:tc>
        <w:tc>
          <w:tcPr>
            <w:tcW w:w="505" w:type="pct"/>
          </w:tcPr>
          <w:p w14:paraId="6BF59A15" w14:textId="407E00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CAICT, SAICT</w:t>
            </w:r>
          </w:p>
        </w:tc>
        <w:tc>
          <w:tcPr>
            <w:tcW w:w="442" w:type="pct"/>
          </w:tcPr>
          <w:p w14:paraId="48251150" w14:textId="3CEC61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38.761</w:t>
            </w:r>
          </w:p>
        </w:tc>
        <w:tc>
          <w:tcPr>
            <w:tcW w:w="361" w:type="pct"/>
          </w:tcPr>
          <w:p w14:paraId="5116034D" w14:textId="53668E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0008</w:t>
            </w:r>
          </w:p>
        </w:tc>
        <w:tc>
          <w:tcPr>
            <w:tcW w:w="227" w:type="pct"/>
          </w:tcPr>
          <w:p w14:paraId="548987A0" w14:textId="206A14AB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B24D91F" w14:textId="20A7AB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0FAA457E" w14:textId="5B6398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238B457" w14:textId="16D4524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</w:t>
            </w:r>
          </w:p>
        </w:tc>
        <w:tc>
          <w:tcPr>
            <w:tcW w:w="512" w:type="pct"/>
          </w:tcPr>
          <w:p w14:paraId="246B1E9C" w14:textId="6A641E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70BF3B9" w14:textId="77777777" w:rsidTr="00D85DB0">
        <w:tc>
          <w:tcPr>
            <w:tcW w:w="439" w:type="pct"/>
          </w:tcPr>
          <w:p w14:paraId="55827D38" w14:textId="0091E0B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R4-2408901</w:t>
            </w:r>
          </w:p>
        </w:tc>
        <w:tc>
          <w:tcPr>
            <w:tcW w:w="1041" w:type="pct"/>
          </w:tcPr>
          <w:p w14:paraId="0A0AA251" w14:textId="7766A48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Formal CR for 38.761 on Lab 7 noise impact evaluation for n28</w:t>
            </w:r>
          </w:p>
        </w:tc>
        <w:tc>
          <w:tcPr>
            <w:tcW w:w="505" w:type="pct"/>
          </w:tcPr>
          <w:p w14:paraId="5501B027" w14:textId="37C26C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3CCFA0E2" w14:textId="38CBCB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38.761</w:t>
            </w:r>
          </w:p>
        </w:tc>
        <w:tc>
          <w:tcPr>
            <w:tcW w:w="361" w:type="pct"/>
          </w:tcPr>
          <w:p w14:paraId="045BDA58" w14:textId="7D47B26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0009</w:t>
            </w:r>
          </w:p>
        </w:tc>
        <w:tc>
          <w:tcPr>
            <w:tcW w:w="227" w:type="pct"/>
          </w:tcPr>
          <w:p w14:paraId="52D40615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AFA4299" w14:textId="429497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DD9C1CB" w14:textId="599620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5EC7D43" w14:textId="6F6851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NR_MIMO_OTA_enh-Core</w:t>
            </w:r>
          </w:p>
        </w:tc>
        <w:tc>
          <w:tcPr>
            <w:tcW w:w="512" w:type="pct"/>
          </w:tcPr>
          <w:p w14:paraId="5C8E381F" w14:textId="100193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0218E421" w14:textId="77777777" w:rsidTr="00D85DB0">
        <w:tc>
          <w:tcPr>
            <w:tcW w:w="439" w:type="pct"/>
          </w:tcPr>
          <w:p w14:paraId="44822AD5" w14:textId="0FF46E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R4-2409124</w:t>
            </w:r>
          </w:p>
        </w:tc>
        <w:tc>
          <w:tcPr>
            <w:tcW w:w="1041" w:type="pct"/>
          </w:tcPr>
          <w:p w14:paraId="50B202F2" w14:textId="2F4C6E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Formal CR for 38.761 on Lab 7 noise impact evaluation for n28</w:t>
            </w:r>
          </w:p>
        </w:tc>
        <w:tc>
          <w:tcPr>
            <w:tcW w:w="505" w:type="pct"/>
          </w:tcPr>
          <w:p w14:paraId="5827E863" w14:textId="222F20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0E0AFC14" w14:textId="050B8E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38.761</w:t>
            </w:r>
          </w:p>
        </w:tc>
        <w:tc>
          <w:tcPr>
            <w:tcW w:w="361" w:type="pct"/>
          </w:tcPr>
          <w:p w14:paraId="56754423" w14:textId="2763DF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0010</w:t>
            </w:r>
          </w:p>
        </w:tc>
        <w:tc>
          <w:tcPr>
            <w:tcW w:w="227" w:type="pct"/>
          </w:tcPr>
          <w:p w14:paraId="6BC3C762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0C4DE2E" w14:textId="3D90DD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B8C73FD" w14:textId="7996453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64A6C41" w14:textId="14EA2E5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NR_MIMO_OTA_enh-Core</w:t>
            </w:r>
          </w:p>
        </w:tc>
        <w:tc>
          <w:tcPr>
            <w:tcW w:w="512" w:type="pct"/>
          </w:tcPr>
          <w:p w14:paraId="3027CE0F" w14:textId="770188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6BE71B0" w14:textId="77777777" w:rsidTr="00D85DB0">
        <w:tc>
          <w:tcPr>
            <w:tcW w:w="439" w:type="pct"/>
          </w:tcPr>
          <w:p w14:paraId="029237E9" w14:textId="031C5E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R4-2408827</w:t>
            </w:r>
          </w:p>
        </w:tc>
        <w:tc>
          <w:tcPr>
            <w:tcW w:w="1041" w:type="pct"/>
          </w:tcPr>
          <w:p w14:paraId="3E77A017" w14:textId="725209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38.786 UE NR sidelink evolution cover RAN4#110bis</w:t>
            </w:r>
          </w:p>
        </w:tc>
        <w:tc>
          <w:tcPr>
            <w:tcW w:w="505" w:type="pct"/>
          </w:tcPr>
          <w:p w14:paraId="0E455FE9" w14:textId="50526DD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167D380D" w14:textId="054D6F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38.786</w:t>
            </w:r>
          </w:p>
        </w:tc>
        <w:tc>
          <w:tcPr>
            <w:tcW w:w="361" w:type="pct"/>
          </w:tcPr>
          <w:p w14:paraId="5CDC0C5C" w14:textId="06B7C4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0004</w:t>
            </w:r>
          </w:p>
        </w:tc>
        <w:tc>
          <w:tcPr>
            <w:tcW w:w="227" w:type="pct"/>
          </w:tcPr>
          <w:p w14:paraId="00D303C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A43F741" w14:textId="52F9FC3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C7140EB" w14:textId="5B4D15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FD46789" w14:textId="375115C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NR_SL_enh2-Core</w:t>
            </w:r>
          </w:p>
        </w:tc>
        <w:tc>
          <w:tcPr>
            <w:tcW w:w="512" w:type="pct"/>
          </w:tcPr>
          <w:p w14:paraId="1294EFC1" w14:textId="3CBD33B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823A529" w14:textId="77777777" w:rsidTr="00D85DB0">
        <w:tc>
          <w:tcPr>
            <w:tcW w:w="439" w:type="pct"/>
          </w:tcPr>
          <w:p w14:paraId="7E0A9DA1" w14:textId="3A83FC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R4-2408835</w:t>
            </w:r>
          </w:p>
        </w:tc>
        <w:tc>
          <w:tcPr>
            <w:tcW w:w="1041" w:type="pct"/>
          </w:tcPr>
          <w:p w14:paraId="784E3407" w14:textId="7484FA7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Big CR to TR 38.786 UE NR sidelink evolution after RAN4#111</w:t>
            </w:r>
          </w:p>
        </w:tc>
        <w:tc>
          <w:tcPr>
            <w:tcW w:w="505" w:type="pct"/>
          </w:tcPr>
          <w:p w14:paraId="6B2EEB33" w14:textId="2C898C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442" w:type="pct"/>
          </w:tcPr>
          <w:p w14:paraId="0201EAB5" w14:textId="33DE4D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38.786</w:t>
            </w:r>
          </w:p>
        </w:tc>
        <w:tc>
          <w:tcPr>
            <w:tcW w:w="361" w:type="pct"/>
          </w:tcPr>
          <w:p w14:paraId="1E95D9E1" w14:textId="7254ED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0005</w:t>
            </w:r>
          </w:p>
        </w:tc>
        <w:tc>
          <w:tcPr>
            <w:tcW w:w="227" w:type="pct"/>
          </w:tcPr>
          <w:p w14:paraId="75D44216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AF8436B" w14:textId="3F1ED9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13F62C5" w14:textId="1D911C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7BD05FF" w14:textId="63091B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NR_SL_enh2-Core</w:t>
            </w:r>
          </w:p>
        </w:tc>
        <w:tc>
          <w:tcPr>
            <w:tcW w:w="512" w:type="pct"/>
          </w:tcPr>
          <w:p w14:paraId="799BC6B9" w14:textId="6F7807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E530A12" w14:textId="77777777" w:rsidTr="00D85DB0">
        <w:tc>
          <w:tcPr>
            <w:tcW w:w="439" w:type="pct"/>
          </w:tcPr>
          <w:p w14:paraId="5CFB159B" w14:textId="72B622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R4-2409391</w:t>
            </w:r>
          </w:p>
        </w:tc>
        <w:tc>
          <w:tcPr>
            <w:tcW w:w="1041" w:type="pct"/>
          </w:tcPr>
          <w:p w14:paraId="2778D30C" w14:textId="505AC5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(FS_NR_newRAT) CR to TR 38.803 on corrections of acronyms and references</w:t>
            </w:r>
          </w:p>
        </w:tc>
        <w:tc>
          <w:tcPr>
            <w:tcW w:w="505" w:type="pct"/>
          </w:tcPr>
          <w:p w14:paraId="614530E0" w14:textId="454CA34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670E016" w14:textId="28209B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38.803</w:t>
            </w:r>
          </w:p>
        </w:tc>
        <w:tc>
          <w:tcPr>
            <w:tcW w:w="361" w:type="pct"/>
          </w:tcPr>
          <w:p w14:paraId="23517640" w14:textId="05FB87D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0019</w:t>
            </w:r>
          </w:p>
        </w:tc>
        <w:tc>
          <w:tcPr>
            <w:tcW w:w="227" w:type="pct"/>
          </w:tcPr>
          <w:p w14:paraId="073228F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A59D8DB" w14:textId="1D9768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294" w:type="pct"/>
          </w:tcPr>
          <w:p w14:paraId="53E11696" w14:textId="54985E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D2C47D6" w14:textId="747B205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FS_NR_newRAT</w:t>
            </w:r>
          </w:p>
        </w:tc>
        <w:tc>
          <w:tcPr>
            <w:tcW w:w="512" w:type="pct"/>
          </w:tcPr>
          <w:p w14:paraId="26CCEAA9" w14:textId="329499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252DA81A" w14:textId="77777777" w:rsidTr="00D85DB0">
        <w:tc>
          <w:tcPr>
            <w:tcW w:w="439" w:type="pct"/>
          </w:tcPr>
          <w:p w14:paraId="71AD4279" w14:textId="6396B47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R4-2410701</w:t>
            </w:r>
          </w:p>
        </w:tc>
        <w:tc>
          <w:tcPr>
            <w:tcW w:w="1041" w:type="pct"/>
          </w:tcPr>
          <w:p w14:paraId="1EDC1438" w14:textId="27968DA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(FS_NR_newRAT) CR to TR 38.803 on corrections of acronyms and references</w:t>
            </w:r>
          </w:p>
        </w:tc>
        <w:tc>
          <w:tcPr>
            <w:tcW w:w="505" w:type="pct"/>
          </w:tcPr>
          <w:p w14:paraId="7C007059" w14:textId="55C517A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442" w:type="pct"/>
          </w:tcPr>
          <w:p w14:paraId="37E2F587" w14:textId="052885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38.803</w:t>
            </w:r>
          </w:p>
        </w:tc>
        <w:tc>
          <w:tcPr>
            <w:tcW w:w="361" w:type="pct"/>
          </w:tcPr>
          <w:p w14:paraId="18F204CD" w14:textId="7E8836A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0019</w:t>
            </w:r>
          </w:p>
        </w:tc>
        <w:tc>
          <w:tcPr>
            <w:tcW w:w="227" w:type="pct"/>
          </w:tcPr>
          <w:p w14:paraId="17AEEE43" w14:textId="4AA67612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2CF74640" w14:textId="6F0C67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294" w:type="pct"/>
          </w:tcPr>
          <w:p w14:paraId="254ECAC9" w14:textId="49F261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AC64A13" w14:textId="7295CC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FS_NR_newRAT</w:t>
            </w:r>
          </w:p>
        </w:tc>
        <w:tc>
          <w:tcPr>
            <w:tcW w:w="512" w:type="pct"/>
          </w:tcPr>
          <w:p w14:paraId="04149891" w14:textId="77C48F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76A63BC" w14:textId="77777777" w:rsidTr="00D85DB0">
        <w:tc>
          <w:tcPr>
            <w:tcW w:w="439" w:type="pct"/>
          </w:tcPr>
          <w:p w14:paraId="36177653" w14:textId="778109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R4-2408187</w:t>
            </w:r>
          </w:p>
        </w:tc>
        <w:tc>
          <w:tcPr>
            <w:tcW w:w="1041" w:type="pct"/>
          </w:tcPr>
          <w:p w14:paraId="3D231DF4" w14:textId="2C47E4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38.846: Corrections on UL triple beat analysis table</w:t>
            </w:r>
          </w:p>
        </w:tc>
        <w:tc>
          <w:tcPr>
            <w:tcW w:w="505" w:type="pct"/>
          </w:tcPr>
          <w:p w14:paraId="0740DE47" w14:textId="5D1D53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CHTTL, Samsung</w:t>
            </w:r>
          </w:p>
        </w:tc>
        <w:tc>
          <w:tcPr>
            <w:tcW w:w="442" w:type="pct"/>
          </w:tcPr>
          <w:p w14:paraId="5E9C0BF4" w14:textId="490665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38.846</w:t>
            </w:r>
          </w:p>
        </w:tc>
        <w:tc>
          <w:tcPr>
            <w:tcW w:w="361" w:type="pct"/>
          </w:tcPr>
          <w:p w14:paraId="23837864" w14:textId="156F7C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0001</w:t>
            </w:r>
          </w:p>
        </w:tc>
        <w:tc>
          <w:tcPr>
            <w:tcW w:w="227" w:type="pct"/>
          </w:tcPr>
          <w:p w14:paraId="05AE6BA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F637DB1" w14:textId="70F873D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6D9BB5A" w14:textId="0680F8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9F5538C" w14:textId="1CBB57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FS_SimBC</w:t>
            </w:r>
          </w:p>
        </w:tc>
        <w:tc>
          <w:tcPr>
            <w:tcW w:w="512" w:type="pct"/>
          </w:tcPr>
          <w:p w14:paraId="7392F268" w14:textId="5A267F4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31B6998" w14:textId="77777777" w:rsidTr="00D85DB0">
        <w:tc>
          <w:tcPr>
            <w:tcW w:w="439" w:type="pct"/>
          </w:tcPr>
          <w:p w14:paraId="65AEE9C5" w14:textId="0DAECD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R4-2410646</w:t>
            </w:r>
          </w:p>
        </w:tc>
        <w:tc>
          <w:tcPr>
            <w:tcW w:w="1041" w:type="pct"/>
          </w:tcPr>
          <w:p w14:paraId="024B0B4E" w14:textId="060D925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TS 38.846: Corrections on UL triple beat analysis table</w:t>
            </w:r>
          </w:p>
        </w:tc>
        <w:tc>
          <w:tcPr>
            <w:tcW w:w="505" w:type="pct"/>
          </w:tcPr>
          <w:p w14:paraId="13FD4F8F" w14:textId="51B314D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CHTTL, Samsung</w:t>
            </w:r>
          </w:p>
        </w:tc>
        <w:tc>
          <w:tcPr>
            <w:tcW w:w="442" w:type="pct"/>
          </w:tcPr>
          <w:p w14:paraId="77E1D878" w14:textId="5E32D5F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38.846</w:t>
            </w:r>
          </w:p>
        </w:tc>
        <w:tc>
          <w:tcPr>
            <w:tcW w:w="361" w:type="pct"/>
          </w:tcPr>
          <w:p w14:paraId="2E3A7B4A" w14:textId="5F4753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0001</w:t>
            </w:r>
          </w:p>
        </w:tc>
        <w:tc>
          <w:tcPr>
            <w:tcW w:w="227" w:type="pct"/>
          </w:tcPr>
          <w:p w14:paraId="14989DED" w14:textId="4E5A34A1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3DEF50FC" w14:textId="75A1DF0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1029CC1" w14:textId="5DF4ED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C445D58" w14:textId="1835D9E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FS_SimBC</w:t>
            </w:r>
          </w:p>
        </w:tc>
        <w:tc>
          <w:tcPr>
            <w:tcW w:w="512" w:type="pct"/>
          </w:tcPr>
          <w:p w14:paraId="65BDF2E0" w14:textId="64F5E4E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2247C441" w14:textId="77777777" w:rsidTr="00D85DB0">
        <w:tc>
          <w:tcPr>
            <w:tcW w:w="439" w:type="pct"/>
          </w:tcPr>
          <w:p w14:paraId="221CD7FB" w14:textId="3640C57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R4-2407047</w:t>
            </w:r>
          </w:p>
        </w:tc>
        <w:tc>
          <w:tcPr>
            <w:tcW w:w="1041" w:type="pct"/>
          </w:tcPr>
          <w:p w14:paraId="479671A7" w14:textId="6DE3FD2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Adding support for the 6GHz unlicensed band in Taiwan</w:t>
            </w:r>
          </w:p>
        </w:tc>
        <w:tc>
          <w:tcPr>
            <w:tcW w:w="505" w:type="pct"/>
          </w:tcPr>
          <w:p w14:paraId="7192F9B8" w14:textId="5E73D7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2E82F0D2" w14:textId="1D26C4B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38.849</w:t>
            </w:r>
          </w:p>
        </w:tc>
        <w:tc>
          <w:tcPr>
            <w:tcW w:w="361" w:type="pct"/>
          </w:tcPr>
          <w:p w14:paraId="705D6E32" w14:textId="7355A6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0009</w:t>
            </w:r>
          </w:p>
        </w:tc>
        <w:tc>
          <w:tcPr>
            <w:tcW w:w="227" w:type="pct"/>
          </w:tcPr>
          <w:p w14:paraId="4B59600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3EC70EDE" w14:textId="37EB00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592384E" w14:textId="4D896A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5870A7E" w14:textId="2BC757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NR_unlic_enh-Core</w:t>
            </w:r>
          </w:p>
        </w:tc>
        <w:tc>
          <w:tcPr>
            <w:tcW w:w="512" w:type="pct"/>
          </w:tcPr>
          <w:p w14:paraId="28AA2485" w14:textId="196D75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5855EE2" w14:textId="77777777" w:rsidTr="00D85DB0">
        <w:tc>
          <w:tcPr>
            <w:tcW w:w="439" w:type="pct"/>
          </w:tcPr>
          <w:p w14:paraId="67A8BBBC" w14:textId="4895F9B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R4-2407027</w:t>
            </w:r>
          </w:p>
        </w:tc>
        <w:tc>
          <w:tcPr>
            <w:tcW w:w="1041" w:type="pct"/>
          </w:tcPr>
          <w:p w14:paraId="4F37119C" w14:textId="3C9AA8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Addition of PC1 HPUE to TR 38.852</w:t>
            </w:r>
          </w:p>
        </w:tc>
        <w:tc>
          <w:tcPr>
            <w:tcW w:w="505" w:type="pct"/>
          </w:tcPr>
          <w:p w14:paraId="0EAB603F" w14:textId="143531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Union Inter. Chemins de Fer, Nokia</w:t>
            </w:r>
          </w:p>
        </w:tc>
        <w:tc>
          <w:tcPr>
            <w:tcW w:w="442" w:type="pct"/>
          </w:tcPr>
          <w:p w14:paraId="5F980ACE" w14:textId="57BA14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38.852</w:t>
            </w:r>
          </w:p>
        </w:tc>
        <w:tc>
          <w:tcPr>
            <w:tcW w:w="361" w:type="pct"/>
          </w:tcPr>
          <w:p w14:paraId="66E36A55" w14:textId="18B295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0010</w:t>
            </w:r>
          </w:p>
        </w:tc>
        <w:tc>
          <w:tcPr>
            <w:tcW w:w="227" w:type="pct"/>
          </w:tcPr>
          <w:p w14:paraId="3D73357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7D7EADC" w14:textId="16185F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0159A35D" w14:textId="4010FE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6DCC50E" w14:textId="66F05BA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NR_RAIL_EU_1900MHz_TDD</w:t>
            </w:r>
          </w:p>
        </w:tc>
        <w:tc>
          <w:tcPr>
            <w:tcW w:w="512" w:type="pct"/>
          </w:tcPr>
          <w:p w14:paraId="3E80929D" w14:textId="2DF8B7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22CFD1ED" w14:textId="77777777" w:rsidTr="00D85DB0">
        <w:tc>
          <w:tcPr>
            <w:tcW w:w="439" w:type="pct"/>
          </w:tcPr>
          <w:p w14:paraId="0FD574B3" w14:textId="19B546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R4-2409517</w:t>
            </w:r>
          </w:p>
        </w:tc>
        <w:tc>
          <w:tcPr>
            <w:tcW w:w="1041" w:type="pct"/>
          </w:tcPr>
          <w:p w14:paraId="0AEAA2F0" w14:textId="5A5969C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38.852: Clarification on PC1 Rx requirements for FRMCS operation in band n101</w:t>
            </w:r>
          </w:p>
        </w:tc>
        <w:tc>
          <w:tcPr>
            <w:tcW w:w="505" w:type="pct"/>
          </w:tcPr>
          <w:p w14:paraId="66799598" w14:textId="333AD04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16CE233" w14:textId="7255125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38.852</w:t>
            </w:r>
          </w:p>
        </w:tc>
        <w:tc>
          <w:tcPr>
            <w:tcW w:w="361" w:type="pct"/>
          </w:tcPr>
          <w:p w14:paraId="292EB3A4" w14:textId="44ADE96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0011</w:t>
            </w:r>
          </w:p>
        </w:tc>
        <w:tc>
          <w:tcPr>
            <w:tcW w:w="227" w:type="pct"/>
          </w:tcPr>
          <w:p w14:paraId="7FAE70B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22824E1" w14:textId="5EDEEA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91BAF52" w14:textId="28CDAC6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6219F9F" w14:textId="755C081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NR_RAIL_EU_1900MHz_TDD-Core, LTE_NR_HPUE_FWVM_R18-Core</w:t>
            </w:r>
          </w:p>
        </w:tc>
        <w:tc>
          <w:tcPr>
            <w:tcW w:w="512" w:type="pct"/>
          </w:tcPr>
          <w:p w14:paraId="02F597DE" w14:textId="66AF53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7FD05BEF" w14:textId="77777777" w:rsidTr="00D85DB0">
        <w:tc>
          <w:tcPr>
            <w:tcW w:w="439" w:type="pct"/>
          </w:tcPr>
          <w:p w14:paraId="708CB1D9" w14:textId="7763EF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R4-2409778</w:t>
            </w:r>
          </w:p>
        </w:tc>
        <w:tc>
          <w:tcPr>
            <w:tcW w:w="1041" w:type="pct"/>
          </w:tcPr>
          <w:p w14:paraId="608FBEA0" w14:textId="4FD524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38.852: Clarification on PC1 Rx requirements for FRMCS operation in band n101</w:t>
            </w:r>
          </w:p>
        </w:tc>
        <w:tc>
          <w:tcPr>
            <w:tcW w:w="505" w:type="pct"/>
          </w:tcPr>
          <w:p w14:paraId="0590F671" w14:textId="3EE337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54AF943" w14:textId="2DD306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38.852</w:t>
            </w:r>
          </w:p>
        </w:tc>
        <w:tc>
          <w:tcPr>
            <w:tcW w:w="361" w:type="pct"/>
          </w:tcPr>
          <w:p w14:paraId="48493942" w14:textId="139C014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0012</w:t>
            </w:r>
          </w:p>
        </w:tc>
        <w:tc>
          <w:tcPr>
            <w:tcW w:w="227" w:type="pct"/>
          </w:tcPr>
          <w:p w14:paraId="3C26827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C685292" w14:textId="62EAEC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3934731F" w14:textId="6979D2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2C313C10" w14:textId="017DD2A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NR_RAIL_EU_1900MHz_TDD-Core, LTE_NR_HPUE_FWVM_R18-Core</w:t>
            </w:r>
          </w:p>
        </w:tc>
        <w:tc>
          <w:tcPr>
            <w:tcW w:w="512" w:type="pct"/>
          </w:tcPr>
          <w:p w14:paraId="77D9F672" w14:textId="5307857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5A09D0E8" w14:textId="77777777" w:rsidTr="00D85DB0">
        <w:tc>
          <w:tcPr>
            <w:tcW w:w="439" w:type="pct"/>
          </w:tcPr>
          <w:p w14:paraId="407BD20B" w14:textId="45A027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R4-2407026</w:t>
            </w:r>
          </w:p>
        </w:tc>
        <w:tc>
          <w:tcPr>
            <w:tcW w:w="1041" w:type="pct"/>
          </w:tcPr>
          <w:p w14:paraId="6935B9E0" w14:textId="2C1098B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Addition of PC1 HPUE to TR 38.853</w:t>
            </w:r>
          </w:p>
        </w:tc>
        <w:tc>
          <w:tcPr>
            <w:tcW w:w="505" w:type="pct"/>
          </w:tcPr>
          <w:p w14:paraId="4D28A3F6" w14:textId="13BF022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Union Inter. Chemins de Fer, Nokia</w:t>
            </w:r>
          </w:p>
        </w:tc>
        <w:tc>
          <w:tcPr>
            <w:tcW w:w="442" w:type="pct"/>
          </w:tcPr>
          <w:p w14:paraId="2B26E930" w14:textId="21C2D7C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38.853</w:t>
            </w:r>
          </w:p>
        </w:tc>
        <w:tc>
          <w:tcPr>
            <w:tcW w:w="361" w:type="pct"/>
          </w:tcPr>
          <w:p w14:paraId="0ECCA198" w14:textId="4ADBE0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0010</w:t>
            </w:r>
          </w:p>
        </w:tc>
        <w:tc>
          <w:tcPr>
            <w:tcW w:w="227" w:type="pct"/>
          </w:tcPr>
          <w:p w14:paraId="5B5FFED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CBF4D0E" w14:textId="703DA33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1FBBD3F" w14:textId="07AB6B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197E557" w14:textId="563D0F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</w:t>
            </w:r>
          </w:p>
        </w:tc>
        <w:tc>
          <w:tcPr>
            <w:tcW w:w="512" w:type="pct"/>
          </w:tcPr>
          <w:p w14:paraId="4B461113" w14:textId="7F78FE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36DBA5BD" w14:textId="77777777" w:rsidTr="00D85DB0">
        <w:tc>
          <w:tcPr>
            <w:tcW w:w="439" w:type="pct"/>
          </w:tcPr>
          <w:p w14:paraId="3793F09C" w14:textId="237224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R4-2409518</w:t>
            </w:r>
          </w:p>
        </w:tc>
        <w:tc>
          <w:tcPr>
            <w:tcW w:w="1041" w:type="pct"/>
          </w:tcPr>
          <w:p w14:paraId="41826EC8" w14:textId="6D01FC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38.853: Clarification on PC1 Rx requirements for FRMCS operation in band n100</w:t>
            </w:r>
          </w:p>
        </w:tc>
        <w:tc>
          <w:tcPr>
            <w:tcW w:w="505" w:type="pct"/>
          </w:tcPr>
          <w:p w14:paraId="43E0CDE4" w14:textId="0036937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22477880" w14:textId="48C323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38.853</w:t>
            </w:r>
          </w:p>
        </w:tc>
        <w:tc>
          <w:tcPr>
            <w:tcW w:w="361" w:type="pct"/>
          </w:tcPr>
          <w:p w14:paraId="2AE683B8" w14:textId="0133E4F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0011</w:t>
            </w:r>
          </w:p>
        </w:tc>
        <w:tc>
          <w:tcPr>
            <w:tcW w:w="227" w:type="pct"/>
          </w:tcPr>
          <w:p w14:paraId="6857ECAD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01FA9F4" w14:textId="3EE3DF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94" w:type="pct"/>
          </w:tcPr>
          <w:p w14:paraId="29C7A7D8" w14:textId="46FF309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B7ED7C4" w14:textId="46F6F3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NR_RAIL_EU_900MHz-Core, LTE_NR_HPUE_FWVM_R18-Core</w:t>
            </w:r>
          </w:p>
        </w:tc>
        <w:tc>
          <w:tcPr>
            <w:tcW w:w="512" w:type="pct"/>
          </w:tcPr>
          <w:p w14:paraId="7C287349" w14:textId="0AD74BC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postponed</w:t>
            </w:r>
          </w:p>
        </w:tc>
      </w:tr>
      <w:tr w:rsidR="00D85DB0" w:rsidRPr="00D85DB0" w14:paraId="6016FE5E" w14:textId="77777777" w:rsidTr="00D85DB0">
        <w:tc>
          <w:tcPr>
            <w:tcW w:w="439" w:type="pct"/>
          </w:tcPr>
          <w:p w14:paraId="6641AE91" w14:textId="6D293B6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R4-2408414</w:t>
            </w:r>
          </w:p>
        </w:tc>
        <w:tc>
          <w:tcPr>
            <w:tcW w:w="1041" w:type="pct"/>
          </w:tcPr>
          <w:p w14:paraId="00D2F048" w14:textId="61D7F3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TR 38.863 Addition of simulation results in above 10GHz</w:t>
            </w:r>
          </w:p>
        </w:tc>
        <w:tc>
          <w:tcPr>
            <w:tcW w:w="505" w:type="pct"/>
          </w:tcPr>
          <w:p w14:paraId="3758BA72" w14:textId="349C81C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61F57B68" w14:textId="732C3FE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38.863</w:t>
            </w:r>
          </w:p>
        </w:tc>
        <w:tc>
          <w:tcPr>
            <w:tcW w:w="361" w:type="pct"/>
          </w:tcPr>
          <w:p w14:paraId="218C41D7" w14:textId="039B939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0015</w:t>
            </w:r>
          </w:p>
        </w:tc>
        <w:tc>
          <w:tcPr>
            <w:tcW w:w="227" w:type="pct"/>
          </w:tcPr>
          <w:p w14:paraId="1CC68EA7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85B6354" w14:textId="027A2D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4FE4C02" w14:textId="244277A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1AB6AEF0" w14:textId="24F6405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6D61E83B" w14:textId="160EB9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9A2D951" w14:textId="77777777" w:rsidTr="00D85DB0">
        <w:tc>
          <w:tcPr>
            <w:tcW w:w="439" w:type="pct"/>
          </w:tcPr>
          <w:p w14:paraId="4203A545" w14:textId="5777E00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R4-2408415</w:t>
            </w:r>
          </w:p>
        </w:tc>
        <w:tc>
          <w:tcPr>
            <w:tcW w:w="1041" w:type="pct"/>
          </w:tcPr>
          <w:p w14:paraId="20E82CFF" w14:textId="2CDB34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TR38.863 Summary of coeixstence results in above 10GHz</w:t>
            </w:r>
          </w:p>
        </w:tc>
        <w:tc>
          <w:tcPr>
            <w:tcW w:w="505" w:type="pct"/>
          </w:tcPr>
          <w:p w14:paraId="0612FFD1" w14:textId="707CF4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21ECABDA" w14:textId="04AF1C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38.863</w:t>
            </w:r>
          </w:p>
        </w:tc>
        <w:tc>
          <w:tcPr>
            <w:tcW w:w="361" w:type="pct"/>
          </w:tcPr>
          <w:p w14:paraId="0F898325" w14:textId="4CDB201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0016</w:t>
            </w:r>
          </w:p>
        </w:tc>
        <w:tc>
          <w:tcPr>
            <w:tcW w:w="227" w:type="pct"/>
          </w:tcPr>
          <w:p w14:paraId="2978D7B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1BF866F1" w14:textId="0D6BA4B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391EEC3" w14:textId="759BED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081860F" w14:textId="79EBB2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7400B168" w14:textId="62388BF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B397B1A" w14:textId="77777777" w:rsidTr="00D85DB0">
        <w:tc>
          <w:tcPr>
            <w:tcW w:w="439" w:type="pct"/>
          </w:tcPr>
          <w:p w14:paraId="65009B60" w14:textId="373442C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R4-2409969</w:t>
            </w:r>
          </w:p>
        </w:tc>
        <w:tc>
          <w:tcPr>
            <w:tcW w:w="1041" w:type="pct"/>
          </w:tcPr>
          <w:p w14:paraId="63558C3D" w14:textId="6AF1AED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on TR38.863 Summary of coeixstence results in above 10GHz</w:t>
            </w:r>
          </w:p>
        </w:tc>
        <w:tc>
          <w:tcPr>
            <w:tcW w:w="505" w:type="pct"/>
          </w:tcPr>
          <w:p w14:paraId="63F1DC3F" w14:textId="54CCF2E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442" w:type="pct"/>
          </w:tcPr>
          <w:p w14:paraId="509B3FCB" w14:textId="558F535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38.863</w:t>
            </w:r>
          </w:p>
        </w:tc>
        <w:tc>
          <w:tcPr>
            <w:tcW w:w="361" w:type="pct"/>
          </w:tcPr>
          <w:p w14:paraId="6EEB1F97" w14:textId="767E39F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0016</w:t>
            </w:r>
          </w:p>
        </w:tc>
        <w:tc>
          <w:tcPr>
            <w:tcW w:w="227" w:type="pct"/>
          </w:tcPr>
          <w:p w14:paraId="4D27E3AF" w14:textId="63831D2F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E5685EC" w14:textId="38038D8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85C5DF1" w14:textId="7B59851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7A8CAAA8" w14:textId="345429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017BF382" w14:textId="1BC766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22F7BA2" w14:textId="77777777" w:rsidTr="00D85DB0">
        <w:tc>
          <w:tcPr>
            <w:tcW w:w="439" w:type="pct"/>
          </w:tcPr>
          <w:p w14:paraId="5FD65410" w14:textId="62A6C83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R4-2409331</w:t>
            </w:r>
          </w:p>
        </w:tc>
        <w:tc>
          <w:tcPr>
            <w:tcW w:w="1041" w:type="pct"/>
          </w:tcPr>
          <w:p w14:paraId="3C63CD8B" w14:textId="335B17E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TR 38.863 to introduce some technical background for R18 NTN VSAT UE Tx requirements</w:t>
            </w:r>
          </w:p>
        </w:tc>
        <w:tc>
          <w:tcPr>
            <w:tcW w:w="505" w:type="pct"/>
          </w:tcPr>
          <w:p w14:paraId="5BD11E44" w14:textId="48B0EE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0830F91" w14:textId="46C53DC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38.863</w:t>
            </w:r>
          </w:p>
        </w:tc>
        <w:tc>
          <w:tcPr>
            <w:tcW w:w="361" w:type="pct"/>
          </w:tcPr>
          <w:p w14:paraId="3EF8E0A1" w14:textId="17DFF44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0017</w:t>
            </w:r>
          </w:p>
        </w:tc>
        <w:tc>
          <w:tcPr>
            <w:tcW w:w="227" w:type="pct"/>
          </w:tcPr>
          <w:p w14:paraId="6CCE47BE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0A345B9" w14:textId="05AC153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52B6B43B" w14:textId="35B711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62D1619" w14:textId="4B1749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4AB58EAE" w14:textId="576FF6F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A3C91F0" w14:textId="77777777" w:rsidTr="00D85DB0">
        <w:tc>
          <w:tcPr>
            <w:tcW w:w="439" w:type="pct"/>
          </w:tcPr>
          <w:p w14:paraId="55CAFEDC" w14:textId="50B759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R4-2409332</w:t>
            </w:r>
          </w:p>
        </w:tc>
        <w:tc>
          <w:tcPr>
            <w:tcW w:w="1041" w:type="pct"/>
          </w:tcPr>
          <w:p w14:paraId="67A024B9" w14:textId="24E743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for TR 38.863 to introduce some technical background for R18 NTN VSAT UE Rx requirements</w:t>
            </w:r>
          </w:p>
        </w:tc>
        <w:tc>
          <w:tcPr>
            <w:tcW w:w="505" w:type="pct"/>
          </w:tcPr>
          <w:p w14:paraId="05ADAF24" w14:textId="571D93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7324BB10" w14:textId="249F562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38.863</w:t>
            </w:r>
          </w:p>
        </w:tc>
        <w:tc>
          <w:tcPr>
            <w:tcW w:w="361" w:type="pct"/>
          </w:tcPr>
          <w:p w14:paraId="63293D7C" w14:textId="0FB9F1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0018</w:t>
            </w:r>
          </w:p>
        </w:tc>
        <w:tc>
          <w:tcPr>
            <w:tcW w:w="227" w:type="pct"/>
          </w:tcPr>
          <w:p w14:paraId="4028B4C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4AD3F37" w14:textId="6B68726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55F0EE7" w14:textId="20FA7B1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ACB7961" w14:textId="445103E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NR_NTN_enh-Core</w:t>
            </w:r>
          </w:p>
        </w:tc>
        <w:tc>
          <w:tcPr>
            <w:tcW w:w="512" w:type="pct"/>
          </w:tcPr>
          <w:p w14:paraId="0AFC4054" w14:textId="730EEFD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CED114A" w14:textId="77777777" w:rsidTr="00D85DB0">
        <w:tc>
          <w:tcPr>
            <w:tcW w:w="439" w:type="pct"/>
          </w:tcPr>
          <w:p w14:paraId="08B3F7D5" w14:textId="7DBD06A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R4-2407054</w:t>
            </w:r>
          </w:p>
        </w:tc>
        <w:tc>
          <w:tcPr>
            <w:tcW w:w="1041" w:type="pct"/>
          </w:tcPr>
          <w:p w14:paraId="7B376850" w14:textId="57B4BBB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TR38.870 on UL MIMO radiated output power metric</w:t>
            </w:r>
          </w:p>
        </w:tc>
        <w:tc>
          <w:tcPr>
            <w:tcW w:w="505" w:type="pct"/>
          </w:tcPr>
          <w:p w14:paraId="17A9BF46" w14:textId="4B9211F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661B9DCB" w14:textId="3DC7998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4C816BE2" w14:textId="2D58B7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0005</w:t>
            </w:r>
          </w:p>
        </w:tc>
        <w:tc>
          <w:tcPr>
            <w:tcW w:w="227" w:type="pct"/>
          </w:tcPr>
          <w:p w14:paraId="1C148F9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BD5B9E5" w14:textId="3F9276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14973D0" w14:textId="70D8BE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9ECC26F" w14:textId="46102E1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NR_FR1_TRP_TRS_enh-Core</w:t>
            </w:r>
          </w:p>
        </w:tc>
        <w:tc>
          <w:tcPr>
            <w:tcW w:w="512" w:type="pct"/>
          </w:tcPr>
          <w:p w14:paraId="3AEC0E4A" w14:textId="75C4947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0CA7A9C2" w14:textId="77777777" w:rsidTr="00D85DB0">
        <w:tc>
          <w:tcPr>
            <w:tcW w:w="439" w:type="pct"/>
          </w:tcPr>
          <w:p w14:paraId="7B5F4B0B" w14:textId="172827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R4-2409902</w:t>
            </w:r>
          </w:p>
        </w:tc>
        <w:tc>
          <w:tcPr>
            <w:tcW w:w="1041" w:type="pct"/>
          </w:tcPr>
          <w:p w14:paraId="11CEE80C" w14:textId="7A7AAA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TR38.870 on UL MIMO radiated output power metric</w:t>
            </w:r>
          </w:p>
        </w:tc>
        <w:tc>
          <w:tcPr>
            <w:tcW w:w="505" w:type="pct"/>
          </w:tcPr>
          <w:p w14:paraId="49A8E25C" w14:textId="4EEC8FB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6F00C0A1" w14:textId="6451A8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0AEADF32" w14:textId="2BC20A1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0005</w:t>
            </w:r>
          </w:p>
        </w:tc>
        <w:tc>
          <w:tcPr>
            <w:tcW w:w="227" w:type="pct"/>
          </w:tcPr>
          <w:p w14:paraId="6F813AA2" w14:textId="4E08C74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BB33EE7" w14:textId="41D1C2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6810D0B" w14:textId="272D6A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FDE32C5" w14:textId="145AD47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NR_FR1_TRP_TRS_enh-Core</w:t>
            </w:r>
          </w:p>
        </w:tc>
        <w:tc>
          <w:tcPr>
            <w:tcW w:w="512" w:type="pct"/>
          </w:tcPr>
          <w:p w14:paraId="5A4E65E3" w14:textId="7B9697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30D77C06" w14:textId="77777777" w:rsidTr="00D85DB0">
        <w:tc>
          <w:tcPr>
            <w:tcW w:w="439" w:type="pct"/>
          </w:tcPr>
          <w:p w14:paraId="4E066DAB" w14:textId="55BDB5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R4-2409996</w:t>
            </w:r>
          </w:p>
        </w:tc>
        <w:tc>
          <w:tcPr>
            <w:tcW w:w="1041" w:type="pct"/>
          </w:tcPr>
          <w:p w14:paraId="67AA131C" w14:textId="69DBF4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TR38.870 on UL MIMO radiated output power metric</w:t>
            </w:r>
          </w:p>
        </w:tc>
        <w:tc>
          <w:tcPr>
            <w:tcW w:w="505" w:type="pct"/>
          </w:tcPr>
          <w:p w14:paraId="02ABF8C9" w14:textId="365045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1A73E1CE" w14:textId="407991D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6AAA6ACF" w14:textId="12DD4A3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0005</w:t>
            </w:r>
          </w:p>
        </w:tc>
        <w:tc>
          <w:tcPr>
            <w:tcW w:w="227" w:type="pct"/>
          </w:tcPr>
          <w:p w14:paraId="26D08947" w14:textId="4E75CB2B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292F28DC" w14:textId="180015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13F3F04" w14:textId="564A6F4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2612DAE" w14:textId="009B83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NR_FR1_TRP_TRS_enh-Core</w:t>
            </w:r>
          </w:p>
        </w:tc>
        <w:tc>
          <w:tcPr>
            <w:tcW w:w="512" w:type="pct"/>
          </w:tcPr>
          <w:p w14:paraId="25225304" w14:textId="69064E1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34341FEF" w14:textId="77777777" w:rsidTr="00D85DB0">
        <w:tc>
          <w:tcPr>
            <w:tcW w:w="439" w:type="pct"/>
          </w:tcPr>
          <w:p w14:paraId="1EC792F4" w14:textId="4EB9D4D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R4-2407057</w:t>
            </w:r>
          </w:p>
        </w:tc>
        <w:tc>
          <w:tcPr>
            <w:tcW w:w="1041" w:type="pct"/>
          </w:tcPr>
          <w:p w14:paraId="695D6F4F" w14:textId="4A27EF3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TR38.870 on CBW scaling of the TRS requirement</w:t>
            </w:r>
          </w:p>
        </w:tc>
        <w:tc>
          <w:tcPr>
            <w:tcW w:w="505" w:type="pct"/>
          </w:tcPr>
          <w:p w14:paraId="40840D47" w14:textId="7911BF8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24FE45FF" w14:textId="38EDFCC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49CFFC03" w14:textId="1D0845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0006</w:t>
            </w:r>
          </w:p>
        </w:tc>
        <w:tc>
          <w:tcPr>
            <w:tcW w:w="227" w:type="pct"/>
          </w:tcPr>
          <w:p w14:paraId="4B03D7A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D751654" w14:textId="615C313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FE68D9A" w14:textId="28D9549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AD314CE" w14:textId="348FDD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NR_FR1_TRP_TRS_enh-Perf</w:t>
            </w:r>
          </w:p>
        </w:tc>
        <w:tc>
          <w:tcPr>
            <w:tcW w:w="512" w:type="pct"/>
          </w:tcPr>
          <w:p w14:paraId="5ED1DDBA" w14:textId="0E1E64A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4AF5A16" w14:textId="77777777" w:rsidTr="00D85DB0">
        <w:tc>
          <w:tcPr>
            <w:tcW w:w="439" w:type="pct"/>
          </w:tcPr>
          <w:p w14:paraId="47A4C610" w14:textId="161FE79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R4-2409904</w:t>
            </w:r>
          </w:p>
        </w:tc>
        <w:tc>
          <w:tcPr>
            <w:tcW w:w="1041" w:type="pct"/>
          </w:tcPr>
          <w:p w14:paraId="174F2364" w14:textId="61037CE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TR38.870 on CBW scaling of the TRS requirement</w:t>
            </w:r>
          </w:p>
        </w:tc>
        <w:tc>
          <w:tcPr>
            <w:tcW w:w="505" w:type="pct"/>
          </w:tcPr>
          <w:p w14:paraId="520D630F" w14:textId="5DDB21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442" w:type="pct"/>
          </w:tcPr>
          <w:p w14:paraId="669E04F9" w14:textId="3A93A5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5731AC15" w14:textId="4D3AE2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0006</w:t>
            </w:r>
          </w:p>
        </w:tc>
        <w:tc>
          <w:tcPr>
            <w:tcW w:w="227" w:type="pct"/>
          </w:tcPr>
          <w:p w14:paraId="27A3837D" w14:textId="6700138C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46F80E6D" w14:textId="08FACC7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354E5865" w14:textId="188376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9A1EAA4" w14:textId="066EBA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NR_FR1_TRP_TRS_enh-Perf</w:t>
            </w:r>
          </w:p>
        </w:tc>
        <w:tc>
          <w:tcPr>
            <w:tcW w:w="512" w:type="pct"/>
          </w:tcPr>
          <w:p w14:paraId="73B36825" w14:textId="6105EB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776FA08C" w14:textId="77777777" w:rsidTr="00D85DB0">
        <w:tc>
          <w:tcPr>
            <w:tcW w:w="439" w:type="pct"/>
          </w:tcPr>
          <w:p w14:paraId="6366CFC0" w14:textId="106F218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R4-2407100</w:t>
            </w:r>
          </w:p>
        </w:tc>
        <w:tc>
          <w:tcPr>
            <w:tcW w:w="1041" w:type="pct"/>
          </w:tcPr>
          <w:p w14:paraId="7A3CEF5C" w14:textId="12653B7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38.870 to add CA combinations to section 4.3.5 and editorial corrections</w:t>
            </w:r>
          </w:p>
        </w:tc>
        <w:tc>
          <w:tcPr>
            <w:tcW w:w="505" w:type="pct"/>
          </w:tcPr>
          <w:p w14:paraId="0EB78ADF" w14:textId="50A60EE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32573699" w14:textId="0D969E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56D65E27" w14:textId="664180B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0007</w:t>
            </w:r>
          </w:p>
        </w:tc>
        <w:tc>
          <w:tcPr>
            <w:tcW w:w="227" w:type="pct"/>
          </w:tcPr>
          <w:p w14:paraId="78E6DE73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4BF0CB47" w14:textId="79F3142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FB3330A" w14:textId="7D587CF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48B9F514" w14:textId="46C02D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</w:t>
            </w:r>
          </w:p>
        </w:tc>
        <w:tc>
          <w:tcPr>
            <w:tcW w:w="512" w:type="pct"/>
          </w:tcPr>
          <w:p w14:paraId="20FBD037" w14:textId="5595291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withdrawn</w:t>
            </w:r>
          </w:p>
        </w:tc>
      </w:tr>
      <w:tr w:rsidR="00D85DB0" w:rsidRPr="00D85DB0" w14:paraId="6E742BB4" w14:textId="77777777" w:rsidTr="00D85DB0">
        <w:tc>
          <w:tcPr>
            <w:tcW w:w="439" w:type="pct"/>
          </w:tcPr>
          <w:p w14:paraId="43CC2AF9" w14:textId="79BD79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R4-2407120</w:t>
            </w:r>
          </w:p>
        </w:tc>
        <w:tc>
          <w:tcPr>
            <w:tcW w:w="1041" w:type="pct"/>
          </w:tcPr>
          <w:p w14:paraId="0A997B36" w14:textId="74DC874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38.870 to add CA combinations to section 4.3.5 and editorial corrections</w:t>
            </w:r>
          </w:p>
        </w:tc>
        <w:tc>
          <w:tcPr>
            <w:tcW w:w="505" w:type="pct"/>
          </w:tcPr>
          <w:p w14:paraId="3D18778C" w14:textId="4B3EBA1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6EAF00C9" w14:textId="4075AB3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4ABE116F" w14:textId="7D374DC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0008</w:t>
            </w:r>
          </w:p>
        </w:tc>
        <w:tc>
          <w:tcPr>
            <w:tcW w:w="227" w:type="pct"/>
          </w:tcPr>
          <w:p w14:paraId="78AFB73F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0815E99F" w14:textId="4DAFA6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4BB02472" w14:textId="669298C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3F72FF48" w14:textId="20FBA0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</w:t>
            </w:r>
          </w:p>
        </w:tc>
        <w:tc>
          <w:tcPr>
            <w:tcW w:w="512" w:type="pct"/>
          </w:tcPr>
          <w:p w14:paraId="39B84D24" w14:textId="704812C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4870B68A" w14:textId="77777777" w:rsidTr="00D85DB0">
        <w:tc>
          <w:tcPr>
            <w:tcW w:w="439" w:type="pct"/>
          </w:tcPr>
          <w:p w14:paraId="6DEDB6B6" w14:textId="27179F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R4-2409993</w:t>
            </w:r>
          </w:p>
        </w:tc>
        <w:tc>
          <w:tcPr>
            <w:tcW w:w="1041" w:type="pct"/>
          </w:tcPr>
          <w:p w14:paraId="538758C8" w14:textId="50559DF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38.870 to add CA combinations to section 4.3.5 and editorial corrections</w:t>
            </w:r>
          </w:p>
        </w:tc>
        <w:tc>
          <w:tcPr>
            <w:tcW w:w="505" w:type="pct"/>
          </w:tcPr>
          <w:p w14:paraId="0A65DA62" w14:textId="7F9AF38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0077A065" w14:textId="767EB06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0850FE6A" w14:textId="754352F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0008</w:t>
            </w:r>
          </w:p>
        </w:tc>
        <w:tc>
          <w:tcPr>
            <w:tcW w:w="227" w:type="pct"/>
          </w:tcPr>
          <w:p w14:paraId="263CD312" w14:textId="32D38476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067A1F1D" w14:textId="778D608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60854E5" w14:textId="05BD2E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810" w:type="pct"/>
          </w:tcPr>
          <w:p w14:paraId="58AD9D9C" w14:textId="459C913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</w:t>
            </w:r>
          </w:p>
        </w:tc>
        <w:tc>
          <w:tcPr>
            <w:tcW w:w="512" w:type="pct"/>
          </w:tcPr>
          <w:p w14:paraId="178445A6" w14:textId="227D06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E6F1290" w14:textId="77777777" w:rsidTr="00D85DB0">
        <w:tc>
          <w:tcPr>
            <w:tcW w:w="439" w:type="pct"/>
          </w:tcPr>
          <w:p w14:paraId="4D08DFA5" w14:textId="5627D65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R4-2408101</w:t>
            </w:r>
          </w:p>
        </w:tc>
        <w:tc>
          <w:tcPr>
            <w:tcW w:w="1041" w:type="pct"/>
          </w:tcPr>
          <w:p w14:paraId="68789EA5" w14:textId="51575C2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38.870 on Rel-18 AC lab alignment activity outcome</w:t>
            </w:r>
          </w:p>
        </w:tc>
        <w:tc>
          <w:tcPr>
            <w:tcW w:w="505" w:type="pct"/>
          </w:tcPr>
          <w:p w14:paraId="766B1ABF" w14:textId="1F77A1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05EE066E" w14:textId="4B8740E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177952F3" w14:textId="1ED22C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0009</w:t>
            </w:r>
          </w:p>
        </w:tc>
        <w:tc>
          <w:tcPr>
            <w:tcW w:w="227" w:type="pct"/>
          </w:tcPr>
          <w:p w14:paraId="246FF57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628B11E" w14:textId="7FF376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121FB267" w14:textId="3A0E6E6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50BDF79" w14:textId="56ADED6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NR_FR1_TRP_TRS_enh-Core</w:t>
            </w:r>
          </w:p>
        </w:tc>
        <w:tc>
          <w:tcPr>
            <w:tcW w:w="512" w:type="pct"/>
          </w:tcPr>
          <w:p w14:paraId="13891ECB" w14:textId="697AA5D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53A8E88D" w14:textId="77777777" w:rsidTr="00D85DB0">
        <w:tc>
          <w:tcPr>
            <w:tcW w:w="439" w:type="pct"/>
          </w:tcPr>
          <w:p w14:paraId="44B73963" w14:textId="11EE3C0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R4-2408102</w:t>
            </w:r>
          </w:p>
        </w:tc>
        <w:tc>
          <w:tcPr>
            <w:tcW w:w="1041" w:type="pct"/>
          </w:tcPr>
          <w:p w14:paraId="44216973" w14:textId="7B815AA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38.870 on Rel-18 RC lab alignment and harmonization outcome</w:t>
            </w:r>
          </w:p>
        </w:tc>
        <w:tc>
          <w:tcPr>
            <w:tcW w:w="505" w:type="pct"/>
          </w:tcPr>
          <w:p w14:paraId="50D73C7D" w14:textId="2C7F22B7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6C386DD6" w14:textId="246397E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4BDA9032" w14:textId="1BC849F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0010</w:t>
            </w:r>
          </w:p>
        </w:tc>
        <w:tc>
          <w:tcPr>
            <w:tcW w:w="227" w:type="pct"/>
          </w:tcPr>
          <w:p w14:paraId="1ADAA5E8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11B83A8" w14:textId="6DC9A3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7969DB9" w14:textId="6B92567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582D85F1" w14:textId="680CF65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NR_FR1_TRP_TRS_enh-Core</w:t>
            </w:r>
          </w:p>
        </w:tc>
        <w:tc>
          <w:tcPr>
            <w:tcW w:w="512" w:type="pct"/>
          </w:tcPr>
          <w:p w14:paraId="6578502E" w14:textId="545253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18130CC" w14:textId="77777777" w:rsidTr="00D85DB0">
        <w:tc>
          <w:tcPr>
            <w:tcW w:w="439" w:type="pct"/>
          </w:tcPr>
          <w:p w14:paraId="5D2559FA" w14:textId="043A038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R4-2409903</w:t>
            </w:r>
          </w:p>
        </w:tc>
        <w:tc>
          <w:tcPr>
            <w:tcW w:w="1041" w:type="pct"/>
          </w:tcPr>
          <w:p w14:paraId="7CF9BB29" w14:textId="40A586B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38.870 on Rel-18 RC lab alignment and harmonization outcome</w:t>
            </w:r>
          </w:p>
        </w:tc>
        <w:tc>
          <w:tcPr>
            <w:tcW w:w="505" w:type="pct"/>
          </w:tcPr>
          <w:p w14:paraId="138E10F4" w14:textId="292EEB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4C2D1A43" w14:textId="0819344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795549F6" w14:textId="49F8281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0010</w:t>
            </w:r>
          </w:p>
        </w:tc>
        <w:tc>
          <w:tcPr>
            <w:tcW w:w="227" w:type="pct"/>
          </w:tcPr>
          <w:p w14:paraId="58036976" w14:textId="5027DEF0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9" w:type="pct"/>
          </w:tcPr>
          <w:p w14:paraId="15F1C0E4" w14:textId="24A087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681A951" w14:textId="3D789CE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74974FF" w14:textId="5727C26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NR_FR1_TRP_TRS_enh-Core</w:t>
            </w:r>
          </w:p>
        </w:tc>
        <w:tc>
          <w:tcPr>
            <w:tcW w:w="512" w:type="pct"/>
          </w:tcPr>
          <w:p w14:paraId="081A3C1F" w14:textId="2B5AA32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revised</w:t>
            </w:r>
          </w:p>
        </w:tc>
      </w:tr>
      <w:tr w:rsidR="00D85DB0" w:rsidRPr="00D85DB0" w14:paraId="7C6AD1C6" w14:textId="77777777" w:rsidTr="00D85DB0">
        <w:tc>
          <w:tcPr>
            <w:tcW w:w="439" w:type="pct"/>
          </w:tcPr>
          <w:p w14:paraId="54AB1975" w14:textId="28FE80B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R4-2409997</w:t>
            </w:r>
          </w:p>
        </w:tc>
        <w:tc>
          <w:tcPr>
            <w:tcW w:w="1041" w:type="pct"/>
          </w:tcPr>
          <w:p w14:paraId="42FC8EB8" w14:textId="469C694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38.870 on Rel-18 RC lab alignment and harmonization outcome</w:t>
            </w:r>
          </w:p>
        </w:tc>
        <w:tc>
          <w:tcPr>
            <w:tcW w:w="505" w:type="pct"/>
          </w:tcPr>
          <w:p w14:paraId="6DFC144A" w14:textId="797EEA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442" w:type="pct"/>
          </w:tcPr>
          <w:p w14:paraId="7AA346DA" w14:textId="14E7110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64E20FA8" w14:textId="7F860F7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0010</w:t>
            </w:r>
          </w:p>
        </w:tc>
        <w:tc>
          <w:tcPr>
            <w:tcW w:w="227" w:type="pct"/>
          </w:tcPr>
          <w:p w14:paraId="4F7F809D" w14:textId="550B3538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69" w:type="pct"/>
          </w:tcPr>
          <w:p w14:paraId="6975E60B" w14:textId="2A05972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B071A1F" w14:textId="3384D65D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0A820735" w14:textId="0A2078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NR_FR1_TRP_TRS_enh-Core</w:t>
            </w:r>
          </w:p>
        </w:tc>
        <w:tc>
          <w:tcPr>
            <w:tcW w:w="512" w:type="pct"/>
          </w:tcPr>
          <w:p w14:paraId="395B3E1E" w14:textId="1AC6B06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64096262" w14:textId="77777777" w:rsidTr="00D85DB0">
        <w:tc>
          <w:tcPr>
            <w:tcW w:w="439" w:type="pct"/>
          </w:tcPr>
          <w:p w14:paraId="01E4FE85" w14:textId="571048AE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R4-2408274</w:t>
            </w:r>
          </w:p>
        </w:tc>
        <w:tc>
          <w:tcPr>
            <w:tcW w:w="1041" w:type="pct"/>
          </w:tcPr>
          <w:p w14:paraId="4904DE20" w14:textId="26C1177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CR to TR 38.870 to update RC TRS definition in 5.22 and 8.6.1.1</w:t>
            </w:r>
          </w:p>
        </w:tc>
        <w:tc>
          <w:tcPr>
            <w:tcW w:w="505" w:type="pct"/>
          </w:tcPr>
          <w:p w14:paraId="5ACA591A" w14:textId="58AD614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Bluetest AB</w:t>
            </w:r>
          </w:p>
        </w:tc>
        <w:tc>
          <w:tcPr>
            <w:tcW w:w="442" w:type="pct"/>
          </w:tcPr>
          <w:p w14:paraId="1FC9255F" w14:textId="0E78E9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02AB68B6" w14:textId="4FA5D35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0011</w:t>
            </w:r>
          </w:p>
        </w:tc>
        <w:tc>
          <w:tcPr>
            <w:tcW w:w="227" w:type="pct"/>
          </w:tcPr>
          <w:p w14:paraId="04DCAE44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21161743" w14:textId="27A9A51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6787246B" w14:textId="32305B0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468D0B94" w14:textId="0421AB7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</w:t>
            </w:r>
          </w:p>
        </w:tc>
        <w:tc>
          <w:tcPr>
            <w:tcW w:w="512" w:type="pct"/>
          </w:tcPr>
          <w:p w14:paraId="2C0201BC" w14:textId="1ABB880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452EDBB1" w14:textId="77777777" w:rsidTr="00D85DB0">
        <w:tc>
          <w:tcPr>
            <w:tcW w:w="439" w:type="pct"/>
          </w:tcPr>
          <w:p w14:paraId="5750124E" w14:textId="31AEF702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R4-2409773</w:t>
            </w:r>
          </w:p>
        </w:tc>
        <w:tc>
          <w:tcPr>
            <w:tcW w:w="1041" w:type="pct"/>
          </w:tcPr>
          <w:p w14:paraId="35DB2423" w14:textId="2046DC2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Editorial CR to TR 38.870</w:t>
            </w:r>
          </w:p>
        </w:tc>
        <w:tc>
          <w:tcPr>
            <w:tcW w:w="505" w:type="pct"/>
          </w:tcPr>
          <w:p w14:paraId="33061879" w14:textId="597952A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ROHDE &amp; SCHWARZ</w:t>
            </w:r>
          </w:p>
        </w:tc>
        <w:tc>
          <w:tcPr>
            <w:tcW w:w="442" w:type="pct"/>
          </w:tcPr>
          <w:p w14:paraId="0BE5B7EC" w14:textId="1E64EC9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38.870</w:t>
            </w:r>
          </w:p>
        </w:tc>
        <w:tc>
          <w:tcPr>
            <w:tcW w:w="361" w:type="pct"/>
          </w:tcPr>
          <w:p w14:paraId="06CD83AC" w14:textId="20D55C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0012</w:t>
            </w:r>
          </w:p>
        </w:tc>
        <w:tc>
          <w:tcPr>
            <w:tcW w:w="227" w:type="pct"/>
          </w:tcPr>
          <w:p w14:paraId="15411409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7CAA59BC" w14:textId="34573A8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E41718A" w14:textId="116C72F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1FAD98DF" w14:textId="0883D44A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NR_FR1_TRP_TRS_enh-Core</w:t>
            </w:r>
          </w:p>
        </w:tc>
        <w:tc>
          <w:tcPr>
            <w:tcW w:w="512" w:type="pct"/>
          </w:tcPr>
          <w:p w14:paraId="61CE5F67" w14:textId="4473CAD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01D5691D" w14:textId="77777777" w:rsidTr="00D85DB0">
        <w:tc>
          <w:tcPr>
            <w:tcW w:w="439" w:type="pct"/>
          </w:tcPr>
          <w:p w14:paraId="1F534FA5" w14:textId="732E215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R4-2409321</w:t>
            </w:r>
          </w:p>
        </w:tc>
        <w:tc>
          <w:tcPr>
            <w:tcW w:w="1041" w:type="pct"/>
          </w:tcPr>
          <w:p w14:paraId="5A2331CD" w14:textId="4BC24CC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(NR_ATG-Core) CR for TR 38.876 to correct the Pcmax tolerance for ATG UE</w:t>
            </w:r>
          </w:p>
        </w:tc>
        <w:tc>
          <w:tcPr>
            <w:tcW w:w="505" w:type="pct"/>
          </w:tcPr>
          <w:p w14:paraId="133A5C8B" w14:textId="7808E31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442" w:type="pct"/>
          </w:tcPr>
          <w:p w14:paraId="40FCF685" w14:textId="07FC8695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38.876</w:t>
            </w:r>
          </w:p>
        </w:tc>
        <w:tc>
          <w:tcPr>
            <w:tcW w:w="361" w:type="pct"/>
          </w:tcPr>
          <w:p w14:paraId="438A24BB" w14:textId="7DC3AF9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0004</w:t>
            </w:r>
          </w:p>
        </w:tc>
        <w:tc>
          <w:tcPr>
            <w:tcW w:w="227" w:type="pct"/>
          </w:tcPr>
          <w:p w14:paraId="25B000AA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6C162E5B" w14:textId="5734D753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29FD4688" w14:textId="21357B79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7487916A" w14:textId="1BCE8F2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NR_ATG-Core</w:t>
            </w:r>
          </w:p>
        </w:tc>
        <w:tc>
          <w:tcPr>
            <w:tcW w:w="512" w:type="pct"/>
          </w:tcPr>
          <w:p w14:paraId="0FE290B0" w14:textId="5E56758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  <w:tr w:rsidR="00D85DB0" w:rsidRPr="00D85DB0" w14:paraId="17F6D502" w14:textId="77777777" w:rsidTr="00D85DB0">
        <w:tc>
          <w:tcPr>
            <w:tcW w:w="439" w:type="pct"/>
          </w:tcPr>
          <w:p w14:paraId="46B92956" w14:textId="735669D1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R4-2407117</w:t>
            </w:r>
          </w:p>
        </w:tc>
        <w:tc>
          <w:tcPr>
            <w:tcW w:w="1041" w:type="pct"/>
          </w:tcPr>
          <w:p w14:paraId="4873B45D" w14:textId="55266AB0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Correction on the required information analysis for advanced receiver for MU-MIMO</w:t>
            </w:r>
          </w:p>
        </w:tc>
        <w:tc>
          <w:tcPr>
            <w:tcW w:w="505" w:type="pct"/>
          </w:tcPr>
          <w:p w14:paraId="19DB31BF" w14:textId="3DD7D43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442" w:type="pct"/>
          </w:tcPr>
          <w:p w14:paraId="09103DB0" w14:textId="1BF4A8CF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38.878</w:t>
            </w:r>
          </w:p>
        </w:tc>
        <w:tc>
          <w:tcPr>
            <w:tcW w:w="361" w:type="pct"/>
          </w:tcPr>
          <w:p w14:paraId="4F1B3F7C" w14:textId="13FCBF7B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0004</w:t>
            </w:r>
          </w:p>
        </w:tc>
        <w:tc>
          <w:tcPr>
            <w:tcW w:w="227" w:type="pct"/>
          </w:tcPr>
          <w:p w14:paraId="635F5AE0" w14:textId="77777777" w:rsidR="006C6A14" w:rsidRPr="00D85DB0" w:rsidRDefault="006C6A14" w:rsidP="006C6A14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369" w:type="pct"/>
          </w:tcPr>
          <w:p w14:paraId="5C2E339E" w14:textId="624A8096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94" w:type="pct"/>
          </w:tcPr>
          <w:p w14:paraId="737F11FB" w14:textId="5F33EF74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810" w:type="pct"/>
          </w:tcPr>
          <w:p w14:paraId="6CE1C55D" w14:textId="667623BC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NR_demod_enh3-Perf</w:t>
            </w:r>
          </w:p>
        </w:tc>
        <w:tc>
          <w:tcPr>
            <w:tcW w:w="512" w:type="pct"/>
          </w:tcPr>
          <w:p w14:paraId="2C5D724E" w14:textId="5D45C108" w:rsidR="006C6A14" w:rsidRPr="00D85DB0" w:rsidRDefault="006C6A14" w:rsidP="006C6A14">
            <w:pPr>
              <w:pStyle w:val="TAL"/>
              <w:rPr>
                <w:rFonts w:cs="Arial"/>
                <w:sz w:val="16"/>
                <w:szCs w:val="16"/>
              </w:rPr>
            </w:pPr>
            <w:r w:rsidRPr="00D85DB0">
              <w:rPr>
                <w:rFonts w:cs="Arial"/>
                <w:sz w:val="16"/>
                <w:szCs w:val="16"/>
              </w:rPr>
              <w:t>agreed</w:t>
            </w:r>
          </w:p>
        </w:tc>
      </w:tr>
    </w:tbl>
    <w:p w14:paraId="466229A4" w14:textId="77777777" w:rsidR="006C6A14" w:rsidRDefault="006C6A14" w:rsidP="006C6A14"/>
    <w:p w14:paraId="57A68FD4" w14:textId="77777777" w:rsidR="006C6A14" w:rsidRDefault="006C6A14" w:rsidP="006C6A14">
      <w:pPr>
        <w:pStyle w:val="Heading2"/>
      </w:pPr>
      <w:r>
        <w:br w:type="page"/>
        <w:t>Annex C: Lists of liaisons</w:t>
      </w:r>
    </w:p>
    <w:p w14:paraId="1361598C" w14:textId="77777777" w:rsidR="006C6A14" w:rsidRDefault="006C6A14" w:rsidP="006C6A14">
      <w:pPr>
        <w:pStyle w:val="Heading3"/>
      </w:pPr>
      <w:r>
        <w:t>C1: Incoming liaison statements</w:t>
      </w:r>
    </w:p>
    <w:p w14:paraId="71B59E47" w14:textId="77777777" w:rsidR="006C6A14" w:rsidRDefault="006C6A14" w:rsidP="006C6A1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2022"/>
        <w:gridCol w:w="3337"/>
        <w:gridCol w:w="999"/>
        <w:gridCol w:w="967"/>
        <w:gridCol w:w="1207"/>
      </w:tblGrid>
      <w:tr w:rsidR="006C6A14" w14:paraId="296DEBB2" w14:textId="77777777" w:rsidTr="006C6A14">
        <w:tc>
          <w:tcPr>
            <w:tcW w:w="0" w:type="auto"/>
          </w:tcPr>
          <w:p w14:paraId="178E279B" w14:textId="78F7D17E" w:rsidR="006C6A14" w:rsidRDefault="006C6A14" w:rsidP="006C6A14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3921AA8" w14:textId="562CDA10" w:rsidR="006C6A14" w:rsidRDefault="006C6A14" w:rsidP="006C6A14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57158575" w14:textId="11B68B6E" w:rsidR="006C6A14" w:rsidRDefault="006C6A14" w:rsidP="006C6A14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6FADBEF4" w14:textId="230FB8DB" w:rsidR="006C6A14" w:rsidRDefault="006C6A14" w:rsidP="006C6A14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77839498" w14:textId="2D335E62" w:rsidR="006C6A14" w:rsidRDefault="006C6A14" w:rsidP="006C6A14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0DE87219" w14:textId="26B8B19E" w:rsidR="006C6A14" w:rsidRDefault="006C6A14" w:rsidP="006C6A14">
            <w:pPr>
              <w:pStyle w:val="TAH"/>
            </w:pPr>
            <w:r>
              <w:t>Reply TDoc</w:t>
            </w:r>
          </w:p>
        </w:tc>
      </w:tr>
      <w:tr w:rsidR="006C6A14" w14:paraId="77698DE4" w14:textId="77777777" w:rsidTr="006C6A14">
        <w:tc>
          <w:tcPr>
            <w:tcW w:w="0" w:type="auto"/>
          </w:tcPr>
          <w:p w14:paraId="57810798" w14:textId="27754D1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R4-2407003</w:t>
            </w:r>
          </w:p>
        </w:tc>
        <w:tc>
          <w:tcPr>
            <w:tcW w:w="0" w:type="auto"/>
          </w:tcPr>
          <w:p w14:paraId="0C0D3A5F" w14:textId="5A1BC03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R1-2403539</w:t>
            </w:r>
          </w:p>
        </w:tc>
        <w:tc>
          <w:tcPr>
            <w:tcW w:w="0" w:type="auto"/>
          </w:tcPr>
          <w:p w14:paraId="7285146B" w14:textId="75AA4C7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SRS BW aggregation impact on other channels/signals</w:t>
            </w:r>
          </w:p>
        </w:tc>
        <w:tc>
          <w:tcPr>
            <w:tcW w:w="0" w:type="auto"/>
          </w:tcPr>
          <w:p w14:paraId="766D38C4" w14:textId="2144FB9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727A69F" w14:textId="6E75129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2FFF80" w14:textId="1C572E4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1F970A3B" w14:textId="77777777" w:rsidTr="006C6A14">
        <w:tc>
          <w:tcPr>
            <w:tcW w:w="0" w:type="auto"/>
          </w:tcPr>
          <w:p w14:paraId="13ABE2A4" w14:textId="007029D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R4-2407004</w:t>
            </w:r>
          </w:p>
        </w:tc>
        <w:tc>
          <w:tcPr>
            <w:tcW w:w="0" w:type="auto"/>
          </w:tcPr>
          <w:p w14:paraId="44227403" w14:textId="6A01DD9E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R1-2403636</w:t>
            </w:r>
          </w:p>
        </w:tc>
        <w:tc>
          <w:tcPr>
            <w:tcW w:w="0" w:type="auto"/>
          </w:tcPr>
          <w:p w14:paraId="78C96709" w14:textId="649FDF4C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questions on RAN1 parameter list</w:t>
            </w:r>
          </w:p>
        </w:tc>
        <w:tc>
          <w:tcPr>
            <w:tcW w:w="0" w:type="auto"/>
          </w:tcPr>
          <w:p w14:paraId="6182BD34" w14:textId="6446574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FA15452" w14:textId="79900600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2CC53A" w14:textId="254336D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2CEB3337" w14:textId="77777777" w:rsidTr="006C6A14">
        <w:tc>
          <w:tcPr>
            <w:tcW w:w="0" w:type="auto"/>
          </w:tcPr>
          <w:p w14:paraId="3FE93223" w14:textId="56188A23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R4-2407005</w:t>
            </w:r>
          </w:p>
        </w:tc>
        <w:tc>
          <w:tcPr>
            <w:tcW w:w="0" w:type="auto"/>
          </w:tcPr>
          <w:p w14:paraId="703547B9" w14:textId="067853A9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R1-2403705</w:t>
            </w:r>
          </w:p>
        </w:tc>
        <w:tc>
          <w:tcPr>
            <w:tcW w:w="0" w:type="auto"/>
          </w:tcPr>
          <w:p w14:paraId="470D6A56" w14:textId="512E1FE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NR after RAN1#116bis</w:t>
            </w:r>
          </w:p>
        </w:tc>
        <w:tc>
          <w:tcPr>
            <w:tcW w:w="0" w:type="auto"/>
          </w:tcPr>
          <w:p w14:paraId="68B52EE5" w14:textId="718BEDBC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9D4F63D" w14:textId="202C444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F73CFB" w14:textId="5D451351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0AE70811" w14:textId="77777777" w:rsidTr="006C6A14">
        <w:tc>
          <w:tcPr>
            <w:tcW w:w="0" w:type="auto"/>
          </w:tcPr>
          <w:p w14:paraId="7347CA27" w14:textId="5C2D1BE3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R4-2407006</w:t>
            </w:r>
          </w:p>
        </w:tc>
        <w:tc>
          <w:tcPr>
            <w:tcW w:w="0" w:type="auto"/>
          </w:tcPr>
          <w:p w14:paraId="2423423D" w14:textId="4993B7A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R1-2403750</w:t>
            </w:r>
          </w:p>
        </w:tc>
        <w:tc>
          <w:tcPr>
            <w:tcW w:w="0" w:type="auto"/>
          </w:tcPr>
          <w:p w14:paraId="77B0F29A" w14:textId="42F90929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RRC network assistant signalling for advanced receiver on MU-MIMO scenario</w:t>
            </w:r>
          </w:p>
        </w:tc>
        <w:tc>
          <w:tcPr>
            <w:tcW w:w="0" w:type="auto"/>
          </w:tcPr>
          <w:p w14:paraId="5A57F2FB" w14:textId="66E14A0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B117CE5" w14:textId="6BE1CA1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144BD" w14:textId="5013464C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2D3211F6" w14:textId="77777777" w:rsidTr="006C6A14">
        <w:tc>
          <w:tcPr>
            <w:tcW w:w="0" w:type="auto"/>
          </w:tcPr>
          <w:p w14:paraId="5828B37E" w14:textId="74E7E5C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R4-2407007</w:t>
            </w:r>
          </w:p>
        </w:tc>
        <w:tc>
          <w:tcPr>
            <w:tcW w:w="0" w:type="auto"/>
          </w:tcPr>
          <w:p w14:paraId="2C7AC889" w14:textId="7F66F43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R1-2403752</w:t>
            </w:r>
          </w:p>
        </w:tc>
        <w:tc>
          <w:tcPr>
            <w:tcW w:w="0" w:type="auto"/>
          </w:tcPr>
          <w:p w14:paraId="7D6BE87D" w14:textId="2BB38B4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two TAs for intra-cell multi-DCI based Multi-TRP operation</w:t>
            </w:r>
          </w:p>
        </w:tc>
        <w:tc>
          <w:tcPr>
            <w:tcW w:w="0" w:type="auto"/>
          </w:tcPr>
          <w:p w14:paraId="2FC2F082" w14:textId="21F28CD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49170AF" w14:textId="7111E57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9CD206" w14:textId="569D5D33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53139988" w14:textId="77777777" w:rsidTr="006C6A14">
        <w:tc>
          <w:tcPr>
            <w:tcW w:w="0" w:type="auto"/>
          </w:tcPr>
          <w:p w14:paraId="6C4DCA90" w14:textId="31F5D63E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R4-2407008</w:t>
            </w:r>
          </w:p>
        </w:tc>
        <w:tc>
          <w:tcPr>
            <w:tcW w:w="0" w:type="auto"/>
          </w:tcPr>
          <w:p w14:paraId="7F60E8CD" w14:textId="3F28C836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R1-2403782</w:t>
            </w:r>
          </w:p>
        </w:tc>
        <w:tc>
          <w:tcPr>
            <w:tcW w:w="0" w:type="auto"/>
          </w:tcPr>
          <w:p w14:paraId="43CFEF4B" w14:textId="1A95A89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Ambient-IoT evaluation scenarios and assumptions</w:t>
            </w:r>
          </w:p>
        </w:tc>
        <w:tc>
          <w:tcPr>
            <w:tcW w:w="0" w:type="auto"/>
          </w:tcPr>
          <w:p w14:paraId="1B1BDC9A" w14:textId="7A71950C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6EAB6F2" w14:textId="726FF8A6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7921D4" w14:textId="4CA2EBE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23616EE8" w14:textId="77777777" w:rsidTr="006C6A14">
        <w:tc>
          <w:tcPr>
            <w:tcW w:w="0" w:type="auto"/>
          </w:tcPr>
          <w:p w14:paraId="39CCD317" w14:textId="6BE890AC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R4-2407009</w:t>
            </w:r>
          </w:p>
        </w:tc>
        <w:tc>
          <w:tcPr>
            <w:tcW w:w="0" w:type="auto"/>
          </w:tcPr>
          <w:p w14:paraId="01CAE6D6" w14:textId="540300E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R2-2403771</w:t>
            </w:r>
          </w:p>
        </w:tc>
        <w:tc>
          <w:tcPr>
            <w:tcW w:w="0" w:type="auto"/>
          </w:tcPr>
          <w:p w14:paraId="60064C2C" w14:textId="1245B53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reference point for SSB-TimeOffset</w:t>
            </w:r>
          </w:p>
        </w:tc>
        <w:tc>
          <w:tcPr>
            <w:tcW w:w="0" w:type="auto"/>
          </w:tcPr>
          <w:p w14:paraId="6CA5292C" w14:textId="1746EEE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7297120" w14:textId="17470209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E5A115" w14:textId="1A25D403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4B77277F" w14:textId="77777777" w:rsidTr="006C6A14">
        <w:tc>
          <w:tcPr>
            <w:tcW w:w="0" w:type="auto"/>
          </w:tcPr>
          <w:p w14:paraId="03B4FB9E" w14:textId="35330E53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R4-2407010</w:t>
            </w:r>
          </w:p>
        </w:tc>
        <w:tc>
          <w:tcPr>
            <w:tcW w:w="0" w:type="auto"/>
          </w:tcPr>
          <w:p w14:paraId="51258C94" w14:textId="02B9622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R2-2403858</w:t>
            </w:r>
          </w:p>
        </w:tc>
        <w:tc>
          <w:tcPr>
            <w:tcW w:w="0" w:type="auto"/>
          </w:tcPr>
          <w:p w14:paraId="288EDBBD" w14:textId="1CF7C133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usage of LEO or NGSO</w:t>
            </w:r>
          </w:p>
        </w:tc>
        <w:tc>
          <w:tcPr>
            <w:tcW w:w="0" w:type="auto"/>
          </w:tcPr>
          <w:p w14:paraId="0B90B090" w14:textId="67BB702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8D2420E" w14:textId="1CC9B87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3CE056" w14:textId="01B5BD11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09187FD5" w14:textId="77777777" w:rsidTr="006C6A14">
        <w:tc>
          <w:tcPr>
            <w:tcW w:w="0" w:type="auto"/>
          </w:tcPr>
          <w:p w14:paraId="3264FD7B" w14:textId="0BECC1A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R4-2407011</w:t>
            </w:r>
          </w:p>
        </w:tc>
        <w:tc>
          <w:tcPr>
            <w:tcW w:w="0" w:type="auto"/>
          </w:tcPr>
          <w:p w14:paraId="675D1413" w14:textId="14CD209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R2-2403963</w:t>
            </w:r>
          </w:p>
        </w:tc>
        <w:tc>
          <w:tcPr>
            <w:tcW w:w="0" w:type="auto"/>
          </w:tcPr>
          <w:p w14:paraId="78D8062C" w14:textId="1C69332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RRM enhancements for NR FR2 HST</w:t>
            </w:r>
          </w:p>
        </w:tc>
        <w:tc>
          <w:tcPr>
            <w:tcW w:w="0" w:type="auto"/>
          </w:tcPr>
          <w:p w14:paraId="1271CE0F" w14:textId="0ADC2C46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2FAC388" w14:textId="3B9B296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2C0714" w14:textId="4A8F780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68F54006" w14:textId="77777777" w:rsidTr="006C6A14">
        <w:tc>
          <w:tcPr>
            <w:tcW w:w="0" w:type="auto"/>
          </w:tcPr>
          <w:p w14:paraId="1AC06934" w14:textId="23A60C4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R4-2407012</w:t>
            </w:r>
          </w:p>
        </w:tc>
        <w:tc>
          <w:tcPr>
            <w:tcW w:w="0" w:type="auto"/>
          </w:tcPr>
          <w:p w14:paraId="6290BA98" w14:textId="3432FC4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R2-2403995</w:t>
            </w:r>
          </w:p>
        </w:tc>
        <w:tc>
          <w:tcPr>
            <w:tcW w:w="0" w:type="auto"/>
          </w:tcPr>
          <w:p w14:paraId="655336BA" w14:textId="230517D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RLM and BFD relaxation when short DRX is configured</w:t>
            </w:r>
          </w:p>
        </w:tc>
        <w:tc>
          <w:tcPr>
            <w:tcW w:w="0" w:type="auto"/>
          </w:tcPr>
          <w:p w14:paraId="446771C9" w14:textId="157184F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F84FB4B" w14:textId="3F064E4C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A94CD4" w14:textId="6FF6824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0C4EE532" w14:textId="77777777" w:rsidTr="006C6A14">
        <w:tc>
          <w:tcPr>
            <w:tcW w:w="0" w:type="auto"/>
          </w:tcPr>
          <w:p w14:paraId="688B565A" w14:textId="49BB7359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R4-2407017</w:t>
            </w:r>
          </w:p>
        </w:tc>
        <w:tc>
          <w:tcPr>
            <w:tcW w:w="0" w:type="auto"/>
          </w:tcPr>
          <w:p w14:paraId="447CB833" w14:textId="37450269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CAG-24-217r3</w:t>
            </w:r>
          </w:p>
        </w:tc>
        <w:tc>
          <w:tcPr>
            <w:tcW w:w="0" w:type="auto"/>
          </w:tcPr>
          <w:p w14:paraId="7FB35FE1" w14:textId="6D7A5141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RAN4 on 5G NR FR1 OTA Technical Specifications</w:t>
            </w:r>
          </w:p>
        </w:tc>
        <w:tc>
          <w:tcPr>
            <w:tcW w:w="0" w:type="auto"/>
          </w:tcPr>
          <w:p w14:paraId="1F723566" w14:textId="088C2606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GCF CAG</w:t>
            </w:r>
          </w:p>
        </w:tc>
        <w:tc>
          <w:tcPr>
            <w:tcW w:w="0" w:type="auto"/>
          </w:tcPr>
          <w:p w14:paraId="7B774ADD" w14:textId="039B6DF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80050F" w14:textId="7CD5DED6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R4-2407061</w:t>
            </w:r>
          </w:p>
        </w:tc>
      </w:tr>
      <w:tr w:rsidR="006C6A14" w14:paraId="34FD5327" w14:textId="77777777" w:rsidTr="006C6A14">
        <w:tc>
          <w:tcPr>
            <w:tcW w:w="0" w:type="auto"/>
          </w:tcPr>
          <w:p w14:paraId="7A865F00" w14:textId="756BD2B6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R4-2407116</w:t>
            </w:r>
          </w:p>
        </w:tc>
        <w:tc>
          <w:tcPr>
            <w:tcW w:w="0" w:type="auto"/>
          </w:tcPr>
          <w:p w14:paraId="0FF789CD" w14:textId="447F7E43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R2-2404014</w:t>
            </w:r>
          </w:p>
        </w:tc>
        <w:tc>
          <w:tcPr>
            <w:tcW w:w="0" w:type="auto"/>
          </w:tcPr>
          <w:p w14:paraId="266E2842" w14:textId="6A1BAAC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LTM L1 intra and inter-frequency measurements</w:t>
            </w:r>
          </w:p>
        </w:tc>
        <w:tc>
          <w:tcPr>
            <w:tcW w:w="0" w:type="auto"/>
          </w:tcPr>
          <w:p w14:paraId="6B0B3AF3" w14:textId="42737759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8E1675A" w14:textId="62B6701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46B0E6" w14:textId="0BF80020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5132D514" w14:textId="77777777" w:rsidTr="006C6A14">
        <w:tc>
          <w:tcPr>
            <w:tcW w:w="0" w:type="auto"/>
          </w:tcPr>
          <w:p w14:paraId="4B7089E7" w14:textId="2625485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R4-2407118</w:t>
            </w:r>
          </w:p>
        </w:tc>
        <w:tc>
          <w:tcPr>
            <w:tcW w:w="0" w:type="auto"/>
          </w:tcPr>
          <w:p w14:paraId="37674048" w14:textId="7F5516E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R2-2404038</w:t>
            </w:r>
          </w:p>
        </w:tc>
        <w:tc>
          <w:tcPr>
            <w:tcW w:w="0" w:type="auto"/>
          </w:tcPr>
          <w:p w14:paraId="0F19CA13" w14:textId="7E5CB24C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inter-frequency neighbour cells supporting NR dedicated spectrum less than 5 MHz for FR1</w:t>
            </w:r>
          </w:p>
        </w:tc>
        <w:tc>
          <w:tcPr>
            <w:tcW w:w="0" w:type="auto"/>
          </w:tcPr>
          <w:p w14:paraId="6B69EC0E" w14:textId="4530FCB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991B4EB" w14:textId="035C53C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D68180" w14:textId="080785F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34B8B7EF" w14:textId="77777777" w:rsidTr="006C6A14">
        <w:tc>
          <w:tcPr>
            <w:tcW w:w="0" w:type="auto"/>
          </w:tcPr>
          <w:p w14:paraId="03D05CA6" w14:textId="2D75194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R4-2410930</w:t>
            </w:r>
          </w:p>
        </w:tc>
        <w:tc>
          <w:tcPr>
            <w:tcW w:w="0" w:type="auto"/>
          </w:tcPr>
          <w:p w14:paraId="6B7EEC4C" w14:textId="005871C6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OTANFP_2024_006_003</w:t>
            </w:r>
          </w:p>
        </w:tc>
        <w:tc>
          <w:tcPr>
            <w:tcW w:w="0" w:type="auto"/>
          </w:tcPr>
          <w:p w14:paraId="7F3C0EF3" w14:textId="5C11616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Head Phantom for XR device OTA testing</w:t>
            </w:r>
          </w:p>
        </w:tc>
        <w:tc>
          <w:tcPr>
            <w:tcW w:w="0" w:type="auto"/>
          </w:tcPr>
          <w:p w14:paraId="3E167D7C" w14:textId="21D2167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OTANFP</w:t>
            </w:r>
          </w:p>
        </w:tc>
        <w:tc>
          <w:tcPr>
            <w:tcW w:w="0" w:type="auto"/>
          </w:tcPr>
          <w:p w14:paraId="7FD8C59A" w14:textId="13B4B2FE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2190B1" w14:textId="164372F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6C6A14" w14:paraId="3E5C2D10" w14:textId="77777777" w:rsidTr="006C6A14">
        <w:tc>
          <w:tcPr>
            <w:tcW w:w="0" w:type="auto"/>
          </w:tcPr>
          <w:p w14:paraId="229FB6C6" w14:textId="71398EC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R4-2410931</w:t>
            </w:r>
          </w:p>
        </w:tc>
        <w:tc>
          <w:tcPr>
            <w:tcW w:w="0" w:type="auto"/>
          </w:tcPr>
          <w:p w14:paraId="6433A005" w14:textId="4826A169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TSGIoT66a_003v3</w:t>
            </w:r>
          </w:p>
        </w:tc>
        <w:tc>
          <w:tcPr>
            <w:tcW w:w="0" w:type="auto"/>
          </w:tcPr>
          <w:p w14:paraId="2B8ED4B5" w14:textId="0D0B199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regarding the development of NB-IoT test cases for Release 15 and Release 16</w:t>
            </w:r>
          </w:p>
        </w:tc>
        <w:tc>
          <w:tcPr>
            <w:tcW w:w="0" w:type="auto"/>
          </w:tcPr>
          <w:p w14:paraId="2182E505" w14:textId="7DE113D6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TSGIoT</w:t>
            </w:r>
          </w:p>
        </w:tc>
        <w:tc>
          <w:tcPr>
            <w:tcW w:w="0" w:type="auto"/>
          </w:tcPr>
          <w:p w14:paraId="3598AC4F" w14:textId="3EC2E71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173515" w14:textId="56290C70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2FDEFF90" w14:textId="77777777" w:rsidR="006C6A14" w:rsidRDefault="006C6A14" w:rsidP="006C6A14"/>
    <w:p w14:paraId="04BBA88E" w14:textId="77777777" w:rsidR="006C6A14" w:rsidRDefault="006C6A14" w:rsidP="006C6A14">
      <w:pPr>
        <w:pStyle w:val="Heading3"/>
      </w:pPr>
      <w:r>
        <w:t>C2: Outgoing liaison statements</w:t>
      </w:r>
    </w:p>
    <w:p w14:paraId="1B9553A9" w14:textId="77777777" w:rsidR="006C6A14" w:rsidRDefault="006C6A14" w:rsidP="006C6A1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4543"/>
        <w:gridCol w:w="1751"/>
        <w:gridCol w:w="1187"/>
        <w:gridCol w:w="1051"/>
      </w:tblGrid>
      <w:tr w:rsidR="006C6A14" w14:paraId="4107141F" w14:textId="77777777" w:rsidTr="006C6A14">
        <w:tc>
          <w:tcPr>
            <w:tcW w:w="0" w:type="auto"/>
          </w:tcPr>
          <w:p w14:paraId="3D88633E" w14:textId="479BB0AB" w:rsidR="006C6A14" w:rsidRDefault="006C6A14" w:rsidP="006C6A14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4541080" w14:textId="3AD56DEF" w:rsidR="006C6A14" w:rsidRDefault="006C6A14" w:rsidP="006C6A14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1809C336" w14:textId="28E72D30" w:rsidR="006C6A14" w:rsidRDefault="006C6A14" w:rsidP="006C6A14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4992B7BF" w14:textId="47BD493A" w:rsidR="006C6A14" w:rsidRDefault="006C6A14" w:rsidP="006C6A14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1C9FFF05" w14:textId="43AF1827" w:rsidR="006C6A14" w:rsidRDefault="006C6A14" w:rsidP="006C6A14">
            <w:pPr>
              <w:pStyle w:val="TAH"/>
            </w:pPr>
            <w:r>
              <w:t>reply to i/c LS</w:t>
            </w:r>
          </w:p>
        </w:tc>
      </w:tr>
      <w:tr w:rsidR="006C6A14" w14:paraId="107795B1" w14:textId="77777777" w:rsidTr="006C6A14">
        <w:tc>
          <w:tcPr>
            <w:tcW w:w="0" w:type="auto"/>
          </w:tcPr>
          <w:p w14:paraId="57D076FD" w14:textId="56B658F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R4-2408908</w:t>
            </w:r>
          </w:p>
        </w:tc>
        <w:tc>
          <w:tcPr>
            <w:tcW w:w="0" w:type="auto"/>
          </w:tcPr>
          <w:p w14:paraId="7371B00F" w14:textId="2C80591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NR MIMO OTA progress</w:t>
            </w:r>
          </w:p>
        </w:tc>
        <w:tc>
          <w:tcPr>
            <w:tcW w:w="0" w:type="auto"/>
          </w:tcPr>
          <w:p w14:paraId="6B7C1BB8" w14:textId="52E5D0BE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RAN5, CTIA MOSG, CCSA TC9 WG1</w:t>
            </w:r>
          </w:p>
        </w:tc>
        <w:tc>
          <w:tcPr>
            <w:tcW w:w="0" w:type="auto"/>
          </w:tcPr>
          <w:p w14:paraId="13404DD2" w14:textId="5585F49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RAN Plenary</w:t>
            </w:r>
          </w:p>
        </w:tc>
        <w:tc>
          <w:tcPr>
            <w:tcW w:w="0" w:type="auto"/>
          </w:tcPr>
          <w:p w14:paraId="24F61B07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</w:tr>
      <w:tr w:rsidR="006C6A14" w14:paraId="0ADAA901" w14:textId="77777777" w:rsidTr="006C6A14">
        <w:tc>
          <w:tcPr>
            <w:tcW w:w="0" w:type="auto"/>
          </w:tcPr>
          <w:p w14:paraId="278719DE" w14:textId="019249E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R4-2409974</w:t>
            </w:r>
          </w:p>
        </w:tc>
        <w:tc>
          <w:tcPr>
            <w:tcW w:w="0" w:type="auto"/>
          </w:tcPr>
          <w:p w14:paraId="04F80F9A" w14:textId="642AFCA3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inconsistent issue between extended k1 range and RRC parameter DL-DataToUL-ACK-v1700 for R17 NTN</w:t>
            </w:r>
          </w:p>
        </w:tc>
        <w:tc>
          <w:tcPr>
            <w:tcW w:w="0" w:type="auto"/>
          </w:tcPr>
          <w:p w14:paraId="3B7B3208" w14:textId="602AD680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 RAN WG2</w:t>
            </w:r>
          </w:p>
        </w:tc>
        <w:tc>
          <w:tcPr>
            <w:tcW w:w="0" w:type="auto"/>
          </w:tcPr>
          <w:p w14:paraId="003B2165" w14:textId="6673D74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 RAN WG1</w:t>
            </w:r>
          </w:p>
        </w:tc>
        <w:tc>
          <w:tcPr>
            <w:tcW w:w="0" w:type="auto"/>
          </w:tcPr>
          <w:p w14:paraId="777CD3EA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</w:tr>
      <w:tr w:rsidR="006C6A14" w14:paraId="37A1CCA1" w14:textId="77777777" w:rsidTr="006C6A14">
        <w:tc>
          <w:tcPr>
            <w:tcW w:w="0" w:type="auto"/>
          </w:tcPr>
          <w:p w14:paraId="45CCB9A6" w14:textId="553408F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R4-2409999</w:t>
            </w:r>
          </w:p>
        </w:tc>
        <w:tc>
          <w:tcPr>
            <w:tcW w:w="0" w:type="auto"/>
          </w:tcPr>
          <w:p w14:paraId="59FAF42A" w14:textId="4849BD3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LS on FR2 UE Beamlock test function</w:t>
            </w:r>
          </w:p>
        </w:tc>
        <w:tc>
          <w:tcPr>
            <w:tcW w:w="0" w:type="auto"/>
          </w:tcPr>
          <w:p w14:paraId="0B75C774" w14:textId="4FEC784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0715899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60CCE8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</w:tr>
      <w:tr w:rsidR="006C6A14" w14:paraId="6B2BAC96" w14:textId="77777777" w:rsidTr="006C6A14">
        <w:tc>
          <w:tcPr>
            <w:tcW w:w="0" w:type="auto"/>
          </w:tcPr>
          <w:p w14:paraId="753FE73C" w14:textId="0588D56E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R4-2410001</w:t>
            </w:r>
          </w:p>
        </w:tc>
        <w:tc>
          <w:tcPr>
            <w:tcW w:w="0" w:type="auto"/>
          </w:tcPr>
          <w:p w14:paraId="2F96EF12" w14:textId="6D7095D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multiple carrier operation for n100/n101 bands</w:t>
            </w:r>
          </w:p>
        </w:tc>
        <w:tc>
          <w:tcPr>
            <w:tcW w:w="0" w:type="auto"/>
          </w:tcPr>
          <w:p w14:paraId="4C5E4C32" w14:textId="1330E10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ECC WG FM</w:t>
            </w:r>
          </w:p>
        </w:tc>
        <w:tc>
          <w:tcPr>
            <w:tcW w:w="0" w:type="auto"/>
          </w:tcPr>
          <w:p w14:paraId="589DFF04" w14:textId="55366D1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 RAN, ETSI TC RT</w:t>
            </w:r>
          </w:p>
        </w:tc>
        <w:tc>
          <w:tcPr>
            <w:tcW w:w="0" w:type="auto"/>
          </w:tcPr>
          <w:p w14:paraId="404D2906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</w:tr>
      <w:tr w:rsidR="006C6A14" w14:paraId="2135B09A" w14:textId="77777777" w:rsidTr="006C6A14">
        <w:tc>
          <w:tcPr>
            <w:tcW w:w="0" w:type="auto"/>
          </w:tcPr>
          <w:p w14:paraId="52EE3C9D" w14:textId="23C4DA31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R4-2410285</w:t>
            </w:r>
          </w:p>
        </w:tc>
        <w:tc>
          <w:tcPr>
            <w:tcW w:w="0" w:type="auto"/>
          </w:tcPr>
          <w:p w14:paraId="18983771" w14:textId="51F356E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RRM enhancements for NR FR2 HST</w:t>
            </w:r>
          </w:p>
        </w:tc>
        <w:tc>
          <w:tcPr>
            <w:tcW w:w="0" w:type="auto"/>
          </w:tcPr>
          <w:p w14:paraId="2293ACD0" w14:textId="7F59B23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6597B56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DD4892" w14:textId="2F178B3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R2-2403963</w:t>
            </w:r>
          </w:p>
        </w:tc>
      </w:tr>
      <w:tr w:rsidR="006C6A14" w14:paraId="50457977" w14:textId="77777777" w:rsidTr="006C6A14">
        <w:tc>
          <w:tcPr>
            <w:tcW w:w="0" w:type="auto"/>
          </w:tcPr>
          <w:p w14:paraId="6EE877D7" w14:textId="1451B48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R4-2410299</w:t>
            </w:r>
          </w:p>
        </w:tc>
        <w:tc>
          <w:tcPr>
            <w:tcW w:w="0" w:type="auto"/>
          </w:tcPr>
          <w:p w14:paraId="674A533D" w14:textId="1D887BC3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multi-carrier enhancement</w:t>
            </w:r>
          </w:p>
        </w:tc>
        <w:tc>
          <w:tcPr>
            <w:tcW w:w="0" w:type="auto"/>
          </w:tcPr>
          <w:p w14:paraId="296826CD" w14:textId="1800A8F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BA53F92" w14:textId="6C5E6C8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D848740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</w:tr>
      <w:tr w:rsidR="006C6A14" w14:paraId="2D2DC127" w14:textId="77777777" w:rsidTr="006C6A14">
        <w:tc>
          <w:tcPr>
            <w:tcW w:w="0" w:type="auto"/>
          </w:tcPr>
          <w:p w14:paraId="78C36B84" w14:textId="4F57C01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R4-2410303</w:t>
            </w:r>
          </w:p>
        </w:tc>
        <w:tc>
          <w:tcPr>
            <w:tcW w:w="0" w:type="auto"/>
          </w:tcPr>
          <w:p w14:paraId="7C00940C" w14:textId="74714B2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LTM L1 intra and inter-frequency measurements</w:t>
            </w:r>
          </w:p>
        </w:tc>
        <w:tc>
          <w:tcPr>
            <w:tcW w:w="0" w:type="auto"/>
          </w:tcPr>
          <w:p w14:paraId="3D3C7C2F" w14:textId="395C3F3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474D93C" w14:textId="22F17E71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1BEBB8C" w14:textId="258C72A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R2-2404014</w:t>
            </w:r>
          </w:p>
        </w:tc>
      </w:tr>
      <w:tr w:rsidR="006C6A14" w14:paraId="78DEA600" w14:textId="77777777" w:rsidTr="006C6A14">
        <w:tc>
          <w:tcPr>
            <w:tcW w:w="0" w:type="auto"/>
          </w:tcPr>
          <w:p w14:paraId="35910206" w14:textId="109340C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R4-2410352</w:t>
            </w:r>
          </w:p>
        </w:tc>
        <w:tc>
          <w:tcPr>
            <w:tcW w:w="0" w:type="auto"/>
          </w:tcPr>
          <w:p w14:paraId="17076DE2" w14:textId="7C2969B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LS on synchronization source change at the transmitting anchor UE in SL positioning</w:t>
            </w:r>
          </w:p>
        </w:tc>
        <w:tc>
          <w:tcPr>
            <w:tcW w:w="0" w:type="auto"/>
          </w:tcPr>
          <w:p w14:paraId="130F3871" w14:textId="5BC94D46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49F50983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7AC4D9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</w:tr>
      <w:tr w:rsidR="006C6A14" w14:paraId="3515A446" w14:textId="77777777" w:rsidTr="006C6A14">
        <w:tc>
          <w:tcPr>
            <w:tcW w:w="0" w:type="auto"/>
          </w:tcPr>
          <w:p w14:paraId="2896AB22" w14:textId="1A4BD8F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R4-2410381</w:t>
            </w:r>
          </w:p>
        </w:tc>
        <w:tc>
          <w:tcPr>
            <w:tcW w:w="0" w:type="auto"/>
          </w:tcPr>
          <w:p w14:paraId="37300248" w14:textId="6AD0274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reference point for SSB-TimeOffset</w:t>
            </w:r>
          </w:p>
        </w:tc>
        <w:tc>
          <w:tcPr>
            <w:tcW w:w="0" w:type="auto"/>
          </w:tcPr>
          <w:p w14:paraId="47D45035" w14:textId="4E8049B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715E91B" w14:textId="2A994A8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E9C8135" w14:textId="55CDBED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R2-2403771</w:t>
            </w:r>
          </w:p>
        </w:tc>
      </w:tr>
      <w:tr w:rsidR="006C6A14" w14:paraId="342733CE" w14:textId="77777777" w:rsidTr="006C6A14">
        <w:tc>
          <w:tcPr>
            <w:tcW w:w="0" w:type="auto"/>
          </w:tcPr>
          <w:p w14:paraId="28302090" w14:textId="5EFB393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R4-2410417</w:t>
            </w:r>
          </w:p>
        </w:tc>
        <w:tc>
          <w:tcPr>
            <w:tcW w:w="0" w:type="auto"/>
          </w:tcPr>
          <w:p w14:paraId="595E07B5" w14:textId="66CF6CA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defining the missing relative angular offsets and UE gain-related parameters for different power classes</w:t>
            </w:r>
          </w:p>
        </w:tc>
        <w:tc>
          <w:tcPr>
            <w:tcW w:w="0" w:type="auto"/>
          </w:tcPr>
          <w:p w14:paraId="075A8AF7" w14:textId="3E87B21C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 RAN WG5</w:t>
            </w:r>
          </w:p>
        </w:tc>
        <w:tc>
          <w:tcPr>
            <w:tcW w:w="0" w:type="auto"/>
          </w:tcPr>
          <w:p w14:paraId="3791E1E6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9408EC" w14:textId="76C8B08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R5-237837</w:t>
            </w:r>
          </w:p>
        </w:tc>
      </w:tr>
      <w:tr w:rsidR="006C6A14" w14:paraId="7E2F0CFC" w14:textId="77777777" w:rsidTr="006C6A14">
        <w:tc>
          <w:tcPr>
            <w:tcW w:w="0" w:type="auto"/>
          </w:tcPr>
          <w:p w14:paraId="3A944AC8" w14:textId="6E12122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R4-2410576</w:t>
            </w:r>
          </w:p>
        </w:tc>
        <w:tc>
          <w:tcPr>
            <w:tcW w:w="0" w:type="auto"/>
          </w:tcPr>
          <w:p w14:paraId="6605BBE9" w14:textId="465091F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Parameters for 4400 to 4800 MHz of terrestrial component of IMT for sharing and compatibility studies in preparation for WRC-27</w:t>
            </w:r>
          </w:p>
        </w:tc>
        <w:tc>
          <w:tcPr>
            <w:tcW w:w="0" w:type="auto"/>
          </w:tcPr>
          <w:p w14:paraId="0506D102" w14:textId="1BFD1C3C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 5D</w:t>
            </w:r>
          </w:p>
        </w:tc>
        <w:tc>
          <w:tcPr>
            <w:tcW w:w="0" w:type="auto"/>
          </w:tcPr>
          <w:p w14:paraId="718CFAC3" w14:textId="5830D94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487CFE28" w14:textId="650D3EF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R4-2400333</w:t>
            </w:r>
          </w:p>
        </w:tc>
      </w:tr>
      <w:tr w:rsidR="006C6A14" w14:paraId="56860FB9" w14:textId="77777777" w:rsidTr="006C6A14">
        <w:tc>
          <w:tcPr>
            <w:tcW w:w="0" w:type="auto"/>
          </w:tcPr>
          <w:p w14:paraId="78FC2138" w14:textId="701620C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R4-2410600</w:t>
            </w:r>
          </w:p>
        </w:tc>
        <w:tc>
          <w:tcPr>
            <w:tcW w:w="0" w:type="auto"/>
          </w:tcPr>
          <w:p w14:paraId="7B936A29" w14:textId="1BF4FDD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inter-frequency neighbour cells supporting NR dedicated spectrum less than 5 MHz for FR1</w:t>
            </w:r>
          </w:p>
        </w:tc>
        <w:tc>
          <w:tcPr>
            <w:tcW w:w="0" w:type="auto"/>
          </w:tcPr>
          <w:p w14:paraId="615C9ACF" w14:textId="20BBD35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38ABD10A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F3E4E" w14:textId="60A7721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R2-2404038</w:t>
            </w:r>
          </w:p>
        </w:tc>
      </w:tr>
      <w:tr w:rsidR="006C6A14" w14:paraId="035B5CA4" w14:textId="77777777" w:rsidTr="006C6A14">
        <w:tc>
          <w:tcPr>
            <w:tcW w:w="0" w:type="auto"/>
          </w:tcPr>
          <w:p w14:paraId="2ED4A512" w14:textId="62FDC0D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R4-2410693</w:t>
            </w:r>
          </w:p>
        </w:tc>
        <w:tc>
          <w:tcPr>
            <w:tcW w:w="0" w:type="auto"/>
          </w:tcPr>
          <w:p w14:paraId="2ECD7EF4" w14:textId="3BDBD9F6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intra-band EN-DC channel spacing</w:t>
            </w:r>
          </w:p>
        </w:tc>
        <w:tc>
          <w:tcPr>
            <w:tcW w:w="0" w:type="auto"/>
          </w:tcPr>
          <w:p w14:paraId="1C8C2132" w14:textId="7C4594B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6E24ABD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A0AC0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</w:tr>
      <w:tr w:rsidR="006C6A14" w14:paraId="1293F269" w14:textId="77777777" w:rsidTr="006C6A14">
        <w:tc>
          <w:tcPr>
            <w:tcW w:w="0" w:type="auto"/>
          </w:tcPr>
          <w:p w14:paraId="3508972E" w14:textId="50C7584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R4-2410748</w:t>
            </w:r>
          </w:p>
        </w:tc>
        <w:tc>
          <w:tcPr>
            <w:tcW w:w="0" w:type="auto"/>
          </w:tcPr>
          <w:p w14:paraId="259C8852" w14:textId="0A923CC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UE feature list for Rel-18 (version 5)</w:t>
            </w:r>
          </w:p>
        </w:tc>
        <w:tc>
          <w:tcPr>
            <w:tcW w:w="0" w:type="auto"/>
          </w:tcPr>
          <w:p w14:paraId="012665A5" w14:textId="2731DBA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91612BB" w14:textId="3EC5900E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ED954B9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</w:tr>
      <w:tr w:rsidR="006C6A14" w14:paraId="7500BAD8" w14:textId="77777777" w:rsidTr="006C6A14">
        <w:tc>
          <w:tcPr>
            <w:tcW w:w="0" w:type="auto"/>
          </w:tcPr>
          <w:p w14:paraId="6F4C1ED4" w14:textId="380CE71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R4-2410764</w:t>
            </w:r>
          </w:p>
        </w:tc>
        <w:tc>
          <w:tcPr>
            <w:tcW w:w="0" w:type="auto"/>
          </w:tcPr>
          <w:p w14:paraId="564797CF" w14:textId="6209D8C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vs RAN2 Cricket Match</w:t>
            </w:r>
          </w:p>
        </w:tc>
        <w:tc>
          <w:tcPr>
            <w:tcW w:w="0" w:type="auto"/>
          </w:tcPr>
          <w:p w14:paraId="1397D684" w14:textId="2ECE6DC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30D3229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A2F2D" w14:textId="77777777" w:rsidR="006C6A14" w:rsidRPr="006C6A14" w:rsidRDefault="006C6A14" w:rsidP="006C6A14">
            <w:pPr>
              <w:pStyle w:val="TAL"/>
              <w:rPr>
                <w:sz w:val="16"/>
              </w:rPr>
            </w:pPr>
          </w:p>
        </w:tc>
      </w:tr>
    </w:tbl>
    <w:p w14:paraId="720B42CD" w14:textId="77777777" w:rsidR="006C6A14" w:rsidRDefault="006C6A14" w:rsidP="006C6A14"/>
    <w:p w14:paraId="567C7795" w14:textId="77777777" w:rsidR="006C6A14" w:rsidRDefault="006C6A14" w:rsidP="006C6A14">
      <w:pPr>
        <w:pStyle w:val="Heading2"/>
      </w:pPr>
      <w:r>
        <w:br w:type="page"/>
        <w:t>Annex D: List of agreed/approved new and revised Work Items</w:t>
      </w:r>
    </w:p>
    <w:p w14:paraId="46834983" w14:textId="77777777" w:rsidR="006C6A14" w:rsidRDefault="006C6A14" w:rsidP="006C6A14">
      <w:pPr>
        <w:pStyle w:val="TH"/>
      </w:pPr>
    </w:p>
    <w:p w14:paraId="7DA8E4B5" w14:textId="27E4B642" w:rsidR="001B3008" w:rsidRDefault="001B3008" w:rsidP="001B3008">
      <w:r>
        <w:t>None</w:t>
      </w:r>
    </w:p>
    <w:p w14:paraId="0A30AF79" w14:textId="77777777" w:rsidR="006C6A14" w:rsidRDefault="006C6A14" w:rsidP="006C6A14"/>
    <w:p w14:paraId="2218790A" w14:textId="77777777" w:rsidR="006C6A14" w:rsidRDefault="006C6A14" w:rsidP="006C6A14">
      <w:pPr>
        <w:pStyle w:val="Heading2"/>
      </w:pPr>
      <w:r>
        <w:br w:type="page"/>
        <w:t>Annex E: List of draft Technical Specifications and Reports</w:t>
      </w:r>
    </w:p>
    <w:p w14:paraId="295A4035" w14:textId="77777777" w:rsidR="006C6A14" w:rsidRDefault="006C6A14" w:rsidP="006C6A1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915"/>
        <w:gridCol w:w="661"/>
        <w:gridCol w:w="6956"/>
      </w:tblGrid>
      <w:tr w:rsidR="006C6A14" w14:paraId="07217884" w14:textId="77777777" w:rsidTr="006C6A14">
        <w:tc>
          <w:tcPr>
            <w:tcW w:w="0" w:type="auto"/>
          </w:tcPr>
          <w:p w14:paraId="7B513DA4" w14:textId="2A1915FA" w:rsidR="006C6A14" w:rsidRDefault="006C6A14" w:rsidP="006C6A14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76B6BDFA" w14:textId="1F6CF03D" w:rsidR="006C6A14" w:rsidRDefault="006C6A14" w:rsidP="006C6A14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5BA31455" w14:textId="31491486" w:rsidR="006C6A14" w:rsidRDefault="006C6A14" w:rsidP="006C6A14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14:paraId="1A4FEC1B" w14:textId="5BA533A4" w:rsidR="006C6A14" w:rsidRDefault="006C6A14" w:rsidP="006C6A14">
            <w:pPr>
              <w:pStyle w:val="TAH"/>
            </w:pPr>
            <w:r>
              <w:t>Doc title</w:t>
            </w:r>
          </w:p>
        </w:tc>
      </w:tr>
      <w:tr w:rsidR="006C6A14" w14:paraId="403FAA34" w14:textId="77777777" w:rsidTr="006C6A14">
        <w:tc>
          <w:tcPr>
            <w:tcW w:w="0" w:type="auto"/>
          </w:tcPr>
          <w:p w14:paraId="5FC95D31" w14:textId="6571762A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R4-2407207</w:t>
            </w:r>
          </w:p>
        </w:tc>
        <w:tc>
          <w:tcPr>
            <w:tcW w:w="0" w:type="auto"/>
          </w:tcPr>
          <w:p w14:paraId="4B0915C3" w14:textId="4CCF0AF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37.718-11-21</w:t>
            </w:r>
          </w:p>
        </w:tc>
        <w:tc>
          <w:tcPr>
            <w:tcW w:w="0" w:type="auto"/>
          </w:tcPr>
          <w:p w14:paraId="3694C86F" w14:textId="3DE47A2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0.12.0</w:t>
            </w:r>
          </w:p>
        </w:tc>
        <w:tc>
          <w:tcPr>
            <w:tcW w:w="0" w:type="auto"/>
          </w:tcPr>
          <w:p w14:paraId="04DA2810" w14:textId="012FDF0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37.718-11-21 v0.12.0 for DC_R18_xBLTE_2BNR_yDL2UL</w:t>
            </w:r>
          </w:p>
        </w:tc>
      </w:tr>
      <w:tr w:rsidR="006C6A14" w14:paraId="49498B16" w14:textId="77777777" w:rsidTr="006C6A14">
        <w:tc>
          <w:tcPr>
            <w:tcW w:w="0" w:type="auto"/>
          </w:tcPr>
          <w:p w14:paraId="7F069099" w14:textId="2569B5FE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R4-2407609</w:t>
            </w:r>
          </w:p>
        </w:tc>
        <w:tc>
          <w:tcPr>
            <w:tcW w:w="0" w:type="auto"/>
          </w:tcPr>
          <w:p w14:paraId="39E62715" w14:textId="6377936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38.894</w:t>
            </w:r>
          </w:p>
        </w:tc>
        <w:tc>
          <w:tcPr>
            <w:tcW w:w="0" w:type="auto"/>
          </w:tcPr>
          <w:p w14:paraId="4D7620E0" w14:textId="7D5FF21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</w:tcPr>
          <w:p w14:paraId="47D81FD2" w14:textId="64D69A31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38.894 v0.7.0</w:t>
            </w:r>
          </w:p>
        </w:tc>
      </w:tr>
      <w:tr w:rsidR="006C6A14" w14:paraId="0E35ADFE" w14:textId="77777777" w:rsidTr="006C6A14">
        <w:tc>
          <w:tcPr>
            <w:tcW w:w="0" w:type="auto"/>
          </w:tcPr>
          <w:p w14:paraId="03596D54" w14:textId="3C60A931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R4-2407670</w:t>
            </w:r>
          </w:p>
        </w:tc>
        <w:tc>
          <w:tcPr>
            <w:tcW w:w="0" w:type="auto"/>
          </w:tcPr>
          <w:p w14:paraId="18C3DE59" w14:textId="634784F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38.850</w:t>
            </w:r>
          </w:p>
        </w:tc>
        <w:tc>
          <w:tcPr>
            <w:tcW w:w="0" w:type="auto"/>
          </w:tcPr>
          <w:p w14:paraId="2D35C3F7" w14:textId="49C481C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1.4.0</w:t>
            </w:r>
          </w:p>
        </w:tc>
        <w:tc>
          <w:tcPr>
            <w:tcW w:w="0" w:type="auto"/>
          </w:tcPr>
          <w:p w14:paraId="02ABA716" w14:textId="12B3497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38.850 v1.4.0 HPUE_FR1_FDD_NR_CADC_R18</w:t>
            </w:r>
          </w:p>
        </w:tc>
      </w:tr>
      <w:tr w:rsidR="006C6A14" w14:paraId="588C9E3C" w14:textId="77777777" w:rsidTr="006C6A14">
        <w:tc>
          <w:tcPr>
            <w:tcW w:w="0" w:type="auto"/>
          </w:tcPr>
          <w:p w14:paraId="7D4B334D" w14:textId="259F5863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R4-2407673</w:t>
            </w:r>
          </w:p>
        </w:tc>
        <w:tc>
          <w:tcPr>
            <w:tcW w:w="0" w:type="auto"/>
          </w:tcPr>
          <w:p w14:paraId="48FC05B6" w14:textId="6D0E99B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38.896</w:t>
            </w:r>
          </w:p>
        </w:tc>
        <w:tc>
          <w:tcPr>
            <w:tcW w:w="0" w:type="auto"/>
          </w:tcPr>
          <w:p w14:paraId="0773F0F6" w14:textId="642BF3D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1.3.0</w:t>
            </w:r>
          </w:p>
        </w:tc>
        <w:tc>
          <w:tcPr>
            <w:tcW w:w="0" w:type="auto"/>
          </w:tcPr>
          <w:p w14:paraId="05EFB8AE" w14:textId="0535A053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38.896 v1.3.0 HPUE_NR_FR1_FDD_R18</w:t>
            </w:r>
          </w:p>
        </w:tc>
      </w:tr>
      <w:tr w:rsidR="006C6A14" w14:paraId="3FE21F95" w14:textId="77777777" w:rsidTr="006C6A14">
        <w:tc>
          <w:tcPr>
            <w:tcW w:w="0" w:type="auto"/>
          </w:tcPr>
          <w:p w14:paraId="167C7578" w14:textId="60E279E2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R4-2407887</w:t>
            </w:r>
          </w:p>
        </w:tc>
        <w:tc>
          <w:tcPr>
            <w:tcW w:w="0" w:type="auto"/>
          </w:tcPr>
          <w:p w14:paraId="3FB32B80" w14:textId="6B6ABC60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37.718-11-11</w:t>
            </w:r>
          </w:p>
        </w:tc>
        <w:tc>
          <w:tcPr>
            <w:tcW w:w="0" w:type="auto"/>
          </w:tcPr>
          <w:p w14:paraId="57989C19" w14:textId="78C9909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1.4.0</w:t>
            </w:r>
          </w:p>
        </w:tc>
        <w:tc>
          <w:tcPr>
            <w:tcW w:w="0" w:type="auto"/>
          </w:tcPr>
          <w:p w14:paraId="14A959AE" w14:textId="67BC789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37.718-11-11 v1.4.0 Rel-18 Dual Connectivity (DC) of 1 LTE band (1DL/1UL) and 1 NR band (1DL/1UL)</w:t>
            </w:r>
          </w:p>
        </w:tc>
      </w:tr>
      <w:tr w:rsidR="006C6A14" w14:paraId="5E267A56" w14:textId="77777777" w:rsidTr="006C6A14">
        <w:tc>
          <w:tcPr>
            <w:tcW w:w="0" w:type="auto"/>
          </w:tcPr>
          <w:p w14:paraId="13CCB9B5" w14:textId="053021AB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R4-2408392</w:t>
            </w:r>
          </w:p>
        </w:tc>
        <w:tc>
          <w:tcPr>
            <w:tcW w:w="0" w:type="auto"/>
          </w:tcPr>
          <w:p w14:paraId="2FFD0D40" w14:textId="22884A3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38.718-02-01</w:t>
            </w:r>
          </w:p>
        </w:tc>
        <w:tc>
          <w:tcPr>
            <w:tcW w:w="0" w:type="auto"/>
          </w:tcPr>
          <w:p w14:paraId="19F22871" w14:textId="61947A3F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0.12.0</w:t>
            </w:r>
          </w:p>
        </w:tc>
        <w:tc>
          <w:tcPr>
            <w:tcW w:w="0" w:type="auto"/>
          </w:tcPr>
          <w:p w14:paraId="7A0648DF" w14:textId="1822A14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TR38.718-02-01 v0.12.0: Rel-18 NR Inter-band Carrier Aggregation/Dual Connectivity for 2 bands DL with x bands UL (x=1,2)</w:t>
            </w:r>
          </w:p>
        </w:tc>
      </w:tr>
      <w:tr w:rsidR="006C6A14" w14:paraId="40F1047F" w14:textId="77777777" w:rsidTr="006C6A14">
        <w:tc>
          <w:tcPr>
            <w:tcW w:w="0" w:type="auto"/>
          </w:tcPr>
          <w:p w14:paraId="2149967F" w14:textId="7946567F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R4-2408446</w:t>
            </w:r>
          </w:p>
        </w:tc>
        <w:tc>
          <w:tcPr>
            <w:tcW w:w="0" w:type="auto"/>
          </w:tcPr>
          <w:p w14:paraId="1F1F3FD5" w14:textId="1A71489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38.718-01-01</w:t>
            </w:r>
          </w:p>
        </w:tc>
        <w:tc>
          <w:tcPr>
            <w:tcW w:w="0" w:type="auto"/>
          </w:tcPr>
          <w:p w14:paraId="0CE0A2FA" w14:textId="06FA857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0.10.0</w:t>
            </w:r>
          </w:p>
        </w:tc>
        <w:tc>
          <w:tcPr>
            <w:tcW w:w="0" w:type="auto"/>
          </w:tcPr>
          <w:p w14:paraId="20D90712" w14:textId="53DF4AC6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38.718-01-01 v0.10.0 Rel-18 NR Intra-band</w:t>
            </w:r>
          </w:p>
        </w:tc>
      </w:tr>
      <w:tr w:rsidR="006C6A14" w14:paraId="41556373" w14:textId="77777777" w:rsidTr="006C6A14">
        <w:tc>
          <w:tcPr>
            <w:tcW w:w="0" w:type="auto"/>
          </w:tcPr>
          <w:p w14:paraId="5B5ACF64" w14:textId="03D50B6C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R4-2408449</w:t>
            </w:r>
          </w:p>
        </w:tc>
        <w:tc>
          <w:tcPr>
            <w:tcW w:w="0" w:type="auto"/>
          </w:tcPr>
          <w:p w14:paraId="45D303FF" w14:textId="1F23DD2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38.898</w:t>
            </w:r>
          </w:p>
        </w:tc>
        <w:tc>
          <w:tcPr>
            <w:tcW w:w="0" w:type="auto"/>
          </w:tcPr>
          <w:p w14:paraId="4B4D3137" w14:textId="3DE77CAE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0.10.0</w:t>
            </w:r>
          </w:p>
        </w:tc>
        <w:tc>
          <w:tcPr>
            <w:tcW w:w="0" w:type="auto"/>
          </w:tcPr>
          <w:p w14:paraId="6B65F42D" w14:textId="74A6E770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38.898 v0.10.0 Rel-18 High power UE for FR1 for DC_R18_xBLTE_yBNR_zDLnUL</w:t>
            </w:r>
          </w:p>
        </w:tc>
      </w:tr>
      <w:tr w:rsidR="006C6A14" w14:paraId="0A1FA14E" w14:textId="77777777" w:rsidTr="006C6A14">
        <w:tc>
          <w:tcPr>
            <w:tcW w:w="0" w:type="auto"/>
          </w:tcPr>
          <w:p w14:paraId="1C18F73B" w14:textId="7A7BD977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R4-2408494</w:t>
            </w:r>
          </w:p>
        </w:tc>
        <w:tc>
          <w:tcPr>
            <w:tcW w:w="0" w:type="auto"/>
          </w:tcPr>
          <w:p w14:paraId="04D15D97" w14:textId="7C52A9E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38.922</w:t>
            </w:r>
          </w:p>
        </w:tc>
        <w:tc>
          <w:tcPr>
            <w:tcW w:w="0" w:type="auto"/>
          </w:tcPr>
          <w:p w14:paraId="6F002472" w14:textId="0A4D16E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0" w:type="auto"/>
          </w:tcPr>
          <w:p w14:paraId="73832B43" w14:textId="4A746BDE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38.922 version 0.0.2</w:t>
            </w:r>
          </w:p>
        </w:tc>
      </w:tr>
      <w:tr w:rsidR="006C6A14" w14:paraId="3F7C55CE" w14:textId="77777777" w:rsidTr="006C6A14">
        <w:tc>
          <w:tcPr>
            <w:tcW w:w="0" w:type="auto"/>
          </w:tcPr>
          <w:p w14:paraId="370F5BD9" w14:textId="1FF48586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R4-2408711</w:t>
            </w:r>
          </w:p>
        </w:tc>
        <w:tc>
          <w:tcPr>
            <w:tcW w:w="0" w:type="auto"/>
          </w:tcPr>
          <w:p w14:paraId="63436401" w14:textId="02B31650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37.829</w:t>
            </w:r>
          </w:p>
        </w:tc>
        <w:tc>
          <w:tcPr>
            <w:tcW w:w="0" w:type="auto"/>
          </w:tcPr>
          <w:p w14:paraId="2B6061D7" w14:textId="2B6BAA1E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0.10.0</w:t>
            </w:r>
          </w:p>
        </w:tc>
        <w:tc>
          <w:tcPr>
            <w:tcW w:w="0" w:type="auto"/>
          </w:tcPr>
          <w:p w14:paraId="2B964907" w14:textId="5C6A1D70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FWA TR 37.829</w:t>
            </w:r>
          </w:p>
        </w:tc>
      </w:tr>
      <w:tr w:rsidR="006C6A14" w14:paraId="58FCF028" w14:textId="77777777" w:rsidTr="006C6A14">
        <w:tc>
          <w:tcPr>
            <w:tcW w:w="0" w:type="auto"/>
          </w:tcPr>
          <w:p w14:paraId="21F330E5" w14:textId="7A962344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R4-2408767</w:t>
            </w:r>
          </w:p>
        </w:tc>
        <w:tc>
          <w:tcPr>
            <w:tcW w:w="0" w:type="auto"/>
          </w:tcPr>
          <w:p w14:paraId="09A7768B" w14:textId="6CD3E7C1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38.880</w:t>
            </w:r>
          </w:p>
        </w:tc>
        <w:tc>
          <w:tcPr>
            <w:tcW w:w="0" w:type="auto"/>
          </w:tcPr>
          <w:p w14:paraId="787B728F" w14:textId="186EC14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32E6BD67" w14:textId="6BF9F631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TR38.880 for 3Tx band combinations</w:t>
            </w:r>
          </w:p>
        </w:tc>
      </w:tr>
      <w:tr w:rsidR="006C6A14" w14:paraId="718EB2C0" w14:textId="77777777" w:rsidTr="006C6A14">
        <w:tc>
          <w:tcPr>
            <w:tcW w:w="0" w:type="auto"/>
          </w:tcPr>
          <w:p w14:paraId="6384DE8A" w14:textId="0A6C719B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R4-2409158</w:t>
            </w:r>
          </w:p>
        </w:tc>
        <w:tc>
          <w:tcPr>
            <w:tcW w:w="0" w:type="auto"/>
          </w:tcPr>
          <w:p w14:paraId="7B5A4F03" w14:textId="7D4EF28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36.718-02-01</w:t>
            </w:r>
          </w:p>
        </w:tc>
        <w:tc>
          <w:tcPr>
            <w:tcW w:w="0" w:type="auto"/>
          </w:tcPr>
          <w:p w14:paraId="52962218" w14:textId="58BB90E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0.0.7</w:t>
            </w:r>
          </w:p>
        </w:tc>
        <w:tc>
          <w:tcPr>
            <w:tcW w:w="0" w:type="auto"/>
          </w:tcPr>
          <w:p w14:paraId="64A6E43C" w14:textId="2EB359B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36.718-02-01 LTE-A CA for x(x=123456) DL y(y=12) UL</w:t>
            </w:r>
          </w:p>
        </w:tc>
      </w:tr>
      <w:tr w:rsidR="006C6A14" w14:paraId="1762FC94" w14:textId="77777777" w:rsidTr="006C6A14">
        <w:tc>
          <w:tcPr>
            <w:tcW w:w="0" w:type="auto"/>
          </w:tcPr>
          <w:p w14:paraId="5592795A" w14:textId="4B808751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R4-2409309</w:t>
            </w:r>
          </w:p>
        </w:tc>
        <w:tc>
          <w:tcPr>
            <w:tcW w:w="0" w:type="auto"/>
          </w:tcPr>
          <w:p w14:paraId="6F465712" w14:textId="1CD40831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37.718-00-00</w:t>
            </w:r>
          </w:p>
        </w:tc>
        <w:tc>
          <w:tcPr>
            <w:tcW w:w="0" w:type="auto"/>
          </w:tcPr>
          <w:p w14:paraId="78874486" w14:textId="0D4B0A8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0" w:type="auto"/>
          </w:tcPr>
          <w:p w14:paraId="785CB399" w14:textId="12DED460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37.718-00-00 v0.9.0</w:t>
            </w:r>
          </w:p>
        </w:tc>
      </w:tr>
      <w:tr w:rsidR="006C6A14" w14:paraId="690982C4" w14:textId="77777777" w:rsidTr="006C6A14">
        <w:tc>
          <w:tcPr>
            <w:tcW w:w="0" w:type="auto"/>
          </w:tcPr>
          <w:p w14:paraId="60D509EE" w14:textId="2CEA8A1F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R4-2409392</w:t>
            </w:r>
          </w:p>
        </w:tc>
        <w:tc>
          <w:tcPr>
            <w:tcW w:w="0" w:type="auto"/>
          </w:tcPr>
          <w:p w14:paraId="67EADB48" w14:textId="3CC196D6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37.718-21-11</w:t>
            </w:r>
          </w:p>
        </w:tc>
        <w:tc>
          <w:tcPr>
            <w:tcW w:w="0" w:type="auto"/>
          </w:tcPr>
          <w:p w14:paraId="37EB419B" w14:textId="69C465D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0.12.0</w:t>
            </w:r>
          </w:p>
        </w:tc>
        <w:tc>
          <w:tcPr>
            <w:tcW w:w="0" w:type="auto"/>
          </w:tcPr>
          <w:p w14:paraId="5740B917" w14:textId="2E83914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37.718-21-11 V0.12.0 for DC of 2 LTE band and 1 NR band</w:t>
            </w:r>
          </w:p>
        </w:tc>
      </w:tr>
      <w:tr w:rsidR="006C6A14" w14:paraId="3D27F5D9" w14:textId="77777777" w:rsidTr="006C6A14">
        <w:tc>
          <w:tcPr>
            <w:tcW w:w="0" w:type="auto"/>
          </w:tcPr>
          <w:p w14:paraId="2225E013" w14:textId="410F4A64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R4-2409488</w:t>
            </w:r>
          </w:p>
        </w:tc>
        <w:tc>
          <w:tcPr>
            <w:tcW w:w="0" w:type="auto"/>
          </w:tcPr>
          <w:p w14:paraId="22120B8D" w14:textId="02A5BFE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38.718-03-01</w:t>
            </w:r>
          </w:p>
        </w:tc>
        <w:tc>
          <w:tcPr>
            <w:tcW w:w="0" w:type="auto"/>
          </w:tcPr>
          <w:p w14:paraId="2951E11D" w14:textId="2BBF2DF9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0.12.0</w:t>
            </w:r>
          </w:p>
        </w:tc>
        <w:tc>
          <w:tcPr>
            <w:tcW w:w="0" w:type="auto"/>
          </w:tcPr>
          <w:p w14:paraId="4535D48D" w14:textId="60538060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38.718-03-01 v0.12.0 on Rel-18 NR Inter-band Carrier Aggregation/Dual Connectivity for 3 bands DL with x bands UL (x=1,2)</w:t>
            </w:r>
          </w:p>
        </w:tc>
      </w:tr>
      <w:tr w:rsidR="006C6A14" w14:paraId="156B0E8A" w14:textId="77777777" w:rsidTr="006C6A14">
        <w:tc>
          <w:tcPr>
            <w:tcW w:w="0" w:type="auto"/>
          </w:tcPr>
          <w:p w14:paraId="4254D12F" w14:textId="47197403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R4-2409642</w:t>
            </w:r>
          </w:p>
        </w:tc>
        <w:tc>
          <w:tcPr>
            <w:tcW w:w="0" w:type="auto"/>
          </w:tcPr>
          <w:p w14:paraId="4AE9E133" w14:textId="3684738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38.899</w:t>
            </w:r>
          </w:p>
        </w:tc>
        <w:tc>
          <w:tcPr>
            <w:tcW w:w="0" w:type="auto"/>
          </w:tcPr>
          <w:p w14:paraId="0971354D" w14:textId="1251C79C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0.10.0</w:t>
            </w:r>
          </w:p>
        </w:tc>
        <w:tc>
          <w:tcPr>
            <w:tcW w:w="0" w:type="auto"/>
          </w:tcPr>
          <w:p w14:paraId="5716814B" w14:textId="666367EA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High power UE for FR1 NR inter-band CA/DC or NR SUL band combination with y (1&lt;y&lt;=6) bands DL and x (x=1, 2) bands UL and power class m (m&lt;3) and high power on TDD band(s)</w:t>
            </w:r>
          </w:p>
        </w:tc>
      </w:tr>
      <w:tr w:rsidR="006C6A14" w14:paraId="79B8CDDA" w14:textId="77777777" w:rsidTr="006C6A14">
        <w:tc>
          <w:tcPr>
            <w:tcW w:w="0" w:type="auto"/>
          </w:tcPr>
          <w:p w14:paraId="09CB873E" w14:textId="41BE1137" w:rsidR="006C6A14" w:rsidRPr="006C6A14" w:rsidRDefault="006C6A14" w:rsidP="006C6A1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R4-2410763</w:t>
            </w:r>
          </w:p>
        </w:tc>
        <w:tc>
          <w:tcPr>
            <w:tcW w:w="0" w:type="auto"/>
          </w:tcPr>
          <w:p w14:paraId="60100507" w14:textId="33A74FE9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38.922</w:t>
            </w:r>
          </w:p>
        </w:tc>
        <w:tc>
          <w:tcPr>
            <w:tcW w:w="0" w:type="auto"/>
          </w:tcPr>
          <w:p w14:paraId="619DBD86" w14:textId="34B16AD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B7CB1AA" w14:textId="155BD79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38.922 version 0.1.0</w:t>
            </w:r>
          </w:p>
        </w:tc>
      </w:tr>
    </w:tbl>
    <w:p w14:paraId="5CF41665" w14:textId="77777777" w:rsidR="006C6A14" w:rsidRDefault="006C6A14" w:rsidP="006C6A14"/>
    <w:p w14:paraId="799B91A5" w14:textId="77777777" w:rsidR="006C6A14" w:rsidRDefault="006C6A14" w:rsidP="006C6A14">
      <w:pPr>
        <w:pStyle w:val="Heading2"/>
      </w:pPr>
      <w:r>
        <w:br w:type="page"/>
        <w:t>Annex F: List of action items</w:t>
      </w:r>
    </w:p>
    <w:p w14:paraId="133C034C" w14:textId="77777777" w:rsidR="006C6A14" w:rsidRDefault="006C6A14" w:rsidP="006C6A14">
      <w:pPr>
        <w:pStyle w:val="TH"/>
      </w:pPr>
    </w:p>
    <w:p w14:paraId="2A6D80BA" w14:textId="517C3FA2" w:rsidR="006C6A14" w:rsidRDefault="0099225D" w:rsidP="006C6A14">
      <w:r>
        <w:t>None</w:t>
      </w:r>
    </w:p>
    <w:p w14:paraId="06AF4F53" w14:textId="782760CE" w:rsidR="0069217F" w:rsidRDefault="006C6A14" w:rsidP="0069217F">
      <w:pPr>
        <w:pStyle w:val="Heading2"/>
      </w:pPr>
      <w:r>
        <w:br w:type="page"/>
      </w:r>
    </w:p>
    <w:p w14:paraId="4A61F389" w14:textId="037B900F" w:rsidR="006C6A14" w:rsidRDefault="006C6A14" w:rsidP="006C6A14">
      <w:pPr>
        <w:pStyle w:val="Heading2"/>
      </w:pPr>
      <w:r>
        <w:t xml:space="preserve">Annex </w:t>
      </w:r>
      <w:r w:rsidR="0069217F">
        <w:t>G</w:t>
      </w:r>
      <w:r>
        <w:t>: List of participants</w:t>
      </w:r>
    </w:p>
    <w:p w14:paraId="6ED0FC27" w14:textId="77777777" w:rsidR="006C6A14" w:rsidRDefault="006C6A14" w:rsidP="006C6A14">
      <w:pPr>
        <w:pStyle w:val="TH"/>
      </w:pPr>
    </w:p>
    <w:p w14:paraId="16910CAF" w14:textId="55A05410" w:rsidR="0099225D" w:rsidRDefault="0099225D" w:rsidP="0099225D">
      <w:r>
        <w:t>See excel file attached to this report.</w:t>
      </w:r>
    </w:p>
    <w:p w14:paraId="340FEF8F" w14:textId="77777777" w:rsidR="0099225D" w:rsidRDefault="0099225D" w:rsidP="0099225D"/>
    <w:p w14:paraId="14EFC335" w14:textId="0DC7254C" w:rsidR="006C6A14" w:rsidRDefault="006C6A14" w:rsidP="006C6A14">
      <w:pPr>
        <w:pStyle w:val="Heading2"/>
      </w:pPr>
      <w:r>
        <w:br w:type="page"/>
        <w:t xml:space="preserve">Annex </w:t>
      </w:r>
      <w:r w:rsidR="0069217F">
        <w:t>H</w:t>
      </w:r>
      <w:r>
        <w:t>: List of future meetings</w:t>
      </w:r>
    </w:p>
    <w:p w14:paraId="7517657F" w14:textId="77777777" w:rsidR="006C6A14" w:rsidRDefault="006C6A14" w:rsidP="006C6A1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1106"/>
        <w:gridCol w:w="906"/>
        <w:gridCol w:w="1087"/>
      </w:tblGrid>
      <w:tr w:rsidR="006C6A14" w14:paraId="09C29FDD" w14:textId="77777777" w:rsidTr="006C6A14">
        <w:tc>
          <w:tcPr>
            <w:tcW w:w="0" w:type="auto"/>
          </w:tcPr>
          <w:p w14:paraId="08E8124B" w14:textId="0A7B8CBF" w:rsidR="006C6A14" w:rsidRDefault="006C6A14" w:rsidP="006C6A14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4A12770D" w14:textId="40D33C5A" w:rsidR="006C6A14" w:rsidRDefault="006C6A14" w:rsidP="006C6A14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14:paraId="416E0337" w14:textId="02BF0EAF" w:rsidR="006C6A14" w:rsidRDefault="006C6A14" w:rsidP="006C6A14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14:paraId="347E387C" w14:textId="76A2F5B6" w:rsidR="006C6A14" w:rsidRDefault="006C6A14" w:rsidP="006C6A14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14:paraId="6949CF47" w14:textId="64B9326A" w:rsidR="006C6A14" w:rsidRDefault="006C6A14" w:rsidP="006C6A14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14:paraId="4FA1B5A7" w14:textId="2FD0019F" w:rsidR="006C6A14" w:rsidRDefault="006C6A14" w:rsidP="006C6A14">
            <w:pPr>
              <w:pStyle w:val="TAH"/>
            </w:pPr>
            <w:r>
              <w:t>Reference</w:t>
            </w:r>
          </w:p>
        </w:tc>
      </w:tr>
      <w:tr w:rsidR="006C6A14" w14:paraId="1E24DCD8" w14:textId="77777777" w:rsidTr="006C6A14">
        <w:tc>
          <w:tcPr>
            <w:tcW w:w="0" w:type="auto"/>
          </w:tcPr>
          <w:p w14:paraId="15DD69B8" w14:textId="0739102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</w:t>
            </w:r>
          </w:p>
        </w:tc>
        <w:tc>
          <w:tcPr>
            <w:tcW w:w="0" w:type="auto"/>
          </w:tcPr>
          <w:p w14:paraId="6A2D78CE" w14:textId="332D512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2024-08-19</w:t>
            </w:r>
          </w:p>
        </w:tc>
        <w:tc>
          <w:tcPr>
            <w:tcW w:w="0" w:type="auto"/>
          </w:tcPr>
          <w:p w14:paraId="6D80632E" w14:textId="6C8F2CB7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2024-08-23</w:t>
            </w:r>
          </w:p>
        </w:tc>
        <w:tc>
          <w:tcPr>
            <w:tcW w:w="0" w:type="auto"/>
          </w:tcPr>
          <w:p w14:paraId="7169CE93" w14:textId="4BB369B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0326C8C7" w14:textId="3CEC1183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01F13903" w14:textId="47689B9E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</w:p>
        </w:tc>
      </w:tr>
      <w:tr w:rsidR="006C6A14" w14:paraId="283462BE" w14:textId="77777777" w:rsidTr="006C6A14">
        <w:tc>
          <w:tcPr>
            <w:tcW w:w="0" w:type="auto"/>
          </w:tcPr>
          <w:p w14:paraId="33076E94" w14:textId="7CBCCF90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RAN4#112-bis</w:t>
            </w:r>
          </w:p>
        </w:tc>
        <w:tc>
          <w:tcPr>
            <w:tcW w:w="0" w:type="auto"/>
          </w:tcPr>
          <w:p w14:paraId="3F2A022D" w14:textId="7273BE85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2024-10-14</w:t>
            </w:r>
          </w:p>
        </w:tc>
        <w:tc>
          <w:tcPr>
            <w:tcW w:w="0" w:type="auto"/>
          </w:tcPr>
          <w:p w14:paraId="49A24D17" w14:textId="5D60F438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2024-10-18</w:t>
            </w:r>
          </w:p>
        </w:tc>
        <w:tc>
          <w:tcPr>
            <w:tcW w:w="0" w:type="auto"/>
          </w:tcPr>
          <w:p w14:paraId="727455E7" w14:textId="6B85E49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</w:tcPr>
          <w:p w14:paraId="741063FE" w14:textId="0A9EF29C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33D908D3" w14:textId="331BFE9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  <w:r w:rsidR="001B3008">
              <w:rPr>
                <w:sz w:val="16"/>
              </w:rPr>
              <w:t>-bis</w:t>
            </w:r>
          </w:p>
        </w:tc>
      </w:tr>
      <w:tr w:rsidR="006C6A14" w14:paraId="67637494" w14:textId="77777777" w:rsidTr="006C6A14">
        <w:tc>
          <w:tcPr>
            <w:tcW w:w="0" w:type="auto"/>
          </w:tcPr>
          <w:p w14:paraId="7EEE0092" w14:textId="6D7C378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RAN4#113</w:t>
            </w:r>
          </w:p>
        </w:tc>
        <w:tc>
          <w:tcPr>
            <w:tcW w:w="0" w:type="auto"/>
          </w:tcPr>
          <w:p w14:paraId="0B98E91D" w14:textId="516AB66B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2024-11-18</w:t>
            </w:r>
          </w:p>
        </w:tc>
        <w:tc>
          <w:tcPr>
            <w:tcW w:w="0" w:type="auto"/>
          </w:tcPr>
          <w:p w14:paraId="0433AB9F" w14:textId="05E4FD44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2024-11-22</w:t>
            </w:r>
          </w:p>
        </w:tc>
        <w:tc>
          <w:tcPr>
            <w:tcW w:w="0" w:type="auto"/>
          </w:tcPr>
          <w:p w14:paraId="4D4B9B13" w14:textId="3BF08782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 </w:t>
            </w:r>
            <w:bookmarkStart w:id="0" w:name="_Hlk172575212"/>
            <w:r w:rsidR="00875E88">
              <w:rPr>
                <w:sz w:val="16"/>
              </w:rPr>
              <w:t>Florida</w:t>
            </w:r>
            <w:bookmarkEnd w:id="0"/>
          </w:p>
        </w:tc>
        <w:tc>
          <w:tcPr>
            <w:tcW w:w="0" w:type="auto"/>
          </w:tcPr>
          <w:p w14:paraId="6888F719" w14:textId="4D4B72CD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14:paraId="697C7A0F" w14:textId="628005D3" w:rsidR="006C6A14" w:rsidRPr="006C6A14" w:rsidRDefault="006C6A14" w:rsidP="006C6A1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R4-113</w:t>
            </w:r>
          </w:p>
        </w:tc>
      </w:tr>
    </w:tbl>
    <w:p w14:paraId="43EAF23C" w14:textId="77777777" w:rsidR="006C6A14" w:rsidRDefault="006C6A14" w:rsidP="006C6A14"/>
    <w:p w14:paraId="2E373FCD" w14:textId="77777777" w:rsidR="006C6A14" w:rsidRDefault="006C6A14" w:rsidP="006C6A14">
      <w:pPr>
        <w:pStyle w:val="FP"/>
      </w:pPr>
    </w:p>
    <w:p w14:paraId="052053E0" w14:textId="77777777" w:rsidR="006C6A14" w:rsidRDefault="006C6A14" w:rsidP="006C6A14">
      <w:pPr>
        <w:pStyle w:val="FP"/>
      </w:pPr>
      <w:r>
        <w:t>Annexes to report prepared by: MCC</w:t>
      </w:r>
    </w:p>
    <w:p w14:paraId="07EF2712" w14:textId="189772EB" w:rsidR="006C6A14" w:rsidRDefault="006C6A14" w:rsidP="006C6A14">
      <w:pPr>
        <w:pStyle w:val="FP"/>
      </w:pPr>
    </w:p>
    <w:p w14:paraId="03A95EA2" w14:textId="275BCDB4" w:rsidR="006C6A14" w:rsidRDefault="006C6A14" w:rsidP="006C6A14"/>
    <w:p w14:paraId="6FC34CEB" w14:textId="6EB3D2C2" w:rsidR="006C6A14" w:rsidRDefault="006C6A14" w:rsidP="006C6A14"/>
    <w:p w14:paraId="2AE8BBF0" w14:textId="01748FF5" w:rsidR="006C6A14" w:rsidRDefault="006C6A14" w:rsidP="006C6A14"/>
    <w:p w14:paraId="37B92C82" w14:textId="45F03331" w:rsidR="006C6A14" w:rsidRDefault="006C6A14" w:rsidP="006C6A14"/>
    <w:p w14:paraId="0910D662" w14:textId="1B0C08C5" w:rsidR="006C6A14" w:rsidRDefault="006C6A14" w:rsidP="006C6A14"/>
    <w:p w14:paraId="0BEA16A3" w14:textId="08C85927" w:rsidR="006C6A14" w:rsidRDefault="006C6A14" w:rsidP="006C6A14"/>
    <w:p w14:paraId="0B6480CD" w14:textId="350E9800" w:rsidR="006C6A14" w:rsidRDefault="006C6A14" w:rsidP="006C6A14"/>
    <w:p w14:paraId="56D074D6" w14:textId="18FF0B62" w:rsidR="006C6A14" w:rsidRDefault="006C6A14" w:rsidP="006C6A14"/>
    <w:p w14:paraId="75D08773" w14:textId="3EE448FA" w:rsidR="006C6A14" w:rsidRDefault="006C6A14" w:rsidP="006C6A14"/>
    <w:p w14:paraId="461DB7E4" w14:textId="51E5BEAB" w:rsidR="006C6A14" w:rsidRDefault="006C6A14" w:rsidP="006C6A14"/>
    <w:p w14:paraId="7D8019EB" w14:textId="4BC7ABFC" w:rsidR="006C6A14" w:rsidRDefault="006C6A14" w:rsidP="006C6A14"/>
    <w:sectPr w:rsidR="006C6A14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19F06" w14:textId="77777777" w:rsidR="00642147" w:rsidRDefault="00642147">
      <w:pPr>
        <w:spacing w:after="0"/>
      </w:pPr>
      <w:r>
        <w:separator/>
      </w:r>
    </w:p>
  </w:endnote>
  <w:endnote w:type="continuationSeparator" w:id="0">
    <w:p w14:paraId="121F9002" w14:textId="77777777" w:rsidR="00642147" w:rsidRDefault="006421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8FEC3" w14:textId="77777777" w:rsidR="00642147" w:rsidRDefault="00642147">
      <w:pPr>
        <w:spacing w:after="0"/>
      </w:pPr>
      <w:r>
        <w:separator/>
      </w:r>
    </w:p>
  </w:footnote>
  <w:footnote w:type="continuationSeparator" w:id="0">
    <w:p w14:paraId="7CEACC45" w14:textId="77777777" w:rsidR="00642147" w:rsidRDefault="006421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F0F84" w14:textId="77777777" w:rsidR="00F966D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A14"/>
    <w:rsid w:val="00065044"/>
    <w:rsid w:val="001B3008"/>
    <w:rsid w:val="0042788C"/>
    <w:rsid w:val="00642147"/>
    <w:rsid w:val="0069217F"/>
    <w:rsid w:val="006C6A14"/>
    <w:rsid w:val="00817838"/>
    <w:rsid w:val="00874FC9"/>
    <w:rsid w:val="00875E88"/>
    <w:rsid w:val="0099225D"/>
    <w:rsid w:val="00B161BA"/>
    <w:rsid w:val="00BC0EFA"/>
    <w:rsid w:val="00C5260E"/>
    <w:rsid w:val="00C9744B"/>
    <w:rsid w:val="00D270E1"/>
    <w:rsid w:val="00D5178B"/>
    <w:rsid w:val="00D85DB0"/>
    <w:rsid w:val="00E5319A"/>
    <w:rsid w:val="00ED5CCB"/>
    <w:rsid w:val="00EE5EF9"/>
    <w:rsid w:val="00F9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9EDDB"/>
  <w15:chartTrackingRefBased/>
  <w15:docId w15:val="{A50D36D7-5779-41E6-9AB6-0C58B22BD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0E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D270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270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70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70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70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70E1"/>
    <w:pPr>
      <w:outlineLvl w:val="5"/>
    </w:pPr>
  </w:style>
  <w:style w:type="paragraph" w:styleId="Heading7">
    <w:name w:val="heading 7"/>
    <w:basedOn w:val="H6"/>
    <w:next w:val="Normal"/>
    <w:qFormat/>
    <w:rsid w:val="00D270E1"/>
    <w:pPr>
      <w:outlineLvl w:val="6"/>
    </w:pPr>
  </w:style>
  <w:style w:type="paragraph" w:styleId="Heading8">
    <w:name w:val="heading 8"/>
    <w:basedOn w:val="Heading1"/>
    <w:next w:val="Normal"/>
    <w:qFormat/>
    <w:rsid w:val="00D270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70E1"/>
    <w:pPr>
      <w:outlineLvl w:val="8"/>
    </w:pPr>
  </w:style>
  <w:style w:type="character" w:default="1" w:styleId="DefaultParagraphFont">
    <w:name w:val="Default Paragraph Font"/>
    <w:semiHidden/>
    <w:rsid w:val="00D270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70E1"/>
  </w:style>
  <w:style w:type="paragraph" w:styleId="TOC8">
    <w:name w:val="toc 8"/>
    <w:basedOn w:val="TOC1"/>
    <w:semiHidden/>
    <w:rsid w:val="00D270E1"/>
    <w:pPr>
      <w:spacing w:before="180"/>
      <w:ind w:left="2693" w:hanging="2693"/>
    </w:pPr>
    <w:rPr>
      <w:b/>
    </w:rPr>
  </w:style>
  <w:style w:type="paragraph" w:styleId="TOC1">
    <w:name w:val="toc 1"/>
    <w:semiHidden/>
    <w:rsid w:val="00D270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270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270E1"/>
    <w:pPr>
      <w:ind w:left="1701" w:hanging="1701"/>
    </w:pPr>
  </w:style>
  <w:style w:type="paragraph" w:styleId="TOC4">
    <w:name w:val="toc 4"/>
    <w:basedOn w:val="TOC3"/>
    <w:semiHidden/>
    <w:rsid w:val="00D270E1"/>
    <w:pPr>
      <w:ind w:left="1418" w:hanging="1418"/>
    </w:pPr>
  </w:style>
  <w:style w:type="paragraph" w:styleId="TOC3">
    <w:name w:val="toc 3"/>
    <w:basedOn w:val="TOC2"/>
    <w:semiHidden/>
    <w:rsid w:val="00D270E1"/>
    <w:pPr>
      <w:ind w:left="1134" w:hanging="1134"/>
    </w:pPr>
  </w:style>
  <w:style w:type="paragraph" w:styleId="TOC2">
    <w:name w:val="toc 2"/>
    <w:basedOn w:val="TOC1"/>
    <w:semiHidden/>
    <w:rsid w:val="00D270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70E1"/>
    <w:pPr>
      <w:ind w:left="284"/>
    </w:pPr>
  </w:style>
  <w:style w:type="paragraph" w:styleId="Index1">
    <w:name w:val="index 1"/>
    <w:basedOn w:val="Normal"/>
    <w:semiHidden/>
    <w:rsid w:val="00D270E1"/>
    <w:pPr>
      <w:keepLines/>
      <w:spacing w:after="0"/>
    </w:pPr>
  </w:style>
  <w:style w:type="paragraph" w:customStyle="1" w:styleId="ZH">
    <w:name w:val="ZH"/>
    <w:rsid w:val="00D270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270E1"/>
    <w:pPr>
      <w:outlineLvl w:val="9"/>
    </w:pPr>
  </w:style>
  <w:style w:type="paragraph" w:styleId="ListNumber2">
    <w:name w:val="List Number 2"/>
    <w:basedOn w:val="ListNumber"/>
    <w:semiHidden/>
    <w:rsid w:val="00D270E1"/>
    <w:pPr>
      <w:ind w:left="851"/>
    </w:pPr>
  </w:style>
  <w:style w:type="paragraph" w:styleId="Header">
    <w:name w:val="header"/>
    <w:semiHidden/>
    <w:rsid w:val="00D270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D270E1"/>
    <w:rPr>
      <w:b/>
      <w:position w:val="6"/>
      <w:sz w:val="16"/>
    </w:rPr>
  </w:style>
  <w:style w:type="paragraph" w:styleId="FootnoteText">
    <w:name w:val="footnote text"/>
    <w:basedOn w:val="Normal"/>
    <w:semiHidden/>
    <w:rsid w:val="00D270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270E1"/>
    <w:rPr>
      <w:b/>
    </w:rPr>
  </w:style>
  <w:style w:type="paragraph" w:customStyle="1" w:styleId="TAC">
    <w:name w:val="TAC"/>
    <w:basedOn w:val="TAL"/>
    <w:rsid w:val="00D270E1"/>
    <w:pPr>
      <w:jc w:val="center"/>
    </w:pPr>
  </w:style>
  <w:style w:type="paragraph" w:customStyle="1" w:styleId="TF">
    <w:name w:val="TF"/>
    <w:basedOn w:val="TH"/>
    <w:rsid w:val="00D270E1"/>
    <w:pPr>
      <w:keepNext w:val="0"/>
      <w:spacing w:before="0" w:after="240"/>
    </w:pPr>
  </w:style>
  <w:style w:type="paragraph" w:customStyle="1" w:styleId="NO">
    <w:name w:val="NO"/>
    <w:basedOn w:val="Normal"/>
    <w:rsid w:val="00D270E1"/>
    <w:pPr>
      <w:keepLines/>
      <w:ind w:left="1135" w:hanging="851"/>
    </w:pPr>
  </w:style>
  <w:style w:type="paragraph" w:styleId="TOC9">
    <w:name w:val="toc 9"/>
    <w:basedOn w:val="TOC8"/>
    <w:semiHidden/>
    <w:rsid w:val="00D270E1"/>
    <w:pPr>
      <w:ind w:left="1418" w:hanging="1418"/>
    </w:pPr>
  </w:style>
  <w:style w:type="paragraph" w:customStyle="1" w:styleId="EX">
    <w:name w:val="EX"/>
    <w:basedOn w:val="Normal"/>
    <w:rsid w:val="00D270E1"/>
    <w:pPr>
      <w:keepLines/>
      <w:ind w:left="1702" w:hanging="1418"/>
    </w:pPr>
  </w:style>
  <w:style w:type="paragraph" w:customStyle="1" w:styleId="FP">
    <w:name w:val="FP"/>
    <w:basedOn w:val="Normal"/>
    <w:rsid w:val="00D270E1"/>
    <w:pPr>
      <w:spacing w:after="0"/>
    </w:pPr>
  </w:style>
  <w:style w:type="paragraph" w:customStyle="1" w:styleId="LD">
    <w:name w:val="LD"/>
    <w:rsid w:val="00D270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270E1"/>
    <w:pPr>
      <w:spacing w:after="0"/>
    </w:pPr>
  </w:style>
  <w:style w:type="paragraph" w:customStyle="1" w:styleId="EW">
    <w:name w:val="EW"/>
    <w:basedOn w:val="EX"/>
    <w:rsid w:val="00D270E1"/>
    <w:pPr>
      <w:spacing w:after="0"/>
    </w:pPr>
  </w:style>
  <w:style w:type="paragraph" w:styleId="TOC6">
    <w:name w:val="toc 6"/>
    <w:basedOn w:val="TOC5"/>
    <w:next w:val="Normal"/>
    <w:semiHidden/>
    <w:rsid w:val="00D270E1"/>
    <w:pPr>
      <w:ind w:left="1985" w:hanging="1985"/>
    </w:pPr>
  </w:style>
  <w:style w:type="paragraph" w:styleId="TOC7">
    <w:name w:val="toc 7"/>
    <w:basedOn w:val="TOC6"/>
    <w:next w:val="Normal"/>
    <w:semiHidden/>
    <w:rsid w:val="00D270E1"/>
    <w:pPr>
      <w:ind w:left="2268" w:hanging="2268"/>
    </w:pPr>
  </w:style>
  <w:style w:type="paragraph" w:styleId="ListBullet2">
    <w:name w:val="List Bullet 2"/>
    <w:basedOn w:val="ListBullet"/>
    <w:semiHidden/>
    <w:rsid w:val="00D270E1"/>
    <w:pPr>
      <w:ind w:left="851"/>
    </w:pPr>
  </w:style>
  <w:style w:type="paragraph" w:styleId="ListBullet3">
    <w:name w:val="List Bullet 3"/>
    <w:basedOn w:val="ListBullet2"/>
    <w:semiHidden/>
    <w:rsid w:val="00D270E1"/>
    <w:pPr>
      <w:ind w:left="1135"/>
    </w:pPr>
  </w:style>
  <w:style w:type="paragraph" w:styleId="ListNumber">
    <w:name w:val="List Number"/>
    <w:basedOn w:val="List"/>
    <w:semiHidden/>
    <w:rsid w:val="00D270E1"/>
  </w:style>
  <w:style w:type="paragraph" w:customStyle="1" w:styleId="EQ">
    <w:name w:val="EQ"/>
    <w:basedOn w:val="Normal"/>
    <w:next w:val="Normal"/>
    <w:rsid w:val="00D270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270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70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70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270E1"/>
    <w:pPr>
      <w:jc w:val="right"/>
    </w:pPr>
  </w:style>
  <w:style w:type="paragraph" w:customStyle="1" w:styleId="H6">
    <w:name w:val="H6"/>
    <w:basedOn w:val="Heading5"/>
    <w:next w:val="Normal"/>
    <w:rsid w:val="00D270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70E1"/>
    <w:pPr>
      <w:ind w:left="851" w:hanging="851"/>
    </w:pPr>
  </w:style>
  <w:style w:type="paragraph" w:customStyle="1" w:styleId="TAL">
    <w:name w:val="TAL"/>
    <w:basedOn w:val="Normal"/>
    <w:rsid w:val="00D270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70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70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70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270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70E1"/>
    <w:pPr>
      <w:framePr w:wrap="notBeside" w:y="16161"/>
    </w:pPr>
  </w:style>
  <w:style w:type="character" w:customStyle="1" w:styleId="ZGSM">
    <w:name w:val="ZGSM"/>
    <w:rsid w:val="00D270E1"/>
  </w:style>
  <w:style w:type="paragraph" w:styleId="List2">
    <w:name w:val="List 2"/>
    <w:basedOn w:val="List"/>
    <w:semiHidden/>
    <w:rsid w:val="00D270E1"/>
    <w:pPr>
      <w:ind w:left="851"/>
    </w:pPr>
  </w:style>
  <w:style w:type="paragraph" w:customStyle="1" w:styleId="ZG">
    <w:name w:val="ZG"/>
    <w:rsid w:val="00D270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270E1"/>
    <w:pPr>
      <w:ind w:left="1135"/>
    </w:pPr>
  </w:style>
  <w:style w:type="paragraph" w:styleId="List4">
    <w:name w:val="List 4"/>
    <w:basedOn w:val="List3"/>
    <w:semiHidden/>
    <w:rsid w:val="00D270E1"/>
    <w:pPr>
      <w:ind w:left="1418"/>
    </w:pPr>
  </w:style>
  <w:style w:type="paragraph" w:styleId="List5">
    <w:name w:val="List 5"/>
    <w:basedOn w:val="List4"/>
    <w:semiHidden/>
    <w:rsid w:val="00D270E1"/>
    <w:pPr>
      <w:ind w:left="1702"/>
    </w:pPr>
  </w:style>
  <w:style w:type="paragraph" w:customStyle="1" w:styleId="EditorsNote">
    <w:name w:val="Editor's Note"/>
    <w:basedOn w:val="NO"/>
    <w:rsid w:val="00D270E1"/>
    <w:rPr>
      <w:color w:val="FF0000"/>
    </w:rPr>
  </w:style>
  <w:style w:type="paragraph" w:styleId="List">
    <w:name w:val="List"/>
    <w:basedOn w:val="Normal"/>
    <w:semiHidden/>
    <w:rsid w:val="00D270E1"/>
    <w:pPr>
      <w:ind w:left="568" w:hanging="284"/>
    </w:pPr>
  </w:style>
  <w:style w:type="paragraph" w:styleId="ListBullet">
    <w:name w:val="List Bullet"/>
    <w:basedOn w:val="List"/>
    <w:semiHidden/>
    <w:rsid w:val="00D270E1"/>
  </w:style>
  <w:style w:type="paragraph" w:styleId="ListBullet4">
    <w:name w:val="List Bullet 4"/>
    <w:basedOn w:val="ListBullet3"/>
    <w:semiHidden/>
    <w:rsid w:val="00D270E1"/>
    <w:pPr>
      <w:ind w:left="1418"/>
    </w:pPr>
  </w:style>
  <w:style w:type="paragraph" w:styleId="ListBullet5">
    <w:name w:val="List Bullet 5"/>
    <w:basedOn w:val="ListBullet4"/>
    <w:semiHidden/>
    <w:rsid w:val="00D270E1"/>
    <w:pPr>
      <w:ind w:left="1702"/>
    </w:pPr>
  </w:style>
  <w:style w:type="paragraph" w:customStyle="1" w:styleId="B1">
    <w:name w:val="B1"/>
    <w:basedOn w:val="List"/>
    <w:rsid w:val="00D270E1"/>
  </w:style>
  <w:style w:type="paragraph" w:customStyle="1" w:styleId="B2">
    <w:name w:val="B2"/>
    <w:basedOn w:val="List2"/>
    <w:rsid w:val="00D270E1"/>
  </w:style>
  <w:style w:type="paragraph" w:customStyle="1" w:styleId="B3">
    <w:name w:val="B3"/>
    <w:basedOn w:val="List3"/>
    <w:rsid w:val="00D270E1"/>
  </w:style>
  <w:style w:type="paragraph" w:customStyle="1" w:styleId="B4">
    <w:name w:val="B4"/>
    <w:basedOn w:val="List4"/>
    <w:rsid w:val="00D270E1"/>
  </w:style>
  <w:style w:type="paragraph" w:customStyle="1" w:styleId="B5">
    <w:name w:val="B5"/>
    <w:basedOn w:val="List5"/>
    <w:rsid w:val="00D270E1"/>
  </w:style>
  <w:style w:type="paragraph" w:styleId="Footer">
    <w:name w:val="footer"/>
    <w:basedOn w:val="Header"/>
    <w:semiHidden/>
    <w:rsid w:val="00D270E1"/>
    <w:pPr>
      <w:jc w:val="center"/>
    </w:pPr>
    <w:rPr>
      <w:i/>
    </w:rPr>
  </w:style>
  <w:style w:type="paragraph" w:customStyle="1" w:styleId="ZTD">
    <w:name w:val="ZTD"/>
    <w:basedOn w:val="ZB"/>
    <w:rsid w:val="00D270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6C6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17838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44</Pages>
  <Words>27950</Words>
  <Characters>159316</Characters>
  <Application>Microsoft Office Word</Application>
  <DocSecurity>0</DocSecurity>
  <Lines>1327</Lines>
  <Paragraphs>373</Paragraphs>
  <ScaleCrop>false</ScaleCrop>
  <Company>ETSI Sophia Antipolis</Company>
  <LinksUpToDate>false</LinksUpToDate>
  <CharactersWithSpaces>186893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10</cp:revision>
  <cp:lastPrinted>1899-12-31T23:00:00Z</cp:lastPrinted>
  <dcterms:created xsi:type="dcterms:W3CDTF">2024-07-19T19:58:00Z</dcterms:created>
  <dcterms:modified xsi:type="dcterms:W3CDTF">2024-08-09T08:39:00Z</dcterms:modified>
</cp:coreProperties>
</file>