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A8B56" w14:textId="760074D7"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10</w:t>
      </w:r>
      <w:r w:rsidR="00E51930" w:rsidRPr="00614DD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Pr="006E19F5">
        <w:rPr>
          <w:rFonts w:ascii="Arial" w:eastAsia="SimSun" w:hAnsi="Arial" w:cs="Times New Roman"/>
          <w:b/>
          <w:bCs/>
          <w:sz w:val="24"/>
          <w:szCs w:val="20"/>
          <w:lang w:val="en-US" w:eastAsia="ja-JP"/>
        </w:rPr>
        <w:t>R4-</w:t>
      </w:r>
      <w:r w:rsidR="00AE2BA5" w:rsidRPr="006E19F5">
        <w:rPr>
          <w:rFonts w:ascii="Arial" w:eastAsia="SimSun" w:hAnsi="Arial" w:cs="Times New Roman"/>
          <w:b/>
          <w:bCs/>
          <w:sz w:val="24"/>
          <w:szCs w:val="20"/>
          <w:lang w:val="en-US" w:eastAsia="zh-CN"/>
        </w:rPr>
        <w:t>2</w:t>
      </w:r>
      <w:r w:rsidR="00E51930" w:rsidRPr="006E19F5">
        <w:rPr>
          <w:rFonts w:ascii="Arial" w:eastAsia="SimSun" w:hAnsi="Arial" w:cs="Times New Roman"/>
          <w:b/>
          <w:bCs/>
          <w:sz w:val="24"/>
          <w:szCs w:val="20"/>
          <w:lang w:val="en-US" w:eastAsia="zh-CN"/>
        </w:rPr>
        <w:t>4</w:t>
      </w:r>
      <w:r w:rsidR="006E19F5" w:rsidRPr="006E19F5">
        <w:rPr>
          <w:rFonts w:ascii="Arial" w:eastAsia="SimSun" w:hAnsi="Arial" w:cs="Times New Roman"/>
          <w:b/>
          <w:bCs/>
          <w:sz w:val="24"/>
          <w:szCs w:val="20"/>
          <w:lang w:val="en-US" w:eastAsia="zh-CN"/>
        </w:rPr>
        <w:t>05794</w:t>
      </w:r>
    </w:p>
    <w:p w14:paraId="51204B11" w14:textId="77777777" w:rsidR="00841BCD" w:rsidRPr="00614DD8" w:rsidRDefault="00E519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614DD8">
        <w:rPr>
          <w:rFonts w:ascii="Arial" w:eastAsia="SimSun" w:hAnsi="Arial" w:cs="Times New Roman"/>
          <w:b/>
          <w:sz w:val="24"/>
          <w:szCs w:val="20"/>
          <w:lang w:val="en-US"/>
        </w:rPr>
        <w:t>Changsha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April 15</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 xml:space="preserve"> April 19</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EECA982"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82FD45E" w14:textId="6752DB13"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DF2E275" w14:textId="683330B6" w:rsidR="00841BCD" w:rsidRPr="00E07B53" w:rsidRDefault="00841BCD" w:rsidP="00841BCD">
      <w:pPr>
        <w:ind w:left="1985" w:hanging="1985"/>
        <w:rPr>
          <w:rFonts w:ascii="Arial" w:eastAsia="Calibri" w:hAnsi="Arial" w:cs="Arial"/>
          <w:b/>
          <w:bCs/>
          <w:sz w:val="24"/>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E07B53">
        <w:rPr>
          <w:rFonts w:ascii="Arial" w:eastAsia="Calibri" w:hAnsi="Arial" w:cs="Arial"/>
          <w:b/>
          <w:bCs/>
          <w:sz w:val="24"/>
        </w:rPr>
        <w:t>On AI/ML Beam Management</w:t>
      </w:r>
    </w:p>
    <w:p w14:paraId="09E660D9" w14:textId="70AB554C"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6E19F5">
        <w:rPr>
          <w:rFonts w:ascii="Arial" w:eastAsia="MS Mincho" w:hAnsi="Arial" w:cs="Arial"/>
          <w:b/>
          <w:bCs/>
          <w:sz w:val="24"/>
          <w:szCs w:val="20"/>
          <w:lang w:val="en-US"/>
        </w:rPr>
        <w:t>9.11.2</w:t>
      </w:r>
    </w:p>
    <w:p w14:paraId="661E1D1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C4F5819" w14:textId="77777777" w:rsidR="00E323E9" w:rsidRPr="00614DD8" w:rsidRDefault="00E323E9" w:rsidP="00841BCD">
      <w:pPr>
        <w:tabs>
          <w:tab w:val="left" w:pos="1985"/>
        </w:tabs>
        <w:rPr>
          <w:rFonts w:ascii="Arial" w:eastAsia="Calibri" w:hAnsi="Arial" w:cs="Arial"/>
          <w:b/>
          <w:bCs/>
          <w:sz w:val="24"/>
          <w:lang w:val="en-US"/>
        </w:rPr>
      </w:pPr>
    </w:p>
    <w:p w14:paraId="7AF36EE6" w14:textId="77F425F0"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r w:rsidR="0024177E">
        <w:rPr>
          <w:lang w:val="en-US"/>
        </w:rPr>
        <w:t xml:space="preserve"> </w:t>
      </w:r>
    </w:p>
    <w:p w14:paraId="5FB747F8" w14:textId="030C1072" w:rsidR="005447A2" w:rsidRDefault="00666ECB" w:rsidP="00D112C2">
      <w:r>
        <w:t>The study on AI/ML enabled BM use cas</w:t>
      </w:r>
      <w:r w:rsidR="007973C6">
        <w:t xml:space="preserve">e was continued in </w:t>
      </w:r>
      <w:r w:rsidR="005447A2">
        <w:t>RAN4#110</w:t>
      </w:r>
      <w:r w:rsidR="007973C6">
        <w:t xml:space="preserve"> in the </w:t>
      </w:r>
      <w:r w:rsidR="00142CA4">
        <w:t xml:space="preserve">scope of </w:t>
      </w:r>
      <w:r w:rsidR="005447A2">
        <w:t xml:space="preserve">Rel-19 WI based on the outcomes of the Rel-18 SI. </w:t>
      </w:r>
      <w:r w:rsidR="00C3131B">
        <w:t xml:space="preserve">Agreements achieved </w:t>
      </w:r>
      <w:r w:rsidR="0097100E">
        <w:t xml:space="preserve">during this meeting are </w:t>
      </w:r>
      <w:r w:rsidR="005447A2">
        <w:t>summarized in the</w:t>
      </w:r>
      <w:r w:rsidR="0097100E">
        <w:t xml:space="preserve"> agreed</w:t>
      </w:r>
      <w:r w:rsidR="005447A2">
        <w:t xml:space="preserve"> WF </w:t>
      </w:r>
      <w:r w:rsidR="005447A2">
        <w:fldChar w:fldCharType="begin"/>
      </w:r>
      <w:r w:rsidR="005447A2">
        <w:instrText xml:space="preserve"> REF _Ref162427035 \r \h </w:instrText>
      </w:r>
      <w:r w:rsidR="005447A2">
        <w:fldChar w:fldCharType="separate"/>
      </w:r>
      <w:r w:rsidR="005447A2">
        <w:t>[1]</w:t>
      </w:r>
      <w:r w:rsidR="005447A2">
        <w:fldChar w:fldCharType="end"/>
      </w:r>
      <w:r w:rsidR="0097100E">
        <w:t>.</w:t>
      </w:r>
    </w:p>
    <w:p w14:paraId="44E038B8" w14:textId="77777777" w:rsidR="00154A19" w:rsidRDefault="00154A19" w:rsidP="00154A19">
      <w:r>
        <w:t>Some of the issues related to AI/ML enabled BM-Case1 and BM-Case2 require further discussion, as follows:</w:t>
      </w:r>
    </w:p>
    <w:p w14:paraId="693ECF14" w14:textId="77777777" w:rsidR="004D0650" w:rsidRDefault="00154A19" w:rsidP="00154A19">
      <w:pPr>
        <w:pStyle w:val="ListParagraph"/>
        <w:numPr>
          <w:ilvl w:val="0"/>
          <w:numId w:val="27"/>
        </w:numPr>
      </w:pPr>
      <w:bookmarkStart w:id="4" w:name="_Hlk134788564"/>
      <w:r>
        <w:t xml:space="preserve">Performance metrics </w:t>
      </w:r>
    </w:p>
    <w:p w14:paraId="68ECB34C" w14:textId="6E126683" w:rsidR="00154A19" w:rsidRDefault="004D0650" w:rsidP="00154A19">
      <w:pPr>
        <w:pStyle w:val="ListParagraph"/>
        <w:numPr>
          <w:ilvl w:val="0"/>
          <w:numId w:val="27"/>
        </w:numPr>
      </w:pPr>
      <w:r>
        <w:t>P</w:t>
      </w:r>
      <w:r w:rsidR="00154A19">
        <w:t>erformance monitoring related aspects</w:t>
      </w:r>
    </w:p>
    <w:p w14:paraId="2A9ECA5A" w14:textId="77777777" w:rsidR="0048773F" w:rsidRPr="0048773F" w:rsidRDefault="0048773F" w:rsidP="0048773F">
      <w:pPr>
        <w:pStyle w:val="ListParagraph"/>
        <w:numPr>
          <w:ilvl w:val="0"/>
          <w:numId w:val="27"/>
        </w:numPr>
      </w:pPr>
      <w:r w:rsidRPr="0048773F">
        <w:t xml:space="preserve">Impact on Core Requirements </w:t>
      </w:r>
    </w:p>
    <w:p w14:paraId="5BA75D40" w14:textId="77777777" w:rsidR="00154A19" w:rsidRDefault="00154A19" w:rsidP="00154A19">
      <w:pPr>
        <w:pStyle w:val="ListParagraph"/>
        <w:numPr>
          <w:ilvl w:val="0"/>
          <w:numId w:val="27"/>
        </w:numPr>
      </w:pPr>
      <w:r>
        <w:t>Testability aspects</w:t>
      </w:r>
    </w:p>
    <w:p w14:paraId="3EB136A5" w14:textId="77777777" w:rsidR="00154A19" w:rsidRDefault="00154A19" w:rsidP="00154A19">
      <w:pPr>
        <w:pStyle w:val="ListParagraph"/>
        <w:numPr>
          <w:ilvl w:val="0"/>
          <w:numId w:val="27"/>
        </w:numPr>
      </w:pPr>
      <w:bookmarkStart w:id="5" w:name="_Hlk161400109"/>
      <w:r>
        <w:t>LCM related aspects and core requirements</w:t>
      </w:r>
    </w:p>
    <w:bookmarkEnd w:id="5"/>
    <w:p w14:paraId="2F8A1BFA" w14:textId="77777777" w:rsidR="00154A19" w:rsidRPr="00BB0FF5" w:rsidRDefault="00154A19" w:rsidP="00154A19">
      <w:pPr>
        <w:pStyle w:val="ListParagraph"/>
        <w:numPr>
          <w:ilvl w:val="0"/>
          <w:numId w:val="27"/>
        </w:numPr>
      </w:pPr>
      <w:r>
        <w:t>Generalization aspects</w:t>
      </w:r>
    </w:p>
    <w:bookmarkEnd w:id="4"/>
    <w:p w14:paraId="3DD739AD" w14:textId="66CAE0C3" w:rsidR="0060543D" w:rsidRPr="0017648E" w:rsidRDefault="00154A19" w:rsidP="005C23A4">
      <w:r>
        <w:t>In this paper, we provide some additional views on the topics listed above</w:t>
      </w:r>
      <w:r w:rsidR="006E19F5">
        <w:t>.</w:t>
      </w:r>
    </w:p>
    <w:p w14:paraId="04CC80A3" w14:textId="77777777" w:rsidR="003B659E" w:rsidRPr="00614DD8" w:rsidRDefault="003B659E" w:rsidP="006E19F5">
      <w:pPr>
        <w:pStyle w:val="RAN4H1"/>
        <w:pBdr>
          <w:top w:val="single" w:sz="12" w:space="31" w:color="auto"/>
        </w:pBdr>
        <w:rPr>
          <w:lang w:val="en-US"/>
        </w:rPr>
      </w:pPr>
      <w:bookmarkStart w:id="6" w:name="_Toc116995842"/>
      <w:r w:rsidRPr="00614DD8">
        <w:rPr>
          <w:lang w:val="en-US"/>
        </w:rPr>
        <w:t>Discussion</w:t>
      </w:r>
      <w:bookmarkEnd w:id="6"/>
    </w:p>
    <w:p w14:paraId="741A8E96" w14:textId="6DD13615" w:rsidR="00154A19" w:rsidRPr="00BF4462" w:rsidRDefault="00154A19" w:rsidP="00154A19">
      <w:pPr>
        <w:pStyle w:val="RAN4H2"/>
      </w:pPr>
      <w:r w:rsidRPr="008A31AF">
        <w:t xml:space="preserve">Performance </w:t>
      </w:r>
      <w:r w:rsidR="0048773F">
        <w:t>Metrics</w:t>
      </w:r>
    </w:p>
    <w:p w14:paraId="7CF05834" w14:textId="5E4B3E36" w:rsidR="00693C55" w:rsidRDefault="00693C55" w:rsidP="00344DF9">
      <w:pPr>
        <w:pStyle w:val="paragraph"/>
        <w:spacing w:before="0" w:beforeAutospacing="0" w:after="0" w:afterAutospacing="0"/>
        <w:jc w:val="both"/>
        <w:textAlignment w:val="baseline"/>
        <w:rPr>
          <w:rStyle w:val="eop"/>
          <w:sz w:val="20"/>
          <w:szCs w:val="20"/>
        </w:rPr>
      </w:pPr>
      <w:r>
        <w:rPr>
          <w:rStyle w:val="normaltextrun"/>
          <w:sz w:val="20"/>
          <w:szCs w:val="20"/>
          <w:lang w:val="en-US"/>
        </w:rPr>
        <w:t>This section discusses the performance metrics for UE-sided model.</w:t>
      </w:r>
      <w:r>
        <w:rPr>
          <w:rStyle w:val="eop"/>
          <w:sz w:val="20"/>
          <w:szCs w:val="20"/>
        </w:rPr>
        <w:t> </w:t>
      </w:r>
      <w:r>
        <w:rPr>
          <w:rStyle w:val="normaltextrun"/>
          <w:sz w:val="20"/>
          <w:szCs w:val="20"/>
          <w:lang w:val="en-US"/>
        </w:rPr>
        <w:t>During SI, RAN4 studied different test metrics for performance requirements for AI/ML enabled BM use case.  Here is an extract from 3GPP TR 38.843 V18.0.0 [</w:t>
      </w:r>
      <w:r w:rsidR="0048773F">
        <w:rPr>
          <w:rStyle w:val="normaltextrun"/>
          <w:sz w:val="20"/>
          <w:szCs w:val="20"/>
          <w:lang w:val="en-US"/>
        </w:rPr>
        <w:t>2</w:t>
      </w:r>
      <w:r>
        <w:rPr>
          <w:rStyle w:val="normaltextrun"/>
          <w:sz w:val="20"/>
          <w:szCs w:val="20"/>
          <w:lang w:val="en-US"/>
        </w:rPr>
        <w:t>]:</w:t>
      </w:r>
      <w:r>
        <w:rPr>
          <w:rStyle w:val="eop"/>
          <w:sz w:val="20"/>
          <w:szCs w:val="20"/>
        </w:rPr>
        <w:t> </w:t>
      </w:r>
    </w:p>
    <w:p w14:paraId="66D67A94" w14:textId="053C350D" w:rsidR="009A4D26" w:rsidRPr="009A1509" w:rsidRDefault="00730188" w:rsidP="009A1509">
      <w:pPr>
        <w:pStyle w:val="paragraph"/>
        <w:spacing w:before="0" w:beforeAutospacing="0" w:after="0" w:afterAutospacing="0"/>
        <w:textAlignment w:val="baseline"/>
        <w:rPr>
          <w:sz w:val="20"/>
          <w:szCs w:val="20"/>
        </w:rPr>
      </w:pPr>
      <w:r w:rsidRPr="00730188">
        <w:rPr>
          <w:noProof/>
          <w:sz w:val="20"/>
          <w:szCs w:val="20"/>
        </w:rPr>
        <mc:AlternateContent>
          <mc:Choice Requires="wps">
            <w:drawing>
              <wp:anchor distT="45720" distB="45720" distL="114300" distR="114300" simplePos="0" relativeHeight="251658240" behindDoc="0" locked="0" layoutInCell="1" allowOverlap="1" wp14:anchorId="61893A6C" wp14:editId="37C538D4">
                <wp:simplePos x="0" y="0"/>
                <wp:positionH relativeFrom="column">
                  <wp:posOffset>21590</wp:posOffset>
                </wp:positionH>
                <wp:positionV relativeFrom="paragraph">
                  <wp:posOffset>243840</wp:posOffset>
                </wp:positionV>
                <wp:extent cx="6416675" cy="2743200"/>
                <wp:effectExtent l="0" t="0" r="2222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675" cy="2743200"/>
                        </a:xfrm>
                        <a:prstGeom prst="rect">
                          <a:avLst/>
                        </a:prstGeom>
                        <a:solidFill>
                          <a:srgbClr val="FFFFFF"/>
                        </a:solidFill>
                        <a:ln w="9525">
                          <a:solidFill>
                            <a:srgbClr val="000000"/>
                          </a:solidFill>
                          <a:miter lim="800000"/>
                          <a:headEnd/>
                          <a:tailEnd/>
                        </a:ln>
                      </wps:spPr>
                      <wps:txbx>
                        <w:txbxContent>
                          <w:p w14:paraId="48AB0C9A" w14:textId="42878B02" w:rsidR="003C6BB9" w:rsidRDefault="003C6BB9" w:rsidP="003C6BB9">
                            <w:pPr>
                              <w:pStyle w:val="paragraph"/>
                              <w:spacing w:before="0" w:beforeAutospacing="0" w:after="0" w:afterAutospacing="0"/>
                              <w:textAlignment w:val="baseline"/>
                              <w:rPr>
                                <w:sz w:val="20"/>
                                <w:szCs w:val="20"/>
                              </w:rPr>
                            </w:pPr>
                            <w:r>
                              <w:rPr>
                                <w:rStyle w:val="normaltextrun"/>
                                <w:sz w:val="20"/>
                                <w:szCs w:val="20"/>
                                <w:lang w:val="en-US"/>
                              </w:rPr>
                              <w:t>Both spatial-domain DL beam prediction and temporal DL beam prediction are considered.</w:t>
                            </w:r>
                            <w:r>
                              <w:rPr>
                                <w:rStyle w:val="eop"/>
                                <w:sz w:val="20"/>
                                <w:szCs w:val="20"/>
                              </w:rPr>
                              <w:t> </w:t>
                            </w:r>
                          </w:p>
                          <w:p w14:paraId="650F5433" w14:textId="2537D0CC" w:rsidR="003C6BB9" w:rsidRDefault="003C6BB9" w:rsidP="00A90B0F">
                            <w:pPr>
                              <w:pStyle w:val="paragraph"/>
                              <w:spacing w:before="0" w:beforeAutospacing="0" w:after="0" w:afterAutospacing="0"/>
                              <w:textAlignment w:val="baseline"/>
                              <w:rPr>
                                <w:rStyle w:val="eop"/>
                                <w:sz w:val="20"/>
                                <w:szCs w:val="20"/>
                              </w:rPr>
                            </w:pPr>
                            <w:r>
                              <w:rPr>
                                <w:rStyle w:val="normaltextrun"/>
                                <w:sz w:val="20"/>
                                <w:szCs w:val="20"/>
                                <w:lang w:val="en-US"/>
                              </w:rPr>
                              <w:t>For metrics for beam management requirements/tests, the following test metrics/KPIs are identified and could be considered</w:t>
                            </w:r>
                            <w:r w:rsidR="00A90B0F">
                              <w:rPr>
                                <w:rStyle w:val="eop"/>
                                <w:sz w:val="20"/>
                                <w:szCs w:val="20"/>
                              </w:rPr>
                              <w:t>,</w:t>
                            </w:r>
                          </w:p>
                          <w:p w14:paraId="04842145" w14:textId="77777777" w:rsidR="00A90B0F" w:rsidRPr="00A90B0F" w:rsidRDefault="00A90B0F" w:rsidP="00A90B0F">
                            <w:pPr>
                              <w:pStyle w:val="paragraph"/>
                              <w:spacing w:before="0" w:beforeAutospacing="0" w:after="0" w:afterAutospacing="0"/>
                              <w:textAlignment w:val="baseline"/>
                              <w:rPr>
                                <w:sz w:val="20"/>
                                <w:szCs w:val="20"/>
                              </w:rPr>
                            </w:pPr>
                          </w:p>
                          <w:p w14:paraId="181E03B8" w14:textId="658EC5F9" w:rsidR="003C6BB9" w:rsidRDefault="003C6BB9" w:rsidP="003C6BB9">
                            <w:pPr>
                              <w:pStyle w:val="paragraph"/>
                              <w:spacing w:before="0" w:beforeAutospacing="0" w:after="0" w:afterAutospacing="0"/>
                              <w:ind w:left="555" w:hanging="270"/>
                              <w:textAlignment w:val="baseline"/>
                              <w:rPr>
                                <w:rStyle w:val="eop"/>
                                <w:sz w:val="20"/>
                                <w:szCs w:val="20"/>
                              </w:rPr>
                            </w:pPr>
                            <w:r>
                              <w:rPr>
                                <w:rStyle w:val="normaltextrun"/>
                                <w:sz w:val="20"/>
                                <w:szCs w:val="20"/>
                              </w:rPr>
                              <w:t>-</w:t>
                            </w:r>
                            <w:r>
                              <w:rPr>
                                <w:rStyle w:val="tabchar"/>
                                <w:rFonts w:ascii="Calibri" w:hAnsi="Calibri" w:cs="Calibri"/>
                                <w:sz w:val="20"/>
                              </w:rPr>
                              <w:tab/>
                            </w:r>
                            <w:r>
                              <w:rPr>
                                <w:rStyle w:val="normaltextrun"/>
                                <w:sz w:val="20"/>
                                <w:szCs w:val="20"/>
                              </w:rPr>
                              <w:t>Option 1: RSRP accuracy</w:t>
                            </w:r>
                          </w:p>
                          <w:p w14:paraId="12305515" w14:textId="77777777" w:rsidR="00A90B0F" w:rsidRDefault="00A90B0F" w:rsidP="003C6BB9">
                            <w:pPr>
                              <w:pStyle w:val="paragraph"/>
                              <w:spacing w:before="0" w:beforeAutospacing="0" w:after="0" w:afterAutospacing="0"/>
                              <w:ind w:left="555" w:hanging="270"/>
                              <w:textAlignment w:val="baseline"/>
                              <w:rPr>
                                <w:sz w:val="20"/>
                                <w:szCs w:val="20"/>
                              </w:rPr>
                            </w:pPr>
                          </w:p>
                          <w:p w14:paraId="52815F7E" w14:textId="77777777" w:rsidR="003C6BB9" w:rsidRDefault="003C6BB9" w:rsidP="003C6BB9">
                            <w:pPr>
                              <w:pStyle w:val="paragraph"/>
                              <w:spacing w:before="0" w:beforeAutospacing="0" w:after="0" w:afterAutospacing="0"/>
                              <w:ind w:left="555" w:hanging="270"/>
                              <w:textAlignment w:val="baseline"/>
                              <w:rPr>
                                <w:sz w:val="20"/>
                                <w:szCs w:val="20"/>
                              </w:rPr>
                            </w:pPr>
                            <w:r>
                              <w:rPr>
                                <w:rStyle w:val="normaltextrun"/>
                                <w:sz w:val="20"/>
                                <w:szCs w:val="20"/>
                              </w:rPr>
                              <w:t>-</w:t>
                            </w:r>
                            <w:r>
                              <w:rPr>
                                <w:rStyle w:val="tabchar"/>
                                <w:rFonts w:ascii="Calibri" w:hAnsi="Calibri" w:cs="Calibri"/>
                                <w:sz w:val="20"/>
                              </w:rPr>
                              <w:tab/>
                            </w:r>
                            <w:r>
                              <w:rPr>
                                <w:rStyle w:val="normaltextrun"/>
                                <w:sz w:val="20"/>
                                <w:szCs w:val="20"/>
                              </w:rPr>
                              <w:t>Option 2: Beam prediction accuracy</w:t>
                            </w:r>
                            <w:r>
                              <w:rPr>
                                <w:rStyle w:val="eop"/>
                                <w:sz w:val="20"/>
                                <w:szCs w:val="20"/>
                              </w:rPr>
                              <w:t> </w:t>
                            </w:r>
                          </w:p>
                          <w:p w14:paraId="483940B6" w14:textId="77777777" w:rsidR="003C6BB9" w:rsidRDefault="003C6BB9" w:rsidP="003C6BB9">
                            <w:pPr>
                              <w:pStyle w:val="paragraph"/>
                              <w:spacing w:before="0" w:beforeAutospacing="0" w:after="0" w:afterAutospacing="0"/>
                              <w:ind w:left="840" w:hanging="270"/>
                              <w:textAlignment w:val="baseline"/>
                              <w:rPr>
                                <w:sz w:val="20"/>
                                <w:szCs w:val="20"/>
                              </w:rPr>
                            </w:pPr>
                            <w:r>
                              <w:rPr>
                                <w:rStyle w:val="normaltextrun"/>
                                <w:sz w:val="20"/>
                                <w:szCs w:val="20"/>
                              </w:rPr>
                              <w:t>-</w:t>
                            </w:r>
                            <w:r>
                              <w:rPr>
                                <w:rStyle w:val="tabchar"/>
                                <w:rFonts w:ascii="Calibri" w:hAnsi="Calibri" w:cs="Calibri"/>
                                <w:sz w:val="20"/>
                              </w:rPr>
                              <w:tab/>
                            </w:r>
                            <w:r>
                              <w:rPr>
                                <w:rStyle w:val="normaltextrun"/>
                                <w:sz w:val="20"/>
                                <w:szCs w:val="20"/>
                              </w:rPr>
                              <w:t>Top-1 (%</w:t>
                            </w:r>
                            <w:proofErr w:type="gramStart"/>
                            <w:r>
                              <w:rPr>
                                <w:rStyle w:val="normaltextrun"/>
                                <w:sz w:val="20"/>
                                <w:szCs w:val="20"/>
                              </w:rPr>
                              <w:t>) :</w:t>
                            </w:r>
                            <w:proofErr w:type="gramEnd"/>
                            <w:r>
                              <w:rPr>
                                <w:rStyle w:val="normaltextrun"/>
                                <w:sz w:val="20"/>
                                <w:szCs w:val="20"/>
                              </w:rPr>
                              <w:t xml:space="preserve"> the percentage of "the Top-1 strongest beam is Top-1 predicted beam"</w:t>
                            </w:r>
                            <w:r>
                              <w:rPr>
                                <w:rStyle w:val="eop"/>
                                <w:sz w:val="20"/>
                                <w:szCs w:val="20"/>
                              </w:rPr>
                              <w:t> </w:t>
                            </w:r>
                          </w:p>
                          <w:p w14:paraId="57745B16" w14:textId="519D530E" w:rsidR="003C6BB9" w:rsidRPr="00727FED" w:rsidRDefault="003C6BB9" w:rsidP="003C6BB9">
                            <w:pPr>
                              <w:pStyle w:val="paragraph"/>
                              <w:spacing w:before="0" w:beforeAutospacing="0" w:after="0" w:afterAutospacing="0"/>
                              <w:ind w:left="840" w:hanging="270"/>
                              <w:textAlignment w:val="baseline"/>
                              <w:rPr>
                                <w:sz w:val="20"/>
                                <w:szCs w:val="20"/>
                              </w:rPr>
                            </w:pPr>
                            <w:r>
                              <w:rPr>
                                <w:rStyle w:val="normaltextrun"/>
                                <w:sz w:val="20"/>
                                <w:szCs w:val="20"/>
                              </w:rPr>
                              <w:t>-</w:t>
                            </w:r>
                            <w:r>
                              <w:rPr>
                                <w:rStyle w:val="tabchar"/>
                                <w:rFonts w:ascii="Calibri" w:hAnsi="Calibri" w:cs="Calibri"/>
                                <w:sz w:val="20"/>
                              </w:rPr>
                              <w:tab/>
                            </w:r>
                            <w:r>
                              <w:rPr>
                                <w:rStyle w:val="normaltextrun"/>
                                <w:sz w:val="20"/>
                                <w:szCs w:val="20"/>
                              </w:rPr>
                              <w:t>Top-K/1 (%</w:t>
                            </w:r>
                            <w:proofErr w:type="gramStart"/>
                            <w:r>
                              <w:rPr>
                                <w:rStyle w:val="normaltextrun"/>
                                <w:sz w:val="20"/>
                                <w:szCs w:val="20"/>
                              </w:rPr>
                              <w:t>) :</w:t>
                            </w:r>
                            <w:proofErr w:type="gramEnd"/>
                            <w:r>
                              <w:rPr>
                                <w:rStyle w:val="normaltextrun"/>
                                <w:sz w:val="20"/>
                                <w:szCs w:val="20"/>
                              </w:rPr>
                              <w:t xml:space="preserve"> the percentage of "the Top-1 strongest beam is one of the Top-K predicted beams"</w:t>
                            </w:r>
                            <w:r w:rsidR="00727FED">
                              <w:rPr>
                                <w:rStyle w:val="eop"/>
                                <w:sz w:val="20"/>
                                <w:szCs w:val="20"/>
                              </w:rPr>
                              <w:t>, where K &gt;1 and values can be reported.</w:t>
                            </w:r>
                          </w:p>
                          <w:p w14:paraId="2A779E19" w14:textId="77777777" w:rsidR="00A90B0F" w:rsidRDefault="003C6BB9" w:rsidP="003C6BB9">
                            <w:pPr>
                              <w:pStyle w:val="paragraph"/>
                              <w:spacing w:before="0" w:beforeAutospacing="0" w:after="0" w:afterAutospacing="0"/>
                              <w:ind w:left="840" w:hanging="270"/>
                              <w:textAlignment w:val="baseline"/>
                              <w:rPr>
                                <w:rStyle w:val="normaltextrun"/>
                                <w:sz w:val="20"/>
                                <w:szCs w:val="20"/>
                              </w:rPr>
                            </w:pPr>
                            <w:r>
                              <w:rPr>
                                <w:rStyle w:val="normaltextrun"/>
                                <w:sz w:val="20"/>
                                <w:szCs w:val="20"/>
                              </w:rPr>
                              <w:t>-</w:t>
                            </w:r>
                            <w:r>
                              <w:rPr>
                                <w:rStyle w:val="tabchar"/>
                                <w:rFonts w:ascii="Calibri" w:hAnsi="Calibri" w:cs="Calibri"/>
                                <w:sz w:val="20"/>
                              </w:rPr>
                              <w:tab/>
                            </w:r>
                            <w:r>
                              <w:rPr>
                                <w:rStyle w:val="normaltextrun"/>
                                <w:sz w:val="20"/>
                                <w:szCs w:val="20"/>
                              </w:rPr>
                              <w:t>Top-1/K (%</w:t>
                            </w:r>
                            <w:proofErr w:type="gramStart"/>
                            <w:r>
                              <w:rPr>
                                <w:rStyle w:val="normaltextrun"/>
                                <w:sz w:val="20"/>
                                <w:szCs w:val="20"/>
                              </w:rPr>
                              <w:t>) :</w:t>
                            </w:r>
                            <w:proofErr w:type="gramEnd"/>
                            <w:r>
                              <w:rPr>
                                <w:rStyle w:val="normaltextrun"/>
                                <w:sz w:val="20"/>
                                <w:szCs w:val="20"/>
                              </w:rPr>
                              <w:t xml:space="preserve"> the percentage of "the Top-1 predicted beam is one of the Top-K strongest beams"</w:t>
                            </w:r>
                          </w:p>
                          <w:p w14:paraId="25D73415" w14:textId="633CB1A3" w:rsidR="003C6BB9" w:rsidRDefault="003C6BB9" w:rsidP="003C6BB9">
                            <w:pPr>
                              <w:pStyle w:val="paragraph"/>
                              <w:spacing w:before="0" w:beforeAutospacing="0" w:after="0" w:afterAutospacing="0"/>
                              <w:ind w:left="840" w:hanging="270"/>
                              <w:textAlignment w:val="baseline"/>
                              <w:rPr>
                                <w:sz w:val="20"/>
                                <w:szCs w:val="20"/>
                              </w:rPr>
                            </w:pPr>
                            <w:r>
                              <w:rPr>
                                <w:rStyle w:val="eop"/>
                                <w:sz w:val="20"/>
                                <w:szCs w:val="20"/>
                              </w:rPr>
                              <w:t> </w:t>
                            </w:r>
                          </w:p>
                          <w:p w14:paraId="4BF5E258" w14:textId="77777777" w:rsidR="003C6BB9" w:rsidRDefault="003C6BB9" w:rsidP="003C6BB9">
                            <w:pPr>
                              <w:pStyle w:val="paragraph"/>
                              <w:spacing w:before="0" w:beforeAutospacing="0" w:after="0" w:afterAutospacing="0"/>
                              <w:ind w:left="555" w:hanging="270"/>
                              <w:textAlignment w:val="baseline"/>
                              <w:rPr>
                                <w:sz w:val="20"/>
                                <w:szCs w:val="20"/>
                              </w:rPr>
                            </w:pPr>
                            <w:r>
                              <w:rPr>
                                <w:rStyle w:val="normaltextrun"/>
                                <w:sz w:val="20"/>
                                <w:szCs w:val="20"/>
                              </w:rPr>
                              <w:t>-</w:t>
                            </w:r>
                            <w:r>
                              <w:rPr>
                                <w:rStyle w:val="tabchar"/>
                                <w:rFonts w:ascii="Calibri" w:hAnsi="Calibri" w:cs="Calibri"/>
                                <w:sz w:val="20"/>
                              </w:rPr>
                              <w:tab/>
                            </w:r>
                            <w:r>
                              <w:rPr>
                                <w:rStyle w:val="normaltextrun"/>
                                <w:sz w:val="20"/>
                                <w:szCs w:val="20"/>
                              </w:rPr>
                              <w:t>Option 3: The successful rate for the correct prediction which is considered as maximum RSRP among top-K predicted beams is larger than the RSRP of the strongest beam – x dB, </w:t>
                            </w:r>
                            <w:r>
                              <w:rPr>
                                <w:rStyle w:val="eop"/>
                                <w:sz w:val="20"/>
                                <w:szCs w:val="20"/>
                              </w:rPr>
                              <w:t> </w:t>
                            </w:r>
                          </w:p>
                          <w:p w14:paraId="32F92635" w14:textId="77777777" w:rsidR="003C6BB9" w:rsidRDefault="003C6BB9" w:rsidP="003C6BB9">
                            <w:pPr>
                              <w:pStyle w:val="paragraph"/>
                              <w:spacing w:before="0" w:beforeAutospacing="0" w:after="0" w:afterAutospacing="0"/>
                              <w:ind w:left="840" w:hanging="270"/>
                              <w:textAlignment w:val="baseline"/>
                              <w:rPr>
                                <w:rStyle w:val="eop"/>
                                <w:sz w:val="20"/>
                                <w:szCs w:val="20"/>
                              </w:rPr>
                            </w:pPr>
                            <w:r>
                              <w:rPr>
                                <w:rStyle w:val="normaltextrun"/>
                                <w:sz w:val="20"/>
                                <w:szCs w:val="20"/>
                              </w:rPr>
                              <w:t>-</w:t>
                            </w:r>
                            <w:r>
                              <w:rPr>
                                <w:rStyle w:val="tabchar"/>
                                <w:rFonts w:ascii="Calibri" w:hAnsi="Calibri" w:cs="Calibri"/>
                                <w:sz w:val="20"/>
                              </w:rPr>
                              <w:tab/>
                            </w:r>
                            <w:r>
                              <w:rPr>
                                <w:rStyle w:val="normaltextrun"/>
                                <w:sz w:val="20"/>
                                <w:szCs w:val="20"/>
                              </w:rPr>
                              <w:t>Related measurement accuracy can be considered to determine x</w:t>
                            </w:r>
                            <w:r>
                              <w:rPr>
                                <w:rStyle w:val="eop"/>
                                <w:sz w:val="20"/>
                                <w:szCs w:val="20"/>
                              </w:rPr>
                              <w:t> </w:t>
                            </w:r>
                          </w:p>
                          <w:p w14:paraId="6B538F36" w14:textId="77777777" w:rsidR="00A90B0F" w:rsidRDefault="00A90B0F" w:rsidP="003C6BB9">
                            <w:pPr>
                              <w:pStyle w:val="paragraph"/>
                              <w:spacing w:before="0" w:beforeAutospacing="0" w:after="0" w:afterAutospacing="0"/>
                              <w:ind w:left="840" w:hanging="270"/>
                              <w:textAlignment w:val="baseline"/>
                              <w:rPr>
                                <w:sz w:val="20"/>
                                <w:szCs w:val="20"/>
                              </w:rPr>
                            </w:pPr>
                          </w:p>
                          <w:p w14:paraId="1B3B89BC" w14:textId="77777777" w:rsidR="003C6BB9" w:rsidRDefault="003C6BB9" w:rsidP="003C6BB9">
                            <w:pPr>
                              <w:pStyle w:val="paragraph"/>
                              <w:spacing w:before="0" w:beforeAutospacing="0" w:after="0" w:afterAutospacing="0"/>
                              <w:ind w:left="555" w:hanging="270"/>
                              <w:textAlignment w:val="baseline"/>
                              <w:rPr>
                                <w:rStyle w:val="eop"/>
                                <w:sz w:val="20"/>
                                <w:szCs w:val="20"/>
                              </w:rPr>
                            </w:pPr>
                            <w:r>
                              <w:rPr>
                                <w:rStyle w:val="normaltextrun"/>
                                <w:sz w:val="20"/>
                                <w:szCs w:val="20"/>
                              </w:rPr>
                              <w:t>-</w:t>
                            </w:r>
                            <w:r>
                              <w:rPr>
                                <w:rStyle w:val="tabchar"/>
                                <w:rFonts w:ascii="Calibri" w:hAnsi="Calibri" w:cs="Calibri"/>
                                <w:sz w:val="20"/>
                              </w:rPr>
                              <w:tab/>
                            </w:r>
                            <w:r>
                              <w:rPr>
                                <w:rStyle w:val="normaltextrun"/>
                                <w:sz w:val="20"/>
                                <w:szCs w:val="20"/>
                              </w:rPr>
                              <w:t>Option 4: combinations of above options</w:t>
                            </w:r>
                            <w:r>
                              <w:rPr>
                                <w:rStyle w:val="eop"/>
                                <w:sz w:val="20"/>
                                <w:szCs w:val="20"/>
                              </w:rPr>
                              <w:t> </w:t>
                            </w:r>
                          </w:p>
                          <w:p w14:paraId="15B26A30" w14:textId="77777777" w:rsidR="00A90B0F" w:rsidRDefault="00A90B0F" w:rsidP="003C6BB9">
                            <w:pPr>
                              <w:pStyle w:val="paragraph"/>
                              <w:spacing w:before="0" w:beforeAutospacing="0" w:after="0" w:afterAutospacing="0"/>
                              <w:ind w:left="555" w:hanging="270"/>
                              <w:textAlignment w:val="baseline"/>
                              <w:rPr>
                                <w:sz w:val="20"/>
                                <w:szCs w:val="20"/>
                              </w:rPr>
                            </w:pPr>
                          </w:p>
                          <w:p w14:paraId="561FB9E7" w14:textId="77777777" w:rsidR="003C6BB9" w:rsidRDefault="003C6BB9" w:rsidP="003C6BB9">
                            <w:pPr>
                              <w:pStyle w:val="paragraph"/>
                              <w:spacing w:before="0" w:beforeAutospacing="0" w:after="0" w:afterAutospacing="0"/>
                              <w:textAlignment w:val="baseline"/>
                              <w:rPr>
                                <w:sz w:val="20"/>
                                <w:szCs w:val="20"/>
                              </w:rPr>
                            </w:pPr>
                            <w:r>
                              <w:rPr>
                                <w:rStyle w:val="normaltextrun"/>
                                <w:sz w:val="20"/>
                                <w:szCs w:val="20"/>
                                <w:lang w:val="en-US"/>
                              </w:rPr>
                              <w:t>The overhead/latency reduction should be considered for the requirements as the side condition. </w:t>
                            </w:r>
                            <w:r>
                              <w:rPr>
                                <w:rStyle w:val="eop"/>
                                <w:sz w:val="20"/>
                                <w:szCs w:val="20"/>
                              </w:rPr>
                              <w:t> </w:t>
                            </w:r>
                          </w:p>
                          <w:p w14:paraId="1A2BAD22" w14:textId="77777777" w:rsidR="003C6BB9" w:rsidRDefault="003C6BB9" w:rsidP="003C6BB9">
                            <w:pPr>
                              <w:pStyle w:val="paragraph"/>
                              <w:spacing w:before="0" w:beforeAutospacing="0" w:after="0" w:afterAutospacing="0"/>
                              <w:textAlignment w:val="baseline"/>
                              <w:rPr>
                                <w:sz w:val="20"/>
                                <w:szCs w:val="20"/>
                              </w:rPr>
                            </w:pPr>
                            <w:r>
                              <w:rPr>
                                <w:rStyle w:val="eop"/>
                                <w:sz w:val="20"/>
                                <w:szCs w:val="20"/>
                              </w:rPr>
                              <w:t> </w:t>
                            </w:r>
                          </w:p>
                          <w:p w14:paraId="1A5908E2" w14:textId="5AE29C00" w:rsidR="00730188" w:rsidRPr="003C6BB9" w:rsidRDefault="007301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893A6C" id="_x0000_t202" coordsize="21600,21600" o:spt="202" path="m,l,21600r21600,l21600,xe">
                <v:stroke joinstyle="miter"/>
                <v:path gradientshapeok="t" o:connecttype="rect"/>
              </v:shapetype>
              <v:shape id="Text Box 2" o:spid="_x0000_s1026" type="#_x0000_t202" style="position:absolute;margin-left:1.7pt;margin-top:19.2pt;width:505.25pt;height:3in;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">
                <v:textbox>
                  <w:txbxContent>
                    <w:p w14:paraId="48AB0C9A" w14:textId="42878B02" w:rsidR="003C6BB9" w:rsidRDefault="003C6BB9" w:rsidP="003C6BB9">
                      <w:pPr>
                        <w:pStyle w:val="paragraph"/>
                        <w:spacing w:before="0" w:beforeAutospacing="0" w:after="0" w:afterAutospacing="0"/>
                        <w:textAlignment w:val="baseline"/>
                        <w:rPr>
                          <w:sz w:val="20"/>
                          <w:szCs w:val="20"/>
                        </w:rPr>
                      </w:pPr>
                      <w:r>
                        <w:rPr>
                          <w:rStyle w:val="normaltextrun"/>
                          <w:sz w:val="20"/>
                          <w:szCs w:val="20"/>
                          <w:lang w:val="en-US"/>
                        </w:rPr>
                        <w:t>Both spatial-domain DL beam prediction and temporal DL beam prediction are considered.</w:t>
                      </w:r>
                      <w:r>
                        <w:rPr>
                          <w:rStyle w:val="eop"/>
                          <w:sz w:val="20"/>
                          <w:szCs w:val="20"/>
                        </w:rPr>
                        <w:t> </w:t>
                      </w:r>
                    </w:p>
                    <w:p w14:paraId="650F5433" w14:textId="2537D0CC" w:rsidR="003C6BB9" w:rsidRDefault="003C6BB9" w:rsidP="00A90B0F">
                      <w:pPr>
                        <w:pStyle w:val="paragraph"/>
                        <w:spacing w:before="0" w:beforeAutospacing="0" w:after="0" w:afterAutospacing="0"/>
                        <w:textAlignment w:val="baseline"/>
                        <w:rPr>
                          <w:rStyle w:val="eop"/>
                          <w:sz w:val="20"/>
                          <w:szCs w:val="20"/>
                        </w:rPr>
                      </w:pPr>
                      <w:r>
                        <w:rPr>
                          <w:rStyle w:val="normaltextrun"/>
                          <w:sz w:val="20"/>
                          <w:szCs w:val="20"/>
                          <w:lang w:val="en-US"/>
                        </w:rPr>
                        <w:t>For metrics for beam management requirements/tests, the following test metrics/KPIs are identified and could be considered</w:t>
                      </w:r>
                      <w:r w:rsidR="00A90B0F">
                        <w:rPr>
                          <w:rStyle w:val="eop"/>
                          <w:sz w:val="20"/>
                          <w:szCs w:val="20"/>
                        </w:rPr>
                        <w:t>,</w:t>
                      </w:r>
                    </w:p>
                    <w:p w14:paraId="04842145" w14:textId="77777777" w:rsidR="00A90B0F" w:rsidRPr="00A90B0F" w:rsidRDefault="00A90B0F" w:rsidP="00A90B0F">
                      <w:pPr>
                        <w:pStyle w:val="paragraph"/>
                        <w:spacing w:before="0" w:beforeAutospacing="0" w:after="0" w:afterAutospacing="0"/>
                        <w:textAlignment w:val="baseline"/>
                        <w:rPr>
                          <w:sz w:val="20"/>
                          <w:szCs w:val="20"/>
                        </w:rPr>
                      </w:pPr>
                    </w:p>
                    <w:p w14:paraId="181E03B8" w14:textId="658EC5F9" w:rsidR="003C6BB9" w:rsidRDefault="003C6BB9" w:rsidP="003C6BB9">
                      <w:pPr>
                        <w:pStyle w:val="paragraph"/>
                        <w:spacing w:before="0" w:beforeAutospacing="0" w:after="0" w:afterAutospacing="0"/>
                        <w:ind w:left="555" w:hanging="270"/>
                        <w:textAlignment w:val="baseline"/>
                        <w:rPr>
                          <w:rStyle w:val="eop"/>
                          <w:sz w:val="20"/>
                          <w:szCs w:val="20"/>
                        </w:rPr>
                      </w:pPr>
                      <w:r>
                        <w:rPr>
                          <w:rStyle w:val="normaltextrun"/>
                          <w:sz w:val="20"/>
                          <w:szCs w:val="20"/>
                        </w:rPr>
                        <w:t>-</w:t>
                      </w:r>
                      <w:r>
                        <w:rPr>
                          <w:rStyle w:val="tabchar"/>
                          <w:rFonts w:ascii="Calibri" w:hAnsi="Calibri" w:cs="Calibri"/>
                          <w:sz w:val="20"/>
                        </w:rPr>
                        <w:tab/>
                      </w:r>
                      <w:r>
                        <w:rPr>
                          <w:rStyle w:val="normaltextrun"/>
                          <w:sz w:val="20"/>
                          <w:szCs w:val="20"/>
                        </w:rPr>
                        <w:t>Option 1: RSRP accuracy</w:t>
                      </w:r>
                    </w:p>
                    <w:p w14:paraId="12305515" w14:textId="77777777" w:rsidR="00A90B0F" w:rsidRDefault="00A90B0F" w:rsidP="003C6BB9">
                      <w:pPr>
                        <w:pStyle w:val="paragraph"/>
                        <w:spacing w:before="0" w:beforeAutospacing="0" w:after="0" w:afterAutospacing="0"/>
                        <w:ind w:left="555" w:hanging="270"/>
                        <w:textAlignment w:val="baseline"/>
                        <w:rPr>
                          <w:sz w:val="20"/>
                          <w:szCs w:val="20"/>
                        </w:rPr>
                      </w:pPr>
                    </w:p>
                    <w:p w14:paraId="52815F7E" w14:textId="77777777" w:rsidR="003C6BB9" w:rsidRDefault="003C6BB9" w:rsidP="003C6BB9">
                      <w:pPr>
                        <w:pStyle w:val="paragraph"/>
                        <w:spacing w:before="0" w:beforeAutospacing="0" w:after="0" w:afterAutospacing="0"/>
                        <w:ind w:left="555" w:hanging="270"/>
                        <w:textAlignment w:val="baseline"/>
                        <w:rPr>
                          <w:sz w:val="20"/>
                          <w:szCs w:val="20"/>
                        </w:rPr>
                      </w:pPr>
                      <w:r>
                        <w:rPr>
                          <w:rStyle w:val="normaltextrun"/>
                          <w:sz w:val="20"/>
                          <w:szCs w:val="20"/>
                        </w:rPr>
                        <w:t>-</w:t>
                      </w:r>
                      <w:r>
                        <w:rPr>
                          <w:rStyle w:val="tabchar"/>
                          <w:rFonts w:ascii="Calibri" w:hAnsi="Calibri" w:cs="Calibri"/>
                          <w:sz w:val="20"/>
                        </w:rPr>
                        <w:tab/>
                      </w:r>
                      <w:r>
                        <w:rPr>
                          <w:rStyle w:val="normaltextrun"/>
                          <w:sz w:val="20"/>
                          <w:szCs w:val="20"/>
                        </w:rPr>
                        <w:t>Option 2: Beam prediction accuracy</w:t>
                      </w:r>
                      <w:r>
                        <w:rPr>
                          <w:rStyle w:val="eop"/>
                          <w:sz w:val="20"/>
                          <w:szCs w:val="20"/>
                        </w:rPr>
                        <w:t> </w:t>
                      </w:r>
                    </w:p>
                    <w:p w14:paraId="483940B6" w14:textId="77777777" w:rsidR="003C6BB9" w:rsidRDefault="003C6BB9" w:rsidP="003C6BB9">
                      <w:pPr>
                        <w:pStyle w:val="paragraph"/>
                        <w:spacing w:before="0" w:beforeAutospacing="0" w:after="0" w:afterAutospacing="0"/>
                        <w:ind w:left="840" w:hanging="270"/>
                        <w:textAlignment w:val="baseline"/>
                        <w:rPr>
                          <w:sz w:val="20"/>
                          <w:szCs w:val="20"/>
                        </w:rPr>
                      </w:pPr>
                      <w:r>
                        <w:rPr>
                          <w:rStyle w:val="normaltextrun"/>
                          <w:sz w:val="20"/>
                          <w:szCs w:val="20"/>
                        </w:rPr>
                        <w:t>-</w:t>
                      </w:r>
                      <w:r>
                        <w:rPr>
                          <w:rStyle w:val="tabchar"/>
                          <w:rFonts w:ascii="Calibri" w:hAnsi="Calibri" w:cs="Calibri"/>
                          <w:sz w:val="20"/>
                        </w:rPr>
                        <w:tab/>
                      </w:r>
                      <w:r>
                        <w:rPr>
                          <w:rStyle w:val="normaltextrun"/>
                          <w:sz w:val="20"/>
                          <w:szCs w:val="20"/>
                        </w:rPr>
                        <w:t>Top-1 (%</w:t>
                      </w:r>
                      <w:proofErr w:type="gramStart"/>
                      <w:r>
                        <w:rPr>
                          <w:rStyle w:val="normaltextrun"/>
                          <w:sz w:val="20"/>
                          <w:szCs w:val="20"/>
                        </w:rPr>
                        <w:t>) :</w:t>
                      </w:r>
                      <w:proofErr w:type="gramEnd"/>
                      <w:r>
                        <w:rPr>
                          <w:rStyle w:val="normaltextrun"/>
                          <w:sz w:val="20"/>
                          <w:szCs w:val="20"/>
                        </w:rPr>
                        <w:t xml:space="preserve"> the percentage of "the Top-1 strongest beam is Top-1 predicted beam"</w:t>
                      </w:r>
                      <w:r>
                        <w:rPr>
                          <w:rStyle w:val="eop"/>
                          <w:sz w:val="20"/>
                          <w:szCs w:val="20"/>
                        </w:rPr>
                        <w:t> </w:t>
                      </w:r>
                    </w:p>
                    <w:p w14:paraId="57745B16" w14:textId="519D530E" w:rsidR="003C6BB9" w:rsidRPr="00727FED" w:rsidRDefault="003C6BB9" w:rsidP="003C6BB9">
                      <w:pPr>
                        <w:pStyle w:val="paragraph"/>
                        <w:spacing w:before="0" w:beforeAutospacing="0" w:after="0" w:afterAutospacing="0"/>
                        <w:ind w:left="840" w:hanging="270"/>
                        <w:textAlignment w:val="baseline"/>
                        <w:rPr>
                          <w:sz w:val="20"/>
                          <w:szCs w:val="20"/>
                        </w:rPr>
                      </w:pPr>
                      <w:r>
                        <w:rPr>
                          <w:rStyle w:val="normaltextrun"/>
                          <w:sz w:val="20"/>
                          <w:szCs w:val="20"/>
                        </w:rPr>
                        <w:t>-</w:t>
                      </w:r>
                      <w:r>
                        <w:rPr>
                          <w:rStyle w:val="tabchar"/>
                          <w:rFonts w:ascii="Calibri" w:hAnsi="Calibri" w:cs="Calibri"/>
                          <w:sz w:val="20"/>
                        </w:rPr>
                        <w:tab/>
                      </w:r>
                      <w:r>
                        <w:rPr>
                          <w:rStyle w:val="normaltextrun"/>
                          <w:sz w:val="20"/>
                          <w:szCs w:val="20"/>
                        </w:rPr>
                        <w:t>Top-K/1 (%</w:t>
                      </w:r>
                      <w:proofErr w:type="gramStart"/>
                      <w:r>
                        <w:rPr>
                          <w:rStyle w:val="normaltextrun"/>
                          <w:sz w:val="20"/>
                          <w:szCs w:val="20"/>
                        </w:rPr>
                        <w:t>) :</w:t>
                      </w:r>
                      <w:proofErr w:type="gramEnd"/>
                      <w:r>
                        <w:rPr>
                          <w:rStyle w:val="normaltextrun"/>
                          <w:sz w:val="20"/>
                          <w:szCs w:val="20"/>
                        </w:rPr>
                        <w:t xml:space="preserve"> the percentage of "the Top-1 strongest beam is one of the Top-K predicted beams"</w:t>
                      </w:r>
                      <w:r w:rsidR="00727FED">
                        <w:rPr>
                          <w:rStyle w:val="eop"/>
                          <w:sz w:val="20"/>
                          <w:szCs w:val="20"/>
                        </w:rPr>
                        <w:t>, where K &gt;1 and values can be reported.</w:t>
                      </w:r>
                    </w:p>
                    <w:p w14:paraId="2A779E19" w14:textId="77777777" w:rsidR="00A90B0F" w:rsidRDefault="003C6BB9" w:rsidP="003C6BB9">
                      <w:pPr>
                        <w:pStyle w:val="paragraph"/>
                        <w:spacing w:before="0" w:beforeAutospacing="0" w:after="0" w:afterAutospacing="0"/>
                        <w:ind w:left="840" w:hanging="270"/>
                        <w:textAlignment w:val="baseline"/>
                        <w:rPr>
                          <w:rStyle w:val="normaltextrun"/>
                          <w:sz w:val="20"/>
                          <w:szCs w:val="20"/>
                        </w:rPr>
                      </w:pPr>
                      <w:r>
                        <w:rPr>
                          <w:rStyle w:val="normaltextrun"/>
                          <w:sz w:val="20"/>
                          <w:szCs w:val="20"/>
                        </w:rPr>
                        <w:t>-</w:t>
                      </w:r>
                      <w:r>
                        <w:rPr>
                          <w:rStyle w:val="tabchar"/>
                          <w:rFonts w:ascii="Calibri" w:hAnsi="Calibri" w:cs="Calibri"/>
                          <w:sz w:val="20"/>
                        </w:rPr>
                        <w:tab/>
                      </w:r>
                      <w:r>
                        <w:rPr>
                          <w:rStyle w:val="normaltextrun"/>
                          <w:sz w:val="20"/>
                          <w:szCs w:val="20"/>
                        </w:rPr>
                        <w:t>Top-1/K (%</w:t>
                      </w:r>
                      <w:proofErr w:type="gramStart"/>
                      <w:r>
                        <w:rPr>
                          <w:rStyle w:val="normaltextrun"/>
                          <w:sz w:val="20"/>
                          <w:szCs w:val="20"/>
                        </w:rPr>
                        <w:t>) :</w:t>
                      </w:r>
                      <w:proofErr w:type="gramEnd"/>
                      <w:r>
                        <w:rPr>
                          <w:rStyle w:val="normaltextrun"/>
                          <w:sz w:val="20"/>
                          <w:szCs w:val="20"/>
                        </w:rPr>
                        <w:t xml:space="preserve"> the percentage of "the Top-1 predicted beam is one of the Top-K strongest beams"</w:t>
                      </w:r>
                    </w:p>
                    <w:p w14:paraId="25D73415" w14:textId="633CB1A3" w:rsidR="003C6BB9" w:rsidRDefault="003C6BB9" w:rsidP="003C6BB9">
                      <w:pPr>
                        <w:pStyle w:val="paragraph"/>
                        <w:spacing w:before="0" w:beforeAutospacing="0" w:after="0" w:afterAutospacing="0"/>
                        <w:ind w:left="840" w:hanging="270"/>
                        <w:textAlignment w:val="baseline"/>
                        <w:rPr>
                          <w:sz w:val="20"/>
                          <w:szCs w:val="20"/>
                        </w:rPr>
                      </w:pPr>
                      <w:r>
                        <w:rPr>
                          <w:rStyle w:val="eop"/>
                          <w:sz w:val="20"/>
                          <w:szCs w:val="20"/>
                        </w:rPr>
                        <w:t> </w:t>
                      </w:r>
                    </w:p>
                    <w:p w14:paraId="4BF5E258" w14:textId="77777777" w:rsidR="003C6BB9" w:rsidRDefault="003C6BB9" w:rsidP="003C6BB9">
                      <w:pPr>
                        <w:pStyle w:val="paragraph"/>
                        <w:spacing w:before="0" w:beforeAutospacing="0" w:after="0" w:afterAutospacing="0"/>
                        <w:ind w:left="555" w:hanging="270"/>
                        <w:textAlignment w:val="baseline"/>
                        <w:rPr>
                          <w:sz w:val="20"/>
                          <w:szCs w:val="20"/>
                        </w:rPr>
                      </w:pPr>
                      <w:r>
                        <w:rPr>
                          <w:rStyle w:val="normaltextrun"/>
                          <w:sz w:val="20"/>
                          <w:szCs w:val="20"/>
                        </w:rPr>
                        <w:t>-</w:t>
                      </w:r>
                      <w:r>
                        <w:rPr>
                          <w:rStyle w:val="tabchar"/>
                          <w:rFonts w:ascii="Calibri" w:hAnsi="Calibri" w:cs="Calibri"/>
                          <w:sz w:val="20"/>
                        </w:rPr>
                        <w:tab/>
                      </w:r>
                      <w:r>
                        <w:rPr>
                          <w:rStyle w:val="normaltextrun"/>
                          <w:sz w:val="20"/>
                          <w:szCs w:val="20"/>
                        </w:rPr>
                        <w:t>Option 3: The successful rate for the correct prediction which is considered as maximum RSRP among top-K predicted beams is larger than the RSRP of the strongest beam – x dB, </w:t>
                      </w:r>
                      <w:r>
                        <w:rPr>
                          <w:rStyle w:val="eop"/>
                          <w:sz w:val="20"/>
                          <w:szCs w:val="20"/>
                        </w:rPr>
                        <w:t> </w:t>
                      </w:r>
                    </w:p>
                    <w:p w14:paraId="32F92635" w14:textId="77777777" w:rsidR="003C6BB9" w:rsidRDefault="003C6BB9" w:rsidP="003C6BB9">
                      <w:pPr>
                        <w:pStyle w:val="paragraph"/>
                        <w:spacing w:before="0" w:beforeAutospacing="0" w:after="0" w:afterAutospacing="0"/>
                        <w:ind w:left="840" w:hanging="270"/>
                        <w:textAlignment w:val="baseline"/>
                        <w:rPr>
                          <w:rStyle w:val="eop"/>
                          <w:sz w:val="20"/>
                          <w:szCs w:val="20"/>
                        </w:rPr>
                      </w:pPr>
                      <w:r>
                        <w:rPr>
                          <w:rStyle w:val="normaltextrun"/>
                          <w:sz w:val="20"/>
                          <w:szCs w:val="20"/>
                        </w:rPr>
                        <w:t>-</w:t>
                      </w:r>
                      <w:r>
                        <w:rPr>
                          <w:rStyle w:val="tabchar"/>
                          <w:rFonts w:ascii="Calibri" w:hAnsi="Calibri" w:cs="Calibri"/>
                          <w:sz w:val="20"/>
                        </w:rPr>
                        <w:tab/>
                      </w:r>
                      <w:r>
                        <w:rPr>
                          <w:rStyle w:val="normaltextrun"/>
                          <w:sz w:val="20"/>
                          <w:szCs w:val="20"/>
                        </w:rPr>
                        <w:t>Related measurement accuracy can be considered to determine x</w:t>
                      </w:r>
                      <w:r>
                        <w:rPr>
                          <w:rStyle w:val="eop"/>
                          <w:sz w:val="20"/>
                          <w:szCs w:val="20"/>
                        </w:rPr>
                        <w:t> </w:t>
                      </w:r>
                    </w:p>
                    <w:p w14:paraId="6B538F36" w14:textId="77777777" w:rsidR="00A90B0F" w:rsidRDefault="00A90B0F" w:rsidP="003C6BB9">
                      <w:pPr>
                        <w:pStyle w:val="paragraph"/>
                        <w:spacing w:before="0" w:beforeAutospacing="0" w:after="0" w:afterAutospacing="0"/>
                        <w:ind w:left="840" w:hanging="270"/>
                        <w:textAlignment w:val="baseline"/>
                        <w:rPr>
                          <w:sz w:val="20"/>
                          <w:szCs w:val="20"/>
                        </w:rPr>
                      </w:pPr>
                    </w:p>
                    <w:p w14:paraId="1B3B89BC" w14:textId="77777777" w:rsidR="003C6BB9" w:rsidRDefault="003C6BB9" w:rsidP="003C6BB9">
                      <w:pPr>
                        <w:pStyle w:val="paragraph"/>
                        <w:spacing w:before="0" w:beforeAutospacing="0" w:after="0" w:afterAutospacing="0"/>
                        <w:ind w:left="555" w:hanging="270"/>
                        <w:textAlignment w:val="baseline"/>
                        <w:rPr>
                          <w:rStyle w:val="eop"/>
                          <w:sz w:val="20"/>
                          <w:szCs w:val="20"/>
                        </w:rPr>
                      </w:pPr>
                      <w:r>
                        <w:rPr>
                          <w:rStyle w:val="normaltextrun"/>
                          <w:sz w:val="20"/>
                          <w:szCs w:val="20"/>
                        </w:rPr>
                        <w:t>-</w:t>
                      </w:r>
                      <w:r>
                        <w:rPr>
                          <w:rStyle w:val="tabchar"/>
                          <w:rFonts w:ascii="Calibri" w:hAnsi="Calibri" w:cs="Calibri"/>
                          <w:sz w:val="20"/>
                        </w:rPr>
                        <w:tab/>
                      </w:r>
                      <w:r>
                        <w:rPr>
                          <w:rStyle w:val="normaltextrun"/>
                          <w:sz w:val="20"/>
                          <w:szCs w:val="20"/>
                        </w:rPr>
                        <w:t>Option 4: combinations of above options</w:t>
                      </w:r>
                      <w:r>
                        <w:rPr>
                          <w:rStyle w:val="eop"/>
                          <w:sz w:val="20"/>
                          <w:szCs w:val="20"/>
                        </w:rPr>
                        <w:t> </w:t>
                      </w:r>
                    </w:p>
                    <w:p w14:paraId="15B26A30" w14:textId="77777777" w:rsidR="00A90B0F" w:rsidRDefault="00A90B0F" w:rsidP="003C6BB9">
                      <w:pPr>
                        <w:pStyle w:val="paragraph"/>
                        <w:spacing w:before="0" w:beforeAutospacing="0" w:after="0" w:afterAutospacing="0"/>
                        <w:ind w:left="555" w:hanging="270"/>
                        <w:textAlignment w:val="baseline"/>
                        <w:rPr>
                          <w:sz w:val="20"/>
                          <w:szCs w:val="20"/>
                        </w:rPr>
                      </w:pPr>
                    </w:p>
                    <w:p w14:paraId="561FB9E7" w14:textId="77777777" w:rsidR="003C6BB9" w:rsidRDefault="003C6BB9" w:rsidP="003C6BB9">
                      <w:pPr>
                        <w:pStyle w:val="paragraph"/>
                        <w:spacing w:before="0" w:beforeAutospacing="0" w:after="0" w:afterAutospacing="0"/>
                        <w:textAlignment w:val="baseline"/>
                        <w:rPr>
                          <w:sz w:val="20"/>
                          <w:szCs w:val="20"/>
                        </w:rPr>
                      </w:pPr>
                      <w:r>
                        <w:rPr>
                          <w:rStyle w:val="normaltextrun"/>
                          <w:sz w:val="20"/>
                          <w:szCs w:val="20"/>
                          <w:lang w:val="en-US"/>
                        </w:rPr>
                        <w:t>The overhead/latency reduction should be considered for the requirements as the side condition. </w:t>
                      </w:r>
                      <w:r>
                        <w:rPr>
                          <w:rStyle w:val="eop"/>
                          <w:sz w:val="20"/>
                          <w:szCs w:val="20"/>
                        </w:rPr>
                        <w:t> </w:t>
                      </w:r>
                    </w:p>
                    <w:p w14:paraId="1A2BAD22" w14:textId="77777777" w:rsidR="003C6BB9" w:rsidRDefault="003C6BB9" w:rsidP="003C6BB9">
                      <w:pPr>
                        <w:pStyle w:val="paragraph"/>
                        <w:spacing w:before="0" w:beforeAutospacing="0" w:after="0" w:afterAutospacing="0"/>
                        <w:textAlignment w:val="baseline"/>
                        <w:rPr>
                          <w:sz w:val="20"/>
                          <w:szCs w:val="20"/>
                        </w:rPr>
                      </w:pPr>
                      <w:r>
                        <w:rPr>
                          <w:rStyle w:val="eop"/>
                          <w:sz w:val="20"/>
                          <w:szCs w:val="20"/>
                        </w:rPr>
                        <w:t> </w:t>
                      </w:r>
                    </w:p>
                    <w:p w14:paraId="1A5908E2" w14:textId="5AE29C00" w:rsidR="00730188" w:rsidRPr="003C6BB9" w:rsidRDefault="00730188"/>
                  </w:txbxContent>
                </v:textbox>
                <w10:wrap type="square"/>
              </v:shape>
            </w:pict>
          </mc:Fallback>
        </mc:AlternateContent>
      </w:r>
    </w:p>
    <w:p w14:paraId="6F4815BB" w14:textId="77777777" w:rsidR="0048773F" w:rsidRDefault="0048773F" w:rsidP="0048773F">
      <w:pPr>
        <w:rPr>
          <w:szCs w:val="20"/>
        </w:rPr>
      </w:pPr>
      <w:r>
        <w:rPr>
          <w:szCs w:val="20"/>
        </w:rPr>
        <w:lastRenderedPageBreak/>
        <w:t>In Table 1, we capture what different options from the above agreement would be useful for different beam prediction output in case of both BM-Case1 and BM-Case2. Possible outputs are:</w:t>
      </w:r>
    </w:p>
    <w:p w14:paraId="51397905" w14:textId="77777777" w:rsidR="0048773F" w:rsidRDefault="0048773F" w:rsidP="0048773F">
      <w:pPr>
        <w:pStyle w:val="ListParagraph"/>
        <w:numPr>
          <w:ilvl w:val="0"/>
          <w:numId w:val="39"/>
        </w:numPr>
        <w:rPr>
          <w:szCs w:val="20"/>
        </w:rPr>
      </w:pPr>
      <w:r w:rsidRPr="006E19F5">
        <w:rPr>
          <w:szCs w:val="20"/>
        </w:rPr>
        <w:t xml:space="preserve">Top-K predicted beam </w:t>
      </w:r>
      <w:proofErr w:type="gramStart"/>
      <w:r w:rsidRPr="006E19F5">
        <w:rPr>
          <w:szCs w:val="20"/>
        </w:rPr>
        <w:t>IDs</w:t>
      </w:r>
      <w:proofErr w:type="gramEnd"/>
      <w:r w:rsidRPr="006E19F5">
        <w:rPr>
          <w:szCs w:val="20"/>
        </w:rPr>
        <w:t xml:space="preserve"> </w:t>
      </w:r>
    </w:p>
    <w:p w14:paraId="1FD5BE8F" w14:textId="256C9268" w:rsidR="0048773F" w:rsidRPr="006E19F5" w:rsidRDefault="0048773F" w:rsidP="006E19F5">
      <w:pPr>
        <w:pStyle w:val="ListParagraph"/>
        <w:numPr>
          <w:ilvl w:val="0"/>
          <w:numId w:val="39"/>
        </w:numPr>
        <w:rPr>
          <w:szCs w:val="20"/>
        </w:rPr>
      </w:pPr>
      <w:r w:rsidRPr="006E19F5">
        <w:rPr>
          <w:szCs w:val="20"/>
        </w:rPr>
        <w:t xml:space="preserve">Predicted L1-RSRP and Top-K predicted beam IDs. </w:t>
      </w:r>
    </w:p>
    <w:p w14:paraId="65FC43AC" w14:textId="45BEF5DA" w:rsidR="0048773F" w:rsidRDefault="0048773F" w:rsidP="0048773F">
      <w:r>
        <w:rPr>
          <w:szCs w:val="20"/>
        </w:rPr>
        <w:t xml:space="preserve">If the output of the AI/ML functionality is Top-K predicted beam IDs, the performance metric could be </w:t>
      </w:r>
      <w:r>
        <w:t xml:space="preserve">Top-1(%) or Top-K/1(%) beam accuracy for BM-Case1 and Top-1(%) or Top-K/1(%) beam accuracy for N (N=1,2,3,4)  future time instances for BM-Case2, where this metric can be used in Option 2 (Beam prediction accuracy test metric/KPI). </w:t>
      </w:r>
    </w:p>
    <w:p w14:paraId="684F6BE5" w14:textId="67D11EC5" w:rsidR="004E07CA" w:rsidRDefault="0048773F" w:rsidP="006E19F5">
      <w:pPr>
        <w:rPr>
          <w:rStyle w:val="eop"/>
          <w:szCs w:val="20"/>
        </w:rPr>
      </w:pPr>
      <w:r>
        <w:t xml:space="preserve">If the outputs of the AI/ML functionality are predicted L1-RSRP and Top-K predicted beam IDs, the </w:t>
      </w:r>
      <w:r>
        <w:rPr>
          <w:szCs w:val="20"/>
        </w:rPr>
        <w:t xml:space="preserve">performance metric could be </w:t>
      </w:r>
      <w:r>
        <w:t xml:space="preserve">Top-1(%) or Top-K/1(%) beam accuracy for BM-Case1 or Top-K/1(%) beam accuracy for N (N=1,2,3,4) future time instances for BM-Case2. L1-RSRP difference can also be useful in this case, where the difference between predicted L1-RSRP and ideal L1-RSRP is calculated for BM-Case1. In case of BM-Case 2, L1-RSRP difference for N (N=1,2,3,4) future time instances could be used. </w:t>
      </w:r>
    </w:p>
    <w:p w14:paraId="5CC3BA59" w14:textId="77777777" w:rsidR="004E07CA" w:rsidRDefault="004E07CA" w:rsidP="00693C55">
      <w:pPr>
        <w:pStyle w:val="paragraph"/>
        <w:spacing w:before="0" w:beforeAutospacing="0" w:after="0" w:afterAutospacing="0"/>
        <w:textAlignment w:val="baseline"/>
        <w:rPr>
          <w:rStyle w:val="eop"/>
          <w:sz w:val="20"/>
          <w:szCs w:val="20"/>
        </w:rPr>
      </w:pPr>
    </w:p>
    <w:p w14:paraId="7425D31A" w14:textId="77777777" w:rsidR="007C22B8" w:rsidRDefault="007C22B8" w:rsidP="00693C55">
      <w:pPr>
        <w:pStyle w:val="paragraph"/>
        <w:spacing w:before="0" w:beforeAutospacing="0" w:after="0" w:afterAutospacing="0"/>
        <w:textAlignment w:val="baseline"/>
        <w:rPr>
          <w:rStyle w:val="eop"/>
          <w:sz w:val="20"/>
          <w:szCs w:val="20"/>
        </w:rPr>
      </w:pPr>
    </w:p>
    <w:p w14:paraId="30925BCE" w14:textId="220AC54D" w:rsidR="00B81B53" w:rsidRPr="001E3EDF" w:rsidRDefault="003D34EE" w:rsidP="003D34EE">
      <w:pPr>
        <w:jc w:val="center"/>
      </w:pPr>
      <w:r>
        <w:t xml:space="preserve">Table </w:t>
      </w:r>
      <w:r w:rsidR="001E3EDF">
        <w:t>1:</w:t>
      </w:r>
      <w:r w:rsidR="002D3528">
        <w:t xml:space="preserve"> </w:t>
      </w:r>
      <w:r w:rsidR="00D64430">
        <w:t>Beam p</w:t>
      </w:r>
      <w:r w:rsidR="00263CB1">
        <w:t xml:space="preserve">rediction output and </w:t>
      </w:r>
      <w:r w:rsidR="008B6444">
        <w:t xml:space="preserve">relative </w:t>
      </w:r>
      <w:r w:rsidR="00263CB1">
        <w:t xml:space="preserve">performance metrics </w:t>
      </w:r>
      <w:r w:rsidR="00371B4C">
        <w:t>considered in RAN1</w:t>
      </w:r>
      <w:r w:rsidR="00634DC5">
        <w:t xml:space="preserve"> </w:t>
      </w:r>
      <w:r w:rsidR="00623F94">
        <w:t>for BM-Case1 and BM-Case2</w:t>
      </w:r>
    </w:p>
    <w:tbl>
      <w:tblPr>
        <w:tblStyle w:val="TableGrid"/>
        <w:tblW w:w="9617" w:type="dxa"/>
        <w:jc w:val="center"/>
        <w:tblLook w:val="04A0" w:firstRow="1" w:lastRow="0" w:firstColumn="1" w:lastColumn="0" w:noHBand="0" w:noVBand="1"/>
      </w:tblPr>
      <w:tblGrid>
        <w:gridCol w:w="1717"/>
        <w:gridCol w:w="1787"/>
        <w:gridCol w:w="1721"/>
        <w:gridCol w:w="1666"/>
        <w:gridCol w:w="2726"/>
      </w:tblGrid>
      <w:tr w:rsidR="00410050" w14:paraId="1663AF84" w14:textId="77777777" w:rsidTr="006E19F5">
        <w:trPr>
          <w:trHeight w:val="354"/>
          <w:jc w:val="center"/>
        </w:trPr>
        <w:tc>
          <w:tcPr>
            <w:tcW w:w="1717" w:type="dxa"/>
            <w:vMerge w:val="restart"/>
          </w:tcPr>
          <w:p w14:paraId="20F2921C" w14:textId="0FE8B70F" w:rsidR="00410050" w:rsidRPr="0022468C" w:rsidRDefault="00D64430" w:rsidP="00111D8E">
            <w:r>
              <w:t>Beam p</w:t>
            </w:r>
            <w:r w:rsidR="007C22B8">
              <w:t>rediction output</w:t>
            </w:r>
          </w:p>
        </w:tc>
        <w:tc>
          <w:tcPr>
            <w:tcW w:w="3508" w:type="dxa"/>
            <w:gridSpan w:val="2"/>
          </w:tcPr>
          <w:p w14:paraId="1BD3F454" w14:textId="7933646C" w:rsidR="007C22B8" w:rsidRDefault="007C22B8" w:rsidP="004D5A4E">
            <w:pPr>
              <w:jc w:val="center"/>
            </w:pPr>
            <w:r>
              <w:t>BM-Case1</w:t>
            </w:r>
          </w:p>
        </w:tc>
        <w:tc>
          <w:tcPr>
            <w:tcW w:w="4392" w:type="dxa"/>
            <w:gridSpan w:val="2"/>
          </w:tcPr>
          <w:p w14:paraId="047BD325" w14:textId="5F80B1F7" w:rsidR="007C22B8" w:rsidRDefault="007C22B8" w:rsidP="004D5A4E">
            <w:pPr>
              <w:jc w:val="center"/>
            </w:pPr>
            <w:r>
              <w:t>BM-Case2</w:t>
            </w:r>
          </w:p>
        </w:tc>
      </w:tr>
      <w:tr w:rsidR="00714467" w14:paraId="229B2F22" w14:textId="395A71CD" w:rsidTr="006E19F5">
        <w:trPr>
          <w:trHeight w:val="401"/>
          <w:jc w:val="center"/>
        </w:trPr>
        <w:tc>
          <w:tcPr>
            <w:tcW w:w="1717" w:type="dxa"/>
            <w:vMerge/>
          </w:tcPr>
          <w:p w14:paraId="6B78911B" w14:textId="3DC3E886" w:rsidR="00714467" w:rsidRPr="00B82C3A" w:rsidRDefault="00714467" w:rsidP="00111D8E"/>
        </w:tc>
        <w:tc>
          <w:tcPr>
            <w:tcW w:w="1787" w:type="dxa"/>
          </w:tcPr>
          <w:p w14:paraId="0B639C8B" w14:textId="6F4CFA17" w:rsidR="00714467" w:rsidRPr="00F15C83" w:rsidRDefault="00F15C83" w:rsidP="00111D8E">
            <w:r>
              <w:t>Performance metrics</w:t>
            </w:r>
          </w:p>
        </w:tc>
        <w:tc>
          <w:tcPr>
            <w:tcW w:w="1721" w:type="dxa"/>
          </w:tcPr>
          <w:p w14:paraId="076BD8EC" w14:textId="1F5B2095" w:rsidR="007C22B8" w:rsidRPr="00C84FAA" w:rsidRDefault="00C84FAA" w:rsidP="00111D8E">
            <w:r>
              <w:t>Usage of performance metrics</w:t>
            </w:r>
          </w:p>
        </w:tc>
        <w:tc>
          <w:tcPr>
            <w:tcW w:w="1666" w:type="dxa"/>
          </w:tcPr>
          <w:p w14:paraId="07792AFC" w14:textId="5086E15B" w:rsidR="00714467" w:rsidRDefault="00C84FAA" w:rsidP="00111D8E">
            <w:r>
              <w:t>Performance metrics</w:t>
            </w:r>
          </w:p>
        </w:tc>
        <w:tc>
          <w:tcPr>
            <w:tcW w:w="2726" w:type="dxa"/>
          </w:tcPr>
          <w:p w14:paraId="5891E09E" w14:textId="2FF330C8" w:rsidR="007C22B8" w:rsidRDefault="00C84FAA" w:rsidP="00111D8E">
            <w:r>
              <w:t>Usage of performance metrics</w:t>
            </w:r>
          </w:p>
        </w:tc>
      </w:tr>
      <w:tr w:rsidR="00714467" w14:paraId="2393B436" w14:textId="6359E375" w:rsidTr="006E19F5">
        <w:trPr>
          <w:trHeight w:val="1846"/>
          <w:jc w:val="center"/>
        </w:trPr>
        <w:tc>
          <w:tcPr>
            <w:tcW w:w="1717" w:type="dxa"/>
          </w:tcPr>
          <w:p w14:paraId="366BF7B4" w14:textId="7F7BDA07" w:rsidR="00714467" w:rsidRPr="002F7C2C" w:rsidRDefault="007C22B8" w:rsidP="00111D8E">
            <w:r>
              <w:t>Top-K predicted beam</w:t>
            </w:r>
            <w:r w:rsidR="002F7C2C">
              <w:t xml:space="preserve"> IDs</w:t>
            </w:r>
          </w:p>
        </w:tc>
        <w:tc>
          <w:tcPr>
            <w:tcW w:w="1787" w:type="dxa"/>
          </w:tcPr>
          <w:p w14:paraId="305C2723" w14:textId="555283F9" w:rsidR="005A4E2A" w:rsidRDefault="005A4E2A" w:rsidP="005A4E2A">
            <w:r>
              <w:t xml:space="preserve">Top-1(%) or Top-K/1(%) </w:t>
            </w:r>
            <w:r w:rsidR="00045E02">
              <w:t xml:space="preserve">beam </w:t>
            </w:r>
            <w:proofErr w:type="gramStart"/>
            <w:r>
              <w:t>accuracy</w:t>
            </w:r>
            <w:proofErr w:type="gramEnd"/>
          </w:p>
          <w:p w14:paraId="3B82A0E7" w14:textId="77777777" w:rsidR="007C22B8" w:rsidRDefault="007C22B8" w:rsidP="00111D8E"/>
          <w:p w14:paraId="69BCAFD4" w14:textId="77777777" w:rsidR="007C22B8" w:rsidRDefault="007C22B8" w:rsidP="000704EB"/>
          <w:p w14:paraId="4CB73C95" w14:textId="77777777" w:rsidR="00EA5B81" w:rsidRDefault="00EA5B81" w:rsidP="000704EB"/>
          <w:p w14:paraId="75AF1DD3" w14:textId="77777777" w:rsidR="00EA5B81" w:rsidRDefault="00EA5B81" w:rsidP="000704EB"/>
          <w:p w14:paraId="183CD14D" w14:textId="77777777" w:rsidR="00EA5B81" w:rsidRDefault="00EA5B81" w:rsidP="000704EB"/>
          <w:p w14:paraId="200BD23E" w14:textId="77777777" w:rsidR="00702B63" w:rsidRDefault="00702B63" w:rsidP="000704EB"/>
          <w:p w14:paraId="0D94D420" w14:textId="77777777" w:rsidR="007F74B1" w:rsidRDefault="007F74B1" w:rsidP="000704EB"/>
          <w:p w14:paraId="670A91C0" w14:textId="13BC7860" w:rsidR="00714467" w:rsidRPr="00EA0BBC" w:rsidRDefault="00714467" w:rsidP="00111D8E"/>
        </w:tc>
        <w:tc>
          <w:tcPr>
            <w:tcW w:w="1721" w:type="dxa"/>
          </w:tcPr>
          <w:p w14:paraId="05391B8A" w14:textId="46B3430C" w:rsidR="007C22B8" w:rsidRPr="000C1C1F" w:rsidRDefault="005A4E2A" w:rsidP="00111D8E">
            <w:r>
              <w:t>Option 2: Beam prediction accuracy</w:t>
            </w:r>
          </w:p>
          <w:p w14:paraId="4FF17F0E" w14:textId="77777777" w:rsidR="007C22B8" w:rsidRDefault="007C22B8" w:rsidP="00111D8E"/>
          <w:p w14:paraId="6ACF38F6" w14:textId="77777777" w:rsidR="00EA5B81" w:rsidRDefault="00EA5B81" w:rsidP="00111D8E">
            <w:pPr>
              <w:rPr>
                <w:rFonts w:cs="Times New Roman"/>
                <w:szCs w:val="20"/>
                <w:lang w:eastAsia="ja-JP"/>
              </w:rPr>
            </w:pPr>
          </w:p>
          <w:p w14:paraId="038C1A34" w14:textId="77777777" w:rsidR="00EA5B81" w:rsidRDefault="00EA5B81" w:rsidP="00111D8E">
            <w:pPr>
              <w:rPr>
                <w:rFonts w:cs="Times New Roman"/>
                <w:szCs w:val="20"/>
                <w:lang w:eastAsia="ja-JP"/>
              </w:rPr>
            </w:pPr>
          </w:p>
          <w:p w14:paraId="69E4A57D" w14:textId="77777777" w:rsidR="00EA5B81" w:rsidRDefault="00EA5B81" w:rsidP="00111D8E">
            <w:pPr>
              <w:rPr>
                <w:rFonts w:cs="Times New Roman"/>
                <w:szCs w:val="20"/>
                <w:lang w:eastAsia="ja-JP"/>
              </w:rPr>
            </w:pPr>
          </w:p>
          <w:p w14:paraId="43BC7D40" w14:textId="5CC3CCC8" w:rsidR="007C22B8" w:rsidRPr="00CF4483" w:rsidRDefault="00F62787" w:rsidP="00111D8E">
            <w:r>
              <w:t xml:space="preserve">  </w:t>
            </w:r>
          </w:p>
        </w:tc>
        <w:tc>
          <w:tcPr>
            <w:tcW w:w="1666" w:type="dxa"/>
          </w:tcPr>
          <w:p w14:paraId="2DA363BB" w14:textId="77777777" w:rsidR="005A4E2A" w:rsidRDefault="005A4E2A" w:rsidP="005A4E2A">
            <w:r>
              <w:t>Top-1(%) or Top-K/1(%) accuracy for N future time instances.</w:t>
            </w:r>
          </w:p>
          <w:p w14:paraId="56313C2E" w14:textId="57E81B59" w:rsidR="007C22B8" w:rsidRPr="000704EB" w:rsidRDefault="007C22B8" w:rsidP="007C22B8">
            <w:r>
              <w:t>(N =1,2,3,4)</w:t>
            </w:r>
          </w:p>
          <w:p w14:paraId="39DEA453" w14:textId="77777777" w:rsidR="007C22B8" w:rsidRDefault="007C22B8" w:rsidP="007C22B8"/>
          <w:p w14:paraId="1B865908" w14:textId="282F9038" w:rsidR="00714467" w:rsidRPr="007C22B8" w:rsidRDefault="00714467" w:rsidP="00111D8E"/>
        </w:tc>
        <w:tc>
          <w:tcPr>
            <w:tcW w:w="2726" w:type="dxa"/>
          </w:tcPr>
          <w:p w14:paraId="695989CF" w14:textId="171207F2" w:rsidR="00C97A4E" w:rsidRPr="005A4E2A" w:rsidRDefault="00C97A4E" w:rsidP="00C97A4E">
            <w:r>
              <w:t xml:space="preserve">Option 2: Beam prediction accuracy </w:t>
            </w:r>
          </w:p>
          <w:p w14:paraId="0E836513" w14:textId="77777777" w:rsidR="007C22B8" w:rsidRDefault="007C22B8" w:rsidP="00111D8E"/>
          <w:p w14:paraId="003BE44D" w14:textId="77777777" w:rsidR="00E609AB" w:rsidRDefault="00E609AB" w:rsidP="00111D8E"/>
          <w:p w14:paraId="101D45E4" w14:textId="77777777" w:rsidR="00E609AB" w:rsidRDefault="00E609AB" w:rsidP="00111D8E"/>
          <w:p w14:paraId="73B8CC88" w14:textId="26FC0905" w:rsidR="00E609AB" w:rsidRDefault="00E609AB" w:rsidP="00111D8E">
            <w:pPr>
              <w:rPr>
                <w:rFonts w:cs="Times New Roman"/>
                <w:szCs w:val="20"/>
                <w:lang w:eastAsia="ja-JP"/>
              </w:rPr>
            </w:pPr>
          </w:p>
          <w:p w14:paraId="65C221A2" w14:textId="3A4A9F91" w:rsidR="00EA5B81" w:rsidRPr="00E609AB" w:rsidRDefault="00EA5B81" w:rsidP="00EA5B81">
            <w:pPr>
              <w:rPr>
                <w:rFonts w:cs="Times New Roman"/>
                <w:szCs w:val="20"/>
                <w:lang w:eastAsia="ja-JP"/>
              </w:rPr>
            </w:pPr>
          </w:p>
        </w:tc>
      </w:tr>
      <w:tr w:rsidR="00714467" w14:paraId="776EF952" w14:textId="512B244D" w:rsidTr="006E19F5">
        <w:trPr>
          <w:trHeight w:val="1703"/>
          <w:jc w:val="center"/>
        </w:trPr>
        <w:tc>
          <w:tcPr>
            <w:tcW w:w="1717" w:type="dxa"/>
            <w:vMerge w:val="restart"/>
          </w:tcPr>
          <w:p w14:paraId="74753E3A" w14:textId="67B610CB" w:rsidR="00714467" w:rsidRPr="00071597" w:rsidRDefault="00DE1859" w:rsidP="00111D8E">
            <w:r>
              <w:t xml:space="preserve">Predicted </w:t>
            </w:r>
            <w:r w:rsidR="007C22B8">
              <w:t xml:space="preserve">L1-RSRP </w:t>
            </w:r>
            <w:r w:rsidR="00596FA9">
              <w:t>and Top-K</w:t>
            </w:r>
            <w:r w:rsidR="007C22B8">
              <w:t xml:space="preserve"> predicted </w:t>
            </w:r>
            <w:r w:rsidR="00596FA9">
              <w:t>beam IDs</w:t>
            </w:r>
          </w:p>
        </w:tc>
        <w:tc>
          <w:tcPr>
            <w:tcW w:w="1787" w:type="dxa"/>
          </w:tcPr>
          <w:p w14:paraId="6B94C749" w14:textId="5B08AA2A" w:rsidR="00596FA9" w:rsidRDefault="00596FA9" w:rsidP="006F03AC">
            <w:r>
              <w:t xml:space="preserve">Top-1(%) or Top-K/1(%) beam </w:t>
            </w:r>
            <w:proofErr w:type="gramStart"/>
            <w:r>
              <w:t>accuracy</w:t>
            </w:r>
            <w:proofErr w:type="gramEnd"/>
            <w:r>
              <w:t xml:space="preserve"> </w:t>
            </w:r>
          </w:p>
          <w:p w14:paraId="50E12344" w14:textId="2E48CB28" w:rsidR="00714467" w:rsidRPr="00595E4B" w:rsidRDefault="00714467" w:rsidP="00111D8E"/>
        </w:tc>
        <w:tc>
          <w:tcPr>
            <w:tcW w:w="1721" w:type="dxa"/>
          </w:tcPr>
          <w:p w14:paraId="24AF9ED8" w14:textId="661FF029" w:rsidR="00596FA9" w:rsidRPr="005A4E2A" w:rsidRDefault="00596FA9" w:rsidP="00AE1C4C">
            <w:r>
              <w:t xml:space="preserve">Option 2: Beam prediction accuracy </w:t>
            </w:r>
          </w:p>
          <w:p w14:paraId="35DB2AAD" w14:textId="006D7E78" w:rsidR="007C22B8" w:rsidRPr="006F03AC" w:rsidRDefault="007C22B8" w:rsidP="00111D8E"/>
        </w:tc>
        <w:tc>
          <w:tcPr>
            <w:tcW w:w="1666" w:type="dxa"/>
          </w:tcPr>
          <w:p w14:paraId="5DA148F0" w14:textId="77777777" w:rsidR="00095C95" w:rsidRDefault="00E609AB" w:rsidP="00095C95">
            <w:r>
              <w:t>Top-</w:t>
            </w:r>
            <w:r w:rsidR="006253B2">
              <w:t>1</w:t>
            </w:r>
            <w:r w:rsidR="00095C95">
              <w:t>(%) or Top-K/1(%)</w:t>
            </w:r>
            <w:r>
              <w:t xml:space="preserve"> beam </w:t>
            </w:r>
            <w:proofErr w:type="gramStart"/>
            <w:r>
              <w:t>accuracy</w:t>
            </w:r>
            <w:proofErr w:type="gramEnd"/>
            <w:r>
              <w:t xml:space="preserve"> </w:t>
            </w:r>
          </w:p>
          <w:p w14:paraId="1D42C38D" w14:textId="257A8E23" w:rsidR="00E609AB" w:rsidRDefault="007F1400" w:rsidP="00E609AB">
            <w:r>
              <w:t>for</w:t>
            </w:r>
            <w:r w:rsidR="00E609AB">
              <w:t xml:space="preserve"> N future time instances </w:t>
            </w:r>
          </w:p>
          <w:p w14:paraId="28EB6371" w14:textId="19318EDF" w:rsidR="00E609AB" w:rsidRPr="000704EB" w:rsidRDefault="00E609AB" w:rsidP="00E609AB">
            <w:r>
              <w:t xml:space="preserve">(N =1,2,3,4) </w:t>
            </w:r>
          </w:p>
          <w:p w14:paraId="188522FD" w14:textId="77777777" w:rsidR="007C22B8" w:rsidRDefault="007C22B8" w:rsidP="00111D8E"/>
          <w:p w14:paraId="6812CCA1" w14:textId="029DE9E3" w:rsidR="00714467" w:rsidRPr="00E609AB" w:rsidRDefault="00714467" w:rsidP="00111D8E"/>
        </w:tc>
        <w:tc>
          <w:tcPr>
            <w:tcW w:w="2726" w:type="dxa"/>
          </w:tcPr>
          <w:p w14:paraId="7840A041" w14:textId="29C78264" w:rsidR="00095C95" w:rsidRPr="005A4E2A" w:rsidRDefault="00095C95" w:rsidP="00095C95">
            <w:r>
              <w:t xml:space="preserve">Option 2: Beam prediction accuracy </w:t>
            </w:r>
          </w:p>
          <w:p w14:paraId="5FFC0E66" w14:textId="4FE24019" w:rsidR="00D735B6" w:rsidRPr="00095C95" w:rsidRDefault="00095C95" w:rsidP="00D735B6">
            <w:r>
              <w:t xml:space="preserve"> </w:t>
            </w:r>
          </w:p>
        </w:tc>
      </w:tr>
      <w:tr w:rsidR="00596FA9" w14:paraId="5D235FE8" w14:textId="77777777" w:rsidTr="006E19F5">
        <w:trPr>
          <w:trHeight w:val="1545"/>
          <w:jc w:val="center"/>
        </w:trPr>
        <w:tc>
          <w:tcPr>
            <w:tcW w:w="1717" w:type="dxa"/>
            <w:vMerge/>
          </w:tcPr>
          <w:p w14:paraId="37ACBA51" w14:textId="77777777" w:rsidR="00596FA9" w:rsidRDefault="00596FA9" w:rsidP="00EE2176"/>
        </w:tc>
        <w:tc>
          <w:tcPr>
            <w:tcW w:w="1787" w:type="dxa"/>
          </w:tcPr>
          <w:p w14:paraId="323690CE" w14:textId="0AC93489" w:rsidR="00571165" w:rsidRDefault="00571165" w:rsidP="00111D8E">
            <w:r>
              <w:t xml:space="preserve">L1-RSRP difference </w:t>
            </w:r>
          </w:p>
          <w:p w14:paraId="725E102A" w14:textId="77777777" w:rsidR="00571165" w:rsidRDefault="00571165" w:rsidP="00596FA9"/>
          <w:p w14:paraId="7BA572EB" w14:textId="0F1CC713" w:rsidR="00571165" w:rsidRDefault="001355D0" w:rsidP="00596FA9">
            <w:r>
              <w:t>(</w:t>
            </w:r>
            <w:r w:rsidR="00571165">
              <w:t>The difference between predicted L1-RSRP and the ideal L1-RSRP</w:t>
            </w:r>
            <w:r>
              <w:t>)</w:t>
            </w:r>
            <w:r w:rsidR="00571165">
              <w:t xml:space="preserve"> </w:t>
            </w:r>
          </w:p>
          <w:p w14:paraId="787489B8" w14:textId="14312384" w:rsidR="00596FA9" w:rsidRDefault="00596FA9" w:rsidP="00EE2176"/>
        </w:tc>
        <w:tc>
          <w:tcPr>
            <w:tcW w:w="1721" w:type="dxa"/>
          </w:tcPr>
          <w:p w14:paraId="6C17F3C4" w14:textId="724D35B3" w:rsidR="00596FA9" w:rsidRPr="000C1C1F" w:rsidRDefault="00596FA9" w:rsidP="00EE2176">
            <w:r>
              <w:t>Option 1: RSRP accuracy</w:t>
            </w:r>
            <w:r w:rsidR="000C1C1F">
              <w:t xml:space="preserve"> </w:t>
            </w:r>
          </w:p>
          <w:p w14:paraId="29D43EF2" w14:textId="6DEF8BF4" w:rsidR="00596FA9" w:rsidRDefault="00596FA9" w:rsidP="00EE2176">
            <w:r>
              <w:t xml:space="preserve"> </w:t>
            </w:r>
          </w:p>
        </w:tc>
        <w:tc>
          <w:tcPr>
            <w:tcW w:w="1666" w:type="dxa"/>
          </w:tcPr>
          <w:p w14:paraId="75002227" w14:textId="5A0C0BE0" w:rsidR="005163CC" w:rsidRDefault="00923104" w:rsidP="00E60153">
            <w:r>
              <w:t xml:space="preserve">L1-RSRP difference </w:t>
            </w:r>
            <w:r w:rsidR="004E07CA">
              <w:t>for N future time instances</w:t>
            </w:r>
            <w:r>
              <w:t xml:space="preserve"> </w:t>
            </w:r>
          </w:p>
          <w:p w14:paraId="11E7904C" w14:textId="77777777" w:rsidR="005163CC" w:rsidRDefault="005163CC" w:rsidP="00E60153"/>
          <w:p w14:paraId="674A2C31" w14:textId="00704012" w:rsidR="005163CC" w:rsidRDefault="0087299E" w:rsidP="00E60153">
            <w:r>
              <w:t>(</w:t>
            </w:r>
            <w:r w:rsidR="005163CC">
              <w:t>The difference between predicted L1-RSRP and the ideal L1-RSRP</w:t>
            </w:r>
          </w:p>
          <w:p w14:paraId="19D90342" w14:textId="0D8FF8D8" w:rsidR="00596FA9" w:rsidRDefault="00596FA9" w:rsidP="00EE2176">
            <w:r>
              <w:t xml:space="preserve">in N future time instances </w:t>
            </w:r>
          </w:p>
          <w:p w14:paraId="355EB8F1" w14:textId="6D56A02B" w:rsidR="00571165" w:rsidRPr="000704EB" w:rsidRDefault="00571165" w:rsidP="00E60153">
            <w:r>
              <w:t>(N =1,2,3,4</w:t>
            </w:r>
            <w:proofErr w:type="gramStart"/>
            <w:r>
              <w:t xml:space="preserve">) </w:t>
            </w:r>
            <w:r w:rsidR="0087299E">
              <w:t>)</w:t>
            </w:r>
            <w:proofErr w:type="gramEnd"/>
          </w:p>
          <w:p w14:paraId="4E7FA15B" w14:textId="18CC836A" w:rsidR="00596FA9" w:rsidRPr="005163CC" w:rsidRDefault="00571165" w:rsidP="00EE2176">
            <w:r>
              <w:t xml:space="preserve">  </w:t>
            </w:r>
            <w:r w:rsidR="005163CC">
              <w:t xml:space="preserve"> </w:t>
            </w:r>
          </w:p>
        </w:tc>
        <w:tc>
          <w:tcPr>
            <w:tcW w:w="2726" w:type="dxa"/>
          </w:tcPr>
          <w:p w14:paraId="115DF8ED" w14:textId="2D5CE78E" w:rsidR="00596FA9" w:rsidRPr="005163CC" w:rsidRDefault="005163CC" w:rsidP="00EE2176">
            <w:r>
              <w:t xml:space="preserve">Option 1: RSRP accuracy </w:t>
            </w:r>
          </w:p>
        </w:tc>
      </w:tr>
    </w:tbl>
    <w:p w14:paraId="1A3B362C" w14:textId="77777777" w:rsidR="00376211" w:rsidRPr="00111D8E" w:rsidRDefault="00376211" w:rsidP="00111D8E">
      <w:pPr>
        <w:pStyle w:val="paragraph"/>
        <w:spacing w:before="0" w:beforeAutospacing="0" w:after="0" w:afterAutospacing="0"/>
        <w:textAlignment w:val="baseline"/>
        <w:rPr>
          <w:sz w:val="20"/>
          <w:szCs w:val="20"/>
        </w:rPr>
      </w:pPr>
    </w:p>
    <w:p w14:paraId="14960197" w14:textId="77777777" w:rsidR="004840FA" w:rsidRPr="00E030F7" w:rsidRDefault="004840FA" w:rsidP="00111D8E">
      <w:pPr>
        <w:pStyle w:val="paragraph"/>
        <w:spacing w:before="0" w:beforeAutospacing="0" w:after="0" w:afterAutospacing="0"/>
        <w:textAlignment w:val="baseline"/>
        <w:rPr>
          <w:sz w:val="20"/>
          <w:szCs w:val="20"/>
        </w:rPr>
      </w:pPr>
      <w:bookmarkStart w:id="7" w:name="_Hlk163498573"/>
    </w:p>
    <w:p w14:paraId="0CB2B1F5" w14:textId="63814565" w:rsidR="00CD2634" w:rsidRDefault="00FF195E" w:rsidP="00CD2634">
      <w:pPr>
        <w:pStyle w:val="RAN4observation0"/>
      </w:pPr>
      <w:r>
        <w:t xml:space="preserve">Table 1 </w:t>
      </w:r>
      <w:r w:rsidR="00B13892">
        <w:t xml:space="preserve">captures </w:t>
      </w:r>
      <w:r w:rsidR="002D39D6">
        <w:t xml:space="preserve">which performance metric would be useful </w:t>
      </w:r>
      <w:r w:rsidR="00CD2634">
        <w:t>for BM-Case1 and BM-Case2</w:t>
      </w:r>
      <w:r w:rsidR="008F4EBE">
        <w:t xml:space="preserve"> in case of different </w:t>
      </w:r>
      <w:r w:rsidR="002F288A">
        <w:t>ou</w:t>
      </w:r>
      <w:r w:rsidR="001F1199">
        <w:t>tput options for the AI/ML functionality</w:t>
      </w:r>
      <w:r w:rsidR="00CD2634">
        <w:t xml:space="preserve">. </w:t>
      </w:r>
    </w:p>
    <w:p w14:paraId="187341E3" w14:textId="7E0FB501" w:rsidR="00986051" w:rsidRPr="0057134C" w:rsidRDefault="00CD2634" w:rsidP="006E19F5">
      <w:pPr>
        <w:pStyle w:val="RAN4proposal"/>
        <w:spacing w:after="0"/>
        <w:ind w:left="360" w:hanging="360"/>
        <w:textAlignment w:val="baseline"/>
        <w:rPr>
          <w:szCs w:val="20"/>
        </w:rPr>
      </w:pPr>
      <w:bookmarkStart w:id="8" w:name="_Hlk163498635"/>
      <w:bookmarkEnd w:id="7"/>
      <w:r>
        <w:lastRenderedPageBreak/>
        <w:t>Option1</w:t>
      </w:r>
      <w:r w:rsidR="0057134C">
        <w:t xml:space="preserve"> (</w:t>
      </w:r>
      <w:r>
        <w:t>RSRP accuracy</w:t>
      </w:r>
      <w:r w:rsidR="0057134C">
        <w:t>)</w:t>
      </w:r>
      <w:r>
        <w:t xml:space="preserve"> and Option 2 </w:t>
      </w:r>
      <w:r w:rsidR="0057134C">
        <w:t>(</w:t>
      </w:r>
      <w:r>
        <w:t>beam prediction accuracy</w:t>
      </w:r>
      <w:r w:rsidR="0057134C">
        <w:t>)</w:t>
      </w:r>
      <w:r>
        <w:t xml:space="preserve"> are sufficient to </w:t>
      </w:r>
      <w:r w:rsidR="001F1199">
        <w:t>cover different cases</w:t>
      </w:r>
      <w:r w:rsidR="000356C5">
        <w:t xml:space="preserve"> of AI/ML</w:t>
      </w:r>
      <w:r w:rsidR="00AA1221">
        <w:t xml:space="preserve"> enabled BM us</w:t>
      </w:r>
      <w:r w:rsidR="002C0A95">
        <w:t>e case</w:t>
      </w:r>
      <w:r w:rsidR="006B3B9A">
        <w:t xml:space="preserve"> for both BM-Case1 and BM-Case2</w:t>
      </w:r>
      <w:r>
        <w:t>.</w:t>
      </w:r>
      <w:r w:rsidR="002D66F2">
        <w:t xml:space="preserve"> </w:t>
      </w:r>
    </w:p>
    <w:bookmarkEnd w:id="8"/>
    <w:p w14:paraId="722761C8" w14:textId="77777777" w:rsidR="00C3090D" w:rsidRDefault="00C3090D" w:rsidP="00111D8E">
      <w:pPr>
        <w:pStyle w:val="paragraph"/>
        <w:spacing w:before="0" w:beforeAutospacing="0" w:after="0" w:afterAutospacing="0"/>
        <w:textAlignment w:val="baseline"/>
        <w:rPr>
          <w:sz w:val="20"/>
          <w:szCs w:val="20"/>
        </w:rPr>
      </w:pPr>
    </w:p>
    <w:p w14:paraId="354C9683" w14:textId="77777777" w:rsidR="00986051" w:rsidRPr="00111D8E" w:rsidRDefault="00986051" w:rsidP="00111D8E">
      <w:pPr>
        <w:pStyle w:val="paragraph"/>
        <w:spacing w:before="0" w:beforeAutospacing="0" w:after="0" w:afterAutospacing="0"/>
        <w:textAlignment w:val="baseline"/>
        <w:rPr>
          <w:sz w:val="20"/>
          <w:szCs w:val="20"/>
        </w:rPr>
      </w:pPr>
    </w:p>
    <w:p w14:paraId="7A1945F8" w14:textId="3B9FE252" w:rsidR="00154A19" w:rsidRDefault="00154A19" w:rsidP="006E19F5">
      <w:pPr>
        <w:pStyle w:val="RAN4H2"/>
      </w:pPr>
      <w:r w:rsidRPr="008A31AF">
        <w:t xml:space="preserve">Performance </w:t>
      </w:r>
      <w:r>
        <w:t xml:space="preserve">Monitoring </w:t>
      </w:r>
      <w:r w:rsidR="00376211">
        <w:t>for AI/ML enabled BM</w:t>
      </w:r>
      <w:r w:rsidR="003D1CCE">
        <w:t xml:space="preserve"> </w:t>
      </w:r>
    </w:p>
    <w:p w14:paraId="4691893F" w14:textId="77777777" w:rsidR="00740CCA" w:rsidRDefault="00740CCA" w:rsidP="00740CCA">
      <w:pPr>
        <w:spacing w:after="0"/>
        <w:rPr>
          <w:lang w:eastAsia="ja-JP"/>
        </w:rPr>
      </w:pPr>
      <w:r>
        <w:rPr>
          <w:lang w:eastAsia="ja-JP"/>
        </w:rPr>
        <w:t xml:space="preserve">Functionality performance monitoring is a key procedure part of the Functionality based LCM, which ensures the NW can collect the required performance metrics/indicators from the UE, and then take the functionality activation/ deactivation/ switching/ fallback actions. </w:t>
      </w:r>
    </w:p>
    <w:p w14:paraId="584B0F6D" w14:textId="77777777" w:rsidR="00740CCA" w:rsidRDefault="00740CCA" w:rsidP="00740CCA">
      <w:pPr>
        <w:spacing w:after="0"/>
        <w:rPr>
          <w:lang w:eastAsia="ja-JP"/>
        </w:rPr>
      </w:pPr>
    </w:p>
    <w:p w14:paraId="529BB29F" w14:textId="0CCF62D7" w:rsidR="00740CCA" w:rsidRPr="006E19F5" w:rsidRDefault="00740CCA" w:rsidP="0048773F">
      <w:pPr>
        <w:spacing w:after="0"/>
        <w:rPr>
          <w:rFonts w:cs="Times New Roman"/>
          <w:strike/>
          <w:szCs w:val="20"/>
          <w:lang w:eastAsia="ja-JP"/>
        </w:rPr>
      </w:pPr>
      <w:r w:rsidRPr="0054037C">
        <w:rPr>
          <w:rFonts w:cs="Times New Roman"/>
          <w:szCs w:val="20"/>
          <w:lang w:eastAsia="ja-JP"/>
        </w:rPr>
        <w:t xml:space="preserve">RAN1 is discussing </w:t>
      </w:r>
      <w:r w:rsidRPr="0054037C">
        <w:t xml:space="preserve">about the necessary </w:t>
      </w:r>
      <w:r w:rsidR="0057134C" w:rsidRPr="0054037C">
        <w:t>signalling</w:t>
      </w:r>
      <w:r w:rsidRPr="0054037C">
        <w:t xml:space="preserve"> mechanism(s) to facilitate performance monitoring for the beam prediction functionality running at the UE side. </w:t>
      </w:r>
    </w:p>
    <w:p w14:paraId="603998D5" w14:textId="77777777" w:rsidR="00740CCA" w:rsidRPr="008C127F" w:rsidRDefault="00740CCA" w:rsidP="00740CCA">
      <w:pPr>
        <w:spacing w:after="0"/>
        <w:rPr>
          <w:lang w:eastAsia="ja-JP"/>
        </w:rPr>
      </w:pPr>
    </w:p>
    <w:p w14:paraId="05ED1F33" w14:textId="6FEE7AFE" w:rsidR="00740CCA" w:rsidRPr="0054037C" w:rsidRDefault="00740CCA" w:rsidP="00740CCA">
      <w:pPr>
        <w:spacing w:after="0"/>
        <w:rPr>
          <w:rFonts w:eastAsia="Times New Roman" w:cs="Times New Roman"/>
          <w:sz w:val="19"/>
          <w:szCs w:val="19"/>
        </w:rPr>
      </w:pPr>
      <w:r>
        <w:rPr>
          <w:rFonts w:eastAsia="Times New Roman" w:cs="Times New Roman"/>
          <w:sz w:val="19"/>
          <w:szCs w:val="19"/>
        </w:rPr>
        <w:t xml:space="preserve">Following RAN1 discussion, we would need to prioritize on different options for performance monitoring for AI/ML Enabled BM-Case1 and BM-Case2, and RAN4 would potentially evaluate any impacts on RAN4 requirements and tests. Multiple performance monitoring options are being discussed in RAN1 </w:t>
      </w:r>
      <w:r>
        <w:t>Rel-19 AI/ML Beam Management, our view on these options is available in our accompanying paper</w:t>
      </w:r>
      <w:r w:rsidRPr="004059B3">
        <w:t xml:space="preserve"> [</w:t>
      </w:r>
      <w:r w:rsidR="0057134C">
        <w:t>3</w:t>
      </w:r>
      <w:r w:rsidRPr="004059B3">
        <w:t>]</w:t>
      </w:r>
      <w:r>
        <w:t>, Here is an extract from [</w:t>
      </w:r>
      <w:r w:rsidR="0057134C">
        <w:t>3</w:t>
      </w:r>
      <w:r>
        <w:t>]</w:t>
      </w:r>
      <w:r>
        <w:rPr>
          <w:rFonts w:eastAsia="Times New Roman" w:cs="Times New Roman"/>
          <w:sz w:val="19"/>
          <w:szCs w:val="19"/>
        </w:rPr>
        <w:t xml:space="preserve">: </w:t>
      </w:r>
    </w:p>
    <w:p w14:paraId="0A2A80A6" w14:textId="7B5F8200" w:rsidR="00154A19" w:rsidRPr="00111D8E" w:rsidRDefault="00A01D2A" w:rsidP="005C23A4">
      <w:pPr>
        <w:rPr>
          <w:rFonts w:eastAsia="Times New Roman" w:cs="Times New Roman"/>
          <w:szCs w:val="20"/>
        </w:rPr>
      </w:pPr>
      <w:r w:rsidRPr="00A01D2A">
        <w:rPr>
          <w:rFonts w:eastAsia="Times New Roman" w:cs="Times New Roman"/>
          <w:noProof/>
          <w:szCs w:val="20"/>
        </w:rPr>
        <mc:AlternateContent>
          <mc:Choice Requires="wps">
            <w:drawing>
              <wp:anchor distT="45720" distB="45720" distL="114300" distR="114300" simplePos="0" relativeHeight="251658241" behindDoc="0" locked="0" layoutInCell="1" allowOverlap="1" wp14:anchorId="5B8E0C88" wp14:editId="1EA6D24F">
                <wp:simplePos x="0" y="0"/>
                <wp:positionH relativeFrom="column">
                  <wp:posOffset>179433</wp:posOffset>
                </wp:positionH>
                <wp:positionV relativeFrom="paragraph">
                  <wp:posOffset>247015</wp:posOffset>
                </wp:positionV>
                <wp:extent cx="5692775" cy="1404620"/>
                <wp:effectExtent l="0" t="0" r="22225" b="16510"/>
                <wp:wrapSquare wrapText="bothSides"/>
                <wp:docPr id="18525505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2775" cy="1404620"/>
                        </a:xfrm>
                        <a:prstGeom prst="rect">
                          <a:avLst/>
                        </a:prstGeom>
                        <a:solidFill>
                          <a:srgbClr val="FFFFFF"/>
                        </a:solidFill>
                        <a:ln w="9525">
                          <a:solidFill>
                            <a:srgbClr val="000000"/>
                          </a:solidFill>
                          <a:miter lim="800000"/>
                          <a:headEnd/>
                          <a:tailEnd/>
                        </a:ln>
                      </wps:spPr>
                      <wps:txbx>
                        <w:txbxContent>
                          <w:p w14:paraId="29C31636" w14:textId="69B6B248" w:rsidR="00A01D2A" w:rsidRDefault="00A01D2A" w:rsidP="00A01D2A">
                            <w:pPr>
                              <w:pStyle w:val="ListParagraph"/>
                              <w:numPr>
                                <w:ilvl w:val="0"/>
                                <w:numId w:val="32"/>
                              </w:numPr>
                              <w:rPr>
                                <w:rFonts w:eastAsia="Times New Roman" w:cs="Times New Roman"/>
                                <w:sz w:val="19"/>
                                <w:szCs w:val="19"/>
                              </w:rPr>
                            </w:pPr>
                            <w:r w:rsidRPr="00EA3E2E">
                              <w:rPr>
                                <w:rFonts w:eastAsia="Times New Roman" w:cs="Times New Roman"/>
                                <w:sz w:val="19"/>
                                <w:szCs w:val="19"/>
                              </w:rPr>
                              <w:t xml:space="preserve">Option 1: NW-side performance monitoring </w:t>
                            </w:r>
                          </w:p>
                          <w:p w14:paraId="3C37DCF3" w14:textId="77777777" w:rsidR="00A01D2A" w:rsidRDefault="00A01D2A" w:rsidP="00A01D2A">
                            <w:pPr>
                              <w:pStyle w:val="ListParagraph"/>
                              <w:numPr>
                                <w:ilvl w:val="1"/>
                                <w:numId w:val="32"/>
                              </w:numPr>
                              <w:rPr>
                                <w:rFonts w:eastAsia="Times New Roman" w:cs="Times New Roman"/>
                                <w:sz w:val="19"/>
                                <w:szCs w:val="19"/>
                              </w:rPr>
                            </w:pPr>
                            <w:r>
                              <w:rPr>
                                <w:rFonts w:eastAsia="Times New Roman" w:cs="Times New Roman"/>
                                <w:sz w:val="19"/>
                                <w:szCs w:val="19"/>
                              </w:rPr>
                              <w:t>The performance monitoring is at NW side, where the NW may need to configure/indicate a RS resource set to consider as monitoring RS resources where the UE can measure these monitoring RS resources and report back to NW. Based on the reported measurements corresponding to the monitoring RS resources and inference related reports, the NW can calculate performance metrics, and the calculated performance metric can be used to evaluate the operability of CSI report associated with beam prediction functionality.</w:t>
                            </w:r>
                          </w:p>
                          <w:p w14:paraId="46242D1F" w14:textId="77777777" w:rsidR="00A01D2A" w:rsidRDefault="00A01D2A" w:rsidP="00A01D2A">
                            <w:pPr>
                              <w:pStyle w:val="ListParagraph"/>
                              <w:numPr>
                                <w:ilvl w:val="0"/>
                                <w:numId w:val="32"/>
                              </w:numPr>
                              <w:rPr>
                                <w:rFonts w:eastAsia="Times New Roman" w:cs="Times New Roman"/>
                                <w:sz w:val="19"/>
                                <w:szCs w:val="19"/>
                              </w:rPr>
                            </w:pPr>
                            <w:r w:rsidRPr="00EA3E2E">
                              <w:rPr>
                                <w:rFonts w:eastAsia="Times New Roman" w:cs="Times New Roman"/>
                                <w:sz w:val="19"/>
                                <w:szCs w:val="19"/>
                              </w:rPr>
                              <w:t>Option 2: UE-assisted performance monitoring</w:t>
                            </w:r>
                          </w:p>
                          <w:p w14:paraId="74E3C5BE" w14:textId="77777777" w:rsidR="00A01D2A" w:rsidRDefault="00A01D2A" w:rsidP="00A01D2A">
                            <w:pPr>
                              <w:pStyle w:val="ListParagraph"/>
                              <w:numPr>
                                <w:ilvl w:val="1"/>
                                <w:numId w:val="32"/>
                              </w:numPr>
                              <w:rPr>
                                <w:rFonts w:eastAsia="Times New Roman" w:cs="Times New Roman"/>
                                <w:sz w:val="19"/>
                                <w:szCs w:val="19"/>
                              </w:rPr>
                            </w:pPr>
                            <w:r>
                              <w:rPr>
                                <w:rFonts w:eastAsia="Times New Roman" w:cs="Times New Roman"/>
                                <w:sz w:val="19"/>
                                <w:szCs w:val="19"/>
                              </w:rPr>
                              <w:t xml:space="preserve">The performance monitoring is at </w:t>
                            </w:r>
                            <w:r w:rsidRPr="00162881">
                              <w:rPr>
                                <w:rFonts w:eastAsia="Times New Roman" w:cs="Times New Roman"/>
                                <w:sz w:val="19"/>
                                <w:szCs w:val="19"/>
                              </w:rPr>
                              <w:t xml:space="preserve">UE </w:t>
                            </w:r>
                            <w:r>
                              <w:rPr>
                                <w:rFonts w:eastAsia="Times New Roman" w:cs="Times New Roman"/>
                                <w:sz w:val="19"/>
                                <w:szCs w:val="19"/>
                              </w:rPr>
                              <w:t>side, where the UE could be configured t</w:t>
                            </w:r>
                            <w:r w:rsidRPr="00162881">
                              <w:rPr>
                                <w:rFonts w:eastAsia="Times New Roman" w:cs="Times New Roman"/>
                                <w:sz w:val="19"/>
                                <w:szCs w:val="19"/>
                              </w:rPr>
                              <w:t>o report performance metric(s)</w:t>
                            </w:r>
                            <w:r>
                              <w:rPr>
                                <w:rFonts w:eastAsia="Times New Roman" w:cs="Times New Roman"/>
                                <w:sz w:val="19"/>
                                <w:szCs w:val="19"/>
                              </w:rPr>
                              <w:t>, such as beam prediction accuracy, RSRP difference, etc</w:t>
                            </w:r>
                            <w:r w:rsidRPr="00162881">
                              <w:rPr>
                                <w:rFonts w:eastAsia="Times New Roman" w:cs="Times New Roman"/>
                                <w:sz w:val="19"/>
                                <w:szCs w:val="19"/>
                              </w:rPr>
                              <w:t>.</w:t>
                            </w:r>
                            <w:r>
                              <w:rPr>
                                <w:rFonts w:eastAsia="Times New Roman" w:cs="Times New Roman"/>
                                <w:sz w:val="19"/>
                                <w:szCs w:val="19"/>
                              </w:rPr>
                              <w:t xml:space="preserve"> The calculated performance metric can be reported to enable NW to evaluate the operability of the functionality.</w:t>
                            </w:r>
                            <w:r w:rsidRPr="00162881">
                              <w:rPr>
                                <w:rFonts w:eastAsia="Times New Roman" w:cs="Times New Roman"/>
                                <w:sz w:val="19"/>
                                <w:szCs w:val="19"/>
                              </w:rPr>
                              <w:t xml:space="preserve"> However, the performance monitoring in option 2 could be based on the reporting of intermediate KPIs.</w:t>
                            </w:r>
                          </w:p>
                          <w:p w14:paraId="6125EECD" w14:textId="77777777" w:rsidR="00A01D2A" w:rsidRDefault="00A01D2A" w:rsidP="00A01D2A">
                            <w:pPr>
                              <w:pStyle w:val="ListParagraph"/>
                              <w:numPr>
                                <w:ilvl w:val="0"/>
                                <w:numId w:val="32"/>
                              </w:numPr>
                              <w:rPr>
                                <w:rFonts w:eastAsia="Times New Roman" w:cs="Times New Roman"/>
                                <w:sz w:val="19"/>
                                <w:szCs w:val="19"/>
                              </w:rPr>
                            </w:pPr>
                            <w:r>
                              <w:rPr>
                                <w:rFonts w:eastAsia="Times New Roman" w:cs="Times New Roman"/>
                                <w:sz w:val="19"/>
                                <w:szCs w:val="19"/>
                              </w:rPr>
                              <w:t>Option 3: UE sided performance monitoring</w:t>
                            </w:r>
                          </w:p>
                          <w:p w14:paraId="4B76AFBC" w14:textId="6F7E687F" w:rsidR="00A01D2A" w:rsidRPr="00A01D2A" w:rsidRDefault="00A01D2A" w:rsidP="00A01D2A">
                            <w:pPr>
                              <w:pStyle w:val="ListParagraph"/>
                              <w:numPr>
                                <w:ilvl w:val="1"/>
                                <w:numId w:val="32"/>
                              </w:numPr>
                              <w:rPr>
                                <w:rFonts w:eastAsia="Times New Roman" w:cs="Times New Roman"/>
                                <w:sz w:val="19"/>
                                <w:szCs w:val="19"/>
                              </w:rPr>
                            </w:pPr>
                            <w:r>
                              <w:rPr>
                                <w:rFonts w:eastAsia="Times New Roman" w:cs="Times New Roman"/>
                                <w:sz w:val="19"/>
                                <w:szCs w:val="19"/>
                              </w:rPr>
                              <w:t xml:space="preserve">The performance monitoring is at UE side, where the NW can configure the UE for AI/ML functionality monitoring with dedicated resources that can be measured and used by UE to calculate performance metrics. Finally, the UE calculates performance metrics and determine whether functionality is suitable or not suitable. Following </w:t>
                            </w:r>
                            <w:r>
                              <w:t xml:space="preserve">3GPP TR 38.843 V18.0.0 [3], for this type of performance monitoring, the UE makes decisions such as model selection, activation, deactivation, switching and fallback operations. In this approach, the UE autonomously perform actions and decide to disable functionality switching or switching to legacy beam management operation.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8E0C88" id="_x0000_s1027" type="#_x0000_t202" style="position:absolute;margin-left:14.15pt;margin-top:19.45pt;width:448.2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">
                <v:textbox style="mso-fit-shape-to-text:t">
                  <w:txbxContent>
                    <w:p w14:paraId="29C31636" w14:textId="69B6B248" w:rsidR="00A01D2A" w:rsidRDefault="00A01D2A" w:rsidP="00A01D2A">
                      <w:pPr>
                        <w:pStyle w:val="ListParagraph"/>
                        <w:numPr>
                          <w:ilvl w:val="0"/>
                          <w:numId w:val="32"/>
                        </w:numPr>
                        <w:rPr>
                          <w:rFonts w:eastAsia="Times New Roman" w:cs="Times New Roman"/>
                          <w:sz w:val="19"/>
                          <w:szCs w:val="19"/>
                        </w:rPr>
                      </w:pPr>
                      <w:r w:rsidRPr="00EA3E2E">
                        <w:rPr>
                          <w:rFonts w:eastAsia="Times New Roman" w:cs="Times New Roman"/>
                          <w:sz w:val="19"/>
                          <w:szCs w:val="19"/>
                        </w:rPr>
                        <w:t xml:space="preserve">Option 1: NW-side performance monitoring </w:t>
                      </w:r>
                    </w:p>
                    <w:p w14:paraId="3C37DCF3" w14:textId="77777777" w:rsidR="00A01D2A" w:rsidRDefault="00A01D2A" w:rsidP="00A01D2A">
                      <w:pPr>
                        <w:pStyle w:val="ListParagraph"/>
                        <w:numPr>
                          <w:ilvl w:val="1"/>
                          <w:numId w:val="32"/>
                        </w:numPr>
                        <w:rPr>
                          <w:rFonts w:eastAsia="Times New Roman" w:cs="Times New Roman"/>
                          <w:sz w:val="19"/>
                          <w:szCs w:val="19"/>
                        </w:rPr>
                      </w:pPr>
                      <w:r>
                        <w:rPr>
                          <w:rFonts w:eastAsia="Times New Roman" w:cs="Times New Roman"/>
                          <w:sz w:val="19"/>
                          <w:szCs w:val="19"/>
                        </w:rPr>
                        <w:t>The performance monitoring is at NW side, where the NW may need to configure/indicate a RS resource set to consider as monitoring RS resources where the UE can measure these monitoring RS resources and report back to NW. Based on the reported measurements corresponding to the monitoring RS resources and inference related reports, the NW can calculate performance metrics, and the calculated performance metric can be used to evaluate the operability of CSI report associated with beam prediction functionality.</w:t>
                      </w:r>
                    </w:p>
                    <w:p w14:paraId="46242D1F" w14:textId="77777777" w:rsidR="00A01D2A" w:rsidRDefault="00A01D2A" w:rsidP="00A01D2A">
                      <w:pPr>
                        <w:pStyle w:val="ListParagraph"/>
                        <w:numPr>
                          <w:ilvl w:val="0"/>
                          <w:numId w:val="32"/>
                        </w:numPr>
                        <w:rPr>
                          <w:rFonts w:eastAsia="Times New Roman" w:cs="Times New Roman"/>
                          <w:sz w:val="19"/>
                          <w:szCs w:val="19"/>
                        </w:rPr>
                      </w:pPr>
                      <w:r w:rsidRPr="00EA3E2E">
                        <w:rPr>
                          <w:rFonts w:eastAsia="Times New Roman" w:cs="Times New Roman"/>
                          <w:sz w:val="19"/>
                          <w:szCs w:val="19"/>
                        </w:rPr>
                        <w:t>Option 2: UE-assisted performance monitoring</w:t>
                      </w:r>
                    </w:p>
                    <w:p w14:paraId="74E3C5BE" w14:textId="77777777" w:rsidR="00A01D2A" w:rsidRDefault="00A01D2A" w:rsidP="00A01D2A">
                      <w:pPr>
                        <w:pStyle w:val="ListParagraph"/>
                        <w:numPr>
                          <w:ilvl w:val="1"/>
                          <w:numId w:val="32"/>
                        </w:numPr>
                        <w:rPr>
                          <w:rFonts w:eastAsia="Times New Roman" w:cs="Times New Roman"/>
                          <w:sz w:val="19"/>
                          <w:szCs w:val="19"/>
                        </w:rPr>
                      </w:pPr>
                      <w:r>
                        <w:rPr>
                          <w:rFonts w:eastAsia="Times New Roman" w:cs="Times New Roman"/>
                          <w:sz w:val="19"/>
                          <w:szCs w:val="19"/>
                        </w:rPr>
                        <w:t xml:space="preserve">The performance monitoring is at </w:t>
                      </w:r>
                      <w:r w:rsidRPr="00162881">
                        <w:rPr>
                          <w:rFonts w:eastAsia="Times New Roman" w:cs="Times New Roman"/>
                          <w:sz w:val="19"/>
                          <w:szCs w:val="19"/>
                        </w:rPr>
                        <w:t xml:space="preserve">UE </w:t>
                      </w:r>
                      <w:r>
                        <w:rPr>
                          <w:rFonts w:eastAsia="Times New Roman" w:cs="Times New Roman"/>
                          <w:sz w:val="19"/>
                          <w:szCs w:val="19"/>
                        </w:rPr>
                        <w:t>side, where the UE could be configured t</w:t>
                      </w:r>
                      <w:r w:rsidRPr="00162881">
                        <w:rPr>
                          <w:rFonts w:eastAsia="Times New Roman" w:cs="Times New Roman"/>
                          <w:sz w:val="19"/>
                          <w:szCs w:val="19"/>
                        </w:rPr>
                        <w:t>o report performance metric(s)</w:t>
                      </w:r>
                      <w:r>
                        <w:rPr>
                          <w:rFonts w:eastAsia="Times New Roman" w:cs="Times New Roman"/>
                          <w:sz w:val="19"/>
                          <w:szCs w:val="19"/>
                        </w:rPr>
                        <w:t>, such as beam prediction accuracy, RSRP difference, etc</w:t>
                      </w:r>
                      <w:r w:rsidRPr="00162881">
                        <w:rPr>
                          <w:rFonts w:eastAsia="Times New Roman" w:cs="Times New Roman"/>
                          <w:sz w:val="19"/>
                          <w:szCs w:val="19"/>
                        </w:rPr>
                        <w:t>.</w:t>
                      </w:r>
                      <w:r>
                        <w:rPr>
                          <w:rFonts w:eastAsia="Times New Roman" w:cs="Times New Roman"/>
                          <w:sz w:val="19"/>
                          <w:szCs w:val="19"/>
                        </w:rPr>
                        <w:t xml:space="preserve"> The calculated performance metric can be reported to enable NW to evaluate the operability of the functionality.</w:t>
                      </w:r>
                      <w:r w:rsidRPr="00162881">
                        <w:rPr>
                          <w:rFonts w:eastAsia="Times New Roman" w:cs="Times New Roman"/>
                          <w:sz w:val="19"/>
                          <w:szCs w:val="19"/>
                        </w:rPr>
                        <w:t xml:space="preserve"> However, the performance monitoring in option 2 could be based on the reporting of intermediate KPIs.</w:t>
                      </w:r>
                    </w:p>
                    <w:p w14:paraId="6125EECD" w14:textId="77777777" w:rsidR="00A01D2A" w:rsidRDefault="00A01D2A" w:rsidP="00A01D2A">
                      <w:pPr>
                        <w:pStyle w:val="ListParagraph"/>
                        <w:numPr>
                          <w:ilvl w:val="0"/>
                          <w:numId w:val="32"/>
                        </w:numPr>
                        <w:rPr>
                          <w:rFonts w:eastAsia="Times New Roman" w:cs="Times New Roman"/>
                          <w:sz w:val="19"/>
                          <w:szCs w:val="19"/>
                        </w:rPr>
                      </w:pPr>
                      <w:r>
                        <w:rPr>
                          <w:rFonts w:eastAsia="Times New Roman" w:cs="Times New Roman"/>
                          <w:sz w:val="19"/>
                          <w:szCs w:val="19"/>
                        </w:rPr>
                        <w:t>Option 3: UE sided performance monitoring</w:t>
                      </w:r>
                    </w:p>
                    <w:p w14:paraId="4B76AFBC" w14:textId="6F7E687F" w:rsidR="00A01D2A" w:rsidRPr="00A01D2A" w:rsidRDefault="00A01D2A" w:rsidP="00A01D2A">
                      <w:pPr>
                        <w:pStyle w:val="ListParagraph"/>
                        <w:numPr>
                          <w:ilvl w:val="1"/>
                          <w:numId w:val="32"/>
                        </w:numPr>
                        <w:rPr>
                          <w:rFonts w:eastAsia="Times New Roman" w:cs="Times New Roman"/>
                          <w:sz w:val="19"/>
                          <w:szCs w:val="19"/>
                        </w:rPr>
                      </w:pPr>
                      <w:r>
                        <w:rPr>
                          <w:rFonts w:eastAsia="Times New Roman" w:cs="Times New Roman"/>
                          <w:sz w:val="19"/>
                          <w:szCs w:val="19"/>
                        </w:rPr>
                        <w:t xml:space="preserve">The performance monitoring is at UE side, where the NW can configure the UE for AI/ML functionality monitoring with dedicated resources that can be measured and used by UE to calculate performance metrics. Finally, the UE calculates performance metrics and determine whether functionality is suitable or not suitable. Following </w:t>
                      </w:r>
                      <w:r>
                        <w:t xml:space="preserve">3GPP TR 38.843 V18.0.0 [3], for this type of performance monitoring, the UE makes decisions such as model selection, activation, deactivation, switching and fallback operations. In this approach, the UE autonomously perform actions and decide to disable functionality switching or switching to legacy beam management operation. </w:t>
                      </w:r>
                    </w:p>
                  </w:txbxContent>
                </v:textbox>
                <w10:wrap type="square"/>
              </v:shape>
            </w:pict>
          </mc:Fallback>
        </mc:AlternateContent>
      </w:r>
    </w:p>
    <w:p w14:paraId="4CA3DAC8" w14:textId="77777777" w:rsidR="002243EA" w:rsidRPr="00A330ED" w:rsidRDefault="002243EA" w:rsidP="00A01D2A">
      <w:pPr>
        <w:spacing w:after="0"/>
        <w:rPr>
          <w:rFonts w:eastAsia="Times New Roman" w:cs="Times New Roman"/>
          <w:sz w:val="19"/>
          <w:szCs w:val="19"/>
        </w:rPr>
      </w:pPr>
    </w:p>
    <w:p w14:paraId="32BD16F0" w14:textId="77777777" w:rsidR="00913A45" w:rsidRDefault="00ED70EF" w:rsidP="00A01D2A">
      <w:pPr>
        <w:spacing w:after="0"/>
        <w:rPr>
          <w:rFonts w:eastAsia="Times New Roman" w:cs="Times New Roman"/>
          <w:sz w:val="19"/>
          <w:szCs w:val="19"/>
        </w:rPr>
      </w:pPr>
      <w:r>
        <w:rPr>
          <w:rFonts w:eastAsia="Times New Roman" w:cs="Times New Roman"/>
          <w:sz w:val="19"/>
          <w:szCs w:val="19"/>
        </w:rPr>
        <w:t>In Option 1 (NW-side performance monitoring)</w:t>
      </w:r>
      <w:r w:rsidR="00ED388D">
        <w:rPr>
          <w:rFonts w:eastAsia="Times New Roman" w:cs="Times New Roman"/>
          <w:sz w:val="19"/>
          <w:szCs w:val="19"/>
        </w:rPr>
        <w:t xml:space="preserve"> </w:t>
      </w:r>
      <w:r w:rsidR="00A01D2A">
        <w:rPr>
          <w:rFonts w:eastAsia="Times New Roman" w:cs="Times New Roman"/>
          <w:sz w:val="19"/>
          <w:szCs w:val="19"/>
        </w:rPr>
        <w:t xml:space="preserve">and Option2 (UE-assisted performance monitoring), the NW would be notified any performance monitoring degradation and can control any LCM related operations at UE-side model. </w:t>
      </w:r>
    </w:p>
    <w:p w14:paraId="6825B75F" w14:textId="2B88DA0D" w:rsidR="00A01D2A" w:rsidRPr="00982E14" w:rsidRDefault="00A01D2A" w:rsidP="00A01D2A">
      <w:pPr>
        <w:spacing w:after="0"/>
        <w:rPr>
          <w:rFonts w:eastAsia="Times New Roman" w:cs="Times New Roman"/>
          <w:sz w:val="19"/>
          <w:szCs w:val="19"/>
        </w:rPr>
      </w:pPr>
      <w:r>
        <w:rPr>
          <w:rFonts w:eastAsia="Times New Roman" w:cs="Times New Roman"/>
          <w:sz w:val="19"/>
          <w:szCs w:val="19"/>
        </w:rPr>
        <w:t xml:space="preserve">On the other hand, in Option 3 (UE-sided performance monitoring), the UE can perform functionality switching or switching to legacy beam management operation autonomously. </w:t>
      </w:r>
      <w:r w:rsidR="00B96659">
        <w:rPr>
          <w:rFonts w:eastAsia="Times New Roman" w:cs="Times New Roman"/>
          <w:sz w:val="19"/>
          <w:szCs w:val="19"/>
        </w:rPr>
        <w:t xml:space="preserve">The NW cannot control any model LCM-related operations at the UE. </w:t>
      </w:r>
      <w:r w:rsidR="005F1E55">
        <w:rPr>
          <w:rFonts w:eastAsia="Times New Roman" w:cs="Times New Roman"/>
          <w:sz w:val="19"/>
          <w:szCs w:val="19"/>
        </w:rPr>
        <w:t xml:space="preserve">It is not desirable to allow the UE to switch to other functionalities </w:t>
      </w:r>
      <w:r w:rsidR="00290CA4">
        <w:rPr>
          <w:rFonts w:eastAsia="Times New Roman" w:cs="Times New Roman"/>
          <w:sz w:val="19"/>
          <w:szCs w:val="19"/>
        </w:rPr>
        <w:t xml:space="preserve">autonomously since it may lead to configuration issues. </w:t>
      </w:r>
      <w:r w:rsidR="007939A2">
        <w:rPr>
          <w:rFonts w:eastAsia="Times New Roman" w:cs="Times New Roman"/>
          <w:sz w:val="19"/>
          <w:szCs w:val="19"/>
        </w:rPr>
        <w:t>For example, i</w:t>
      </w:r>
      <w:r>
        <w:rPr>
          <w:rFonts w:eastAsia="Times New Roman" w:cs="Times New Roman"/>
          <w:sz w:val="19"/>
          <w:szCs w:val="19"/>
        </w:rPr>
        <w:t xml:space="preserve">f the UE decides to switch from functionality configured for BM-Case1 to legacy beam management operation, the UE should be configured with different set of resources to perform all the measurements required to operate with legacy beam management. Therefore, in Option 3, the NW will not be able to reconfigure the UE until it had notified that the functionality is no longer suitable, and a switching is required.   </w:t>
      </w:r>
    </w:p>
    <w:p w14:paraId="3666D257" w14:textId="77777777" w:rsidR="00197984" w:rsidRDefault="00197984" w:rsidP="00A01D2A">
      <w:pPr>
        <w:spacing w:after="0"/>
        <w:rPr>
          <w:rFonts w:eastAsia="Times New Roman" w:cs="Times New Roman"/>
          <w:sz w:val="19"/>
          <w:szCs w:val="19"/>
        </w:rPr>
      </w:pPr>
    </w:p>
    <w:p w14:paraId="5BCBD2E8" w14:textId="49A1CAA0" w:rsidR="00DA753D" w:rsidRPr="00DA753D" w:rsidRDefault="00A01D2A" w:rsidP="0048773F">
      <w:pPr>
        <w:pStyle w:val="RAN4observation0"/>
      </w:pPr>
      <w:bookmarkStart w:id="9" w:name="_Hlk163498660"/>
      <w:r>
        <w:t xml:space="preserve">Different </w:t>
      </w:r>
      <w:r w:rsidR="00E448EF">
        <w:t>o</w:t>
      </w:r>
      <w:r>
        <w:t>ptions</w:t>
      </w:r>
      <w:r w:rsidR="00B50450">
        <w:t xml:space="preserve"> for </w:t>
      </w:r>
      <w:r w:rsidR="004377DB">
        <w:t>performance monitoring</w:t>
      </w:r>
      <w:r>
        <w:t xml:space="preserve"> under discussion in RAN1 BM</w:t>
      </w:r>
      <w:r w:rsidR="00E448EF">
        <w:t xml:space="preserve"> </w:t>
      </w:r>
      <w:r w:rsidR="0002302C">
        <w:t>might</w:t>
      </w:r>
      <w:r>
        <w:t xml:space="preserve"> potentially have different</w:t>
      </w:r>
      <w:r w:rsidR="007454D2">
        <w:t xml:space="preserve"> performance and</w:t>
      </w:r>
      <w:r>
        <w:t xml:space="preserve"> </w:t>
      </w:r>
      <w:r w:rsidR="0002302C">
        <w:t xml:space="preserve">core requirements </w:t>
      </w:r>
      <w:r>
        <w:t xml:space="preserve">impacts in RAN4. </w:t>
      </w:r>
    </w:p>
    <w:p w14:paraId="2934C7DC" w14:textId="6EFC3CD4" w:rsidR="00002F20" w:rsidRDefault="00F66498" w:rsidP="00002F20">
      <w:pPr>
        <w:pStyle w:val="RAN4proposal"/>
        <w:ind w:left="360" w:hanging="360"/>
      </w:pPr>
      <w:bookmarkStart w:id="10" w:name="_Hlk163498679"/>
      <w:bookmarkEnd w:id="9"/>
      <w:r>
        <w:lastRenderedPageBreak/>
        <w:t xml:space="preserve">RAN4 should consider </w:t>
      </w:r>
      <w:r w:rsidR="007454D2">
        <w:t>performance and c</w:t>
      </w:r>
      <w:r w:rsidR="00AF0789">
        <w:t xml:space="preserve">ore requirements related to </w:t>
      </w:r>
      <w:r w:rsidR="00AF0789" w:rsidRPr="00137A1C">
        <w:t>performance</w:t>
      </w:r>
      <w:r w:rsidR="007454D2">
        <w:t xml:space="preserve"> monitoring</w:t>
      </w:r>
      <w:r w:rsidR="00AF0789" w:rsidRPr="00137A1C">
        <w:t xml:space="preserve"> </w:t>
      </w:r>
      <w:r w:rsidR="003927A3">
        <w:t>for</w:t>
      </w:r>
      <w:r w:rsidR="007E26DC">
        <w:t xml:space="preserve"> Option 1 (</w:t>
      </w:r>
      <w:r w:rsidR="007E26DC" w:rsidRPr="006E19F5">
        <w:t>NW-side performance monitoring</w:t>
      </w:r>
      <w:r w:rsidR="007E26DC">
        <w:t>) and Option 2 (</w:t>
      </w:r>
      <w:r w:rsidR="007E26DC" w:rsidRPr="006E19F5">
        <w:t>UE-assisted performance monitoring</w:t>
      </w:r>
      <w:proofErr w:type="gramStart"/>
      <w:r w:rsidR="007E26DC">
        <w:t>)</w:t>
      </w:r>
      <w:r w:rsidR="009B1450">
        <w:t>, if</w:t>
      </w:r>
      <w:proofErr w:type="gramEnd"/>
      <w:r w:rsidR="009B1450">
        <w:t xml:space="preserve"> </w:t>
      </w:r>
      <w:r w:rsidR="001C72E8">
        <w:t>there is an impact on legacy measurement reporting</w:t>
      </w:r>
      <w:r w:rsidR="00F46042">
        <w:t>.</w:t>
      </w:r>
    </w:p>
    <w:bookmarkEnd w:id="10"/>
    <w:p w14:paraId="0DB5559E" w14:textId="77777777" w:rsidR="00002F20" w:rsidRPr="00002F20" w:rsidRDefault="00002F20" w:rsidP="0048773F"/>
    <w:p w14:paraId="54CDEF7D" w14:textId="5DB68514" w:rsidR="001A31ED" w:rsidRDefault="001A31ED" w:rsidP="00264CA3">
      <w:pPr>
        <w:pStyle w:val="RAN4H2"/>
      </w:pPr>
      <w:bookmarkStart w:id="11" w:name="_Hlk163250964"/>
      <w:r>
        <w:t>Impact</w:t>
      </w:r>
      <w:r w:rsidR="000306FD">
        <w:t xml:space="preserve"> </w:t>
      </w:r>
      <w:r w:rsidR="0048773F">
        <w:t>on</w:t>
      </w:r>
      <w:r w:rsidR="000306FD">
        <w:t xml:space="preserve"> </w:t>
      </w:r>
      <w:r>
        <w:t xml:space="preserve">Core Requirements </w:t>
      </w:r>
    </w:p>
    <w:bookmarkEnd w:id="11"/>
    <w:p w14:paraId="1A05EA3B" w14:textId="3972ABC0" w:rsidR="00494105" w:rsidRDefault="002744AB" w:rsidP="006E19F5">
      <w:pPr>
        <w:pStyle w:val="RAN4H3"/>
      </w:pPr>
      <w:r>
        <w:t>R</w:t>
      </w:r>
      <w:r w:rsidR="000306FD">
        <w:t xml:space="preserve">equirements related to </w:t>
      </w:r>
      <w:r w:rsidR="00882FE4">
        <w:t>Beam Indication</w:t>
      </w:r>
      <w:r w:rsidR="00494105">
        <w:t xml:space="preserve"> </w:t>
      </w:r>
    </w:p>
    <w:p w14:paraId="66827402" w14:textId="77777777" w:rsidR="00E40A8E" w:rsidRDefault="00321349" w:rsidP="00E55B42">
      <w:r>
        <w:t xml:space="preserve">The core requirements </w:t>
      </w:r>
      <w:r w:rsidR="00F8781E">
        <w:t>related to</w:t>
      </w:r>
      <w:r w:rsidR="001F7E8A">
        <w:t xml:space="preserve"> beam indication (</w:t>
      </w:r>
      <w:r w:rsidR="00F8781E">
        <w:t>TCI indication</w:t>
      </w:r>
      <w:r w:rsidR="009E0DDB">
        <w:t>/activation)</w:t>
      </w:r>
      <w:r w:rsidR="00F8781E">
        <w:t xml:space="preserve"> is discussed in this Section. </w:t>
      </w:r>
    </w:p>
    <w:p w14:paraId="5824EBDB" w14:textId="59F80620" w:rsidR="00321349" w:rsidRDefault="006E19F5" w:rsidP="00E55B42">
      <w:pPr>
        <w:rPr>
          <w:rFonts w:eastAsia="MS Mincho" w:cs="Times New Roman"/>
          <w:szCs w:val="20"/>
        </w:rPr>
      </w:pPr>
      <w:r>
        <w:rPr>
          <w:rFonts w:eastAsia="MS Mincho" w:cs="Times New Roman"/>
          <w:szCs w:val="20"/>
          <w:lang w:val="en-US"/>
        </w:rPr>
        <w:t>In</w:t>
      </w:r>
      <w:r w:rsidR="00507F0A" w:rsidRPr="00047FB7">
        <w:rPr>
          <w:rFonts w:eastAsia="MS Mincho" w:cs="Times New Roman"/>
          <w:szCs w:val="20"/>
          <w:lang w:val="en-US"/>
        </w:rPr>
        <w:t xml:space="preserve"> one option, the NW can determine whether any changes are required in the set of active TCI states, and if yes, the NW can adapt the set of active TCI states based on the prediction report received from the </w:t>
      </w:r>
      <w:r w:rsidR="00B0571F">
        <w:rPr>
          <w:rFonts w:eastAsia="MS Mincho" w:cs="Times New Roman"/>
          <w:szCs w:val="20"/>
        </w:rPr>
        <w:t xml:space="preserve">UE. </w:t>
      </w:r>
      <w:r w:rsidR="00B0571F" w:rsidRPr="00047FB7">
        <w:rPr>
          <w:rFonts w:eastAsia="MS Mincho" w:cs="Times New Roman"/>
          <w:szCs w:val="20"/>
          <w:lang w:val="en-US"/>
        </w:rPr>
        <w:t>Here, the NW</w:t>
      </w:r>
      <w:r w:rsidR="00B0571F" w:rsidRPr="00047FB7" w:rsidDel="0087477D">
        <w:rPr>
          <w:rFonts w:eastAsia="MS Mincho" w:cs="Times New Roman"/>
          <w:szCs w:val="20"/>
          <w:lang w:val="en-US"/>
        </w:rPr>
        <w:t xml:space="preserve"> </w:t>
      </w:r>
      <w:r w:rsidR="00B0571F" w:rsidRPr="00047FB7">
        <w:rPr>
          <w:rFonts w:eastAsia="MS Mincho" w:cs="Times New Roman"/>
          <w:szCs w:val="20"/>
          <w:lang w:val="en-US"/>
        </w:rPr>
        <w:t xml:space="preserve">needs to </w:t>
      </w:r>
      <w:r w:rsidR="004124FC">
        <w:rPr>
          <w:rFonts w:eastAsia="MS Mincho" w:cs="Times New Roman"/>
          <w:szCs w:val="20"/>
          <w:lang w:val="en-US"/>
        </w:rPr>
        <w:t>ensure</w:t>
      </w:r>
      <w:r w:rsidR="00B0571F" w:rsidRPr="00047FB7">
        <w:rPr>
          <w:rFonts w:eastAsia="MS Mincho" w:cs="Times New Roman"/>
          <w:szCs w:val="20"/>
          <w:lang w:val="en-US"/>
        </w:rPr>
        <w:t xml:space="preserve"> that the RS resource corresponding to the activated/indicated beams can be measured by the UE prior any beam indication takes place corresponding to </w:t>
      </w:r>
      <w:r w:rsidR="004124FC">
        <w:rPr>
          <w:rFonts w:eastAsia="MS Mincho" w:cs="Times New Roman"/>
          <w:szCs w:val="20"/>
          <w:lang w:val="en-US"/>
        </w:rPr>
        <w:t>the</w:t>
      </w:r>
      <w:r w:rsidR="00B0571F" w:rsidRPr="00047FB7">
        <w:rPr>
          <w:rFonts w:eastAsia="MS Mincho" w:cs="Times New Roman"/>
          <w:szCs w:val="20"/>
          <w:lang w:val="en-US"/>
        </w:rPr>
        <w:t xml:space="preserve"> predicted RS resource.</w:t>
      </w:r>
      <w:r w:rsidR="00B0571F">
        <w:rPr>
          <w:rFonts w:eastAsia="MS Mincho" w:cs="Times New Roman"/>
          <w:szCs w:val="20"/>
        </w:rPr>
        <w:t xml:space="preserve"> </w:t>
      </w:r>
    </w:p>
    <w:p w14:paraId="4BA01AD7" w14:textId="44044D62" w:rsidR="002845EA" w:rsidRDefault="0088258C" w:rsidP="00E55B42">
      <w:pPr>
        <w:rPr>
          <w:rFonts w:eastAsia="MS Mincho" w:cs="Times New Roman"/>
          <w:szCs w:val="20"/>
        </w:rPr>
      </w:pPr>
      <w:r>
        <w:rPr>
          <w:rFonts w:eastAsia="MS Mincho" w:cs="Times New Roman"/>
          <w:szCs w:val="20"/>
        </w:rPr>
        <w:t xml:space="preserve">The </w:t>
      </w:r>
      <w:r w:rsidR="00CB73C5">
        <w:rPr>
          <w:rFonts w:eastAsia="MS Mincho" w:cs="Times New Roman"/>
          <w:szCs w:val="20"/>
        </w:rPr>
        <w:t xml:space="preserve">UE may not have </w:t>
      </w:r>
      <w:r w:rsidR="00032A1E">
        <w:rPr>
          <w:rFonts w:eastAsia="MS Mincho" w:cs="Times New Roman"/>
          <w:szCs w:val="20"/>
        </w:rPr>
        <w:t xml:space="preserve">measured </w:t>
      </w:r>
      <w:r w:rsidR="00823A48">
        <w:rPr>
          <w:rFonts w:eastAsia="MS Mincho" w:cs="Times New Roman"/>
          <w:szCs w:val="20"/>
        </w:rPr>
        <w:t xml:space="preserve">the RS resource included in the indicated/activated TCI state </w:t>
      </w:r>
      <w:r w:rsidR="007561A2">
        <w:rPr>
          <w:rFonts w:eastAsia="MS Mincho" w:cs="Times New Roman"/>
          <w:szCs w:val="20"/>
        </w:rPr>
        <w:t>since</w:t>
      </w:r>
      <w:r w:rsidR="00823A48">
        <w:rPr>
          <w:rFonts w:eastAsia="MS Mincho" w:cs="Times New Roman"/>
          <w:szCs w:val="20"/>
        </w:rPr>
        <w:t xml:space="preserve"> the beam prediction may be based on a subset of </w:t>
      </w:r>
      <w:r w:rsidR="00B5790D">
        <w:rPr>
          <w:rFonts w:eastAsia="MS Mincho" w:cs="Times New Roman"/>
          <w:szCs w:val="20"/>
        </w:rPr>
        <w:t xml:space="preserve">beam measurements (Set B) </w:t>
      </w:r>
      <w:r w:rsidR="001A3A97">
        <w:rPr>
          <w:rFonts w:eastAsia="MS Mincho" w:cs="Times New Roman"/>
          <w:szCs w:val="20"/>
        </w:rPr>
        <w:t>to predict</w:t>
      </w:r>
      <w:r w:rsidR="0061500A">
        <w:rPr>
          <w:rFonts w:eastAsia="MS Mincho" w:cs="Times New Roman"/>
          <w:szCs w:val="20"/>
        </w:rPr>
        <w:t xml:space="preserve"> beam(s) from Set A. </w:t>
      </w:r>
      <w:r w:rsidR="007561A2">
        <w:rPr>
          <w:rFonts w:eastAsia="MS Mincho" w:cs="Times New Roman"/>
          <w:szCs w:val="20"/>
        </w:rPr>
        <w:t xml:space="preserve">In this case, the </w:t>
      </w:r>
      <w:r w:rsidR="007A52E6">
        <w:rPr>
          <w:rFonts w:eastAsia="MS Mincho" w:cs="Times New Roman"/>
          <w:szCs w:val="20"/>
        </w:rPr>
        <w:t xml:space="preserve">indicated TCI state </w:t>
      </w:r>
      <w:r w:rsidR="00E76393">
        <w:rPr>
          <w:rFonts w:eastAsia="MS Mincho" w:cs="Times New Roman"/>
          <w:szCs w:val="20"/>
        </w:rPr>
        <w:t xml:space="preserve">may cause the </w:t>
      </w:r>
      <w:r w:rsidR="007153E1">
        <w:rPr>
          <w:rFonts w:eastAsia="MS Mincho" w:cs="Times New Roman"/>
          <w:szCs w:val="20"/>
        </w:rPr>
        <w:t xml:space="preserve">UE </w:t>
      </w:r>
      <w:r w:rsidR="00C90C68">
        <w:rPr>
          <w:rFonts w:eastAsia="MS Mincho" w:cs="Times New Roman"/>
          <w:szCs w:val="20"/>
        </w:rPr>
        <w:t xml:space="preserve">to apply beam </w:t>
      </w:r>
      <w:r w:rsidR="001C1AB5">
        <w:rPr>
          <w:rFonts w:eastAsia="MS Mincho" w:cs="Times New Roman"/>
          <w:szCs w:val="20"/>
        </w:rPr>
        <w:t xml:space="preserve">switching delay </w:t>
      </w:r>
      <w:r w:rsidR="0092517F">
        <w:rPr>
          <w:rFonts w:eastAsia="MS Mincho" w:cs="Times New Roman"/>
          <w:szCs w:val="20"/>
        </w:rPr>
        <w:t xml:space="preserve">based on unknown TCI state. </w:t>
      </w:r>
      <w:r w:rsidR="0057134C">
        <w:rPr>
          <w:rFonts w:eastAsia="MS Mincho" w:cs="Times New Roman"/>
          <w:szCs w:val="20"/>
        </w:rPr>
        <w:t>Subsequently</w:t>
      </w:r>
      <w:r w:rsidR="004A2266">
        <w:rPr>
          <w:rFonts w:eastAsia="MS Mincho" w:cs="Times New Roman"/>
          <w:szCs w:val="20"/>
        </w:rPr>
        <w:t xml:space="preserve">, this may </w:t>
      </w:r>
      <w:r w:rsidR="0057134C">
        <w:rPr>
          <w:rFonts w:eastAsia="MS Mincho" w:cs="Times New Roman"/>
          <w:szCs w:val="20"/>
        </w:rPr>
        <w:t xml:space="preserve">frequently </w:t>
      </w:r>
      <w:r w:rsidR="00147CB5">
        <w:rPr>
          <w:rFonts w:eastAsia="MS Mincho" w:cs="Times New Roman"/>
          <w:szCs w:val="20"/>
        </w:rPr>
        <w:t>cause</w:t>
      </w:r>
      <w:r w:rsidR="004A2266">
        <w:rPr>
          <w:rFonts w:eastAsia="MS Mincho" w:cs="Times New Roman"/>
          <w:szCs w:val="20"/>
        </w:rPr>
        <w:t xml:space="preserve"> long</w:t>
      </w:r>
      <w:r w:rsidR="0057134C">
        <w:rPr>
          <w:rFonts w:eastAsia="MS Mincho" w:cs="Times New Roman"/>
          <w:szCs w:val="20"/>
        </w:rPr>
        <w:t>er</w:t>
      </w:r>
      <w:r w:rsidR="004A2266">
        <w:rPr>
          <w:rFonts w:eastAsia="MS Mincho" w:cs="Times New Roman"/>
          <w:szCs w:val="20"/>
        </w:rPr>
        <w:t xml:space="preserve"> switching delay</w:t>
      </w:r>
      <w:r w:rsidR="0057134C">
        <w:rPr>
          <w:rFonts w:eastAsia="MS Mincho" w:cs="Times New Roman"/>
          <w:szCs w:val="20"/>
        </w:rPr>
        <w:t>s</w:t>
      </w:r>
      <w:r w:rsidR="00147CB5">
        <w:rPr>
          <w:rFonts w:eastAsia="MS Mincho" w:cs="Times New Roman"/>
          <w:szCs w:val="20"/>
        </w:rPr>
        <w:t xml:space="preserve">. </w:t>
      </w:r>
    </w:p>
    <w:bookmarkStart w:id="12" w:name="_Hlk163498707"/>
    <w:p w14:paraId="142702C3" w14:textId="2CFB9ADD" w:rsidR="005E29A0" w:rsidRPr="00676AD0" w:rsidRDefault="00000000" w:rsidP="00D779EB">
      <w:pPr>
        <w:pStyle w:val="RAN4proposal"/>
        <w:ind w:left="360" w:hanging="360"/>
        <w:rPr>
          <w:bCs/>
        </w:rPr>
      </w:pPr>
      <w:r>
        <w:fldChar w:fldCharType="begin"/>
      </w:r>
      <w:r>
        <w:instrText>HYPERLINK \l "_Toc133918803"</w:instrText>
      </w:r>
      <w:r>
        <w:fldChar w:fldCharType="separate"/>
      </w:r>
      <w:r w:rsidR="00D779EB" w:rsidRPr="008F1D39">
        <w:t>RAN4</w:t>
      </w:r>
      <w:r>
        <w:fldChar w:fldCharType="end"/>
      </w:r>
      <w:r w:rsidR="00D779EB" w:rsidRPr="008F1D39">
        <w:t xml:space="preserve"> </w:t>
      </w:r>
      <w:r w:rsidR="00EB07BD">
        <w:t xml:space="preserve">should consider </w:t>
      </w:r>
      <w:r w:rsidR="00EB07BD">
        <w:rPr>
          <w:lang w:val="en-US"/>
        </w:rPr>
        <w:t>impacts on</w:t>
      </w:r>
      <w:r w:rsidR="00EB07BD">
        <w:t xml:space="preserve"> latency requirements </w:t>
      </w:r>
      <w:r w:rsidR="00676AD0">
        <w:t xml:space="preserve">for </w:t>
      </w:r>
      <w:r w:rsidR="00D779EB">
        <w:rPr>
          <w:bCs/>
        </w:rPr>
        <w:t>known and unknown TCI states</w:t>
      </w:r>
      <w:r w:rsidR="00F5725D">
        <w:rPr>
          <w:bCs/>
        </w:rPr>
        <w:t xml:space="preserve"> for BM-Case</w:t>
      </w:r>
      <w:r w:rsidR="006E19F5">
        <w:t xml:space="preserve">1/BM-Case2 </w:t>
      </w:r>
      <w:r w:rsidR="006E19F5">
        <w:rPr>
          <w:bCs/>
        </w:rPr>
        <w:t>depending upon RAN1 design</w:t>
      </w:r>
      <w:r w:rsidR="00D779EB">
        <w:rPr>
          <w:bCs/>
        </w:rPr>
        <w:t>.</w:t>
      </w:r>
    </w:p>
    <w:bookmarkEnd w:id="12"/>
    <w:p w14:paraId="54F2D8DD" w14:textId="77777777" w:rsidR="00154A19" w:rsidRDefault="00154A19" w:rsidP="00154A19"/>
    <w:p w14:paraId="29600F5D" w14:textId="77118E69" w:rsidR="00D147C2" w:rsidRDefault="00D147C2" w:rsidP="00D147C2">
      <w:pPr>
        <w:pStyle w:val="RAN4H2"/>
      </w:pPr>
      <w:r>
        <w:t>Testability Aspects</w:t>
      </w:r>
    </w:p>
    <w:p w14:paraId="58CB2B30" w14:textId="33277E60" w:rsidR="008F2F5B" w:rsidRDefault="008F2F5B" w:rsidP="008F2F5B">
      <w:r>
        <w:t>During RAN4#110 meeting, several questions were raised by different companies on the feasibility of</w:t>
      </w:r>
      <w:r w:rsidR="002A4803">
        <w:t xml:space="preserve"> testability aspects of AI/ML enabled BM use case.</w:t>
      </w:r>
      <w:r w:rsidR="00763091">
        <w:t xml:space="preserve"> In this section, we</w:t>
      </w:r>
      <w:r w:rsidR="00B77EFF">
        <w:t xml:space="preserve"> would like to start the discussions in a more consolidated manner for different </w:t>
      </w:r>
      <w:r w:rsidR="00E00D03">
        <w:t>issues that may be encountered</w:t>
      </w:r>
      <w:r w:rsidR="00D0209E">
        <w:t xml:space="preserve"> for </w:t>
      </w:r>
      <w:r w:rsidR="00900703">
        <w:t>testing setup of this use case.</w:t>
      </w:r>
    </w:p>
    <w:p w14:paraId="1561D58D" w14:textId="38BC7E32" w:rsidR="006B0371" w:rsidRDefault="007C674B" w:rsidP="008F2F5B">
      <w:r>
        <w:t xml:space="preserve">We shall refer to </w:t>
      </w:r>
      <w:r w:rsidR="006E19F5">
        <w:t xml:space="preserve">Table. 2 </w:t>
      </w:r>
      <w:r>
        <w:t>below</w:t>
      </w:r>
      <w:r w:rsidR="006E19F5">
        <w:t xml:space="preserve"> </w:t>
      </w:r>
      <w:r>
        <w:t xml:space="preserve">as the baseline </w:t>
      </w:r>
      <w:r w:rsidR="00AF55C0">
        <w:t xml:space="preserve">for </w:t>
      </w:r>
      <w:r w:rsidR="00C73C1A">
        <w:t xml:space="preserve">setting general parameters </w:t>
      </w:r>
      <w:r>
        <w:t xml:space="preserve">of AI/ML </w:t>
      </w:r>
      <w:r w:rsidR="00AF55C0">
        <w:t xml:space="preserve">based </w:t>
      </w:r>
      <w:r>
        <w:t xml:space="preserve">beam management. Please note this table </w:t>
      </w:r>
      <w:r w:rsidR="004157D8">
        <w:t xml:space="preserve">lists </w:t>
      </w:r>
      <w:r w:rsidR="00172330">
        <w:t xml:space="preserve">some of the </w:t>
      </w:r>
      <w:r w:rsidR="00762E8A">
        <w:t>op</w:t>
      </w:r>
      <w:r w:rsidR="00CA72E3">
        <w:t>tions that may need to be agreed</w:t>
      </w:r>
      <w:r w:rsidR="00D978C6">
        <w:t xml:space="preserve"> in RAN4</w:t>
      </w:r>
      <w:r w:rsidR="00420E72">
        <w:t xml:space="preserve"> for further</w:t>
      </w:r>
      <w:r w:rsidR="00035D38">
        <w:t xml:space="preserve"> analysis:</w:t>
      </w:r>
    </w:p>
    <w:p w14:paraId="40A32593" w14:textId="7EE28C76" w:rsidR="006E19F5" w:rsidRPr="00116CB4" w:rsidRDefault="006E19F5" w:rsidP="006E19F5">
      <w:pPr>
        <w:jc w:val="center"/>
      </w:pPr>
      <w:r>
        <w:t xml:space="preserve">Table </w:t>
      </w:r>
      <w:r>
        <w:t>2</w:t>
      </w:r>
      <w:r>
        <w:t>: Beam prediction output and relative performance metrics considered in RAN1 for BM-Case1 and BM-Case</w:t>
      </w:r>
      <w:r>
        <w:t>2</w:t>
      </w:r>
    </w:p>
    <w:tbl>
      <w:tblPr>
        <w:tblStyle w:val="TableGrid"/>
        <w:tblW w:w="9776" w:type="dxa"/>
        <w:tblLook w:val="04A0" w:firstRow="1" w:lastRow="0" w:firstColumn="1" w:lastColumn="0" w:noHBand="0" w:noVBand="1"/>
      </w:tblPr>
      <w:tblGrid>
        <w:gridCol w:w="3397"/>
        <w:gridCol w:w="6379"/>
      </w:tblGrid>
      <w:tr w:rsidR="00BF5DE9" w14:paraId="76EA59EF" w14:textId="77777777" w:rsidTr="00EF7BC2">
        <w:tc>
          <w:tcPr>
            <w:tcW w:w="3397" w:type="dxa"/>
          </w:tcPr>
          <w:p w14:paraId="422D0F95" w14:textId="5B9301B2" w:rsidR="00BF5DE9" w:rsidRPr="006E19F5" w:rsidRDefault="00BF5DE9" w:rsidP="006E19F5">
            <w:pPr>
              <w:rPr>
                <w:b/>
                <w:bCs/>
                <w:lang w:val="en-US"/>
              </w:rPr>
            </w:pPr>
            <w:bookmarkStart w:id="13" w:name="_Hlk163499844"/>
            <w:r w:rsidRPr="006E19F5">
              <w:rPr>
                <w:b/>
                <w:bCs/>
                <w:lang w:val="en-US"/>
              </w:rPr>
              <w:t>Parameters</w:t>
            </w:r>
          </w:p>
        </w:tc>
        <w:tc>
          <w:tcPr>
            <w:tcW w:w="6379" w:type="dxa"/>
          </w:tcPr>
          <w:p w14:paraId="55BB98A6" w14:textId="4A1869CA" w:rsidR="00BF5DE9" w:rsidRPr="006E19F5" w:rsidRDefault="00BF5DE9" w:rsidP="006E19F5">
            <w:pPr>
              <w:rPr>
                <w:b/>
                <w:bCs/>
                <w:lang w:val="en-US"/>
              </w:rPr>
            </w:pPr>
            <w:r w:rsidRPr="006E19F5">
              <w:rPr>
                <w:b/>
                <w:bCs/>
                <w:lang w:val="en-US"/>
              </w:rPr>
              <w:t>Values</w:t>
            </w:r>
          </w:p>
        </w:tc>
      </w:tr>
      <w:tr w:rsidR="00BF5DE9" w14:paraId="680617F9" w14:textId="77777777" w:rsidTr="00EF7BC2">
        <w:tc>
          <w:tcPr>
            <w:tcW w:w="3397" w:type="dxa"/>
          </w:tcPr>
          <w:p w14:paraId="620D8290" w14:textId="77914130" w:rsidR="00BF5DE9" w:rsidRPr="006E19F5" w:rsidRDefault="00367647" w:rsidP="006E19F5">
            <w:pPr>
              <w:rPr>
                <w:lang w:val="en-US"/>
              </w:rPr>
            </w:pPr>
            <w:r w:rsidRPr="006E19F5">
              <w:rPr>
                <w:lang w:val="en-US"/>
              </w:rPr>
              <w:t xml:space="preserve">Fading </w:t>
            </w:r>
            <w:r w:rsidR="00BF5DE9" w:rsidRPr="006E19F5">
              <w:rPr>
                <w:lang w:val="en-US"/>
              </w:rPr>
              <w:t>models</w:t>
            </w:r>
          </w:p>
        </w:tc>
        <w:tc>
          <w:tcPr>
            <w:tcW w:w="6379" w:type="dxa"/>
          </w:tcPr>
          <w:p w14:paraId="3B56BE2E" w14:textId="7E7ADC90" w:rsidR="00BF5DE9" w:rsidRPr="006E19F5" w:rsidRDefault="00BF5DE9" w:rsidP="006E19F5">
            <w:pPr>
              <w:rPr>
                <w:lang w:val="en-US"/>
              </w:rPr>
            </w:pPr>
            <w:r w:rsidRPr="006E19F5">
              <w:rPr>
                <w:lang w:val="en-US"/>
              </w:rPr>
              <w:t>AWGN, CDL</w:t>
            </w:r>
            <w:r w:rsidR="00367647" w:rsidRPr="006E19F5">
              <w:rPr>
                <w:lang w:val="en-US"/>
              </w:rPr>
              <w:t>, TDL</w:t>
            </w:r>
          </w:p>
        </w:tc>
      </w:tr>
      <w:tr w:rsidR="00614A10" w14:paraId="2C5AFD70" w14:textId="77777777" w:rsidTr="00EF7BC2">
        <w:tc>
          <w:tcPr>
            <w:tcW w:w="3397" w:type="dxa"/>
          </w:tcPr>
          <w:p w14:paraId="1D0BD6E5" w14:textId="489F2BFC" w:rsidR="00614A10" w:rsidRPr="006E19F5" w:rsidRDefault="00367647" w:rsidP="006E19F5">
            <w:pPr>
              <w:rPr>
                <w:lang w:val="en-US"/>
              </w:rPr>
            </w:pPr>
            <w:r w:rsidRPr="006E19F5">
              <w:rPr>
                <w:lang w:val="en-US"/>
              </w:rPr>
              <w:t>Propagation condition</w:t>
            </w:r>
          </w:p>
        </w:tc>
        <w:tc>
          <w:tcPr>
            <w:tcW w:w="6379" w:type="dxa"/>
          </w:tcPr>
          <w:p w14:paraId="6A3FCAFB" w14:textId="5E16D73A" w:rsidR="00614A10" w:rsidRPr="006E19F5" w:rsidRDefault="00367647" w:rsidP="006E19F5">
            <w:pPr>
              <w:rPr>
                <w:lang w:val="en-US"/>
              </w:rPr>
            </w:pPr>
            <w:r w:rsidRPr="006E19F5">
              <w:rPr>
                <w:lang w:val="en-US"/>
              </w:rPr>
              <w:t>Pathloss, Slow Fading</w:t>
            </w:r>
            <w:r w:rsidR="00B20F29" w:rsidRPr="006E19F5">
              <w:rPr>
                <w:lang w:val="en-US"/>
              </w:rPr>
              <w:t>, Fast Fading</w:t>
            </w:r>
          </w:p>
        </w:tc>
      </w:tr>
      <w:tr w:rsidR="00BF5DE9" w14:paraId="16CCB3D7" w14:textId="77777777" w:rsidTr="00EF7BC2">
        <w:tc>
          <w:tcPr>
            <w:tcW w:w="3397" w:type="dxa"/>
          </w:tcPr>
          <w:p w14:paraId="17891F36" w14:textId="1A7EC6B3" w:rsidR="00BF5DE9" w:rsidRPr="006E19F5" w:rsidRDefault="00B80E1F" w:rsidP="006E19F5">
            <w:pPr>
              <w:rPr>
                <w:lang w:val="en-US"/>
              </w:rPr>
            </w:pPr>
            <w:r w:rsidRPr="006E19F5">
              <w:rPr>
                <w:lang w:val="en-US"/>
              </w:rPr>
              <w:t>Maximum n</w:t>
            </w:r>
            <w:r w:rsidR="00BF5DE9" w:rsidRPr="006E19F5">
              <w:rPr>
                <w:lang w:val="en-US"/>
              </w:rPr>
              <w:t>umber of probes</w:t>
            </w:r>
          </w:p>
        </w:tc>
        <w:tc>
          <w:tcPr>
            <w:tcW w:w="6379" w:type="dxa"/>
          </w:tcPr>
          <w:p w14:paraId="027F17FD" w14:textId="75AC03C8" w:rsidR="00BF5DE9" w:rsidRPr="006E19F5" w:rsidRDefault="00413D0F" w:rsidP="006E19F5">
            <w:pPr>
              <w:rPr>
                <w:lang w:val="en-US"/>
              </w:rPr>
            </w:pPr>
            <w:r w:rsidRPr="006E19F5">
              <w:rPr>
                <w:lang w:val="en-US"/>
              </w:rPr>
              <w:t>Legacy or higher</w:t>
            </w:r>
          </w:p>
        </w:tc>
      </w:tr>
      <w:tr w:rsidR="00BF5DE9" w14:paraId="6B58727A" w14:textId="77777777" w:rsidTr="00EF7BC2">
        <w:tc>
          <w:tcPr>
            <w:tcW w:w="3397" w:type="dxa"/>
          </w:tcPr>
          <w:p w14:paraId="461BFD5F" w14:textId="4788E459" w:rsidR="00BF5DE9" w:rsidRPr="006E19F5" w:rsidRDefault="00BF5DE9" w:rsidP="006E19F5">
            <w:pPr>
              <w:rPr>
                <w:lang w:val="en-US"/>
              </w:rPr>
            </w:pPr>
            <w:r w:rsidRPr="006E19F5">
              <w:rPr>
                <w:lang w:val="en-US"/>
              </w:rPr>
              <w:t>Relative angular offset between probes</w:t>
            </w:r>
          </w:p>
        </w:tc>
        <w:tc>
          <w:tcPr>
            <w:tcW w:w="6379" w:type="dxa"/>
          </w:tcPr>
          <w:p w14:paraId="3AD3FD2E" w14:textId="1EF62EB9" w:rsidR="00BF5DE9" w:rsidRPr="006E19F5" w:rsidRDefault="00BF5DE9" w:rsidP="006E19F5">
            <w:pPr>
              <w:rPr>
                <w:lang w:val="en-US"/>
              </w:rPr>
            </w:pPr>
            <w:r w:rsidRPr="006E19F5">
              <w:rPr>
                <w:lang w:val="en-US"/>
              </w:rPr>
              <w:t>Same as legacy</w:t>
            </w:r>
            <w:r w:rsidR="009174B9" w:rsidRPr="006E19F5">
              <w:rPr>
                <w:lang w:val="en-US"/>
              </w:rPr>
              <w:t xml:space="preserve">, </w:t>
            </w:r>
            <w:proofErr w:type="spellStart"/>
            <w:r w:rsidR="009174B9" w:rsidRPr="006E19F5">
              <w:rPr>
                <w:lang w:val="en-US"/>
              </w:rPr>
              <w:t>multiRx</w:t>
            </w:r>
            <w:proofErr w:type="spellEnd"/>
            <w:r w:rsidR="009174B9" w:rsidRPr="006E19F5">
              <w:rPr>
                <w:lang w:val="en-US"/>
              </w:rPr>
              <w:t xml:space="preserve"> test setup</w:t>
            </w:r>
          </w:p>
        </w:tc>
      </w:tr>
      <w:tr w:rsidR="00BF5DE9" w14:paraId="3D2EE44B" w14:textId="77777777" w:rsidTr="00EF7BC2">
        <w:tc>
          <w:tcPr>
            <w:tcW w:w="3397" w:type="dxa"/>
          </w:tcPr>
          <w:p w14:paraId="3B2C9779" w14:textId="07A50CB8" w:rsidR="00BF5DE9" w:rsidRPr="006E19F5" w:rsidRDefault="00BF5DE9" w:rsidP="006E19F5">
            <w:pPr>
              <w:rPr>
                <w:lang w:val="en-US"/>
              </w:rPr>
            </w:pPr>
            <w:r w:rsidRPr="006E19F5">
              <w:rPr>
                <w:lang w:val="en-US"/>
              </w:rPr>
              <w:t xml:space="preserve">UE </w:t>
            </w:r>
            <w:r w:rsidR="001F1C33" w:rsidRPr="006E19F5">
              <w:rPr>
                <w:lang w:val="en-US"/>
              </w:rPr>
              <w:t>rotation</w:t>
            </w:r>
          </w:p>
        </w:tc>
        <w:tc>
          <w:tcPr>
            <w:tcW w:w="6379" w:type="dxa"/>
          </w:tcPr>
          <w:p w14:paraId="38BBDF30" w14:textId="7D9456A4" w:rsidR="00BF5DE9" w:rsidRPr="006E19F5" w:rsidRDefault="00425C69" w:rsidP="006E19F5">
            <w:pPr>
              <w:rPr>
                <w:lang w:val="en-US"/>
              </w:rPr>
            </w:pPr>
            <w:r w:rsidRPr="006E19F5">
              <w:rPr>
                <w:lang w:val="en-US"/>
              </w:rPr>
              <w:t xml:space="preserve">Depending upon if angle of arrival is </w:t>
            </w:r>
            <w:r w:rsidR="009174B9" w:rsidRPr="006E19F5">
              <w:rPr>
                <w:lang w:val="en-US"/>
              </w:rPr>
              <w:t>required in other WGs</w:t>
            </w:r>
          </w:p>
        </w:tc>
      </w:tr>
      <w:tr w:rsidR="00BF5DE9" w14:paraId="22F98414" w14:textId="77777777" w:rsidTr="00EF7BC2">
        <w:tc>
          <w:tcPr>
            <w:tcW w:w="3397" w:type="dxa"/>
          </w:tcPr>
          <w:p w14:paraId="4AF8F892" w14:textId="5387DD37" w:rsidR="00BF5DE9" w:rsidRPr="006E19F5" w:rsidRDefault="00BF5DE9" w:rsidP="006E19F5">
            <w:pPr>
              <w:rPr>
                <w:lang w:val="en-US"/>
              </w:rPr>
            </w:pPr>
            <w:r w:rsidRPr="006E19F5">
              <w:rPr>
                <w:lang w:val="en-US"/>
              </w:rPr>
              <w:t xml:space="preserve">UE </w:t>
            </w:r>
            <w:r w:rsidR="001F1C33" w:rsidRPr="006E19F5">
              <w:rPr>
                <w:lang w:val="en-US"/>
              </w:rPr>
              <w:t>trajectory model</w:t>
            </w:r>
          </w:p>
        </w:tc>
        <w:tc>
          <w:tcPr>
            <w:tcW w:w="6379" w:type="dxa"/>
          </w:tcPr>
          <w:p w14:paraId="4C64E563" w14:textId="0C998909" w:rsidR="00BF5DE9" w:rsidRPr="006E19F5" w:rsidRDefault="002B55D6" w:rsidP="006E19F5">
            <w:pPr>
              <w:rPr>
                <w:lang w:val="en-US"/>
              </w:rPr>
            </w:pPr>
            <w:r w:rsidRPr="006E19F5">
              <w:rPr>
                <w:lang w:val="en-US"/>
              </w:rPr>
              <w:t>Straight-line trajectory with constant speed</w:t>
            </w:r>
          </w:p>
        </w:tc>
      </w:tr>
      <w:bookmarkEnd w:id="13"/>
    </w:tbl>
    <w:p w14:paraId="3A33712F" w14:textId="77777777" w:rsidR="00035D38" w:rsidRDefault="00035D38" w:rsidP="00B85D4F">
      <w:pPr>
        <w:rPr>
          <w:lang w:val="en-US"/>
        </w:rPr>
      </w:pPr>
    </w:p>
    <w:p w14:paraId="33E57846" w14:textId="38EC7953" w:rsidR="006E19F5" w:rsidRPr="006E19F5" w:rsidRDefault="006E19F5" w:rsidP="006E19F5">
      <w:pPr>
        <w:pStyle w:val="RAN4proposal"/>
      </w:pPr>
      <w:bookmarkStart w:id="14" w:name="_Hlk163499817"/>
      <w:r w:rsidRPr="006E19F5">
        <w:t xml:space="preserve">Table 2 </w:t>
      </w:r>
      <w:r>
        <w:t>should</w:t>
      </w:r>
      <w:r w:rsidRPr="006E19F5">
        <w:t xml:space="preserve"> be used as the starting point to discuss various parameters for the testing setup of AI/ML enabled BM use case. </w:t>
      </w:r>
    </w:p>
    <w:bookmarkEnd w:id="14"/>
    <w:p w14:paraId="65881CA7" w14:textId="77777777" w:rsidR="006E19F5" w:rsidRPr="008F1D39" w:rsidRDefault="006E19F5" w:rsidP="00B85D4F">
      <w:pPr>
        <w:rPr>
          <w:lang w:val="en-US"/>
        </w:rPr>
      </w:pPr>
    </w:p>
    <w:p w14:paraId="0AE1BB39" w14:textId="792AE719" w:rsidR="00142C55" w:rsidRPr="008F1D39" w:rsidRDefault="00AA1BBA" w:rsidP="00142C55">
      <w:pPr>
        <w:pStyle w:val="RAN4H3"/>
        <w:rPr>
          <w:lang w:val="en-US"/>
        </w:rPr>
      </w:pPr>
      <w:r>
        <w:rPr>
          <w:lang w:val="en-US"/>
        </w:rPr>
        <w:t>Fading</w:t>
      </w:r>
      <w:r w:rsidRPr="008F1D39">
        <w:rPr>
          <w:lang w:val="en-US"/>
        </w:rPr>
        <w:t xml:space="preserve"> </w:t>
      </w:r>
      <w:r w:rsidR="00D977B8" w:rsidRPr="008F1D39">
        <w:rPr>
          <w:lang w:val="en-US"/>
        </w:rPr>
        <w:t>models</w:t>
      </w:r>
    </w:p>
    <w:p w14:paraId="320278F9" w14:textId="7D810807" w:rsidR="00D977B8" w:rsidRDefault="004F2F86" w:rsidP="00B61D6C">
      <w:pPr>
        <w:rPr>
          <w:lang w:val="en-US"/>
        </w:rPr>
      </w:pPr>
      <w:r w:rsidRPr="008F1D39">
        <w:rPr>
          <w:lang w:val="en-US"/>
        </w:rPr>
        <w:t xml:space="preserve">In our view, AWGN channel lacks spatial consistency and therefore may be too simplistic for </w:t>
      </w:r>
      <w:r w:rsidR="00B341A3" w:rsidRPr="008F1D39">
        <w:rPr>
          <w:lang w:val="en-US"/>
        </w:rPr>
        <w:t>AI/ML use case where</w:t>
      </w:r>
      <w:r w:rsidR="00C26789" w:rsidRPr="008F1D39">
        <w:rPr>
          <w:lang w:val="en-US"/>
        </w:rPr>
        <w:t xml:space="preserve"> </w:t>
      </w:r>
      <w:r w:rsidR="005768C5" w:rsidRPr="008F1D39">
        <w:rPr>
          <w:lang w:val="en-US"/>
        </w:rPr>
        <w:t>special consistency would be required to generate</w:t>
      </w:r>
      <w:r w:rsidR="001341BD" w:rsidRPr="008F1D39">
        <w:rPr>
          <w:lang w:val="en-US"/>
        </w:rPr>
        <w:t xml:space="preserve"> beam sets consisting of different SSB and CSI-RS beams. </w:t>
      </w:r>
      <w:r w:rsidR="00DF0ADA" w:rsidRPr="008F1D39">
        <w:rPr>
          <w:lang w:val="en-US"/>
        </w:rPr>
        <w:t>Therefore,</w:t>
      </w:r>
      <w:r w:rsidR="00C26789" w:rsidRPr="008F1D39">
        <w:rPr>
          <w:lang w:val="en-US"/>
        </w:rPr>
        <w:t xml:space="preserve"> the </w:t>
      </w:r>
      <w:r w:rsidR="00756EF0" w:rsidRPr="008F1D39">
        <w:rPr>
          <w:lang w:val="en-US"/>
        </w:rPr>
        <w:t xml:space="preserve">utilization of CDL channels </w:t>
      </w:r>
      <w:r w:rsidR="002D5BDA" w:rsidRPr="008F1D39">
        <w:rPr>
          <w:lang w:val="en-US"/>
        </w:rPr>
        <w:t xml:space="preserve">(such as CDLA, CDLB, CDLC) should be </w:t>
      </w:r>
      <w:r w:rsidR="00243A7E" w:rsidRPr="008F1D39">
        <w:rPr>
          <w:lang w:val="en-US"/>
        </w:rPr>
        <w:t>considered.</w:t>
      </w:r>
    </w:p>
    <w:p w14:paraId="29BD0EA0" w14:textId="32977CBA" w:rsidR="00B37CF3" w:rsidRPr="008F1D39" w:rsidRDefault="00B37CF3" w:rsidP="006E19F5">
      <w:pPr>
        <w:pStyle w:val="RAN4observation0"/>
        <w:rPr>
          <w:lang w:val="en-US"/>
        </w:rPr>
      </w:pPr>
      <w:bookmarkStart w:id="15" w:name="_Hlk163498724"/>
      <w:r>
        <w:rPr>
          <w:lang w:val="en-US"/>
        </w:rPr>
        <w:t xml:space="preserve">RAN1 considered </w:t>
      </w:r>
      <w:r w:rsidR="005F40C5">
        <w:rPr>
          <w:lang w:val="en-US"/>
        </w:rPr>
        <w:t>system level scenario for evaluation of BM use cases, containing spatial consistency between the b</w:t>
      </w:r>
      <w:r w:rsidR="00CE1B6F">
        <w:rPr>
          <w:lang w:val="en-US"/>
        </w:rPr>
        <w:t>eam</w:t>
      </w:r>
      <w:r w:rsidR="009C612F">
        <w:rPr>
          <w:lang w:val="en-US"/>
        </w:rPr>
        <w:t>s</w:t>
      </w:r>
      <w:r w:rsidR="00D77FEE">
        <w:rPr>
          <w:lang w:val="en-US"/>
        </w:rPr>
        <w:t>.</w:t>
      </w:r>
    </w:p>
    <w:p w14:paraId="32D0F167" w14:textId="7DF09932" w:rsidR="005E18B9" w:rsidRPr="005E18B9" w:rsidRDefault="00B965F1" w:rsidP="005E18B9">
      <w:pPr>
        <w:pStyle w:val="RAN4proposal"/>
        <w:rPr>
          <w:lang w:val="en-US"/>
        </w:rPr>
      </w:pPr>
      <w:bookmarkStart w:id="16" w:name="_Hlk163498758"/>
      <w:bookmarkEnd w:id="15"/>
      <w:r w:rsidRPr="008F1D39">
        <w:rPr>
          <w:lang w:val="en-US"/>
        </w:rPr>
        <w:t xml:space="preserve">For AI/ML enabled BM use case, </w:t>
      </w:r>
      <w:r w:rsidR="00FC67B1" w:rsidRPr="008F1D39">
        <w:rPr>
          <w:lang w:val="en-US"/>
        </w:rPr>
        <w:t>a</w:t>
      </w:r>
      <w:r w:rsidR="00597980">
        <w:rPr>
          <w:lang w:val="en-US"/>
        </w:rPr>
        <w:t xml:space="preserve"> spatial correlation model between the beams</w:t>
      </w:r>
      <w:r w:rsidR="003A0B5C">
        <w:rPr>
          <w:lang w:val="en-US"/>
        </w:rPr>
        <w:t>,</w:t>
      </w:r>
      <w:r w:rsidR="00DB74E2">
        <w:rPr>
          <w:lang w:val="en-US"/>
        </w:rPr>
        <w:t xml:space="preserve"> including</w:t>
      </w:r>
      <w:r w:rsidR="00FC67B1" w:rsidRPr="008F1D39">
        <w:rPr>
          <w:lang w:val="en-US"/>
        </w:rPr>
        <w:t xml:space="preserve"> </w:t>
      </w:r>
      <w:r w:rsidR="00D522CD" w:rsidRPr="002B55A9">
        <w:rPr>
          <w:lang w:val="en-US"/>
        </w:rPr>
        <w:t xml:space="preserve">fading channel </w:t>
      </w:r>
      <w:r w:rsidR="00786186" w:rsidRPr="002B55A9">
        <w:rPr>
          <w:lang w:val="en-US"/>
        </w:rPr>
        <w:t>model such as CDL channel models</w:t>
      </w:r>
      <w:r w:rsidR="00786186" w:rsidRPr="008F1D39">
        <w:rPr>
          <w:lang w:val="en-US"/>
        </w:rPr>
        <w:t xml:space="preserve"> </w:t>
      </w:r>
      <w:r w:rsidR="005C206C">
        <w:rPr>
          <w:lang w:val="en-US"/>
        </w:rPr>
        <w:t>needs</w:t>
      </w:r>
      <w:r w:rsidR="005C206C" w:rsidRPr="008F1D39">
        <w:rPr>
          <w:lang w:val="en-US"/>
        </w:rPr>
        <w:t xml:space="preserve"> </w:t>
      </w:r>
      <w:r w:rsidR="00682FD2" w:rsidRPr="008F1D39">
        <w:rPr>
          <w:lang w:val="en-US"/>
        </w:rPr>
        <w:t>be considered for the test setup</w:t>
      </w:r>
      <w:r w:rsidR="00DF694F" w:rsidRPr="008F1D39">
        <w:rPr>
          <w:lang w:val="en-US"/>
        </w:rPr>
        <w:t>.</w:t>
      </w:r>
    </w:p>
    <w:bookmarkEnd w:id="16"/>
    <w:p w14:paraId="6D5E67E0" w14:textId="77777777" w:rsidR="00C3090D" w:rsidRPr="00C3090D" w:rsidRDefault="00C3090D" w:rsidP="00C3090D">
      <w:pPr>
        <w:rPr>
          <w:lang w:val="en-US"/>
        </w:rPr>
      </w:pPr>
    </w:p>
    <w:p w14:paraId="412BEADB" w14:textId="123221C1" w:rsidR="001C67A5" w:rsidRPr="008F1D39" w:rsidRDefault="00B80E1F" w:rsidP="00DF694F">
      <w:pPr>
        <w:pStyle w:val="RAN4H3"/>
        <w:rPr>
          <w:lang w:val="en-US"/>
        </w:rPr>
      </w:pPr>
      <w:r>
        <w:rPr>
          <w:lang w:val="en-US"/>
        </w:rPr>
        <w:t>Maximum n</w:t>
      </w:r>
      <w:r w:rsidR="00212424" w:rsidRPr="008F1D39">
        <w:rPr>
          <w:lang w:val="en-US"/>
        </w:rPr>
        <w:t>umber of probes</w:t>
      </w:r>
    </w:p>
    <w:p w14:paraId="43189FC0" w14:textId="5727F06F" w:rsidR="00212424" w:rsidRPr="008F1D39" w:rsidRDefault="001D6C8E" w:rsidP="00212424">
      <w:pPr>
        <w:rPr>
          <w:lang w:val="en-US"/>
        </w:rPr>
      </w:pPr>
      <w:r w:rsidRPr="008F1D39">
        <w:rPr>
          <w:lang w:val="en-US"/>
        </w:rPr>
        <w:t xml:space="preserve">For AI/ML enabled BM use cases, a very high number of beams (32 or 64 for CSI-RS beams) may be required to be generated inside the test chamber. Since it is not </w:t>
      </w:r>
      <w:r w:rsidR="00CE68EE" w:rsidRPr="008F1D39">
        <w:rPr>
          <w:lang w:val="en-US"/>
        </w:rPr>
        <w:t xml:space="preserve">practical to have such high number of probes in the test chamber, </w:t>
      </w:r>
      <w:r w:rsidR="002D6E1A" w:rsidRPr="008F1D39">
        <w:rPr>
          <w:lang w:val="en-US"/>
        </w:rPr>
        <w:t>an alternative</w:t>
      </w:r>
      <w:r w:rsidR="00F97D7A">
        <w:rPr>
          <w:lang w:val="en-US"/>
        </w:rPr>
        <w:t xml:space="preserve"> solution</w:t>
      </w:r>
      <w:r w:rsidR="002D6E1A" w:rsidRPr="008F1D39">
        <w:rPr>
          <w:lang w:val="en-US"/>
        </w:rPr>
        <w:t xml:space="preserve"> may be needed</w:t>
      </w:r>
      <w:r w:rsidR="00CE4D4D" w:rsidRPr="008F1D39">
        <w:rPr>
          <w:lang w:val="en-US"/>
        </w:rPr>
        <w:t>. Therefore, at this stage, we don’t see the need to incre</w:t>
      </w:r>
      <w:r w:rsidR="007B63DB" w:rsidRPr="008F1D39">
        <w:rPr>
          <w:lang w:val="en-US"/>
        </w:rPr>
        <w:t xml:space="preserve">ase </w:t>
      </w:r>
      <w:r w:rsidR="007A4294" w:rsidRPr="008F1D39">
        <w:rPr>
          <w:lang w:val="en-US"/>
        </w:rPr>
        <w:t>number of probes used in legacy testing.</w:t>
      </w:r>
    </w:p>
    <w:p w14:paraId="07439794" w14:textId="7FFD6B34" w:rsidR="009421C1" w:rsidRPr="008F1D39" w:rsidRDefault="009421C1" w:rsidP="009421C1">
      <w:pPr>
        <w:pStyle w:val="RAN4proposal"/>
        <w:rPr>
          <w:lang w:val="en-US"/>
        </w:rPr>
      </w:pPr>
      <w:bookmarkStart w:id="17" w:name="_Hlk163498776"/>
      <w:r w:rsidRPr="008F1D39">
        <w:rPr>
          <w:lang w:val="en-US"/>
        </w:rPr>
        <w:t xml:space="preserve">For AI/ML enabled BM use case, </w:t>
      </w:r>
      <w:r w:rsidR="006F45AD">
        <w:rPr>
          <w:lang w:val="en-US"/>
        </w:rPr>
        <w:t xml:space="preserve">RAN4 </w:t>
      </w:r>
      <w:r w:rsidR="00474CFB">
        <w:rPr>
          <w:lang w:val="en-US"/>
        </w:rPr>
        <w:t xml:space="preserve">should target to </w:t>
      </w:r>
      <w:r w:rsidR="00B80E1F">
        <w:rPr>
          <w:lang w:val="en-US"/>
        </w:rPr>
        <w:t>use</w:t>
      </w:r>
      <w:r w:rsidR="00474CFB">
        <w:rPr>
          <w:lang w:val="en-US"/>
        </w:rPr>
        <w:t xml:space="preserve"> </w:t>
      </w:r>
      <w:r w:rsidR="00191B9D" w:rsidRPr="008F1D39">
        <w:rPr>
          <w:lang w:val="en-US"/>
        </w:rPr>
        <w:t xml:space="preserve">same number of </w:t>
      </w:r>
      <w:r w:rsidR="00B80E1F">
        <w:rPr>
          <w:lang w:val="en-US"/>
        </w:rPr>
        <w:t xml:space="preserve">maximum </w:t>
      </w:r>
      <w:r w:rsidR="00191B9D" w:rsidRPr="008F1D39">
        <w:rPr>
          <w:lang w:val="en-US"/>
        </w:rPr>
        <w:t xml:space="preserve">probes </w:t>
      </w:r>
      <w:r w:rsidR="00131CA8" w:rsidRPr="008F1D39">
        <w:rPr>
          <w:lang w:val="en-US"/>
        </w:rPr>
        <w:t>as in legacy tests</w:t>
      </w:r>
      <w:r w:rsidRPr="008F1D39">
        <w:rPr>
          <w:lang w:val="en-US"/>
        </w:rPr>
        <w:t>.</w:t>
      </w:r>
    </w:p>
    <w:bookmarkEnd w:id="17"/>
    <w:p w14:paraId="38D0E777" w14:textId="6E729430" w:rsidR="008D0DFE" w:rsidRPr="008F1D39" w:rsidRDefault="00326202" w:rsidP="008D0DFE">
      <w:pPr>
        <w:pStyle w:val="RAN4H3"/>
        <w:rPr>
          <w:lang w:val="en-US"/>
        </w:rPr>
      </w:pPr>
      <w:r w:rsidRPr="008F1D39">
        <w:rPr>
          <w:lang w:val="en-US"/>
        </w:rPr>
        <w:t>Relative angular offset between probes</w:t>
      </w:r>
    </w:p>
    <w:p w14:paraId="1C30908B" w14:textId="4408BDA4" w:rsidR="001453A0" w:rsidRPr="008F1D39" w:rsidRDefault="001453A0" w:rsidP="001453A0">
      <w:pPr>
        <w:rPr>
          <w:lang w:val="en-US"/>
        </w:rPr>
      </w:pPr>
      <w:r w:rsidRPr="008F1D39">
        <w:rPr>
          <w:lang w:val="en-US"/>
        </w:rPr>
        <w:t xml:space="preserve">In legacy specifications for </w:t>
      </w:r>
      <w:proofErr w:type="spellStart"/>
      <w:r w:rsidRPr="008F1D39">
        <w:rPr>
          <w:lang w:val="en-US"/>
        </w:rPr>
        <w:t>multiRx</w:t>
      </w:r>
      <w:proofErr w:type="spellEnd"/>
      <w:r w:rsidRPr="008F1D39">
        <w:rPr>
          <w:lang w:val="en-US"/>
        </w:rPr>
        <w:t xml:space="preserve"> test cases</w:t>
      </w:r>
      <w:r w:rsidR="003E624E" w:rsidRPr="008F1D39">
        <w:rPr>
          <w:lang w:val="en-US"/>
        </w:rPr>
        <w:t xml:space="preserve">, </w:t>
      </w:r>
      <w:r w:rsidR="003E624E" w:rsidRPr="7ADB272A">
        <w:rPr>
          <w:lang w:val="en-US"/>
        </w:rPr>
        <w:t>TS</w:t>
      </w:r>
      <w:r w:rsidR="4D9EFE56" w:rsidRPr="7ADB272A">
        <w:rPr>
          <w:lang w:val="en-US"/>
        </w:rPr>
        <w:t xml:space="preserve"> 38.101-2</w:t>
      </w:r>
      <w:r w:rsidR="00473790" w:rsidRPr="008F1D39">
        <w:rPr>
          <w:lang w:val="en-US"/>
        </w:rPr>
        <w:t xml:space="preserve">, </w:t>
      </w:r>
      <w:r w:rsidR="00255A41" w:rsidRPr="008F1D39">
        <w:rPr>
          <w:lang w:val="en-US"/>
        </w:rPr>
        <w:t>relative angular offset</w:t>
      </w:r>
      <w:r w:rsidR="00A36083" w:rsidRPr="008F1D39">
        <w:rPr>
          <w:lang w:val="en-US"/>
        </w:rPr>
        <w:t xml:space="preserve"> between probes</w:t>
      </w:r>
      <w:r w:rsidR="00255A41" w:rsidRPr="008F1D39">
        <w:rPr>
          <w:lang w:val="en-US"/>
        </w:rPr>
        <w:t xml:space="preserve"> of 30°</w:t>
      </w:r>
      <w:r w:rsidR="004B5792" w:rsidRPr="008F1D39">
        <w:rPr>
          <w:lang w:val="en-US"/>
        </w:rPr>
        <w:t>, 60°, 90°, 120° and 150° was considered. In our view, a similar approach can be used for AI/ML enabled BM use case</w:t>
      </w:r>
      <w:r w:rsidR="00624758" w:rsidRPr="008F1D39">
        <w:rPr>
          <w:lang w:val="en-US"/>
        </w:rPr>
        <w:t>, where a beams set would be generated without the need of any further probes with a different relative angular offset.</w:t>
      </w:r>
    </w:p>
    <w:p w14:paraId="0C933ACE" w14:textId="139CF0AE" w:rsidR="009421C1" w:rsidRPr="008F1D39" w:rsidRDefault="00A36083" w:rsidP="00464AAA">
      <w:pPr>
        <w:pStyle w:val="RAN4proposal"/>
        <w:rPr>
          <w:lang w:val="en-US"/>
        </w:rPr>
      </w:pPr>
      <w:bookmarkStart w:id="18" w:name="_Hlk163498795"/>
      <w:r w:rsidRPr="008F1D39">
        <w:rPr>
          <w:lang w:val="en-US"/>
        </w:rPr>
        <w:t xml:space="preserve">Similar approach </w:t>
      </w:r>
      <w:r w:rsidR="00F070FE" w:rsidRPr="008F1D39">
        <w:rPr>
          <w:lang w:val="en-US"/>
        </w:rPr>
        <w:t xml:space="preserve">as was selected in </w:t>
      </w:r>
      <w:proofErr w:type="spellStart"/>
      <w:r w:rsidR="00F070FE" w:rsidRPr="008F1D39">
        <w:rPr>
          <w:lang w:val="en-US"/>
        </w:rPr>
        <w:t>multiRx</w:t>
      </w:r>
      <w:proofErr w:type="spellEnd"/>
      <w:r w:rsidR="00F070FE" w:rsidRPr="008F1D39">
        <w:rPr>
          <w:lang w:val="en-US"/>
        </w:rPr>
        <w:t xml:space="preserve"> test setup</w:t>
      </w:r>
      <w:r w:rsidR="00351068" w:rsidRPr="008F1D39">
        <w:rPr>
          <w:lang w:val="en-US"/>
        </w:rPr>
        <w:t xml:space="preserve">, should be considered for </w:t>
      </w:r>
      <w:r w:rsidR="001A1693" w:rsidRPr="008F1D39">
        <w:rPr>
          <w:lang w:val="en-US"/>
        </w:rPr>
        <w:t xml:space="preserve">relative angular </w:t>
      </w:r>
      <w:r w:rsidR="00014BC0" w:rsidRPr="008F1D39">
        <w:rPr>
          <w:lang w:val="en-US"/>
        </w:rPr>
        <w:t xml:space="preserve">offset between probes </w:t>
      </w:r>
      <w:r w:rsidR="00876B35" w:rsidRPr="008F1D39">
        <w:rPr>
          <w:lang w:val="en-US"/>
        </w:rPr>
        <w:t>for AI/ML enabled BM use case.</w:t>
      </w:r>
      <w:r w:rsidR="00A62CA4" w:rsidRPr="008F1D39">
        <w:rPr>
          <w:lang w:val="en-US"/>
        </w:rPr>
        <w:t xml:space="preserve"> In legacy, relative angular offset between probes of 30°, 60°, 90°, 120° and 150° was considered.</w:t>
      </w:r>
    </w:p>
    <w:bookmarkEnd w:id="18"/>
    <w:p w14:paraId="42EFA5AF" w14:textId="0287C3E2" w:rsidR="001F1C33" w:rsidRPr="008F1D39" w:rsidRDefault="001F1C33" w:rsidP="001F1C33">
      <w:pPr>
        <w:pStyle w:val="RAN4H3"/>
        <w:rPr>
          <w:lang w:val="en-US"/>
        </w:rPr>
      </w:pPr>
      <w:r w:rsidRPr="008F1D39">
        <w:rPr>
          <w:lang w:val="en-US"/>
        </w:rPr>
        <w:t>UE rotation</w:t>
      </w:r>
    </w:p>
    <w:p w14:paraId="1A47FA40" w14:textId="6E619FB4" w:rsidR="001F1C33" w:rsidRPr="00507F0A" w:rsidRDefault="001C715A" w:rsidP="001F1C33">
      <w:pPr>
        <w:rPr>
          <w:rFonts w:asciiTheme="majorBidi" w:hAnsiTheme="majorBidi" w:cstheme="majorBidi"/>
          <w:szCs w:val="20"/>
          <w:lang w:val="en-US"/>
        </w:rPr>
      </w:pPr>
      <w:r w:rsidRPr="00507F0A">
        <w:rPr>
          <w:rFonts w:asciiTheme="majorBidi" w:hAnsiTheme="majorBidi" w:cstheme="majorBidi"/>
          <w:szCs w:val="20"/>
          <w:lang w:val="en-US"/>
        </w:rPr>
        <w:t>UE rotation</w:t>
      </w:r>
      <w:r w:rsidR="00BE1F8F" w:rsidRPr="00507F0A">
        <w:rPr>
          <w:rFonts w:asciiTheme="majorBidi" w:hAnsiTheme="majorBidi" w:cstheme="majorBidi"/>
          <w:szCs w:val="20"/>
          <w:lang w:val="en-US"/>
        </w:rPr>
        <w:t xml:space="preserve"> has already been considered in legacy test setups, such as </w:t>
      </w:r>
      <w:proofErr w:type="spellStart"/>
      <w:r w:rsidR="00BE1F8F" w:rsidRPr="00507F0A">
        <w:rPr>
          <w:rFonts w:asciiTheme="majorBidi" w:hAnsiTheme="majorBidi" w:cstheme="majorBidi"/>
          <w:szCs w:val="20"/>
          <w:lang w:val="en-US"/>
        </w:rPr>
        <w:t>multiRx</w:t>
      </w:r>
      <w:proofErr w:type="spellEnd"/>
      <w:r w:rsidR="00BE1F8F" w:rsidRPr="00507F0A">
        <w:rPr>
          <w:rFonts w:asciiTheme="majorBidi" w:hAnsiTheme="majorBidi" w:cstheme="majorBidi"/>
          <w:szCs w:val="20"/>
          <w:lang w:val="en-US"/>
        </w:rPr>
        <w:t xml:space="preserve"> test setups. Therefore, </w:t>
      </w:r>
      <w:r w:rsidR="003450AD" w:rsidRPr="00507F0A">
        <w:rPr>
          <w:rFonts w:asciiTheme="majorBidi" w:hAnsiTheme="majorBidi" w:cstheme="majorBidi"/>
          <w:szCs w:val="20"/>
          <w:lang w:val="en-US"/>
        </w:rPr>
        <w:t xml:space="preserve">such mechanisms may also be considered </w:t>
      </w:r>
      <w:r w:rsidR="00012520" w:rsidRPr="00507F0A">
        <w:rPr>
          <w:rFonts w:asciiTheme="majorBidi" w:hAnsiTheme="majorBidi" w:cstheme="majorBidi"/>
          <w:szCs w:val="20"/>
          <w:lang w:val="en-US"/>
        </w:rPr>
        <w:t>for AI/ML enabled BM use case depending on following aspects:</w:t>
      </w:r>
    </w:p>
    <w:p w14:paraId="42550B3F" w14:textId="2ABBAA59" w:rsidR="00012520" w:rsidRPr="00507F0A" w:rsidRDefault="00F2367B" w:rsidP="00012520">
      <w:pPr>
        <w:pStyle w:val="Numbering"/>
        <w:rPr>
          <w:rFonts w:asciiTheme="majorBidi" w:hAnsiTheme="majorBidi" w:cstheme="majorBidi"/>
          <w:color w:val="auto"/>
          <w:sz w:val="20"/>
          <w:szCs w:val="20"/>
          <w:lang w:val="en-US"/>
        </w:rPr>
      </w:pPr>
      <w:r w:rsidRPr="00507F0A">
        <w:rPr>
          <w:rFonts w:asciiTheme="majorBidi" w:hAnsiTheme="majorBidi" w:cstheme="majorBidi"/>
          <w:color w:val="auto"/>
          <w:sz w:val="20"/>
          <w:szCs w:val="20"/>
          <w:lang w:val="en-US"/>
        </w:rPr>
        <w:t>I</w:t>
      </w:r>
      <w:r w:rsidR="00BD23E2" w:rsidRPr="00507F0A">
        <w:rPr>
          <w:rFonts w:asciiTheme="majorBidi" w:hAnsiTheme="majorBidi" w:cstheme="majorBidi"/>
          <w:color w:val="auto"/>
          <w:sz w:val="20"/>
          <w:szCs w:val="20"/>
          <w:lang w:val="en-US"/>
        </w:rPr>
        <w:t xml:space="preserve">f only </w:t>
      </w:r>
      <w:r w:rsidR="00784B06" w:rsidRPr="00507F0A">
        <w:rPr>
          <w:rFonts w:asciiTheme="majorBidi" w:hAnsiTheme="majorBidi" w:cstheme="majorBidi"/>
          <w:color w:val="auto"/>
          <w:sz w:val="20"/>
          <w:szCs w:val="20"/>
          <w:lang w:val="en-US"/>
        </w:rPr>
        <w:t>RSRP values</w:t>
      </w:r>
      <w:r w:rsidR="00D77329" w:rsidRPr="00507F0A">
        <w:rPr>
          <w:rFonts w:asciiTheme="majorBidi" w:hAnsiTheme="majorBidi" w:cstheme="majorBidi"/>
          <w:color w:val="auto"/>
          <w:sz w:val="20"/>
          <w:szCs w:val="20"/>
          <w:lang w:val="en-US"/>
        </w:rPr>
        <w:t xml:space="preserve"> are considered without the need of angle of </w:t>
      </w:r>
      <w:proofErr w:type="gramStart"/>
      <w:r w:rsidR="00D77329" w:rsidRPr="00507F0A">
        <w:rPr>
          <w:rFonts w:asciiTheme="majorBidi" w:hAnsiTheme="majorBidi" w:cstheme="majorBidi"/>
          <w:color w:val="auto"/>
          <w:sz w:val="20"/>
          <w:szCs w:val="20"/>
          <w:lang w:val="en-US"/>
        </w:rPr>
        <w:t>arrival</w:t>
      </w:r>
      <w:proofErr w:type="gramEnd"/>
      <w:r w:rsidR="0068058A" w:rsidRPr="00507F0A">
        <w:rPr>
          <w:rFonts w:asciiTheme="majorBidi" w:hAnsiTheme="majorBidi" w:cstheme="majorBidi"/>
          <w:color w:val="auto"/>
          <w:sz w:val="20"/>
          <w:szCs w:val="20"/>
          <w:lang w:val="en-US"/>
        </w:rPr>
        <w:t xml:space="preserve"> then UE rotation may not be needed. It will further depend on RAN1 </w:t>
      </w:r>
      <w:r w:rsidR="00903924" w:rsidRPr="00507F0A">
        <w:rPr>
          <w:rFonts w:asciiTheme="majorBidi" w:hAnsiTheme="majorBidi" w:cstheme="majorBidi"/>
          <w:color w:val="auto"/>
          <w:sz w:val="20"/>
          <w:szCs w:val="20"/>
          <w:lang w:val="en-US"/>
        </w:rPr>
        <w:t>progress on this topic.</w:t>
      </w:r>
    </w:p>
    <w:p w14:paraId="4F043B7E" w14:textId="05BC0CD9" w:rsidR="00DB6C6C" w:rsidRPr="00165C6D" w:rsidRDefault="00903924" w:rsidP="00165C6D">
      <w:pPr>
        <w:pStyle w:val="Numbering"/>
        <w:rPr>
          <w:rFonts w:asciiTheme="majorBidi" w:hAnsiTheme="majorBidi" w:cstheme="majorBidi"/>
          <w:color w:val="auto"/>
          <w:sz w:val="20"/>
          <w:szCs w:val="20"/>
          <w:lang w:val="en-US"/>
        </w:rPr>
      </w:pPr>
      <w:r w:rsidRPr="00507F0A">
        <w:rPr>
          <w:rFonts w:asciiTheme="majorBidi" w:hAnsiTheme="majorBidi" w:cstheme="majorBidi"/>
          <w:color w:val="auto"/>
          <w:sz w:val="20"/>
          <w:szCs w:val="20"/>
          <w:lang w:val="en-US"/>
        </w:rPr>
        <w:t xml:space="preserve">If with </w:t>
      </w:r>
      <w:r w:rsidR="00E43F05" w:rsidRPr="00507F0A">
        <w:rPr>
          <w:rFonts w:asciiTheme="majorBidi" w:hAnsiTheme="majorBidi" w:cstheme="majorBidi"/>
          <w:color w:val="auto"/>
          <w:sz w:val="20"/>
          <w:szCs w:val="20"/>
          <w:lang w:val="en-US"/>
        </w:rPr>
        <w:t>RSRP values, angle of arrival is also considered, the UE rotation may be needed.</w:t>
      </w:r>
    </w:p>
    <w:p w14:paraId="5A6DAFF0" w14:textId="39944DC1" w:rsidR="001F1C33" w:rsidRPr="008F1D39" w:rsidRDefault="00DB6C6C" w:rsidP="00B85D4F">
      <w:pPr>
        <w:pStyle w:val="RAN4proposal"/>
        <w:rPr>
          <w:lang w:val="en-US"/>
        </w:rPr>
      </w:pPr>
      <w:bookmarkStart w:id="19" w:name="_Hlk163498816"/>
      <w:r w:rsidRPr="008F1D39">
        <w:rPr>
          <w:lang w:val="en-US"/>
        </w:rPr>
        <w:t xml:space="preserve">UE rotation may or may not be required depending upon if </w:t>
      </w:r>
      <w:proofErr w:type="spellStart"/>
      <w:r w:rsidRPr="008F1D39">
        <w:rPr>
          <w:lang w:val="en-US"/>
        </w:rPr>
        <w:t>AoA</w:t>
      </w:r>
      <w:proofErr w:type="spellEnd"/>
      <w:r w:rsidRPr="008F1D39">
        <w:rPr>
          <w:lang w:val="en-US"/>
        </w:rPr>
        <w:t xml:space="preserve"> is considered in </w:t>
      </w:r>
      <w:r w:rsidR="005D2D20" w:rsidRPr="008F1D39">
        <w:rPr>
          <w:lang w:val="en-US"/>
        </w:rPr>
        <w:t>other WGs.</w:t>
      </w:r>
    </w:p>
    <w:bookmarkEnd w:id="19"/>
    <w:p w14:paraId="66599EA6" w14:textId="77777777" w:rsidR="00154A19" w:rsidRDefault="00154A19" w:rsidP="005C23A4">
      <w:pPr>
        <w:rPr>
          <w:rFonts w:eastAsia="Times New Roman"/>
        </w:rPr>
      </w:pPr>
    </w:p>
    <w:p w14:paraId="6116C254" w14:textId="4E4A48A6" w:rsidR="00AD6202" w:rsidRDefault="00AD6202" w:rsidP="00AD6202">
      <w:pPr>
        <w:pStyle w:val="RAN4H2"/>
      </w:pPr>
      <w:r w:rsidRPr="00AD6202">
        <w:t>LCM related aspects and core requirements</w:t>
      </w:r>
      <w:r w:rsidR="00732962">
        <w:t xml:space="preserve"> </w:t>
      </w:r>
    </w:p>
    <w:p w14:paraId="1AB4C649" w14:textId="77777777" w:rsidR="00A36C7D" w:rsidRPr="008F1D39" w:rsidRDefault="00A36C7D" w:rsidP="00A36C7D">
      <w:pPr>
        <w:spacing w:after="0"/>
        <w:jc w:val="both"/>
      </w:pPr>
      <w:r w:rsidRPr="008F1D39">
        <w:t>In this section, we discuss the core requirements related LCM procedure. If performance monitoring detects a performance degradation to a point where a decision to either switch this model/functionality with another model/functionality is taken or a fallback to a legacy/default algorithm, it means that the AI/ML functionality is degrading the system performance and if this functionality, with detected performance degradation, keeps running then the impact on performance may be catastrophic.</w:t>
      </w:r>
    </w:p>
    <w:p w14:paraId="2427ABB3" w14:textId="77777777" w:rsidR="00A36C7D" w:rsidRPr="008F1D39" w:rsidRDefault="00A36C7D" w:rsidP="00A36C7D">
      <w:pPr>
        <w:spacing w:after="0"/>
        <w:jc w:val="both"/>
      </w:pPr>
    </w:p>
    <w:p w14:paraId="20F2A8F4" w14:textId="77777777" w:rsidR="00A36C7D" w:rsidRPr="008F1D39" w:rsidRDefault="00A36C7D" w:rsidP="00A36C7D">
      <w:pPr>
        <w:spacing w:after="0"/>
        <w:jc w:val="both"/>
      </w:pPr>
      <w:r w:rsidRPr="008F1D39">
        <w:t>Therefore, it is crucial to stop this model/functionality, either by falling back to legacy method or by switching to another model/functionality, within a specified time. The specified time allowed to switch/disable the model/functionality should guarantee that the system performance remains within the acceptable levels.</w:t>
      </w:r>
    </w:p>
    <w:p w14:paraId="18485197" w14:textId="77777777" w:rsidR="00A36C7D" w:rsidRPr="008F1D39" w:rsidRDefault="00A36C7D" w:rsidP="00A36C7D">
      <w:pPr>
        <w:spacing w:after="0"/>
        <w:jc w:val="both"/>
      </w:pPr>
    </w:p>
    <w:p w14:paraId="296EC322" w14:textId="77777777" w:rsidR="00A36C7D" w:rsidRPr="008F1D39" w:rsidRDefault="00A36C7D" w:rsidP="00A36C7D">
      <w:pPr>
        <w:pStyle w:val="RAN4observation0"/>
      </w:pPr>
      <w:bookmarkStart w:id="20" w:name="_Hlk163498835"/>
      <w:r w:rsidRPr="008F1D39">
        <w:t>If an LCM action is required and it is not taken in a timely manner, the performance for AI/ML enabled BM use case may be degraded to undesirable level.</w:t>
      </w:r>
    </w:p>
    <w:p w14:paraId="2B313B18" w14:textId="27F6B102" w:rsidR="00A36C7D" w:rsidRDefault="006E19F5" w:rsidP="00A36C7D">
      <w:pPr>
        <w:pStyle w:val="RAN4proposal"/>
        <w:ind w:left="360" w:hanging="360"/>
        <w:rPr>
          <w:bCs/>
        </w:rPr>
      </w:pPr>
      <w:bookmarkStart w:id="21" w:name="_Hlk163498853"/>
      <w:bookmarkEnd w:id="20"/>
      <w:r>
        <w:t>C</w:t>
      </w:r>
      <w:r w:rsidR="00A36C7D" w:rsidRPr="008F1D39">
        <w:t xml:space="preserve">ore requirements should be considered to </w:t>
      </w:r>
      <w:r w:rsidR="00A36C7D" w:rsidRPr="008F1D39">
        <w:rPr>
          <w:bCs/>
        </w:rPr>
        <w:t>limit latency of LCM actions (</w:t>
      </w:r>
      <w:r>
        <w:rPr>
          <w:bCs/>
        </w:rPr>
        <w:t xml:space="preserve">e.g. </w:t>
      </w:r>
      <w:r w:rsidR="00A36C7D" w:rsidRPr="008F1D39">
        <w:rPr>
          <w:bCs/>
        </w:rPr>
        <w:t>activat</w:t>
      </w:r>
      <w:r>
        <w:rPr>
          <w:bCs/>
        </w:rPr>
        <w:t>ion</w:t>
      </w:r>
      <w:r w:rsidR="00A36C7D" w:rsidRPr="008F1D39">
        <w:rPr>
          <w:bCs/>
        </w:rPr>
        <w:t>/de-activat</w:t>
      </w:r>
      <w:r>
        <w:rPr>
          <w:bCs/>
        </w:rPr>
        <w:t>ion</w:t>
      </w:r>
      <w:r w:rsidR="00A36C7D" w:rsidRPr="008F1D39">
        <w:rPr>
          <w:bCs/>
        </w:rPr>
        <w:t>/switch</w:t>
      </w:r>
      <w:r>
        <w:rPr>
          <w:bCs/>
        </w:rPr>
        <w:t>ing</w:t>
      </w:r>
      <w:r w:rsidR="00A36C7D" w:rsidRPr="008F1D39">
        <w:rPr>
          <w:bCs/>
        </w:rPr>
        <w:t xml:space="preserve">/fallback to legacy) </w:t>
      </w:r>
      <w:r>
        <w:rPr>
          <w:bCs/>
        </w:rPr>
        <w:t>typical</w:t>
      </w:r>
      <w:r w:rsidR="00A36C7D" w:rsidRPr="008F1D39">
        <w:rPr>
          <w:bCs/>
        </w:rPr>
        <w:t xml:space="preserve"> for AI/ML enabled BM-Case1 and BM-Case2.</w:t>
      </w:r>
    </w:p>
    <w:bookmarkEnd w:id="21"/>
    <w:p w14:paraId="572CCB3C" w14:textId="77777777" w:rsidR="00BF650A" w:rsidRPr="00BF650A" w:rsidRDefault="00BF650A" w:rsidP="00BF650A"/>
    <w:p w14:paraId="64655D11" w14:textId="62A9EDB6" w:rsidR="00AD6202" w:rsidRDefault="0075702A" w:rsidP="0075702A">
      <w:pPr>
        <w:pStyle w:val="RAN4H2"/>
      </w:pPr>
      <w:r>
        <w:t>Generalization aspects</w:t>
      </w:r>
      <w:r w:rsidR="00D2164D">
        <w:t xml:space="preserve"> </w:t>
      </w:r>
    </w:p>
    <w:p w14:paraId="337DBF2F" w14:textId="77777777" w:rsidR="00C16B22" w:rsidRDefault="00C16B22" w:rsidP="00C16B22">
      <w:pPr>
        <w:pStyle w:val="paragraph"/>
        <w:spacing w:before="0" w:beforeAutospacing="0" w:after="0" w:afterAutospacing="0"/>
        <w:ind w:left="360"/>
        <w:textAlignment w:val="baseline"/>
        <w:rPr>
          <w:rFonts w:ascii="Segoe UI" w:hAnsi="Segoe UI" w:cs="Segoe UI"/>
          <w:sz w:val="18"/>
          <w:szCs w:val="18"/>
        </w:rPr>
      </w:pPr>
      <w:r>
        <w:rPr>
          <w:rStyle w:val="normaltextrun"/>
          <w:sz w:val="20"/>
          <w:szCs w:val="20"/>
          <w:lang w:val="en-US"/>
        </w:rPr>
        <w:t>Generalization aspects were studied during the Rel. 18 SI, RP-213599. TR 38.843 captured the following aspects on Generalization:</w:t>
      </w:r>
      <w:r>
        <w:rPr>
          <w:rStyle w:val="eop"/>
          <w:sz w:val="20"/>
          <w:szCs w:val="20"/>
        </w:rPr>
        <w:t> </w:t>
      </w:r>
    </w:p>
    <w:p w14:paraId="6431B94B" w14:textId="555061EF" w:rsidR="00C16B22" w:rsidRDefault="00C16B22" w:rsidP="00C16B22">
      <w:pPr>
        <w:pStyle w:val="paragraph"/>
        <w:spacing w:before="0" w:beforeAutospacing="0" w:after="0" w:afterAutospacing="0"/>
        <w:ind w:left="720"/>
        <w:textAlignment w:val="baseline"/>
        <w:rPr>
          <w:rStyle w:val="eop"/>
          <w:sz w:val="20"/>
          <w:szCs w:val="20"/>
        </w:rPr>
      </w:pPr>
      <w:r w:rsidRPr="00C16B22">
        <w:rPr>
          <w:rStyle w:val="eop"/>
          <w:noProof/>
          <w:sz w:val="20"/>
          <w:szCs w:val="20"/>
        </w:rPr>
        <w:lastRenderedPageBreak/>
        <mc:AlternateContent>
          <mc:Choice Requires="wps">
            <w:drawing>
              <wp:anchor distT="45720" distB="45720" distL="114300" distR="114300" simplePos="0" relativeHeight="251658242" behindDoc="0" locked="0" layoutInCell="1" allowOverlap="1" wp14:anchorId="2AA74DAE" wp14:editId="362FD2CB">
                <wp:simplePos x="0" y="0"/>
                <wp:positionH relativeFrom="margin">
                  <wp:align>right</wp:align>
                </wp:positionH>
                <wp:positionV relativeFrom="paragraph">
                  <wp:posOffset>248920</wp:posOffset>
                </wp:positionV>
                <wp:extent cx="5924550" cy="1404620"/>
                <wp:effectExtent l="0" t="0" r="19050" b="15240"/>
                <wp:wrapSquare wrapText="bothSides"/>
                <wp:docPr id="8907580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44907C90" w14:textId="00945EF6" w:rsidR="00C16B22" w:rsidRDefault="00C16B22" w:rsidP="00C16B22">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The necessity and feasibility of defining requirements or test to verify the generalization of AI/ML is studied. </w:t>
                            </w:r>
                            <w:r>
                              <w:rPr>
                                <w:rStyle w:val="eop"/>
                                <w:sz w:val="20"/>
                                <w:szCs w:val="20"/>
                              </w:rPr>
                              <w:t> </w:t>
                            </w:r>
                          </w:p>
                          <w:p w14:paraId="76077D12" w14:textId="77777777" w:rsidR="00C16B22" w:rsidRDefault="00C16B22" w:rsidP="006E7E4C">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 xml:space="preserve">The goals of generalization test are to verify whether the minimum level of performance of AI/ML functionality/model can be achieved/maintain under the </w:t>
                            </w:r>
                            <w:r>
                              <w:rPr>
                                <w:rStyle w:val="normaltextrun"/>
                                <w:b/>
                                <w:bCs/>
                                <w:sz w:val="20"/>
                                <w:szCs w:val="20"/>
                                <w:lang w:val="en-US"/>
                              </w:rPr>
                              <w:t>identified scenarios</w:t>
                            </w:r>
                            <w:r>
                              <w:rPr>
                                <w:rStyle w:val="normaltextrun"/>
                                <w:sz w:val="20"/>
                                <w:szCs w:val="20"/>
                                <w:lang w:val="en-US"/>
                              </w:rPr>
                              <w:t xml:space="preserve"> and/or configurations, while the performance won’t be significantly degraded in </w:t>
                            </w:r>
                            <w:r>
                              <w:rPr>
                                <w:rStyle w:val="normaltextrun"/>
                                <w:b/>
                                <w:bCs/>
                                <w:sz w:val="20"/>
                                <w:szCs w:val="20"/>
                                <w:lang w:val="en-US"/>
                              </w:rPr>
                              <w:t>other scenarios</w:t>
                            </w:r>
                            <w:r>
                              <w:rPr>
                                <w:rStyle w:val="normaltextrun"/>
                                <w:sz w:val="20"/>
                                <w:szCs w:val="20"/>
                                <w:lang w:val="en-US"/>
                              </w:rPr>
                              <w:t xml:space="preserve"> and/or configurations. The following aspects should be considered for generalization/scalability related testing:</w:t>
                            </w:r>
                            <w:r>
                              <w:rPr>
                                <w:rStyle w:val="eop"/>
                                <w:sz w:val="20"/>
                                <w:szCs w:val="20"/>
                              </w:rPr>
                              <w:t> </w:t>
                            </w:r>
                          </w:p>
                          <w:p w14:paraId="185616CD" w14:textId="70B057E0" w:rsidR="00C16B22" w:rsidRPr="006E7E4C" w:rsidRDefault="00C16B22" w:rsidP="00C16B22">
                            <w:pPr>
                              <w:pStyle w:val="paragraph"/>
                              <w:numPr>
                                <w:ilvl w:val="0"/>
                                <w:numId w:val="29"/>
                              </w:numPr>
                              <w:spacing w:before="0" w:beforeAutospacing="0" w:after="0" w:afterAutospacing="0"/>
                              <w:textAlignment w:val="baseline"/>
                              <w:rPr>
                                <w:rStyle w:val="eop"/>
                                <w:rFonts w:ascii="Segoe UI" w:hAnsi="Segoe UI" w:cs="Segoe UI"/>
                                <w:sz w:val="18"/>
                                <w:szCs w:val="18"/>
                              </w:rPr>
                            </w:pPr>
                            <w:r>
                              <w:rPr>
                                <w:rStyle w:val="normaltextrun"/>
                                <w:b/>
                                <w:bCs/>
                                <w:sz w:val="20"/>
                                <w:szCs w:val="20"/>
                              </w:rPr>
                              <w:t>details about the scenarios and/or configurations for test and the corresponding AI/ML models/functionality</w:t>
                            </w:r>
                            <w:r w:rsidR="006E7E4C">
                              <w:rPr>
                                <w:rStyle w:val="eop"/>
                                <w:sz w:val="20"/>
                                <w:szCs w:val="20"/>
                              </w:rPr>
                              <w:t>.</w:t>
                            </w:r>
                          </w:p>
                          <w:p w14:paraId="53E93ED4" w14:textId="77777777" w:rsidR="006E7E4C" w:rsidRDefault="006E7E4C" w:rsidP="006E7E4C">
                            <w:pPr>
                              <w:pStyle w:val="paragraph"/>
                              <w:spacing w:before="0" w:beforeAutospacing="0" w:after="0" w:afterAutospacing="0"/>
                              <w:ind w:left="720"/>
                              <w:textAlignment w:val="baseline"/>
                              <w:rPr>
                                <w:rFonts w:ascii="Segoe UI" w:hAnsi="Segoe UI" w:cs="Segoe UI"/>
                                <w:sz w:val="18"/>
                                <w:szCs w:val="18"/>
                              </w:rPr>
                            </w:pPr>
                          </w:p>
                          <w:p w14:paraId="39B5624E" w14:textId="6D2DEF01" w:rsidR="00C16B22" w:rsidRDefault="00C16B22" w:rsidP="00C16B22">
                            <w:pPr>
                              <w:pStyle w:val="paragraph"/>
                              <w:numPr>
                                <w:ilvl w:val="0"/>
                                <w:numId w:val="29"/>
                              </w:numPr>
                              <w:spacing w:before="0" w:beforeAutospacing="0" w:after="0" w:afterAutospacing="0"/>
                              <w:textAlignment w:val="baseline"/>
                              <w:rPr>
                                <w:rFonts w:ascii="Segoe UI" w:hAnsi="Segoe UI" w:cs="Segoe UI"/>
                                <w:sz w:val="18"/>
                                <w:szCs w:val="18"/>
                              </w:rPr>
                            </w:pPr>
                            <w:r>
                              <w:rPr>
                                <w:rStyle w:val="normaltextrun"/>
                                <w:b/>
                                <w:bCs/>
                                <w:sz w:val="20"/>
                                <w:szCs w:val="20"/>
                              </w:rPr>
                              <w:t>what the minimum level performance for each identified scenario and/or configuration is</w:t>
                            </w:r>
                            <w:r w:rsidR="00E923E2">
                              <w:rPr>
                                <w:rStyle w:val="eop"/>
                                <w:sz w:val="20"/>
                                <w:szCs w:val="20"/>
                              </w:rPr>
                              <w:t>.</w:t>
                            </w:r>
                          </w:p>
                          <w:p w14:paraId="2B33A113" w14:textId="77777777" w:rsidR="00E923E2" w:rsidRPr="00E923E2" w:rsidRDefault="00E923E2" w:rsidP="00E923E2">
                            <w:pPr>
                              <w:pStyle w:val="paragraph"/>
                              <w:spacing w:before="0" w:beforeAutospacing="0" w:after="0" w:afterAutospacing="0"/>
                              <w:ind w:left="720"/>
                              <w:textAlignment w:val="baseline"/>
                              <w:rPr>
                                <w:rStyle w:val="normaltextrun"/>
                                <w:rFonts w:ascii="Segoe UI" w:hAnsi="Segoe UI" w:cs="Segoe UI"/>
                                <w:sz w:val="18"/>
                                <w:szCs w:val="18"/>
                              </w:rPr>
                            </w:pPr>
                          </w:p>
                          <w:p w14:paraId="7E892E23" w14:textId="02E87741" w:rsidR="00C16B22" w:rsidRDefault="00C16B22" w:rsidP="00C16B22">
                            <w:pPr>
                              <w:pStyle w:val="paragraph"/>
                              <w:numPr>
                                <w:ilvl w:val="0"/>
                                <w:numId w:val="29"/>
                              </w:numPr>
                              <w:spacing w:before="0" w:beforeAutospacing="0" w:after="0" w:afterAutospacing="0"/>
                              <w:textAlignment w:val="baseline"/>
                              <w:rPr>
                                <w:rFonts w:ascii="Segoe UI" w:hAnsi="Segoe UI" w:cs="Segoe UI"/>
                                <w:sz w:val="18"/>
                                <w:szCs w:val="18"/>
                              </w:rPr>
                            </w:pPr>
                            <w:r>
                              <w:rPr>
                                <w:rStyle w:val="normaltextrun"/>
                                <w:b/>
                                <w:bCs/>
                                <w:sz w:val="20"/>
                                <w:szCs w:val="20"/>
                              </w:rPr>
                              <w:t>what the significant degradation for other scenarios and/or configurations is</w:t>
                            </w:r>
                            <w:r>
                              <w:rPr>
                                <w:rStyle w:val="eop"/>
                                <w:sz w:val="20"/>
                                <w:szCs w:val="20"/>
                              </w:rPr>
                              <w:t> </w:t>
                            </w:r>
                          </w:p>
                          <w:p w14:paraId="3933E897" w14:textId="77777777" w:rsidR="00870C6D" w:rsidRDefault="00870C6D" w:rsidP="00870C6D">
                            <w:pPr>
                              <w:pStyle w:val="paragraph"/>
                              <w:spacing w:before="0" w:beforeAutospacing="0" w:after="0" w:afterAutospacing="0"/>
                              <w:textAlignment w:val="baseline"/>
                              <w:rPr>
                                <w:rStyle w:val="normaltextrun"/>
                                <w:sz w:val="20"/>
                                <w:szCs w:val="20"/>
                                <w:lang w:val="en-US"/>
                              </w:rPr>
                            </w:pPr>
                          </w:p>
                          <w:p w14:paraId="185F30BE" w14:textId="6984AE36" w:rsidR="00C16B22" w:rsidRDefault="00C16B22" w:rsidP="00870C6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It should also be considered that generalization and/or scalability related requirements for different scenarios/ configurations can be implicitly handled in the test case definition.</w:t>
                            </w:r>
                            <w:r>
                              <w:rPr>
                                <w:rStyle w:val="eop"/>
                                <w:sz w:val="20"/>
                                <w:szCs w:val="20"/>
                              </w:rPr>
                              <w:t> </w:t>
                            </w:r>
                            <w:r>
                              <w:rPr>
                                <w:rStyle w:val="normaltextrun"/>
                                <w:sz w:val="20"/>
                                <w:szCs w:val="20"/>
                                <w:lang w:val="en-US"/>
                              </w:rPr>
                              <w:t>As for the handling of generalization tests, the following option is considered as baseline:</w:t>
                            </w:r>
                            <w:r>
                              <w:rPr>
                                <w:rStyle w:val="eop"/>
                                <w:sz w:val="20"/>
                                <w:szCs w:val="20"/>
                              </w:rPr>
                              <w:t> </w:t>
                            </w:r>
                          </w:p>
                          <w:p w14:paraId="16DDA365" w14:textId="77777777" w:rsidR="00C16B22" w:rsidRDefault="00C16B22" w:rsidP="00C16B22">
                            <w:pPr>
                              <w:pStyle w:val="paragraph"/>
                              <w:numPr>
                                <w:ilvl w:val="0"/>
                                <w:numId w:val="29"/>
                              </w:numPr>
                              <w:spacing w:before="0" w:beforeAutospacing="0" w:after="0" w:afterAutospacing="0"/>
                              <w:textAlignment w:val="baseline"/>
                              <w:rPr>
                                <w:rFonts w:ascii="Segoe UI" w:hAnsi="Segoe UI" w:cs="Segoe UI"/>
                                <w:sz w:val="18"/>
                                <w:szCs w:val="18"/>
                              </w:rPr>
                            </w:pPr>
                            <w:proofErr w:type="spellStart"/>
                            <w:r>
                              <w:rPr>
                                <w:rStyle w:val="normaltextrun"/>
                                <w:sz w:val="20"/>
                                <w:szCs w:val="20"/>
                                <w:lang w:val="en-US"/>
                              </w:rPr>
                              <w:t>Signalling</w:t>
                            </w:r>
                            <w:proofErr w:type="spellEnd"/>
                            <w:r>
                              <w:rPr>
                                <w:rStyle w:val="normaltextrun"/>
                                <w:sz w:val="20"/>
                                <w:szCs w:val="20"/>
                                <w:lang w:val="en-US"/>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w:t>
                            </w:r>
                            <w:r>
                              <w:rPr>
                                <w:rStyle w:val="normaltextrun"/>
                                <w:b/>
                                <w:bCs/>
                                <w:sz w:val="20"/>
                                <w:szCs w:val="20"/>
                                <w:lang w:val="en-US"/>
                              </w:rPr>
                              <w:t>environment differs in each test but not changing dynamically during the test)</w:t>
                            </w:r>
                            <w:r>
                              <w:rPr>
                                <w:rStyle w:val="eop"/>
                                <w:sz w:val="20"/>
                                <w:szCs w:val="20"/>
                              </w:rPr>
                              <w:t> </w:t>
                            </w:r>
                          </w:p>
                          <w:p w14:paraId="4FD22046" w14:textId="3038D641" w:rsidR="00C16B22" w:rsidRDefault="00C16B22" w:rsidP="00713348">
                            <w:pPr>
                              <w:pStyle w:val="paragraph"/>
                              <w:numPr>
                                <w:ilvl w:val="1"/>
                                <w:numId w:val="29"/>
                              </w:numPr>
                              <w:spacing w:before="0" w:beforeAutospacing="0" w:after="0" w:afterAutospacing="0"/>
                              <w:textAlignment w:val="baseline"/>
                              <w:rPr>
                                <w:rFonts w:ascii="Segoe UI" w:hAnsi="Segoe UI" w:cs="Segoe UI"/>
                                <w:sz w:val="18"/>
                                <w:szCs w:val="18"/>
                              </w:rPr>
                            </w:pPr>
                            <w:r>
                              <w:rPr>
                                <w:rStyle w:val="normaltextrun"/>
                                <w:sz w:val="20"/>
                                <w:szCs w:val="20"/>
                              </w:rPr>
                              <w:t xml:space="preserve">Specified UE configuration includes functionality and/or model ID if </w:t>
                            </w:r>
                            <w:proofErr w:type="gramStart"/>
                            <w:r>
                              <w:rPr>
                                <w:rStyle w:val="normaltextrun"/>
                                <w:sz w:val="20"/>
                                <w:szCs w:val="20"/>
                              </w:rPr>
                              <w:t>defined</w:t>
                            </w:r>
                            <w:proofErr w:type="gramEnd"/>
                            <w:r>
                              <w:rPr>
                                <w:rStyle w:val="eop"/>
                                <w:sz w:val="20"/>
                                <w:szCs w:val="20"/>
                              </w:rPr>
                              <w:t> </w:t>
                            </w:r>
                          </w:p>
                          <w:p w14:paraId="5C22237F" w14:textId="2B33E2E6" w:rsidR="00C16B22" w:rsidRPr="00C16B22" w:rsidRDefault="00C16B2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A74DAE" id="_x0000_s1028" type="#_x0000_t202" style="position:absolute;left:0;text-align:left;margin-left:415.3pt;margin-top:19.6pt;width:466.5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">
                <v:textbox style="mso-fit-shape-to-text:t">
                  <w:txbxContent>
                    <w:p w14:paraId="44907C90" w14:textId="00945EF6" w:rsidR="00C16B22" w:rsidRDefault="00C16B22" w:rsidP="00C16B22">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The necessity and feasibility of defining requirements or test to verify the generalization of AI/ML is studied. </w:t>
                      </w:r>
                      <w:r>
                        <w:rPr>
                          <w:rStyle w:val="eop"/>
                          <w:sz w:val="20"/>
                          <w:szCs w:val="20"/>
                        </w:rPr>
                        <w:t> </w:t>
                      </w:r>
                    </w:p>
                    <w:p w14:paraId="76077D12" w14:textId="77777777" w:rsidR="00C16B22" w:rsidRDefault="00C16B22" w:rsidP="006E7E4C">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 xml:space="preserve">The goals of generalization test are to verify whether the minimum level of performance of AI/ML functionality/model can be achieved/maintain under the </w:t>
                      </w:r>
                      <w:r>
                        <w:rPr>
                          <w:rStyle w:val="normaltextrun"/>
                          <w:b/>
                          <w:bCs/>
                          <w:sz w:val="20"/>
                          <w:szCs w:val="20"/>
                          <w:lang w:val="en-US"/>
                        </w:rPr>
                        <w:t>identified scenarios</w:t>
                      </w:r>
                      <w:r>
                        <w:rPr>
                          <w:rStyle w:val="normaltextrun"/>
                          <w:sz w:val="20"/>
                          <w:szCs w:val="20"/>
                          <w:lang w:val="en-US"/>
                        </w:rPr>
                        <w:t xml:space="preserve"> and/or configurations, while the performance won’t be significantly degraded in </w:t>
                      </w:r>
                      <w:r>
                        <w:rPr>
                          <w:rStyle w:val="normaltextrun"/>
                          <w:b/>
                          <w:bCs/>
                          <w:sz w:val="20"/>
                          <w:szCs w:val="20"/>
                          <w:lang w:val="en-US"/>
                        </w:rPr>
                        <w:t>other scenarios</w:t>
                      </w:r>
                      <w:r>
                        <w:rPr>
                          <w:rStyle w:val="normaltextrun"/>
                          <w:sz w:val="20"/>
                          <w:szCs w:val="20"/>
                          <w:lang w:val="en-US"/>
                        </w:rPr>
                        <w:t xml:space="preserve"> and/or configurations. The following aspects should be considered for generalization/scalability related testing:</w:t>
                      </w:r>
                      <w:r>
                        <w:rPr>
                          <w:rStyle w:val="eop"/>
                          <w:sz w:val="20"/>
                          <w:szCs w:val="20"/>
                        </w:rPr>
                        <w:t> </w:t>
                      </w:r>
                    </w:p>
                    <w:p w14:paraId="185616CD" w14:textId="70B057E0" w:rsidR="00C16B22" w:rsidRPr="006E7E4C" w:rsidRDefault="00C16B22" w:rsidP="00C16B22">
                      <w:pPr>
                        <w:pStyle w:val="paragraph"/>
                        <w:numPr>
                          <w:ilvl w:val="0"/>
                          <w:numId w:val="29"/>
                        </w:numPr>
                        <w:spacing w:before="0" w:beforeAutospacing="0" w:after="0" w:afterAutospacing="0"/>
                        <w:textAlignment w:val="baseline"/>
                        <w:rPr>
                          <w:rStyle w:val="eop"/>
                          <w:rFonts w:ascii="Segoe UI" w:hAnsi="Segoe UI" w:cs="Segoe UI"/>
                          <w:sz w:val="18"/>
                          <w:szCs w:val="18"/>
                        </w:rPr>
                      </w:pPr>
                      <w:r>
                        <w:rPr>
                          <w:rStyle w:val="normaltextrun"/>
                          <w:b/>
                          <w:bCs/>
                          <w:sz w:val="20"/>
                          <w:szCs w:val="20"/>
                        </w:rPr>
                        <w:t>details about the scenarios and/or configurations for test and the corresponding AI/ML models/functionality</w:t>
                      </w:r>
                      <w:r w:rsidR="006E7E4C">
                        <w:rPr>
                          <w:rStyle w:val="eop"/>
                          <w:sz w:val="20"/>
                          <w:szCs w:val="20"/>
                        </w:rPr>
                        <w:t>.</w:t>
                      </w:r>
                    </w:p>
                    <w:p w14:paraId="53E93ED4" w14:textId="77777777" w:rsidR="006E7E4C" w:rsidRDefault="006E7E4C" w:rsidP="006E7E4C">
                      <w:pPr>
                        <w:pStyle w:val="paragraph"/>
                        <w:spacing w:before="0" w:beforeAutospacing="0" w:after="0" w:afterAutospacing="0"/>
                        <w:ind w:left="720"/>
                        <w:textAlignment w:val="baseline"/>
                        <w:rPr>
                          <w:rFonts w:ascii="Segoe UI" w:hAnsi="Segoe UI" w:cs="Segoe UI"/>
                          <w:sz w:val="18"/>
                          <w:szCs w:val="18"/>
                        </w:rPr>
                      </w:pPr>
                    </w:p>
                    <w:p w14:paraId="39B5624E" w14:textId="6D2DEF01" w:rsidR="00C16B22" w:rsidRDefault="00C16B22" w:rsidP="00C16B22">
                      <w:pPr>
                        <w:pStyle w:val="paragraph"/>
                        <w:numPr>
                          <w:ilvl w:val="0"/>
                          <w:numId w:val="29"/>
                        </w:numPr>
                        <w:spacing w:before="0" w:beforeAutospacing="0" w:after="0" w:afterAutospacing="0"/>
                        <w:textAlignment w:val="baseline"/>
                        <w:rPr>
                          <w:rFonts w:ascii="Segoe UI" w:hAnsi="Segoe UI" w:cs="Segoe UI"/>
                          <w:sz w:val="18"/>
                          <w:szCs w:val="18"/>
                        </w:rPr>
                      </w:pPr>
                      <w:r>
                        <w:rPr>
                          <w:rStyle w:val="normaltextrun"/>
                          <w:b/>
                          <w:bCs/>
                          <w:sz w:val="20"/>
                          <w:szCs w:val="20"/>
                        </w:rPr>
                        <w:t>what the minimum level performance for each identified scenario and/or configuration is</w:t>
                      </w:r>
                      <w:r w:rsidR="00E923E2">
                        <w:rPr>
                          <w:rStyle w:val="eop"/>
                          <w:sz w:val="20"/>
                          <w:szCs w:val="20"/>
                        </w:rPr>
                        <w:t>.</w:t>
                      </w:r>
                    </w:p>
                    <w:p w14:paraId="2B33A113" w14:textId="77777777" w:rsidR="00E923E2" w:rsidRPr="00E923E2" w:rsidRDefault="00E923E2" w:rsidP="00E923E2">
                      <w:pPr>
                        <w:pStyle w:val="paragraph"/>
                        <w:spacing w:before="0" w:beforeAutospacing="0" w:after="0" w:afterAutospacing="0"/>
                        <w:ind w:left="720"/>
                        <w:textAlignment w:val="baseline"/>
                        <w:rPr>
                          <w:rStyle w:val="normaltextrun"/>
                          <w:rFonts w:ascii="Segoe UI" w:hAnsi="Segoe UI" w:cs="Segoe UI"/>
                          <w:sz w:val="18"/>
                          <w:szCs w:val="18"/>
                        </w:rPr>
                      </w:pPr>
                    </w:p>
                    <w:p w14:paraId="7E892E23" w14:textId="02E87741" w:rsidR="00C16B22" w:rsidRDefault="00C16B22" w:rsidP="00C16B22">
                      <w:pPr>
                        <w:pStyle w:val="paragraph"/>
                        <w:numPr>
                          <w:ilvl w:val="0"/>
                          <w:numId w:val="29"/>
                        </w:numPr>
                        <w:spacing w:before="0" w:beforeAutospacing="0" w:after="0" w:afterAutospacing="0"/>
                        <w:textAlignment w:val="baseline"/>
                        <w:rPr>
                          <w:rFonts w:ascii="Segoe UI" w:hAnsi="Segoe UI" w:cs="Segoe UI"/>
                          <w:sz w:val="18"/>
                          <w:szCs w:val="18"/>
                        </w:rPr>
                      </w:pPr>
                      <w:r>
                        <w:rPr>
                          <w:rStyle w:val="normaltextrun"/>
                          <w:b/>
                          <w:bCs/>
                          <w:sz w:val="20"/>
                          <w:szCs w:val="20"/>
                        </w:rPr>
                        <w:t>what the significant degradation for other scenarios and/or configurations is</w:t>
                      </w:r>
                      <w:r>
                        <w:rPr>
                          <w:rStyle w:val="eop"/>
                          <w:sz w:val="20"/>
                          <w:szCs w:val="20"/>
                        </w:rPr>
                        <w:t> </w:t>
                      </w:r>
                    </w:p>
                    <w:p w14:paraId="3933E897" w14:textId="77777777" w:rsidR="00870C6D" w:rsidRDefault="00870C6D" w:rsidP="00870C6D">
                      <w:pPr>
                        <w:pStyle w:val="paragraph"/>
                        <w:spacing w:before="0" w:beforeAutospacing="0" w:after="0" w:afterAutospacing="0"/>
                        <w:textAlignment w:val="baseline"/>
                        <w:rPr>
                          <w:rStyle w:val="normaltextrun"/>
                          <w:sz w:val="20"/>
                          <w:szCs w:val="20"/>
                          <w:lang w:val="en-US"/>
                        </w:rPr>
                      </w:pPr>
                    </w:p>
                    <w:p w14:paraId="185F30BE" w14:textId="6984AE36" w:rsidR="00C16B22" w:rsidRDefault="00C16B22" w:rsidP="00870C6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It should also be considered that generalization and/or scalability related requirements for different scenarios/ configurations can be implicitly handled in the test case definition.</w:t>
                      </w:r>
                      <w:r>
                        <w:rPr>
                          <w:rStyle w:val="eop"/>
                          <w:sz w:val="20"/>
                          <w:szCs w:val="20"/>
                        </w:rPr>
                        <w:t> </w:t>
                      </w:r>
                      <w:r>
                        <w:rPr>
                          <w:rStyle w:val="normaltextrun"/>
                          <w:sz w:val="20"/>
                          <w:szCs w:val="20"/>
                          <w:lang w:val="en-US"/>
                        </w:rPr>
                        <w:t>As for the handling of generalization tests, the following option is considered as baseline:</w:t>
                      </w:r>
                      <w:r>
                        <w:rPr>
                          <w:rStyle w:val="eop"/>
                          <w:sz w:val="20"/>
                          <w:szCs w:val="20"/>
                        </w:rPr>
                        <w:t> </w:t>
                      </w:r>
                    </w:p>
                    <w:p w14:paraId="16DDA365" w14:textId="77777777" w:rsidR="00C16B22" w:rsidRDefault="00C16B22" w:rsidP="00C16B22">
                      <w:pPr>
                        <w:pStyle w:val="paragraph"/>
                        <w:numPr>
                          <w:ilvl w:val="0"/>
                          <w:numId w:val="29"/>
                        </w:numPr>
                        <w:spacing w:before="0" w:beforeAutospacing="0" w:after="0" w:afterAutospacing="0"/>
                        <w:textAlignment w:val="baseline"/>
                        <w:rPr>
                          <w:rFonts w:ascii="Segoe UI" w:hAnsi="Segoe UI" w:cs="Segoe UI"/>
                          <w:sz w:val="18"/>
                          <w:szCs w:val="18"/>
                        </w:rPr>
                      </w:pPr>
                      <w:proofErr w:type="spellStart"/>
                      <w:r>
                        <w:rPr>
                          <w:rStyle w:val="normaltextrun"/>
                          <w:sz w:val="20"/>
                          <w:szCs w:val="20"/>
                          <w:lang w:val="en-US"/>
                        </w:rPr>
                        <w:t>Signalling</w:t>
                      </w:r>
                      <w:proofErr w:type="spellEnd"/>
                      <w:r>
                        <w:rPr>
                          <w:rStyle w:val="normaltextrun"/>
                          <w:sz w:val="20"/>
                          <w:szCs w:val="20"/>
                          <w:lang w:val="en-US"/>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w:t>
                      </w:r>
                      <w:r>
                        <w:rPr>
                          <w:rStyle w:val="normaltextrun"/>
                          <w:b/>
                          <w:bCs/>
                          <w:sz w:val="20"/>
                          <w:szCs w:val="20"/>
                          <w:lang w:val="en-US"/>
                        </w:rPr>
                        <w:t>environment differs in each test but not changing dynamically during the test)</w:t>
                      </w:r>
                      <w:r>
                        <w:rPr>
                          <w:rStyle w:val="eop"/>
                          <w:sz w:val="20"/>
                          <w:szCs w:val="20"/>
                        </w:rPr>
                        <w:t> </w:t>
                      </w:r>
                    </w:p>
                    <w:p w14:paraId="4FD22046" w14:textId="3038D641" w:rsidR="00C16B22" w:rsidRDefault="00C16B22" w:rsidP="00713348">
                      <w:pPr>
                        <w:pStyle w:val="paragraph"/>
                        <w:numPr>
                          <w:ilvl w:val="1"/>
                          <w:numId w:val="29"/>
                        </w:numPr>
                        <w:spacing w:before="0" w:beforeAutospacing="0" w:after="0" w:afterAutospacing="0"/>
                        <w:textAlignment w:val="baseline"/>
                        <w:rPr>
                          <w:rFonts w:ascii="Segoe UI" w:hAnsi="Segoe UI" w:cs="Segoe UI"/>
                          <w:sz w:val="18"/>
                          <w:szCs w:val="18"/>
                        </w:rPr>
                      </w:pPr>
                      <w:r>
                        <w:rPr>
                          <w:rStyle w:val="normaltextrun"/>
                          <w:sz w:val="20"/>
                          <w:szCs w:val="20"/>
                        </w:rPr>
                        <w:t xml:space="preserve">Specified UE configuration includes functionality and/or model ID if </w:t>
                      </w:r>
                      <w:proofErr w:type="gramStart"/>
                      <w:r>
                        <w:rPr>
                          <w:rStyle w:val="normaltextrun"/>
                          <w:sz w:val="20"/>
                          <w:szCs w:val="20"/>
                        </w:rPr>
                        <w:t>defined</w:t>
                      </w:r>
                      <w:proofErr w:type="gramEnd"/>
                      <w:r>
                        <w:rPr>
                          <w:rStyle w:val="eop"/>
                          <w:sz w:val="20"/>
                          <w:szCs w:val="20"/>
                        </w:rPr>
                        <w:t> </w:t>
                      </w:r>
                    </w:p>
                    <w:p w14:paraId="5C22237F" w14:textId="2B33E2E6" w:rsidR="00C16B22" w:rsidRPr="00C16B22" w:rsidRDefault="00C16B22"/>
                  </w:txbxContent>
                </v:textbox>
                <w10:wrap type="square" anchorx="margin"/>
              </v:shape>
            </w:pict>
          </mc:Fallback>
        </mc:AlternateContent>
      </w:r>
    </w:p>
    <w:p w14:paraId="7362D9E7" w14:textId="246D2C7E" w:rsidR="00C16B22" w:rsidRPr="00C16B22" w:rsidRDefault="00C16B22" w:rsidP="00C16B22">
      <w:pPr>
        <w:pStyle w:val="paragraph"/>
        <w:spacing w:before="0" w:beforeAutospacing="0" w:after="0" w:afterAutospacing="0"/>
        <w:ind w:left="720"/>
        <w:textAlignment w:val="baseline"/>
        <w:rPr>
          <w:rStyle w:val="eop"/>
          <w:sz w:val="20"/>
          <w:szCs w:val="20"/>
        </w:rPr>
      </w:pPr>
    </w:p>
    <w:p w14:paraId="2F8405B2" w14:textId="77777777" w:rsidR="00C16B22" w:rsidRDefault="00C16B22" w:rsidP="00713348">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Generalization aspects were studied during the Rel. 18 SI, RP-213599</w:t>
      </w:r>
      <w:r>
        <w:rPr>
          <w:rStyle w:val="normaltextrun"/>
          <w:sz w:val="19"/>
          <w:szCs w:val="19"/>
          <w:lang w:val="en-US"/>
        </w:rPr>
        <w:t>. For AI/ML based BM-Case1 and BM-Case2, Generalization aspect is one of the main challenges for RAN4 testing. RAN4 may define multiple tests with different conditions. In each of the test, TE configures the same specified UE configuration for AI/ML BM, therefore the same UE configuration is tested under different scenarios to verify the UE’s model capability to generalize. (environment for AI/ML based BM-Case1 and BM-Case2 differs in each test but not changing dynamically during the test)  </w:t>
      </w:r>
      <w:r>
        <w:rPr>
          <w:rStyle w:val="eop"/>
          <w:sz w:val="19"/>
          <w:szCs w:val="19"/>
        </w:rPr>
        <w:t> </w:t>
      </w:r>
    </w:p>
    <w:p w14:paraId="3897C417" w14:textId="77777777" w:rsidR="00713348" w:rsidRDefault="00713348" w:rsidP="00713348">
      <w:pPr>
        <w:pStyle w:val="paragraph"/>
        <w:spacing w:before="0" w:beforeAutospacing="0" w:after="0" w:afterAutospacing="0"/>
        <w:jc w:val="both"/>
        <w:textAlignment w:val="baseline"/>
        <w:rPr>
          <w:rStyle w:val="normaltextrun"/>
          <w:sz w:val="19"/>
          <w:szCs w:val="19"/>
          <w:lang w:val="en-US"/>
        </w:rPr>
      </w:pPr>
    </w:p>
    <w:p w14:paraId="42EEC65E" w14:textId="77777777" w:rsidR="00C16B22" w:rsidRDefault="00C16B22" w:rsidP="00713348">
      <w:pPr>
        <w:pStyle w:val="paragraph"/>
        <w:spacing w:before="0" w:beforeAutospacing="0" w:after="0" w:afterAutospacing="0"/>
        <w:textAlignment w:val="baseline"/>
        <w:rPr>
          <w:rStyle w:val="eop"/>
          <w:sz w:val="20"/>
          <w:szCs w:val="20"/>
        </w:rPr>
      </w:pPr>
      <w:r>
        <w:rPr>
          <w:rStyle w:val="normaltextrun"/>
          <w:sz w:val="20"/>
          <w:szCs w:val="20"/>
          <w:lang w:val="en-US"/>
        </w:rPr>
        <w:t>For identified scenarios in AI/ML enabled BM-Case1 and BM-Case2, the minimum level of performance may also need to be defined. Similarly acceptable tolerance margin for other scenarios may also need to be agreed, potentially based on simulation results.</w:t>
      </w:r>
      <w:r>
        <w:rPr>
          <w:rStyle w:val="eop"/>
          <w:sz w:val="20"/>
          <w:szCs w:val="20"/>
        </w:rPr>
        <w:t> </w:t>
      </w:r>
    </w:p>
    <w:p w14:paraId="72196918" w14:textId="10C08F15" w:rsidR="0048773F" w:rsidRDefault="0048773F" w:rsidP="00713348">
      <w:pPr>
        <w:pStyle w:val="paragraph"/>
        <w:spacing w:before="0" w:beforeAutospacing="0" w:after="0" w:afterAutospacing="0"/>
        <w:textAlignment w:val="baseline"/>
        <w:rPr>
          <w:rStyle w:val="eop"/>
          <w:sz w:val="20"/>
          <w:szCs w:val="20"/>
        </w:rPr>
      </w:pPr>
    </w:p>
    <w:p w14:paraId="2726BE73" w14:textId="6A03B309" w:rsidR="0048773F" w:rsidRDefault="0048773F" w:rsidP="00713348">
      <w:pPr>
        <w:pStyle w:val="paragraph"/>
        <w:spacing w:before="0" w:beforeAutospacing="0" w:after="0" w:afterAutospacing="0"/>
        <w:textAlignment w:val="baseline"/>
        <w:rPr>
          <w:rStyle w:val="eop"/>
          <w:sz w:val="20"/>
          <w:szCs w:val="20"/>
        </w:rPr>
      </w:pPr>
      <w:r>
        <w:rPr>
          <w:rStyle w:val="eop"/>
          <w:sz w:val="20"/>
          <w:szCs w:val="20"/>
        </w:rPr>
        <w:t>In the tables below, we attempt to capture different parameters that may be needed to define different generalization and scalability scenarios for AI/ML enabled BM use case.</w:t>
      </w:r>
    </w:p>
    <w:p w14:paraId="37FF7CFC" w14:textId="77777777" w:rsidR="00E6127C" w:rsidRDefault="00E6127C" w:rsidP="00713348">
      <w:pPr>
        <w:pStyle w:val="paragraph"/>
        <w:spacing w:before="0" w:beforeAutospacing="0" w:after="0" w:afterAutospacing="0"/>
        <w:textAlignment w:val="baseline"/>
        <w:rPr>
          <w:rFonts w:ascii="Segoe UI" w:hAnsi="Segoe UI" w:cs="Segoe UI"/>
          <w:sz w:val="18"/>
          <w:szCs w:val="18"/>
        </w:rPr>
      </w:pPr>
    </w:p>
    <w:p w14:paraId="4F79A962" w14:textId="77777777" w:rsidR="00516402" w:rsidRDefault="00516402" w:rsidP="00516402">
      <w:pPr>
        <w:pStyle w:val="ListParagraph"/>
        <w:numPr>
          <w:ilvl w:val="0"/>
          <w:numId w:val="35"/>
        </w:numPr>
        <w:ind w:left="720"/>
      </w:pPr>
      <w:bookmarkStart w:id="22" w:name="_Toc116995848"/>
      <w:r>
        <w:t>Generalization Scenarios – Known set of parameters/configurations to both DUT / TE.</w:t>
      </w:r>
    </w:p>
    <w:p w14:paraId="0963E514" w14:textId="77777777" w:rsidR="00516402" w:rsidRDefault="00516402" w:rsidP="00516402">
      <w:pPr>
        <w:ind w:firstLine="720"/>
      </w:pPr>
      <w:r>
        <w:t>Parameters that should be considered for the definition of different generalization/scalability scenarios:</w:t>
      </w:r>
    </w:p>
    <w:p w14:paraId="6BA05B7F" w14:textId="076BE5EA" w:rsidR="005E18B9" w:rsidRPr="006E19F5" w:rsidRDefault="005E18B9" w:rsidP="005E18B9">
      <w:pPr>
        <w:pStyle w:val="Caption"/>
        <w:rPr>
          <w:rFonts w:ascii="Times New Roman" w:hAnsi="Times New Roman"/>
          <w:i w:val="0"/>
          <w:iCs w:val="0"/>
          <w:sz w:val="20"/>
          <w:szCs w:val="22"/>
        </w:rPr>
      </w:pPr>
      <w:bookmarkStart w:id="23" w:name="_Hlk163498930"/>
      <w:r w:rsidRPr="006E19F5">
        <w:rPr>
          <w:rFonts w:ascii="Times New Roman" w:hAnsi="Times New Roman"/>
          <w:i w:val="0"/>
          <w:iCs w:val="0"/>
          <w:sz w:val="20"/>
          <w:szCs w:val="22"/>
        </w:rPr>
        <w:t xml:space="preserve">Table </w:t>
      </w:r>
      <w:r w:rsidR="006E19F5">
        <w:rPr>
          <w:rFonts w:ascii="Times New Roman" w:hAnsi="Times New Roman"/>
          <w:i w:val="0"/>
          <w:iCs w:val="0"/>
          <w:sz w:val="20"/>
          <w:szCs w:val="22"/>
        </w:rPr>
        <w:t>3</w:t>
      </w:r>
      <w:r w:rsidRPr="006E19F5">
        <w:rPr>
          <w:rFonts w:ascii="Times New Roman" w:hAnsi="Times New Roman"/>
          <w:i w:val="0"/>
          <w:iCs w:val="0"/>
          <w:sz w:val="20"/>
          <w:szCs w:val="22"/>
        </w:rPr>
        <w:t>: Parameters for Generalization Scenarios</w:t>
      </w:r>
    </w:p>
    <w:tbl>
      <w:tblPr>
        <w:tblStyle w:val="TableGrid"/>
        <w:tblW w:w="0" w:type="auto"/>
        <w:tblInd w:w="1129" w:type="dxa"/>
        <w:tblLook w:val="04A0" w:firstRow="1" w:lastRow="0" w:firstColumn="1" w:lastColumn="0" w:noHBand="0" w:noVBand="1"/>
      </w:tblPr>
      <w:tblGrid>
        <w:gridCol w:w="2552"/>
        <w:gridCol w:w="3969"/>
      </w:tblGrid>
      <w:tr w:rsidR="00516402" w14:paraId="4E490276" w14:textId="77777777">
        <w:tc>
          <w:tcPr>
            <w:tcW w:w="2552" w:type="dxa"/>
          </w:tcPr>
          <w:p w14:paraId="5857E6E3" w14:textId="77777777" w:rsidR="00516402" w:rsidRPr="005F39DE" w:rsidRDefault="00516402">
            <w:pPr>
              <w:rPr>
                <w:b/>
              </w:rPr>
            </w:pPr>
            <w:r w:rsidRPr="005F39DE">
              <w:rPr>
                <w:b/>
                <w:bCs/>
              </w:rPr>
              <w:t>Parameters</w:t>
            </w:r>
          </w:p>
        </w:tc>
        <w:tc>
          <w:tcPr>
            <w:tcW w:w="3969" w:type="dxa"/>
          </w:tcPr>
          <w:p w14:paraId="3F417C44" w14:textId="77777777" w:rsidR="00516402" w:rsidRPr="005F39DE" w:rsidRDefault="00516402">
            <w:pPr>
              <w:rPr>
                <w:b/>
              </w:rPr>
            </w:pPr>
            <w:r w:rsidRPr="005F39DE">
              <w:rPr>
                <w:b/>
                <w:bCs/>
              </w:rPr>
              <w:t>Description</w:t>
            </w:r>
          </w:p>
        </w:tc>
      </w:tr>
      <w:tr w:rsidR="00943C2D" w14:paraId="1BE44DFA" w14:textId="77777777">
        <w:tc>
          <w:tcPr>
            <w:tcW w:w="2552" w:type="dxa"/>
          </w:tcPr>
          <w:p w14:paraId="61F046D3" w14:textId="0CAC144B" w:rsidR="00943C2D" w:rsidRDefault="00943C2D" w:rsidP="00943C2D">
            <w:r>
              <w:t>Propagation Model</w:t>
            </w:r>
          </w:p>
        </w:tc>
        <w:tc>
          <w:tcPr>
            <w:tcW w:w="3969" w:type="dxa"/>
          </w:tcPr>
          <w:p w14:paraId="59DA0450" w14:textId="07147542" w:rsidR="00943C2D" w:rsidRDefault="00943C2D" w:rsidP="00943C2D">
            <w:r>
              <w:t>AWGN/CDL</w:t>
            </w:r>
            <w:r w:rsidR="00F41909">
              <w:t>/Uma/</w:t>
            </w:r>
            <w:proofErr w:type="spellStart"/>
            <w:r w:rsidR="00F41909">
              <w:t>UMi</w:t>
            </w:r>
            <w:proofErr w:type="spellEnd"/>
          </w:p>
        </w:tc>
      </w:tr>
      <w:tr w:rsidR="00943C2D" w14:paraId="53C5026D" w14:textId="77777777">
        <w:tc>
          <w:tcPr>
            <w:tcW w:w="2552" w:type="dxa"/>
          </w:tcPr>
          <w:p w14:paraId="20902C4A" w14:textId="77777777" w:rsidR="00943C2D" w:rsidRDefault="00943C2D" w:rsidP="00943C2D">
            <w:r>
              <w:t>SINR</w:t>
            </w:r>
          </w:p>
        </w:tc>
        <w:tc>
          <w:tcPr>
            <w:tcW w:w="3969" w:type="dxa"/>
          </w:tcPr>
          <w:p w14:paraId="55FFDCC3" w14:textId="77777777" w:rsidR="00943C2D" w:rsidRDefault="00943C2D" w:rsidP="00943C2D">
            <w:r>
              <w:t>Good / Bad Radio conditions</w:t>
            </w:r>
          </w:p>
        </w:tc>
      </w:tr>
      <w:tr w:rsidR="00943C2D" w14:paraId="53ACED84" w14:textId="77777777">
        <w:tc>
          <w:tcPr>
            <w:tcW w:w="2552" w:type="dxa"/>
          </w:tcPr>
          <w:p w14:paraId="68592A3D" w14:textId="69B09836" w:rsidR="00943C2D" w:rsidRDefault="00943C2D" w:rsidP="00943C2D">
            <w:r>
              <w:t>UE Speed</w:t>
            </w:r>
          </w:p>
        </w:tc>
        <w:tc>
          <w:tcPr>
            <w:tcW w:w="3969" w:type="dxa"/>
          </w:tcPr>
          <w:p w14:paraId="3FB6677D" w14:textId="36CC427C" w:rsidR="00943C2D" w:rsidRDefault="00943C2D" w:rsidP="00943C2D">
            <w:r>
              <w:t>Slow / Medium / Fast</w:t>
            </w:r>
          </w:p>
        </w:tc>
      </w:tr>
      <w:tr w:rsidR="00943C2D" w:rsidRPr="00496510" w14:paraId="1CF9EA29" w14:textId="77777777">
        <w:tc>
          <w:tcPr>
            <w:tcW w:w="2552" w:type="dxa"/>
          </w:tcPr>
          <w:p w14:paraId="2C20C941" w14:textId="0247E05E" w:rsidR="00943C2D" w:rsidRDefault="00EB273E" w:rsidP="00943C2D">
            <w:r>
              <w:t xml:space="preserve"> Channel propagation conditions</w:t>
            </w:r>
          </w:p>
        </w:tc>
        <w:tc>
          <w:tcPr>
            <w:tcW w:w="3969" w:type="dxa"/>
          </w:tcPr>
          <w:p w14:paraId="00D59676" w14:textId="52F84D05" w:rsidR="00943C2D" w:rsidRPr="006E19F5" w:rsidRDefault="00EB273E" w:rsidP="00943C2D">
            <w:pPr>
              <w:keepNext/>
              <w:rPr>
                <w:lang w:val="en-US"/>
              </w:rPr>
            </w:pPr>
            <w:r w:rsidRPr="006E19F5">
              <w:rPr>
                <w:lang w:val="en-US"/>
              </w:rPr>
              <w:t>LOS/NLOS</w:t>
            </w:r>
          </w:p>
        </w:tc>
      </w:tr>
    </w:tbl>
    <w:p w14:paraId="6E37275C" w14:textId="77777777" w:rsidR="0066249D" w:rsidRPr="006E19F5" w:rsidRDefault="0066249D" w:rsidP="005E18B9">
      <w:pPr>
        <w:rPr>
          <w:lang w:val="en-US"/>
        </w:rPr>
      </w:pPr>
    </w:p>
    <w:bookmarkEnd w:id="23"/>
    <w:p w14:paraId="5B5F6C43" w14:textId="16E586CD" w:rsidR="00803141" w:rsidRDefault="00516402" w:rsidP="00573F7B">
      <w:pPr>
        <w:pStyle w:val="ListParagraph"/>
        <w:numPr>
          <w:ilvl w:val="0"/>
          <w:numId w:val="35"/>
        </w:numPr>
        <w:ind w:left="720"/>
      </w:pPr>
      <w:r>
        <w:t>Scalability Scenarios only – Network may or may not know the change of the parameters/configurations.</w:t>
      </w:r>
    </w:p>
    <w:p w14:paraId="11BA4D9B" w14:textId="672BC0CE" w:rsidR="005E18B9" w:rsidRPr="006E19F5" w:rsidRDefault="005E18B9" w:rsidP="005E18B9">
      <w:pPr>
        <w:pStyle w:val="Caption"/>
        <w:rPr>
          <w:rFonts w:ascii="Times New Roman" w:hAnsi="Times New Roman"/>
          <w:i w:val="0"/>
          <w:iCs w:val="0"/>
          <w:sz w:val="20"/>
          <w:szCs w:val="22"/>
        </w:rPr>
      </w:pPr>
      <w:r w:rsidRPr="006E19F5">
        <w:rPr>
          <w:rFonts w:ascii="Times New Roman" w:hAnsi="Times New Roman"/>
          <w:i w:val="0"/>
          <w:iCs w:val="0"/>
          <w:sz w:val="20"/>
          <w:szCs w:val="22"/>
        </w:rPr>
        <w:t xml:space="preserve">Table </w:t>
      </w:r>
      <w:r w:rsidR="006E19F5">
        <w:rPr>
          <w:rFonts w:ascii="Times New Roman" w:hAnsi="Times New Roman"/>
          <w:i w:val="0"/>
          <w:iCs w:val="0"/>
          <w:sz w:val="20"/>
          <w:szCs w:val="22"/>
        </w:rPr>
        <w:t>4</w:t>
      </w:r>
      <w:r w:rsidRPr="006E19F5">
        <w:rPr>
          <w:rFonts w:ascii="Times New Roman" w:hAnsi="Times New Roman"/>
          <w:i w:val="0"/>
          <w:iCs w:val="0"/>
          <w:sz w:val="20"/>
          <w:szCs w:val="22"/>
        </w:rPr>
        <w:t>: Parameters for Scalability Scenarios</w:t>
      </w:r>
    </w:p>
    <w:tbl>
      <w:tblPr>
        <w:tblStyle w:val="TableGrid"/>
        <w:tblW w:w="0" w:type="auto"/>
        <w:tblInd w:w="1129" w:type="dxa"/>
        <w:tblLook w:val="04A0" w:firstRow="1" w:lastRow="0" w:firstColumn="1" w:lastColumn="0" w:noHBand="0" w:noVBand="1"/>
      </w:tblPr>
      <w:tblGrid>
        <w:gridCol w:w="2552"/>
        <w:gridCol w:w="3969"/>
      </w:tblGrid>
      <w:tr w:rsidR="00516402" w14:paraId="14B46566" w14:textId="77777777">
        <w:tc>
          <w:tcPr>
            <w:tcW w:w="2552" w:type="dxa"/>
          </w:tcPr>
          <w:p w14:paraId="58A1A3FE" w14:textId="77777777" w:rsidR="00516402" w:rsidRPr="005F39DE" w:rsidRDefault="00516402">
            <w:pPr>
              <w:rPr>
                <w:b/>
                <w:bCs/>
              </w:rPr>
            </w:pPr>
            <w:bookmarkStart w:id="24" w:name="_Hlk163499009"/>
            <w:r w:rsidRPr="005F39DE">
              <w:rPr>
                <w:b/>
                <w:bCs/>
              </w:rPr>
              <w:t>Parameters</w:t>
            </w:r>
          </w:p>
        </w:tc>
        <w:tc>
          <w:tcPr>
            <w:tcW w:w="3969" w:type="dxa"/>
          </w:tcPr>
          <w:p w14:paraId="4C1D2229" w14:textId="77777777" w:rsidR="00516402" w:rsidRPr="005F39DE" w:rsidRDefault="00516402">
            <w:pPr>
              <w:rPr>
                <w:b/>
                <w:bCs/>
              </w:rPr>
            </w:pPr>
            <w:r w:rsidRPr="005F39DE">
              <w:rPr>
                <w:b/>
                <w:bCs/>
              </w:rPr>
              <w:t>Description</w:t>
            </w:r>
          </w:p>
        </w:tc>
      </w:tr>
      <w:tr w:rsidR="00516402" w:rsidRPr="002B55D6" w14:paraId="435AC98A" w14:textId="77777777">
        <w:tc>
          <w:tcPr>
            <w:tcW w:w="2552" w:type="dxa"/>
          </w:tcPr>
          <w:p w14:paraId="67A2C01C" w14:textId="1A77280E" w:rsidR="00516402" w:rsidRPr="00411D58" w:rsidRDefault="00411D58">
            <w:proofErr w:type="spellStart"/>
            <w:r>
              <w:t>gNB</w:t>
            </w:r>
            <w:proofErr w:type="spellEnd"/>
            <w:r>
              <w:t xml:space="preserve"> antenna configurations</w:t>
            </w:r>
          </w:p>
        </w:tc>
        <w:tc>
          <w:tcPr>
            <w:tcW w:w="3969" w:type="dxa"/>
          </w:tcPr>
          <w:p w14:paraId="69B0EC01" w14:textId="68485383" w:rsidR="00516402" w:rsidRPr="006E19F5" w:rsidRDefault="000F5B6B">
            <w:pPr>
              <w:rPr>
                <w:lang w:val="it-IT"/>
              </w:rPr>
            </w:pPr>
            <w:r>
              <w:t>g</w:t>
            </w:r>
            <w:r w:rsidR="00AE1DA7">
              <w:rPr>
                <w:lang w:val="en-US"/>
              </w:rPr>
              <w:t>N</w:t>
            </w:r>
            <w:r>
              <w:t xml:space="preserve">B antenna array </w:t>
            </w:r>
            <w:r w:rsidR="003B224A">
              <w:t>2x4/</w:t>
            </w:r>
            <w:r w:rsidR="001F6F97">
              <w:t>4x8/</w:t>
            </w:r>
            <w:r w:rsidR="003B224A">
              <w:t>8x16</w:t>
            </w:r>
          </w:p>
        </w:tc>
      </w:tr>
      <w:tr w:rsidR="00516402" w14:paraId="63E74CB5" w14:textId="77777777">
        <w:tc>
          <w:tcPr>
            <w:tcW w:w="2552" w:type="dxa"/>
          </w:tcPr>
          <w:p w14:paraId="0CF2918C" w14:textId="39B8C2CC" w:rsidR="00516402" w:rsidRPr="00A40ADC" w:rsidRDefault="00A40ADC">
            <w:r>
              <w:t>Variable number of Set B beams</w:t>
            </w:r>
          </w:p>
        </w:tc>
        <w:tc>
          <w:tcPr>
            <w:tcW w:w="3969" w:type="dxa"/>
          </w:tcPr>
          <w:p w14:paraId="50C6563D" w14:textId="315C0B5A" w:rsidR="00516402" w:rsidRPr="00A40ADC" w:rsidRDefault="00A40ADC">
            <w:r>
              <w:t xml:space="preserve">Set B </w:t>
            </w:r>
            <w:r w:rsidR="0065232D">
              <w:t>16/32/64 beams</w:t>
            </w:r>
          </w:p>
        </w:tc>
      </w:tr>
      <w:tr w:rsidR="00516402" w14:paraId="73F72010" w14:textId="77777777">
        <w:tc>
          <w:tcPr>
            <w:tcW w:w="2552" w:type="dxa"/>
          </w:tcPr>
          <w:p w14:paraId="20CA4694" w14:textId="0015EFC5" w:rsidR="00516402" w:rsidRPr="00BE7D33" w:rsidRDefault="001A20CD">
            <w:r>
              <w:t xml:space="preserve">UE </w:t>
            </w:r>
            <w:r w:rsidR="00BE7D33">
              <w:t xml:space="preserve">Rx </w:t>
            </w:r>
            <w:r w:rsidR="00D550BB">
              <w:t>beam</w:t>
            </w:r>
            <w:r w:rsidR="00EC2EC4">
              <w:t>s</w:t>
            </w:r>
          </w:p>
        </w:tc>
        <w:tc>
          <w:tcPr>
            <w:tcW w:w="3969" w:type="dxa"/>
          </w:tcPr>
          <w:p w14:paraId="0B025803" w14:textId="01C151BE" w:rsidR="00516402" w:rsidRPr="006B1033" w:rsidRDefault="006B1033">
            <w:pPr>
              <w:keepNext/>
            </w:pPr>
            <w:r>
              <w:t>UE Rx beams</w:t>
            </w:r>
            <w:r w:rsidR="00D86199">
              <w:t xml:space="preserve"> 4</w:t>
            </w:r>
            <w:r w:rsidR="00FE72CB">
              <w:t>/8 beams per panel</w:t>
            </w:r>
          </w:p>
        </w:tc>
      </w:tr>
      <w:bookmarkEnd w:id="24"/>
    </w:tbl>
    <w:p w14:paraId="36084C95" w14:textId="77777777" w:rsidR="00E229FC" w:rsidRPr="00E229FC" w:rsidRDefault="00E229FC" w:rsidP="00E229FC"/>
    <w:p w14:paraId="73F227B4" w14:textId="1A89A2CD" w:rsidR="00506488" w:rsidRDefault="00E47AAD" w:rsidP="00506488">
      <w:pPr>
        <w:pStyle w:val="RAN4proposal"/>
      </w:pPr>
      <w:bookmarkStart w:id="25" w:name="_Hlk163498887"/>
      <w:r>
        <w:t>For the verification/testing of generalization related aspects in RAN4</w:t>
      </w:r>
      <w:r w:rsidR="006E19F5">
        <w:t xml:space="preserve"> for AI/ML enabled BM use case</w:t>
      </w:r>
      <w:r>
        <w:t>, RAN4 should define different scenarios based on param</w:t>
      </w:r>
      <w:r w:rsidR="007D2DBA">
        <w:t xml:space="preserve">eters listed in Table </w:t>
      </w:r>
      <w:r w:rsidR="006E19F5">
        <w:t>3</w:t>
      </w:r>
      <w:r w:rsidR="00506488">
        <w:t>.</w:t>
      </w:r>
    </w:p>
    <w:p w14:paraId="563088CB" w14:textId="31393E0F" w:rsidR="00973F5D" w:rsidRDefault="007D2DBA" w:rsidP="002E5DD3">
      <w:pPr>
        <w:pStyle w:val="RAN4proposal"/>
      </w:pPr>
      <w:bookmarkStart w:id="26" w:name="_Hlk163498901"/>
      <w:bookmarkEnd w:id="25"/>
      <w:r>
        <w:t xml:space="preserve">For the verification/testing of </w:t>
      </w:r>
      <w:r w:rsidR="002766DF">
        <w:t>scalability</w:t>
      </w:r>
      <w:r>
        <w:t xml:space="preserve"> related aspects in RAN4</w:t>
      </w:r>
      <w:r w:rsidR="006E19F5">
        <w:t xml:space="preserve"> </w:t>
      </w:r>
      <w:r w:rsidR="006E19F5">
        <w:t>for AI/ML enabled BM use case</w:t>
      </w:r>
      <w:r>
        <w:t xml:space="preserve">, RAN4 should define different scenarios based on parameters listed in Table </w:t>
      </w:r>
      <w:r w:rsidR="006E19F5">
        <w:t>4</w:t>
      </w:r>
      <w:r>
        <w:t>.</w:t>
      </w:r>
      <w:bookmarkEnd w:id="26"/>
    </w:p>
    <w:p w14:paraId="72AED9F5" w14:textId="77777777" w:rsidR="006E19F5" w:rsidRPr="006E19F5" w:rsidRDefault="006E19F5" w:rsidP="006E19F5"/>
    <w:p w14:paraId="6C0BB851" w14:textId="77777777" w:rsidR="00CD7492" w:rsidRPr="00614DD8" w:rsidRDefault="00CD7492" w:rsidP="00A37002">
      <w:pPr>
        <w:pStyle w:val="RAN4H1"/>
        <w:rPr>
          <w:lang w:val="en-US"/>
        </w:rPr>
      </w:pPr>
      <w:r w:rsidRPr="00614DD8">
        <w:rPr>
          <w:lang w:val="en-US"/>
        </w:rPr>
        <w:t>Conclusion</w:t>
      </w:r>
      <w:bookmarkEnd w:id="22"/>
    </w:p>
    <w:p w14:paraId="663363C9" w14:textId="77777777" w:rsidR="006E19F5" w:rsidRDefault="006E19F5" w:rsidP="006E19F5">
      <w:bookmarkStart w:id="27" w:name="_Toc116995849"/>
      <w:r>
        <w:t>In this paper we share our views on potential RAN4 impacts from issues related to AI/ML enabled BM-Case1 and BM-Case2. Specifically, we cover following aspects:</w:t>
      </w:r>
    </w:p>
    <w:p w14:paraId="0B5DC703" w14:textId="77777777" w:rsidR="006E19F5" w:rsidRDefault="006E19F5" w:rsidP="006E19F5">
      <w:pPr>
        <w:pStyle w:val="ListParagraph"/>
        <w:numPr>
          <w:ilvl w:val="0"/>
          <w:numId w:val="27"/>
        </w:numPr>
      </w:pPr>
      <w:r>
        <w:t xml:space="preserve">Performance metrics </w:t>
      </w:r>
    </w:p>
    <w:p w14:paraId="27A885B9" w14:textId="77777777" w:rsidR="006E19F5" w:rsidRDefault="006E19F5" w:rsidP="006E19F5">
      <w:pPr>
        <w:pStyle w:val="ListParagraph"/>
        <w:numPr>
          <w:ilvl w:val="0"/>
          <w:numId w:val="27"/>
        </w:numPr>
      </w:pPr>
      <w:r>
        <w:t>Performance monitoring related aspects</w:t>
      </w:r>
    </w:p>
    <w:p w14:paraId="071ED690" w14:textId="77777777" w:rsidR="006E19F5" w:rsidRPr="0048773F" w:rsidRDefault="006E19F5" w:rsidP="006E19F5">
      <w:pPr>
        <w:pStyle w:val="ListParagraph"/>
        <w:numPr>
          <w:ilvl w:val="0"/>
          <w:numId w:val="27"/>
        </w:numPr>
      </w:pPr>
      <w:r w:rsidRPr="0048773F">
        <w:t xml:space="preserve">Impact on Core Requirements </w:t>
      </w:r>
    </w:p>
    <w:p w14:paraId="451A094F" w14:textId="77777777" w:rsidR="006E19F5" w:rsidRDefault="006E19F5" w:rsidP="006E19F5">
      <w:pPr>
        <w:pStyle w:val="ListParagraph"/>
        <w:numPr>
          <w:ilvl w:val="0"/>
          <w:numId w:val="27"/>
        </w:numPr>
      </w:pPr>
      <w:r>
        <w:t>Testability aspects</w:t>
      </w:r>
    </w:p>
    <w:p w14:paraId="12E401FB" w14:textId="77777777" w:rsidR="006E19F5" w:rsidRDefault="006E19F5" w:rsidP="006E19F5">
      <w:pPr>
        <w:pStyle w:val="ListParagraph"/>
        <w:numPr>
          <w:ilvl w:val="0"/>
          <w:numId w:val="27"/>
        </w:numPr>
      </w:pPr>
      <w:r>
        <w:t>LCM related aspects and core requirements</w:t>
      </w:r>
    </w:p>
    <w:p w14:paraId="502CAB56" w14:textId="77777777" w:rsidR="006E19F5" w:rsidRPr="00BB0FF5" w:rsidRDefault="006E19F5" w:rsidP="006E19F5">
      <w:pPr>
        <w:pStyle w:val="ListParagraph"/>
        <w:numPr>
          <w:ilvl w:val="0"/>
          <w:numId w:val="27"/>
        </w:numPr>
      </w:pPr>
      <w:r>
        <w:t>Generalization aspects</w:t>
      </w:r>
    </w:p>
    <w:p w14:paraId="39ADEF55" w14:textId="77777777" w:rsidR="006E19F5" w:rsidRDefault="006E19F5" w:rsidP="006E19F5">
      <w:r>
        <w:t>In the paper, the following Observations and Proposals were made</w:t>
      </w:r>
      <w:r w:rsidRPr="008C39F7">
        <w:t>:</w:t>
      </w:r>
    </w:p>
    <w:p w14:paraId="374550B1" w14:textId="77777777" w:rsidR="006E19F5" w:rsidRDefault="006E19F5" w:rsidP="006E19F5">
      <w:pPr>
        <w:rPr>
          <w:rFonts w:eastAsia="Calibri" w:cs="Times New Roman"/>
          <w:szCs w:val="20"/>
        </w:rPr>
      </w:pPr>
      <w:r w:rsidRPr="00B548AE">
        <w:rPr>
          <w:rFonts w:eastAsia="Calibri" w:cs="Times New Roman"/>
          <w:b/>
          <w:bCs/>
          <w:szCs w:val="20"/>
        </w:rPr>
        <w:t>Observation 1:</w:t>
      </w:r>
      <w:r w:rsidRPr="00B548AE">
        <w:rPr>
          <w:rFonts w:eastAsia="Calibri" w:cs="Times New Roman"/>
          <w:szCs w:val="20"/>
        </w:rPr>
        <w:t xml:space="preserve"> Table 1 captures which performance metric would be useful for BM-Case1 and BM-Case2 in case of different output options for the AI/ML functionality.</w:t>
      </w:r>
    </w:p>
    <w:p w14:paraId="7935687E" w14:textId="77777777" w:rsidR="006E19F5" w:rsidRDefault="006E19F5" w:rsidP="006E19F5">
      <w:pPr>
        <w:rPr>
          <w:rFonts w:eastAsia="Calibri" w:cs="Times New Roman"/>
          <w:b/>
          <w:bCs/>
          <w:szCs w:val="20"/>
        </w:rPr>
      </w:pPr>
      <w:r w:rsidRPr="00B548AE">
        <w:rPr>
          <w:rFonts w:eastAsia="Calibri" w:cs="Times New Roman"/>
          <w:b/>
          <w:bCs/>
          <w:szCs w:val="20"/>
        </w:rPr>
        <w:t>Proposal 1: Option1 (RSRP accuracy) and Option 2 (beam prediction accuracy) are sufficient to cover different cases of AI/ML enabled BM use case for both BM-Case1 and BM-Case2.</w:t>
      </w:r>
    </w:p>
    <w:p w14:paraId="10F6B3F2" w14:textId="77777777" w:rsidR="006E19F5" w:rsidRDefault="006E19F5" w:rsidP="006E19F5">
      <w:pPr>
        <w:rPr>
          <w:rFonts w:eastAsia="Calibri" w:cs="Times New Roman"/>
          <w:szCs w:val="20"/>
        </w:rPr>
      </w:pPr>
      <w:r w:rsidRPr="00B548AE">
        <w:rPr>
          <w:rFonts w:eastAsia="Calibri" w:cs="Times New Roman"/>
          <w:b/>
          <w:bCs/>
          <w:szCs w:val="20"/>
        </w:rPr>
        <w:t xml:space="preserve">Observation 2: </w:t>
      </w:r>
      <w:r w:rsidRPr="00B548AE">
        <w:rPr>
          <w:rFonts w:eastAsia="Calibri" w:cs="Times New Roman"/>
          <w:szCs w:val="20"/>
        </w:rPr>
        <w:t>Different options for performance monitoring under discussion in RAN1 BM might potentially have different performance and core requirements impacts in RAN4.</w:t>
      </w:r>
    </w:p>
    <w:p w14:paraId="6361FC4A" w14:textId="77777777" w:rsidR="006E19F5" w:rsidRDefault="006E19F5" w:rsidP="006E19F5">
      <w:pPr>
        <w:rPr>
          <w:rFonts w:eastAsia="Calibri" w:cs="Times New Roman"/>
          <w:b/>
          <w:bCs/>
          <w:szCs w:val="20"/>
        </w:rPr>
      </w:pPr>
      <w:r w:rsidRPr="00B548AE">
        <w:rPr>
          <w:rFonts w:eastAsia="Calibri" w:cs="Times New Roman"/>
          <w:b/>
          <w:bCs/>
          <w:szCs w:val="20"/>
        </w:rPr>
        <w:t>Proposal 2: RAN4 should consider performance and core requirements related to performance monitoring for Option 1 (NW-side performance monitoring) and Option 2 (UE-assisted performance monitoring</w:t>
      </w:r>
      <w:proofErr w:type="gramStart"/>
      <w:r w:rsidRPr="00B548AE">
        <w:rPr>
          <w:rFonts w:eastAsia="Calibri" w:cs="Times New Roman"/>
          <w:b/>
          <w:bCs/>
          <w:szCs w:val="20"/>
        </w:rPr>
        <w:t>), if</w:t>
      </w:r>
      <w:proofErr w:type="gramEnd"/>
      <w:r w:rsidRPr="00B548AE">
        <w:rPr>
          <w:rFonts w:eastAsia="Calibri" w:cs="Times New Roman"/>
          <w:b/>
          <w:bCs/>
          <w:szCs w:val="20"/>
        </w:rPr>
        <w:t xml:space="preserve"> there is an impact on legacy measurement reporting.</w:t>
      </w:r>
    </w:p>
    <w:p w14:paraId="4118979F" w14:textId="77777777" w:rsidR="006E19F5" w:rsidRPr="00B548AE" w:rsidRDefault="006E19F5" w:rsidP="006E19F5">
      <w:pPr>
        <w:rPr>
          <w:rFonts w:eastAsia="Calibri" w:cs="Times New Roman"/>
          <w:b/>
          <w:bCs/>
          <w:szCs w:val="20"/>
        </w:rPr>
      </w:pPr>
      <w:r w:rsidRPr="00B548AE">
        <w:rPr>
          <w:rFonts w:eastAsia="Calibri" w:cs="Times New Roman"/>
          <w:b/>
          <w:bCs/>
          <w:szCs w:val="20"/>
        </w:rPr>
        <w:t>Proposal 3: RAN4 should consider impacts on latency requirements for known and unknown TCI states for BM-Case1/BM-Case2 depending upon RAN1 design.</w:t>
      </w:r>
    </w:p>
    <w:p w14:paraId="677D8873" w14:textId="77777777" w:rsidR="006E19F5" w:rsidRDefault="006E19F5" w:rsidP="006E19F5">
      <w:pPr>
        <w:rPr>
          <w:rFonts w:eastAsia="Calibri" w:cs="Times New Roman"/>
          <w:szCs w:val="20"/>
        </w:rPr>
      </w:pPr>
      <w:r w:rsidRPr="00B548AE">
        <w:rPr>
          <w:rFonts w:eastAsia="Calibri" w:cs="Times New Roman"/>
          <w:b/>
          <w:bCs/>
          <w:szCs w:val="20"/>
        </w:rPr>
        <w:t>Observation 3:</w:t>
      </w:r>
      <w:r w:rsidRPr="00B548AE">
        <w:rPr>
          <w:rFonts w:eastAsia="Calibri" w:cs="Times New Roman"/>
          <w:szCs w:val="20"/>
        </w:rPr>
        <w:t xml:space="preserve"> RAN1 considered system level scenario for evaluation of BM use cases, containing spatial consistency between the beams.</w:t>
      </w:r>
    </w:p>
    <w:p w14:paraId="55E88DE0" w14:textId="460EE231" w:rsidR="006E19F5" w:rsidRPr="00B548AE" w:rsidRDefault="006E19F5" w:rsidP="006E19F5">
      <w:pPr>
        <w:rPr>
          <w:rFonts w:eastAsia="Calibri" w:cs="Times New Roman"/>
          <w:b/>
          <w:bCs/>
          <w:szCs w:val="20"/>
        </w:rPr>
      </w:pPr>
      <w:r w:rsidRPr="00B548AE">
        <w:rPr>
          <w:rFonts w:eastAsia="Calibri" w:cs="Times New Roman"/>
          <w:b/>
          <w:bCs/>
          <w:szCs w:val="20"/>
        </w:rPr>
        <w:t xml:space="preserve">Proposal </w:t>
      </w:r>
      <w:r>
        <w:rPr>
          <w:rFonts w:eastAsia="Calibri" w:cs="Times New Roman"/>
          <w:b/>
          <w:bCs/>
          <w:szCs w:val="20"/>
        </w:rPr>
        <w:t>4</w:t>
      </w:r>
      <w:r w:rsidRPr="00B548AE">
        <w:rPr>
          <w:rFonts w:eastAsia="Calibri" w:cs="Times New Roman"/>
          <w:b/>
          <w:bCs/>
          <w:szCs w:val="20"/>
        </w:rPr>
        <w:t xml:space="preserve">: </w:t>
      </w:r>
      <w:r>
        <w:rPr>
          <w:rFonts w:eastAsia="Calibri" w:cs="Times New Roman"/>
          <w:b/>
          <w:bCs/>
          <w:szCs w:val="20"/>
        </w:rPr>
        <w:t>The Table below</w:t>
      </w:r>
      <w:r w:rsidRPr="00B548AE">
        <w:rPr>
          <w:rFonts w:eastAsia="Calibri" w:cs="Times New Roman"/>
          <w:b/>
          <w:bCs/>
          <w:szCs w:val="20"/>
        </w:rPr>
        <w:t xml:space="preserve"> should be used as the starting point to discuss various parameters for the testing setup of AI/ML enabled BM use case.</w:t>
      </w:r>
    </w:p>
    <w:tbl>
      <w:tblPr>
        <w:tblStyle w:val="TableGrid"/>
        <w:tblW w:w="9236" w:type="dxa"/>
        <w:jc w:val="center"/>
        <w:tblLook w:val="04A0" w:firstRow="1" w:lastRow="0" w:firstColumn="1" w:lastColumn="0" w:noHBand="0" w:noVBand="1"/>
      </w:tblPr>
      <w:tblGrid>
        <w:gridCol w:w="3736"/>
        <w:gridCol w:w="5500"/>
      </w:tblGrid>
      <w:tr w:rsidR="006E19F5" w14:paraId="62C51BAF" w14:textId="77777777" w:rsidTr="006E6E5B">
        <w:trPr>
          <w:jc w:val="center"/>
        </w:trPr>
        <w:tc>
          <w:tcPr>
            <w:tcW w:w="3736" w:type="dxa"/>
          </w:tcPr>
          <w:p w14:paraId="5597AC01" w14:textId="77777777" w:rsidR="006E19F5" w:rsidRPr="006E19F5" w:rsidRDefault="006E19F5" w:rsidP="006E6E5B">
            <w:pPr>
              <w:rPr>
                <w:b/>
                <w:bCs/>
                <w:lang w:val="en-US"/>
              </w:rPr>
            </w:pPr>
            <w:r w:rsidRPr="006E19F5">
              <w:rPr>
                <w:b/>
                <w:bCs/>
                <w:lang w:val="en-US"/>
              </w:rPr>
              <w:t>Parameters</w:t>
            </w:r>
          </w:p>
        </w:tc>
        <w:tc>
          <w:tcPr>
            <w:tcW w:w="5500" w:type="dxa"/>
          </w:tcPr>
          <w:p w14:paraId="36AE9634" w14:textId="77777777" w:rsidR="006E19F5" w:rsidRPr="006E19F5" w:rsidRDefault="006E19F5" w:rsidP="006E6E5B">
            <w:pPr>
              <w:rPr>
                <w:b/>
                <w:bCs/>
                <w:lang w:val="en-US"/>
              </w:rPr>
            </w:pPr>
            <w:r w:rsidRPr="006E19F5">
              <w:rPr>
                <w:b/>
                <w:bCs/>
                <w:lang w:val="en-US"/>
              </w:rPr>
              <w:t>Values</w:t>
            </w:r>
          </w:p>
        </w:tc>
      </w:tr>
      <w:tr w:rsidR="006E19F5" w14:paraId="75448E31" w14:textId="77777777" w:rsidTr="006E6E5B">
        <w:trPr>
          <w:jc w:val="center"/>
        </w:trPr>
        <w:tc>
          <w:tcPr>
            <w:tcW w:w="3736" w:type="dxa"/>
          </w:tcPr>
          <w:p w14:paraId="3EC3FDC3" w14:textId="77777777" w:rsidR="006E19F5" w:rsidRPr="006E19F5" w:rsidRDefault="006E19F5" w:rsidP="006E6E5B">
            <w:pPr>
              <w:rPr>
                <w:lang w:val="en-US"/>
              </w:rPr>
            </w:pPr>
            <w:r w:rsidRPr="006E19F5">
              <w:rPr>
                <w:lang w:val="en-US"/>
              </w:rPr>
              <w:t>Fading models</w:t>
            </w:r>
          </w:p>
        </w:tc>
        <w:tc>
          <w:tcPr>
            <w:tcW w:w="5500" w:type="dxa"/>
          </w:tcPr>
          <w:p w14:paraId="7FEAFEF9" w14:textId="77777777" w:rsidR="006E19F5" w:rsidRPr="006E19F5" w:rsidRDefault="006E19F5" w:rsidP="006E6E5B">
            <w:pPr>
              <w:rPr>
                <w:lang w:val="en-US"/>
              </w:rPr>
            </w:pPr>
            <w:r w:rsidRPr="006E19F5">
              <w:rPr>
                <w:lang w:val="en-US"/>
              </w:rPr>
              <w:t>AWGN, CDL, TDL</w:t>
            </w:r>
          </w:p>
        </w:tc>
      </w:tr>
      <w:tr w:rsidR="006E19F5" w14:paraId="376381A4" w14:textId="77777777" w:rsidTr="006E6E5B">
        <w:trPr>
          <w:jc w:val="center"/>
        </w:trPr>
        <w:tc>
          <w:tcPr>
            <w:tcW w:w="3736" w:type="dxa"/>
          </w:tcPr>
          <w:p w14:paraId="620FD1D4" w14:textId="77777777" w:rsidR="006E19F5" w:rsidRPr="006E19F5" w:rsidRDefault="006E19F5" w:rsidP="006E6E5B">
            <w:pPr>
              <w:rPr>
                <w:lang w:val="en-US"/>
              </w:rPr>
            </w:pPr>
            <w:r w:rsidRPr="006E19F5">
              <w:rPr>
                <w:lang w:val="en-US"/>
              </w:rPr>
              <w:t>Propagation condition</w:t>
            </w:r>
          </w:p>
        </w:tc>
        <w:tc>
          <w:tcPr>
            <w:tcW w:w="5500" w:type="dxa"/>
          </w:tcPr>
          <w:p w14:paraId="13F19EBD" w14:textId="77777777" w:rsidR="006E19F5" w:rsidRPr="006E19F5" w:rsidRDefault="006E19F5" w:rsidP="006E6E5B">
            <w:pPr>
              <w:rPr>
                <w:lang w:val="en-US"/>
              </w:rPr>
            </w:pPr>
            <w:r w:rsidRPr="006E19F5">
              <w:rPr>
                <w:lang w:val="en-US"/>
              </w:rPr>
              <w:t>Pathloss, Slow Fading, Fast Fading</w:t>
            </w:r>
          </w:p>
        </w:tc>
      </w:tr>
      <w:tr w:rsidR="006E19F5" w14:paraId="0F009A7B" w14:textId="77777777" w:rsidTr="006E6E5B">
        <w:trPr>
          <w:jc w:val="center"/>
        </w:trPr>
        <w:tc>
          <w:tcPr>
            <w:tcW w:w="3736" w:type="dxa"/>
          </w:tcPr>
          <w:p w14:paraId="7F714744" w14:textId="77777777" w:rsidR="006E19F5" w:rsidRPr="006E19F5" w:rsidRDefault="006E19F5" w:rsidP="006E6E5B">
            <w:pPr>
              <w:rPr>
                <w:lang w:val="en-US"/>
              </w:rPr>
            </w:pPr>
            <w:r w:rsidRPr="006E19F5">
              <w:rPr>
                <w:lang w:val="en-US"/>
              </w:rPr>
              <w:t>Maximum number of probes</w:t>
            </w:r>
          </w:p>
        </w:tc>
        <w:tc>
          <w:tcPr>
            <w:tcW w:w="5500" w:type="dxa"/>
          </w:tcPr>
          <w:p w14:paraId="37C801FA" w14:textId="77777777" w:rsidR="006E19F5" w:rsidRPr="006E19F5" w:rsidRDefault="006E19F5" w:rsidP="006E6E5B">
            <w:pPr>
              <w:rPr>
                <w:lang w:val="en-US"/>
              </w:rPr>
            </w:pPr>
            <w:r w:rsidRPr="006E19F5">
              <w:rPr>
                <w:lang w:val="en-US"/>
              </w:rPr>
              <w:t>Legacy or higher</w:t>
            </w:r>
          </w:p>
        </w:tc>
      </w:tr>
      <w:tr w:rsidR="006E19F5" w14:paraId="6AD773FE" w14:textId="77777777" w:rsidTr="006E6E5B">
        <w:trPr>
          <w:jc w:val="center"/>
        </w:trPr>
        <w:tc>
          <w:tcPr>
            <w:tcW w:w="3736" w:type="dxa"/>
          </w:tcPr>
          <w:p w14:paraId="25331F2D" w14:textId="77777777" w:rsidR="006E19F5" w:rsidRPr="006E19F5" w:rsidRDefault="006E19F5" w:rsidP="006E6E5B">
            <w:pPr>
              <w:rPr>
                <w:lang w:val="en-US"/>
              </w:rPr>
            </w:pPr>
            <w:r w:rsidRPr="006E19F5">
              <w:rPr>
                <w:lang w:val="en-US"/>
              </w:rPr>
              <w:t>Relative angular offset between probes</w:t>
            </w:r>
          </w:p>
        </w:tc>
        <w:tc>
          <w:tcPr>
            <w:tcW w:w="5500" w:type="dxa"/>
          </w:tcPr>
          <w:p w14:paraId="353FC78E" w14:textId="77777777" w:rsidR="006E19F5" w:rsidRPr="006E19F5" w:rsidRDefault="006E19F5" w:rsidP="006E6E5B">
            <w:pPr>
              <w:rPr>
                <w:lang w:val="en-US"/>
              </w:rPr>
            </w:pPr>
            <w:r w:rsidRPr="006E19F5">
              <w:rPr>
                <w:lang w:val="en-US"/>
              </w:rPr>
              <w:t xml:space="preserve">Same as legacy, </w:t>
            </w:r>
            <w:proofErr w:type="spellStart"/>
            <w:r w:rsidRPr="006E19F5">
              <w:rPr>
                <w:lang w:val="en-US"/>
              </w:rPr>
              <w:t>multiRx</w:t>
            </w:r>
            <w:proofErr w:type="spellEnd"/>
            <w:r w:rsidRPr="006E19F5">
              <w:rPr>
                <w:lang w:val="en-US"/>
              </w:rPr>
              <w:t xml:space="preserve"> test setup</w:t>
            </w:r>
          </w:p>
        </w:tc>
      </w:tr>
      <w:tr w:rsidR="006E19F5" w14:paraId="000D0615" w14:textId="77777777" w:rsidTr="006E6E5B">
        <w:trPr>
          <w:jc w:val="center"/>
        </w:trPr>
        <w:tc>
          <w:tcPr>
            <w:tcW w:w="3736" w:type="dxa"/>
          </w:tcPr>
          <w:p w14:paraId="6689B635" w14:textId="77777777" w:rsidR="006E19F5" w:rsidRPr="006E19F5" w:rsidRDefault="006E19F5" w:rsidP="006E6E5B">
            <w:pPr>
              <w:rPr>
                <w:lang w:val="en-US"/>
              </w:rPr>
            </w:pPr>
            <w:r w:rsidRPr="006E19F5">
              <w:rPr>
                <w:lang w:val="en-US"/>
              </w:rPr>
              <w:t>UE rotation</w:t>
            </w:r>
          </w:p>
        </w:tc>
        <w:tc>
          <w:tcPr>
            <w:tcW w:w="5500" w:type="dxa"/>
          </w:tcPr>
          <w:p w14:paraId="4C1FEE7D" w14:textId="77777777" w:rsidR="006E19F5" w:rsidRPr="006E19F5" w:rsidRDefault="006E19F5" w:rsidP="006E6E5B">
            <w:pPr>
              <w:rPr>
                <w:lang w:val="en-US"/>
              </w:rPr>
            </w:pPr>
            <w:r w:rsidRPr="006E19F5">
              <w:rPr>
                <w:lang w:val="en-US"/>
              </w:rPr>
              <w:t>Depending upon if angle of arrival is required in other WGs</w:t>
            </w:r>
          </w:p>
        </w:tc>
      </w:tr>
      <w:tr w:rsidR="006E19F5" w14:paraId="6966E383" w14:textId="77777777" w:rsidTr="006E6E5B">
        <w:trPr>
          <w:jc w:val="center"/>
        </w:trPr>
        <w:tc>
          <w:tcPr>
            <w:tcW w:w="3736" w:type="dxa"/>
          </w:tcPr>
          <w:p w14:paraId="0EAF10D9" w14:textId="77777777" w:rsidR="006E19F5" w:rsidRPr="006E19F5" w:rsidRDefault="006E19F5" w:rsidP="006E6E5B">
            <w:pPr>
              <w:rPr>
                <w:lang w:val="en-US"/>
              </w:rPr>
            </w:pPr>
            <w:r w:rsidRPr="006E19F5">
              <w:rPr>
                <w:lang w:val="en-US"/>
              </w:rPr>
              <w:t>UE trajectory model</w:t>
            </w:r>
          </w:p>
        </w:tc>
        <w:tc>
          <w:tcPr>
            <w:tcW w:w="5500" w:type="dxa"/>
          </w:tcPr>
          <w:p w14:paraId="6D2617AB" w14:textId="77777777" w:rsidR="006E19F5" w:rsidRPr="006E19F5" w:rsidRDefault="006E19F5" w:rsidP="006E6E5B">
            <w:pPr>
              <w:rPr>
                <w:lang w:val="en-US"/>
              </w:rPr>
            </w:pPr>
            <w:r w:rsidRPr="006E19F5">
              <w:rPr>
                <w:lang w:val="en-US"/>
              </w:rPr>
              <w:t>Straight-line trajectory with constant speed</w:t>
            </w:r>
          </w:p>
        </w:tc>
      </w:tr>
    </w:tbl>
    <w:p w14:paraId="2B33120D" w14:textId="77777777" w:rsidR="006E19F5" w:rsidRDefault="006E19F5" w:rsidP="006E19F5">
      <w:pPr>
        <w:rPr>
          <w:rFonts w:eastAsia="Calibri" w:cs="Times New Roman"/>
          <w:b/>
          <w:bCs/>
          <w:szCs w:val="20"/>
        </w:rPr>
      </w:pPr>
    </w:p>
    <w:p w14:paraId="6148410E" w14:textId="77777777" w:rsidR="006E19F5" w:rsidRPr="00B548AE" w:rsidRDefault="006E19F5" w:rsidP="006E19F5">
      <w:pPr>
        <w:rPr>
          <w:rFonts w:eastAsia="Calibri" w:cs="Times New Roman"/>
          <w:b/>
          <w:bCs/>
          <w:szCs w:val="20"/>
          <w:lang w:val="en-US"/>
        </w:rPr>
      </w:pPr>
      <w:r w:rsidRPr="00B548AE">
        <w:rPr>
          <w:rFonts w:eastAsia="Calibri" w:cs="Times New Roman"/>
          <w:b/>
          <w:bCs/>
          <w:szCs w:val="20"/>
        </w:rPr>
        <w:t xml:space="preserve">Proposal </w:t>
      </w:r>
      <w:r>
        <w:rPr>
          <w:rFonts w:eastAsia="Calibri" w:cs="Times New Roman"/>
          <w:b/>
          <w:bCs/>
          <w:szCs w:val="20"/>
        </w:rPr>
        <w:t>5</w:t>
      </w:r>
      <w:r w:rsidRPr="00B548AE">
        <w:rPr>
          <w:rFonts w:eastAsia="Calibri" w:cs="Times New Roman"/>
          <w:b/>
          <w:bCs/>
          <w:szCs w:val="20"/>
        </w:rPr>
        <w:t>: For AI/ML enabled BM use case, a spatial correlation model between the beams, including fading channel model such as CDL channel models needs be considered for the test setup.</w:t>
      </w:r>
    </w:p>
    <w:p w14:paraId="2BF4A91A" w14:textId="77777777" w:rsidR="006E19F5" w:rsidRDefault="006E19F5" w:rsidP="006E19F5">
      <w:pPr>
        <w:rPr>
          <w:rFonts w:eastAsia="Calibri" w:cs="Times New Roman"/>
          <w:b/>
          <w:bCs/>
          <w:szCs w:val="20"/>
        </w:rPr>
      </w:pPr>
      <w:r w:rsidRPr="00B548AE">
        <w:rPr>
          <w:rFonts w:eastAsia="Calibri" w:cs="Times New Roman"/>
          <w:b/>
          <w:bCs/>
          <w:szCs w:val="20"/>
        </w:rPr>
        <w:t xml:space="preserve">Proposal </w:t>
      </w:r>
      <w:r>
        <w:rPr>
          <w:rFonts w:eastAsia="Calibri" w:cs="Times New Roman"/>
          <w:b/>
          <w:bCs/>
          <w:szCs w:val="20"/>
        </w:rPr>
        <w:t>6</w:t>
      </w:r>
      <w:r w:rsidRPr="00B548AE">
        <w:rPr>
          <w:rFonts w:eastAsia="Calibri" w:cs="Times New Roman"/>
          <w:b/>
          <w:bCs/>
          <w:szCs w:val="20"/>
        </w:rPr>
        <w:t>: For AI/ML enabled BM use case, RAN4 should target to use same number of maximum probes as in legacy tests.</w:t>
      </w:r>
    </w:p>
    <w:p w14:paraId="64081D50" w14:textId="77777777" w:rsidR="006E19F5" w:rsidRDefault="006E19F5" w:rsidP="006E19F5">
      <w:pPr>
        <w:rPr>
          <w:rFonts w:eastAsia="Calibri" w:cs="Times New Roman"/>
          <w:b/>
          <w:bCs/>
          <w:szCs w:val="20"/>
        </w:rPr>
      </w:pPr>
      <w:r w:rsidRPr="00B548AE">
        <w:rPr>
          <w:rFonts w:eastAsia="Calibri" w:cs="Times New Roman"/>
          <w:b/>
          <w:bCs/>
          <w:szCs w:val="20"/>
        </w:rPr>
        <w:lastRenderedPageBreak/>
        <w:t xml:space="preserve">Proposal </w:t>
      </w:r>
      <w:r>
        <w:rPr>
          <w:rFonts w:eastAsia="Calibri" w:cs="Times New Roman"/>
          <w:b/>
          <w:bCs/>
          <w:szCs w:val="20"/>
        </w:rPr>
        <w:t>7</w:t>
      </w:r>
      <w:r w:rsidRPr="00B548AE">
        <w:rPr>
          <w:rFonts w:eastAsia="Calibri" w:cs="Times New Roman"/>
          <w:b/>
          <w:bCs/>
          <w:szCs w:val="20"/>
        </w:rPr>
        <w:t xml:space="preserve">: Similar approach as was selected in </w:t>
      </w:r>
      <w:proofErr w:type="spellStart"/>
      <w:r w:rsidRPr="00B548AE">
        <w:rPr>
          <w:rFonts w:eastAsia="Calibri" w:cs="Times New Roman"/>
          <w:b/>
          <w:bCs/>
          <w:szCs w:val="20"/>
        </w:rPr>
        <w:t>multiRx</w:t>
      </w:r>
      <w:proofErr w:type="spellEnd"/>
      <w:r w:rsidRPr="00B548AE">
        <w:rPr>
          <w:rFonts w:eastAsia="Calibri" w:cs="Times New Roman"/>
          <w:b/>
          <w:bCs/>
          <w:szCs w:val="20"/>
        </w:rPr>
        <w:t xml:space="preserve"> test setup, should be considered for relative angular offset between probes for AI/ML enabled BM use case. In legacy, relative angular offset between probes of 30°, 60°, 90°, 120° and 150° was considered.</w:t>
      </w:r>
    </w:p>
    <w:p w14:paraId="26598238" w14:textId="77777777" w:rsidR="006E19F5" w:rsidRDefault="006E19F5" w:rsidP="006E19F5">
      <w:pPr>
        <w:rPr>
          <w:rFonts w:eastAsia="Calibri" w:cs="Times New Roman"/>
          <w:b/>
          <w:bCs/>
          <w:szCs w:val="20"/>
        </w:rPr>
      </w:pPr>
      <w:r w:rsidRPr="00B548AE">
        <w:rPr>
          <w:rFonts w:eastAsia="Calibri" w:cs="Times New Roman"/>
          <w:b/>
          <w:bCs/>
          <w:szCs w:val="20"/>
        </w:rPr>
        <w:t xml:space="preserve">Proposal </w:t>
      </w:r>
      <w:r>
        <w:rPr>
          <w:rFonts w:eastAsia="Calibri" w:cs="Times New Roman"/>
          <w:b/>
          <w:bCs/>
          <w:szCs w:val="20"/>
        </w:rPr>
        <w:t>8</w:t>
      </w:r>
      <w:r w:rsidRPr="00B548AE">
        <w:rPr>
          <w:rFonts w:eastAsia="Calibri" w:cs="Times New Roman"/>
          <w:b/>
          <w:bCs/>
          <w:szCs w:val="20"/>
        </w:rPr>
        <w:t xml:space="preserve">: UE rotation may or may not be required depending upon if </w:t>
      </w:r>
      <w:proofErr w:type="spellStart"/>
      <w:r w:rsidRPr="00B548AE">
        <w:rPr>
          <w:rFonts w:eastAsia="Calibri" w:cs="Times New Roman"/>
          <w:b/>
          <w:bCs/>
          <w:szCs w:val="20"/>
        </w:rPr>
        <w:t>AoA</w:t>
      </w:r>
      <w:proofErr w:type="spellEnd"/>
      <w:r w:rsidRPr="00B548AE">
        <w:rPr>
          <w:rFonts w:eastAsia="Calibri" w:cs="Times New Roman"/>
          <w:b/>
          <w:bCs/>
          <w:szCs w:val="20"/>
        </w:rPr>
        <w:t xml:space="preserve"> is considered in other WGs.</w:t>
      </w:r>
    </w:p>
    <w:p w14:paraId="52E5775C" w14:textId="77777777" w:rsidR="006E19F5" w:rsidRDefault="006E19F5" w:rsidP="006E19F5">
      <w:pPr>
        <w:rPr>
          <w:rFonts w:eastAsia="Calibri" w:cs="Times New Roman"/>
          <w:szCs w:val="20"/>
        </w:rPr>
      </w:pPr>
      <w:r w:rsidRPr="00B548AE">
        <w:rPr>
          <w:rFonts w:eastAsia="Calibri" w:cs="Times New Roman"/>
          <w:b/>
          <w:bCs/>
          <w:szCs w:val="20"/>
        </w:rPr>
        <w:t xml:space="preserve">Observation 4: </w:t>
      </w:r>
      <w:r w:rsidRPr="00B548AE">
        <w:rPr>
          <w:rFonts w:eastAsia="Calibri" w:cs="Times New Roman"/>
          <w:szCs w:val="20"/>
        </w:rPr>
        <w:t>If an LCM action is required and it is not taken in a timely manner, the performance for AI/ML enabled BM use case may be degraded to undesirable level.</w:t>
      </w:r>
    </w:p>
    <w:p w14:paraId="4820D62B" w14:textId="77777777" w:rsidR="006E19F5" w:rsidRDefault="006E19F5" w:rsidP="006E19F5">
      <w:pPr>
        <w:rPr>
          <w:rFonts w:eastAsia="Calibri" w:cs="Times New Roman"/>
          <w:b/>
          <w:bCs/>
          <w:szCs w:val="20"/>
        </w:rPr>
      </w:pPr>
      <w:r w:rsidRPr="00B548AE">
        <w:rPr>
          <w:rFonts w:eastAsia="Calibri" w:cs="Times New Roman"/>
          <w:b/>
          <w:bCs/>
          <w:szCs w:val="20"/>
        </w:rPr>
        <w:t xml:space="preserve">Proposal </w:t>
      </w:r>
      <w:r>
        <w:rPr>
          <w:rFonts w:eastAsia="Calibri" w:cs="Times New Roman"/>
          <w:b/>
          <w:bCs/>
          <w:szCs w:val="20"/>
        </w:rPr>
        <w:t>9</w:t>
      </w:r>
      <w:r w:rsidRPr="00B548AE">
        <w:rPr>
          <w:rFonts w:eastAsia="Calibri" w:cs="Times New Roman"/>
          <w:b/>
          <w:bCs/>
          <w:szCs w:val="20"/>
        </w:rPr>
        <w:t>: Core requirements should be considered to limit latency of LCM actions (e.g. activation/de-activation/switching/fallback to legacy) typical for AI/ML enabled BM-Case1 and BM-Case2.</w:t>
      </w:r>
    </w:p>
    <w:p w14:paraId="2EC50FFB" w14:textId="77777777" w:rsidR="006E19F5" w:rsidRPr="00B548AE" w:rsidRDefault="006E19F5" w:rsidP="006E19F5">
      <w:pPr>
        <w:rPr>
          <w:rFonts w:eastAsia="Calibri" w:cs="Times New Roman"/>
          <w:b/>
          <w:bCs/>
          <w:szCs w:val="20"/>
        </w:rPr>
      </w:pPr>
      <w:r w:rsidRPr="00B548AE">
        <w:rPr>
          <w:rFonts w:eastAsia="Calibri" w:cs="Times New Roman"/>
          <w:b/>
          <w:bCs/>
          <w:szCs w:val="20"/>
        </w:rPr>
        <w:t xml:space="preserve">Proposal </w:t>
      </w:r>
      <w:r>
        <w:rPr>
          <w:rFonts w:eastAsia="Calibri" w:cs="Times New Roman"/>
          <w:b/>
          <w:bCs/>
          <w:szCs w:val="20"/>
        </w:rPr>
        <w:t>10</w:t>
      </w:r>
      <w:r w:rsidRPr="00B548AE">
        <w:rPr>
          <w:rFonts w:eastAsia="Calibri" w:cs="Times New Roman"/>
          <w:b/>
          <w:bCs/>
          <w:szCs w:val="20"/>
        </w:rPr>
        <w:t xml:space="preserve">: For the verification/testing of generalization related aspects in RAN4 for AI/ML enabled BM use case, RAN4 should define different scenarios based on parameters listed in </w:t>
      </w:r>
      <w:r>
        <w:rPr>
          <w:rFonts w:eastAsia="Calibri" w:cs="Times New Roman"/>
          <w:b/>
          <w:bCs/>
          <w:szCs w:val="20"/>
        </w:rPr>
        <w:t xml:space="preserve">the </w:t>
      </w:r>
      <w:r w:rsidRPr="00B548AE">
        <w:rPr>
          <w:rFonts w:eastAsia="Calibri" w:cs="Times New Roman"/>
          <w:b/>
          <w:bCs/>
          <w:szCs w:val="20"/>
        </w:rPr>
        <w:t xml:space="preserve">Table </w:t>
      </w:r>
      <w:r>
        <w:rPr>
          <w:rFonts w:eastAsia="Calibri" w:cs="Times New Roman"/>
          <w:b/>
          <w:bCs/>
          <w:szCs w:val="20"/>
        </w:rPr>
        <w:t>below.</w:t>
      </w:r>
    </w:p>
    <w:tbl>
      <w:tblPr>
        <w:tblStyle w:val="TableGrid"/>
        <w:tblW w:w="0" w:type="auto"/>
        <w:tblInd w:w="1129" w:type="dxa"/>
        <w:tblLook w:val="04A0" w:firstRow="1" w:lastRow="0" w:firstColumn="1" w:lastColumn="0" w:noHBand="0" w:noVBand="1"/>
      </w:tblPr>
      <w:tblGrid>
        <w:gridCol w:w="2552"/>
        <w:gridCol w:w="3969"/>
      </w:tblGrid>
      <w:tr w:rsidR="006E19F5" w14:paraId="229BDC8C" w14:textId="77777777" w:rsidTr="006E6E5B">
        <w:tc>
          <w:tcPr>
            <w:tcW w:w="2552" w:type="dxa"/>
          </w:tcPr>
          <w:p w14:paraId="5902DA49" w14:textId="77777777" w:rsidR="006E19F5" w:rsidRPr="005F39DE" w:rsidRDefault="006E19F5" w:rsidP="006E6E5B">
            <w:pPr>
              <w:rPr>
                <w:b/>
              </w:rPr>
            </w:pPr>
            <w:r w:rsidRPr="005F39DE">
              <w:rPr>
                <w:b/>
                <w:bCs/>
              </w:rPr>
              <w:t>Parameters</w:t>
            </w:r>
          </w:p>
        </w:tc>
        <w:tc>
          <w:tcPr>
            <w:tcW w:w="3969" w:type="dxa"/>
          </w:tcPr>
          <w:p w14:paraId="5D7D1502" w14:textId="77777777" w:rsidR="006E19F5" w:rsidRPr="005F39DE" w:rsidRDefault="006E19F5" w:rsidP="006E6E5B">
            <w:pPr>
              <w:rPr>
                <w:b/>
              </w:rPr>
            </w:pPr>
            <w:r w:rsidRPr="005F39DE">
              <w:rPr>
                <w:b/>
                <w:bCs/>
              </w:rPr>
              <w:t>Description</w:t>
            </w:r>
          </w:p>
        </w:tc>
      </w:tr>
      <w:tr w:rsidR="006E19F5" w14:paraId="1B1C2236" w14:textId="77777777" w:rsidTr="006E6E5B">
        <w:tc>
          <w:tcPr>
            <w:tcW w:w="2552" w:type="dxa"/>
          </w:tcPr>
          <w:p w14:paraId="5068B323" w14:textId="77777777" w:rsidR="006E19F5" w:rsidRDefault="006E19F5" w:rsidP="006E6E5B">
            <w:r>
              <w:t>Propagation Model</w:t>
            </w:r>
          </w:p>
        </w:tc>
        <w:tc>
          <w:tcPr>
            <w:tcW w:w="3969" w:type="dxa"/>
          </w:tcPr>
          <w:p w14:paraId="5BAD1C1B" w14:textId="77777777" w:rsidR="006E19F5" w:rsidRDefault="006E19F5" w:rsidP="006E6E5B">
            <w:r>
              <w:t>AWGN/CDL/Uma/</w:t>
            </w:r>
            <w:proofErr w:type="spellStart"/>
            <w:r>
              <w:t>UMi</w:t>
            </w:r>
            <w:proofErr w:type="spellEnd"/>
          </w:p>
        </w:tc>
      </w:tr>
      <w:tr w:rsidR="006E19F5" w14:paraId="783680A7" w14:textId="77777777" w:rsidTr="006E6E5B">
        <w:tc>
          <w:tcPr>
            <w:tcW w:w="2552" w:type="dxa"/>
          </w:tcPr>
          <w:p w14:paraId="21592266" w14:textId="77777777" w:rsidR="006E19F5" w:rsidRDefault="006E19F5" w:rsidP="006E6E5B">
            <w:r>
              <w:t>SINR</w:t>
            </w:r>
          </w:p>
        </w:tc>
        <w:tc>
          <w:tcPr>
            <w:tcW w:w="3969" w:type="dxa"/>
          </w:tcPr>
          <w:p w14:paraId="7389600B" w14:textId="77777777" w:rsidR="006E19F5" w:rsidRDefault="006E19F5" w:rsidP="006E6E5B">
            <w:r>
              <w:t>Good / Bad Radio conditions</w:t>
            </w:r>
          </w:p>
        </w:tc>
      </w:tr>
      <w:tr w:rsidR="006E19F5" w14:paraId="4258CD5A" w14:textId="77777777" w:rsidTr="006E6E5B">
        <w:tc>
          <w:tcPr>
            <w:tcW w:w="2552" w:type="dxa"/>
          </w:tcPr>
          <w:p w14:paraId="5DF26DD8" w14:textId="77777777" w:rsidR="006E19F5" w:rsidRDefault="006E19F5" w:rsidP="006E6E5B">
            <w:r>
              <w:t>UE Speed</w:t>
            </w:r>
          </w:p>
        </w:tc>
        <w:tc>
          <w:tcPr>
            <w:tcW w:w="3969" w:type="dxa"/>
          </w:tcPr>
          <w:p w14:paraId="386CD5F4" w14:textId="77777777" w:rsidR="006E19F5" w:rsidRDefault="006E19F5" w:rsidP="006E6E5B">
            <w:r>
              <w:t>Slow / Medium / Fast</w:t>
            </w:r>
          </w:p>
        </w:tc>
      </w:tr>
      <w:tr w:rsidR="006E19F5" w:rsidRPr="00496510" w14:paraId="4DB62212" w14:textId="77777777" w:rsidTr="006E6E5B">
        <w:tc>
          <w:tcPr>
            <w:tcW w:w="2552" w:type="dxa"/>
          </w:tcPr>
          <w:p w14:paraId="63CADC1F" w14:textId="77777777" w:rsidR="006E19F5" w:rsidRDefault="006E19F5" w:rsidP="006E6E5B">
            <w:r>
              <w:t xml:space="preserve"> Channel propagation conditions</w:t>
            </w:r>
          </w:p>
        </w:tc>
        <w:tc>
          <w:tcPr>
            <w:tcW w:w="3969" w:type="dxa"/>
          </w:tcPr>
          <w:p w14:paraId="786B76B6" w14:textId="77777777" w:rsidR="006E19F5" w:rsidRPr="006E19F5" w:rsidRDefault="006E19F5" w:rsidP="006E6E5B">
            <w:pPr>
              <w:keepNext/>
              <w:rPr>
                <w:lang w:val="en-US"/>
              </w:rPr>
            </w:pPr>
            <w:r w:rsidRPr="006E19F5">
              <w:rPr>
                <w:lang w:val="en-US"/>
              </w:rPr>
              <w:t>LOS/NLOS</w:t>
            </w:r>
          </w:p>
        </w:tc>
      </w:tr>
    </w:tbl>
    <w:p w14:paraId="5F45F36A" w14:textId="77777777" w:rsidR="006E19F5" w:rsidRDefault="006E19F5" w:rsidP="006E19F5">
      <w:pPr>
        <w:rPr>
          <w:rFonts w:eastAsia="Calibri" w:cs="Times New Roman"/>
          <w:b/>
          <w:bCs/>
          <w:szCs w:val="20"/>
        </w:rPr>
      </w:pPr>
    </w:p>
    <w:p w14:paraId="19981269" w14:textId="77777777" w:rsidR="006E19F5" w:rsidRDefault="006E19F5" w:rsidP="006E19F5">
      <w:pPr>
        <w:rPr>
          <w:rFonts w:eastAsia="Calibri" w:cs="Times New Roman"/>
          <w:b/>
          <w:bCs/>
          <w:szCs w:val="20"/>
        </w:rPr>
      </w:pPr>
      <w:r w:rsidRPr="00B548AE">
        <w:rPr>
          <w:rFonts w:eastAsia="Calibri" w:cs="Times New Roman"/>
          <w:b/>
          <w:bCs/>
          <w:szCs w:val="20"/>
        </w:rPr>
        <w:t>Proposal 1</w:t>
      </w:r>
      <w:r>
        <w:rPr>
          <w:rFonts w:eastAsia="Calibri" w:cs="Times New Roman"/>
          <w:b/>
          <w:bCs/>
          <w:szCs w:val="20"/>
        </w:rPr>
        <w:t>1</w:t>
      </w:r>
      <w:r w:rsidRPr="00B548AE">
        <w:rPr>
          <w:rFonts w:eastAsia="Calibri" w:cs="Times New Roman"/>
          <w:b/>
          <w:bCs/>
          <w:szCs w:val="20"/>
        </w:rPr>
        <w:t xml:space="preserve">: For the verification/testing of scalability related aspects in RAN4 for AI/ML enabled BM use case, RAN4 should define different scenarios based on parameters listed in </w:t>
      </w:r>
      <w:r>
        <w:rPr>
          <w:rFonts w:eastAsia="Calibri" w:cs="Times New Roman"/>
          <w:b/>
          <w:bCs/>
          <w:szCs w:val="20"/>
        </w:rPr>
        <w:t xml:space="preserve">the </w:t>
      </w:r>
      <w:r w:rsidRPr="00B548AE">
        <w:rPr>
          <w:rFonts w:eastAsia="Calibri" w:cs="Times New Roman"/>
          <w:b/>
          <w:bCs/>
          <w:szCs w:val="20"/>
        </w:rPr>
        <w:t xml:space="preserve">Table </w:t>
      </w:r>
      <w:r>
        <w:rPr>
          <w:rFonts w:eastAsia="Calibri" w:cs="Times New Roman"/>
          <w:b/>
          <w:bCs/>
          <w:szCs w:val="20"/>
        </w:rPr>
        <w:t>below</w:t>
      </w:r>
      <w:r w:rsidRPr="00B548AE">
        <w:rPr>
          <w:rFonts w:eastAsia="Calibri" w:cs="Times New Roman"/>
          <w:b/>
          <w:bCs/>
          <w:szCs w:val="20"/>
        </w:rPr>
        <w:t>.</w:t>
      </w:r>
    </w:p>
    <w:tbl>
      <w:tblPr>
        <w:tblStyle w:val="TableGrid"/>
        <w:tblW w:w="0" w:type="auto"/>
        <w:tblInd w:w="1129" w:type="dxa"/>
        <w:tblLook w:val="04A0" w:firstRow="1" w:lastRow="0" w:firstColumn="1" w:lastColumn="0" w:noHBand="0" w:noVBand="1"/>
      </w:tblPr>
      <w:tblGrid>
        <w:gridCol w:w="2552"/>
        <w:gridCol w:w="3969"/>
      </w:tblGrid>
      <w:tr w:rsidR="006E19F5" w14:paraId="1E08CD3F" w14:textId="77777777" w:rsidTr="006E6E5B">
        <w:tc>
          <w:tcPr>
            <w:tcW w:w="2552" w:type="dxa"/>
          </w:tcPr>
          <w:p w14:paraId="7A070502" w14:textId="77777777" w:rsidR="006E19F5" w:rsidRPr="005F39DE" w:rsidRDefault="006E19F5" w:rsidP="006E6E5B">
            <w:pPr>
              <w:rPr>
                <w:b/>
                <w:bCs/>
              </w:rPr>
            </w:pPr>
            <w:r w:rsidRPr="005F39DE">
              <w:rPr>
                <w:b/>
                <w:bCs/>
              </w:rPr>
              <w:t>Parameters</w:t>
            </w:r>
          </w:p>
        </w:tc>
        <w:tc>
          <w:tcPr>
            <w:tcW w:w="3969" w:type="dxa"/>
          </w:tcPr>
          <w:p w14:paraId="7A5806C6" w14:textId="77777777" w:rsidR="006E19F5" w:rsidRPr="005F39DE" w:rsidRDefault="006E19F5" w:rsidP="006E6E5B">
            <w:pPr>
              <w:rPr>
                <w:b/>
                <w:bCs/>
              </w:rPr>
            </w:pPr>
            <w:r w:rsidRPr="005F39DE">
              <w:rPr>
                <w:b/>
                <w:bCs/>
              </w:rPr>
              <w:t>Description</w:t>
            </w:r>
          </w:p>
        </w:tc>
      </w:tr>
      <w:tr w:rsidR="006E19F5" w:rsidRPr="002B55D6" w14:paraId="6FCA9547" w14:textId="77777777" w:rsidTr="006E6E5B">
        <w:tc>
          <w:tcPr>
            <w:tcW w:w="2552" w:type="dxa"/>
          </w:tcPr>
          <w:p w14:paraId="52B6B257" w14:textId="77777777" w:rsidR="006E19F5" w:rsidRPr="00411D58" w:rsidRDefault="006E19F5" w:rsidP="006E6E5B">
            <w:proofErr w:type="spellStart"/>
            <w:r>
              <w:t>gNB</w:t>
            </w:r>
            <w:proofErr w:type="spellEnd"/>
            <w:r>
              <w:t xml:space="preserve"> antenna configurations</w:t>
            </w:r>
          </w:p>
        </w:tc>
        <w:tc>
          <w:tcPr>
            <w:tcW w:w="3969" w:type="dxa"/>
          </w:tcPr>
          <w:p w14:paraId="45E4A63F" w14:textId="77777777" w:rsidR="006E19F5" w:rsidRPr="006E19F5" w:rsidRDefault="006E19F5" w:rsidP="006E6E5B">
            <w:pPr>
              <w:rPr>
                <w:lang w:val="it-IT"/>
              </w:rPr>
            </w:pPr>
            <w:r>
              <w:t>g</w:t>
            </w:r>
            <w:r>
              <w:rPr>
                <w:lang w:val="en-US"/>
              </w:rPr>
              <w:t>N</w:t>
            </w:r>
            <w:r>
              <w:t>B antenna array 2x4/4x8/8x16</w:t>
            </w:r>
          </w:p>
        </w:tc>
      </w:tr>
      <w:tr w:rsidR="006E19F5" w14:paraId="4E0B1DE8" w14:textId="77777777" w:rsidTr="006E6E5B">
        <w:tc>
          <w:tcPr>
            <w:tcW w:w="2552" w:type="dxa"/>
          </w:tcPr>
          <w:p w14:paraId="49CDAF31" w14:textId="77777777" w:rsidR="006E19F5" w:rsidRPr="00A40ADC" w:rsidRDefault="006E19F5" w:rsidP="006E6E5B">
            <w:r>
              <w:t>Variable number of Set B beams</w:t>
            </w:r>
          </w:p>
        </w:tc>
        <w:tc>
          <w:tcPr>
            <w:tcW w:w="3969" w:type="dxa"/>
          </w:tcPr>
          <w:p w14:paraId="72C6C1F1" w14:textId="77777777" w:rsidR="006E19F5" w:rsidRPr="00A40ADC" w:rsidRDefault="006E19F5" w:rsidP="006E6E5B">
            <w:r>
              <w:t>Set B 16/32/64 beams</w:t>
            </w:r>
          </w:p>
        </w:tc>
      </w:tr>
      <w:tr w:rsidR="006E19F5" w14:paraId="02275F17" w14:textId="77777777" w:rsidTr="006E6E5B">
        <w:tc>
          <w:tcPr>
            <w:tcW w:w="2552" w:type="dxa"/>
          </w:tcPr>
          <w:p w14:paraId="1B8721BA" w14:textId="77777777" w:rsidR="006E19F5" w:rsidRPr="00BE7D33" w:rsidRDefault="006E19F5" w:rsidP="006E6E5B">
            <w:r>
              <w:t>UE Rx beams</w:t>
            </w:r>
          </w:p>
        </w:tc>
        <w:tc>
          <w:tcPr>
            <w:tcW w:w="3969" w:type="dxa"/>
          </w:tcPr>
          <w:p w14:paraId="2A25AB3F" w14:textId="77777777" w:rsidR="006E19F5" w:rsidRPr="006B1033" w:rsidRDefault="006E19F5" w:rsidP="006E6E5B">
            <w:pPr>
              <w:keepNext/>
            </w:pPr>
            <w:r>
              <w:t>UE Rx beams 4/8 beams per panel</w:t>
            </w:r>
          </w:p>
        </w:tc>
      </w:tr>
    </w:tbl>
    <w:p w14:paraId="67CBE6C8" w14:textId="45624665" w:rsidR="00847264" w:rsidRPr="006E19F5" w:rsidRDefault="00847264" w:rsidP="008C39F7"/>
    <w:p w14:paraId="1461697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7"/>
    </w:p>
    <w:p w14:paraId="7818AA49" w14:textId="3AD26B3C" w:rsidR="00687FA0" w:rsidRPr="00614DD8" w:rsidRDefault="0057134C" w:rsidP="00D66188">
      <w:pPr>
        <w:pStyle w:val="ListParagraph"/>
        <w:numPr>
          <w:ilvl w:val="0"/>
          <w:numId w:val="21"/>
        </w:numPr>
        <w:ind w:right="-22"/>
        <w:rPr>
          <w:lang w:val="en-US"/>
        </w:rPr>
      </w:pPr>
      <w:bookmarkStart w:id="28" w:name="_Ref114500673"/>
      <w:bookmarkStart w:id="29" w:name="_Ref162427035"/>
      <w:bookmarkEnd w:id="28"/>
      <w:r w:rsidRPr="00BD3202">
        <w:rPr>
          <w:lang w:val="en-US"/>
        </w:rPr>
        <w:t>R4-2403712, WF on AI/ML, Qualcomm, RAN4#110, Athens, Greece, February 26th – March 1st, 2024.</w:t>
      </w:r>
      <w:bookmarkEnd w:id="29"/>
    </w:p>
    <w:p w14:paraId="35E97943" w14:textId="77777777" w:rsidR="0057134C" w:rsidRPr="00452B24" w:rsidRDefault="0057134C" w:rsidP="0057134C">
      <w:pPr>
        <w:pStyle w:val="ListParagraph"/>
        <w:numPr>
          <w:ilvl w:val="0"/>
          <w:numId w:val="21"/>
        </w:numPr>
        <w:ind w:right="-22"/>
        <w:rPr>
          <w:lang w:val="en-US"/>
        </w:rPr>
      </w:pPr>
      <w:bookmarkStart w:id="30" w:name="_Ref163246878"/>
      <w:r w:rsidRPr="00BF213B">
        <w:rPr>
          <w:lang w:val="en-US"/>
        </w:rPr>
        <w:t>TR 38.843</w:t>
      </w:r>
      <w:r>
        <w:rPr>
          <w:lang w:val="en-US"/>
        </w:rPr>
        <w:t>,</w:t>
      </w:r>
      <w:r w:rsidRPr="00EE12E1">
        <w:t xml:space="preserve"> </w:t>
      </w:r>
      <w:r w:rsidRPr="00EE12E1">
        <w:rPr>
          <w:lang w:val="en-US"/>
        </w:rPr>
        <w:t>V18.0.0</w:t>
      </w:r>
      <w:r>
        <w:rPr>
          <w:lang w:val="en-US"/>
        </w:rPr>
        <w:t xml:space="preserve">, </w:t>
      </w:r>
      <w:r w:rsidRPr="00587866">
        <w:rPr>
          <w:lang w:val="en-US"/>
        </w:rPr>
        <w:t>Technical Specification Group Radio Access Network</w:t>
      </w:r>
      <w:r>
        <w:rPr>
          <w:lang w:val="en-US"/>
        </w:rPr>
        <w:t xml:space="preserve">, </w:t>
      </w:r>
      <w:r w:rsidRPr="00452B24">
        <w:rPr>
          <w:lang w:val="en-US"/>
        </w:rPr>
        <w:t>Study on Artificial Intelligence (AI)/Machine Learning (ML) for NR air interface (Release 18)</w:t>
      </w:r>
      <w:r>
        <w:rPr>
          <w:lang w:val="en-US"/>
        </w:rPr>
        <w:t>.</w:t>
      </w:r>
      <w:bookmarkEnd w:id="30"/>
      <w:r w:rsidRPr="00452B24">
        <w:rPr>
          <w:lang w:val="en-US"/>
        </w:rPr>
        <w:t xml:space="preserve">  </w:t>
      </w:r>
    </w:p>
    <w:p w14:paraId="57E9EE7D" w14:textId="11CA9559" w:rsidR="00D025AE" w:rsidRPr="00614DD8" w:rsidRDefault="006E19F5" w:rsidP="00D025AE">
      <w:pPr>
        <w:pStyle w:val="ListParagraph"/>
        <w:numPr>
          <w:ilvl w:val="0"/>
          <w:numId w:val="21"/>
        </w:numPr>
        <w:ind w:right="-22"/>
        <w:rPr>
          <w:lang w:val="en-US"/>
        </w:rPr>
      </w:pPr>
      <w:r>
        <w:rPr>
          <w:rStyle w:val="ui-provider"/>
        </w:rPr>
        <w:t>R1-2402996</w:t>
      </w:r>
      <w:r w:rsidR="00D025AE" w:rsidRPr="00614DD8">
        <w:rPr>
          <w:lang w:val="en-US"/>
        </w:rPr>
        <w:t xml:space="preserve">, </w:t>
      </w:r>
      <w:r w:rsidRPr="006E19F5">
        <w:rPr>
          <w:lang w:val="en-US"/>
        </w:rPr>
        <w:t>AI/ML for Beam Management</w:t>
      </w:r>
      <w:r w:rsidR="00D025AE" w:rsidRPr="00614DD8">
        <w:rPr>
          <w:lang w:val="en-US"/>
        </w:rPr>
        <w:t xml:space="preserve">, Nokia, </w:t>
      </w:r>
      <w:r w:rsidRPr="006E19F5">
        <w:rPr>
          <w:lang w:val="en-US"/>
        </w:rPr>
        <w:t>RAN1#116bis</w:t>
      </w:r>
      <w:r>
        <w:rPr>
          <w:lang w:val="en-US"/>
        </w:rPr>
        <w:t xml:space="preserve"> Changsha</w:t>
      </w:r>
      <w:r w:rsidR="00D025AE" w:rsidRPr="00614DD8">
        <w:rPr>
          <w:lang w:val="en-US"/>
        </w:rPr>
        <w:t xml:space="preserve">, </w:t>
      </w:r>
      <w:r>
        <w:rPr>
          <w:lang w:val="en-US"/>
        </w:rPr>
        <w:t>China</w:t>
      </w:r>
      <w:r w:rsidR="00D025AE" w:rsidRPr="00614DD8">
        <w:rPr>
          <w:lang w:val="en-US"/>
        </w:rPr>
        <w:t xml:space="preserve">, </w:t>
      </w:r>
      <w:r>
        <w:rPr>
          <w:lang w:val="en-US"/>
        </w:rPr>
        <w:t>April</w:t>
      </w:r>
      <w:r w:rsidRPr="00614DD8">
        <w:rPr>
          <w:lang w:val="en-US"/>
        </w:rPr>
        <w:t xml:space="preserve"> </w:t>
      </w:r>
      <w:r>
        <w:rPr>
          <w:lang w:val="en-US"/>
        </w:rPr>
        <w:t>15</w:t>
      </w:r>
      <w:r w:rsidR="00D025AE" w:rsidRPr="00614DD8">
        <w:rPr>
          <w:lang w:val="en-US"/>
        </w:rPr>
        <w:t xml:space="preserve"> – </w:t>
      </w:r>
      <w:r>
        <w:rPr>
          <w:lang w:val="en-US"/>
        </w:rPr>
        <w:t>April</w:t>
      </w:r>
      <w:r w:rsidRPr="00614DD8">
        <w:rPr>
          <w:lang w:val="en-US"/>
        </w:rPr>
        <w:t xml:space="preserve"> </w:t>
      </w:r>
      <w:r w:rsidR="00D025AE" w:rsidRPr="00614DD8">
        <w:rPr>
          <w:lang w:val="en-US"/>
        </w:rPr>
        <w:t>1</w:t>
      </w:r>
      <w:r>
        <w:rPr>
          <w:lang w:val="en-US"/>
        </w:rPr>
        <w:t>9</w:t>
      </w:r>
      <w:r w:rsidR="00D025AE" w:rsidRPr="00614DD8">
        <w:rPr>
          <w:lang w:val="en-US"/>
        </w:rPr>
        <w:t>, 202</w:t>
      </w:r>
      <w:r>
        <w:rPr>
          <w:lang w:val="en-US"/>
        </w:rPr>
        <w:t>4</w:t>
      </w:r>
      <w:r w:rsidR="00282A74" w:rsidRPr="00614DD8">
        <w:rPr>
          <w:lang w:val="en-US"/>
        </w:rPr>
        <w:t>.</w:t>
      </w:r>
    </w:p>
    <w:p w14:paraId="71E7553D" w14:textId="77777777" w:rsidR="00E43BF9" w:rsidRPr="00614DD8" w:rsidRDefault="00E43BF9" w:rsidP="00E43BF9">
      <w:pPr>
        <w:ind w:right="-22"/>
        <w:rPr>
          <w:lang w:val="en-US"/>
        </w:rPr>
      </w:pPr>
    </w:p>
    <w:p w14:paraId="7577F550" w14:textId="77777777" w:rsidR="00E43BF9" w:rsidRPr="00614DD8" w:rsidRDefault="00E43BF9" w:rsidP="00E43BF9">
      <w:pPr>
        <w:ind w:right="-22"/>
        <w:rPr>
          <w:lang w:val="en-US"/>
        </w:rPr>
      </w:pPr>
    </w:p>
    <w:sectPr w:rsidR="00E43BF9" w:rsidRPr="00614DD8" w:rsidSect="0097327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C4179" w14:textId="77777777" w:rsidR="00973277" w:rsidRDefault="00973277" w:rsidP="00001C9B">
      <w:pPr>
        <w:spacing w:after="0" w:line="240" w:lineRule="auto"/>
      </w:pPr>
      <w:r>
        <w:separator/>
      </w:r>
    </w:p>
  </w:endnote>
  <w:endnote w:type="continuationSeparator" w:id="0">
    <w:p w14:paraId="514B7FBC" w14:textId="77777777" w:rsidR="00973277" w:rsidRDefault="00973277" w:rsidP="00001C9B">
      <w:pPr>
        <w:spacing w:after="0" w:line="240" w:lineRule="auto"/>
      </w:pPr>
      <w:r>
        <w:continuationSeparator/>
      </w:r>
    </w:p>
  </w:endnote>
  <w:endnote w:type="continuationNotice" w:id="1">
    <w:p w14:paraId="610C7F37" w14:textId="77777777" w:rsidR="00973277" w:rsidRDefault="009732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C39F7" w14:textId="77777777" w:rsidR="00973277" w:rsidRDefault="00973277" w:rsidP="00001C9B">
      <w:pPr>
        <w:spacing w:after="0" w:line="240" w:lineRule="auto"/>
      </w:pPr>
      <w:r>
        <w:separator/>
      </w:r>
    </w:p>
  </w:footnote>
  <w:footnote w:type="continuationSeparator" w:id="0">
    <w:p w14:paraId="7F65762F" w14:textId="77777777" w:rsidR="00973277" w:rsidRDefault="00973277" w:rsidP="00001C9B">
      <w:pPr>
        <w:spacing w:after="0" w:line="240" w:lineRule="auto"/>
      </w:pPr>
      <w:r>
        <w:continuationSeparator/>
      </w:r>
    </w:p>
  </w:footnote>
  <w:footnote w:type="continuationNotice" w:id="1">
    <w:p w14:paraId="64A67081" w14:textId="77777777" w:rsidR="00973277" w:rsidRDefault="009732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66CE"/>
    <w:multiLevelType w:val="hybridMultilevel"/>
    <w:tmpl w:val="650C1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957EFF"/>
    <w:multiLevelType w:val="hybridMultilevel"/>
    <w:tmpl w:val="C584F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496646"/>
    <w:multiLevelType w:val="hybridMultilevel"/>
    <w:tmpl w:val="9092A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194F02"/>
    <w:multiLevelType w:val="hybridMultilevel"/>
    <w:tmpl w:val="AEDEF79A"/>
    <w:lvl w:ilvl="0" w:tplc="6F94FD0A">
      <w:start w:val="1"/>
      <w:numFmt w:val="upperLetter"/>
      <w:lvlText w:val="%1)"/>
      <w:lvlJc w:val="left"/>
      <w:pPr>
        <w:ind w:left="1020" w:hanging="360"/>
      </w:pPr>
    </w:lvl>
    <w:lvl w:ilvl="1" w:tplc="24005B5C">
      <w:start w:val="1"/>
      <w:numFmt w:val="upperLetter"/>
      <w:lvlText w:val="%2)"/>
      <w:lvlJc w:val="left"/>
      <w:pPr>
        <w:ind w:left="1020" w:hanging="360"/>
      </w:pPr>
    </w:lvl>
    <w:lvl w:ilvl="2" w:tplc="73F26FA0">
      <w:start w:val="1"/>
      <w:numFmt w:val="upperLetter"/>
      <w:lvlText w:val="%3)"/>
      <w:lvlJc w:val="left"/>
      <w:pPr>
        <w:ind w:left="1020" w:hanging="360"/>
      </w:pPr>
    </w:lvl>
    <w:lvl w:ilvl="3" w:tplc="E856EB72">
      <w:start w:val="1"/>
      <w:numFmt w:val="upperLetter"/>
      <w:lvlText w:val="%4)"/>
      <w:lvlJc w:val="left"/>
      <w:pPr>
        <w:ind w:left="1020" w:hanging="360"/>
      </w:pPr>
    </w:lvl>
    <w:lvl w:ilvl="4" w:tplc="FB0A7526">
      <w:start w:val="1"/>
      <w:numFmt w:val="upperLetter"/>
      <w:lvlText w:val="%5)"/>
      <w:lvlJc w:val="left"/>
      <w:pPr>
        <w:ind w:left="1020" w:hanging="360"/>
      </w:pPr>
    </w:lvl>
    <w:lvl w:ilvl="5" w:tplc="919EEA8C">
      <w:start w:val="1"/>
      <w:numFmt w:val="upperLetter"/>
      <w:lvlText w:val="%6)"/>
      <w:lvlJc w:val="left"/>
      <w:pPr>
        <w:ind w:left="1020" w:hanging="360"/>
      </w:pPr>
    </w:lvl>
    <w:lvl w:ilvl="6" w:tplc="A052E934">
      <w:start w:val="1"/>
      <w:numFmt w:val="upperLetter"/>
      <w:lvlText w:val="%7)"/>
      <w:lvlJc w:val="left"/>
      <w:pPr>
        <w:ind w:left="1020" w:hanging="360"/>
      </w:pPr>
    </w:lvl>
    <w:lvl w:ilvl="7" w:tplc="0476A580">
      <w:start w:val="1"/>
      <w:numFmt w:val="upperLetter"/>
      <w:lvlText w:val="%8)"/>
      <w:lvlJc w:val="left"/>
      <w:pPr>
        <w:ind w:left="1020" w:hanging="360"/>
      </w:pPr>
    </w:lvl>
    <w:lvl w:ilvl="8" w:tplc="A4AE28C8">
      <w:start w:val="1"/>
      <w:numFmt w:val="upperLetter"/>
      <w:lvlText w:val="%9)"/>
      <w:lvlJc w:val="left"/>
      <w:pPr>
        <w:ind w:left="1020" w:hanging="360"/>
      </w:pPr>
    </w:lvl>
  </w:abstractNum>
  <w:abstractNum w:abstractNumId="10" w15:restartNumberingAfterBreak="0">
    <w:nsid w:val="3329682A"/>
    <w:multiLevelType w:val="hybridMultilevel"/>
    <w:tmpl w:val="D562A59A"/>
    <w:lvl w:ilvl="0" w:tplc="169012BA">
      <w:start w:val="1"/>
      <w:numFmt w:val="low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1" w15:restartNumberingAfterBreak="0">
    <w:nsid w:val="3F101655"/>
    <w:multiLevelType w:val="hybridMultilevel"/>
    <w:tmpl w:val="C4E4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4111705E"/>
    <w:multiLevelType w:val="multilevel"/>
    <w:tmpl w:val="373C41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192A51"/>
    <w:multiLevelType w:val="hybridMultilevel"/>
    <w:tmpl w:val="DBE09876"/>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360" w:hanging="360"/>
      </w:pPr>
    </w:lvl>
    <w:lvl w:ilvl="2" w:tplc="4009001B" w:tentative="1">
      <w:start w:val="1"/>
      <w:numFmt w:val="lowerRoman"/>
      <w:lvlText w:val="%3."/>
      <w:lvlJc w:val="right"/>
      <w:pPr>
        <w:ind w:left="360" w:hanging="180"/>
      </w:pPr>
    </w:lvl>
    <w:lvl w:ilvl="3" w:tplc="4009000F" w:tentative="1">
      <w:start w:val="1"/>
      <w:numFmt w:val="decimal"/>
      <w:lvlText w:val="%4."/>
      <w:lvlJc w:val="left"/>
      <w:pPr>
        <w:ind w:left="1080" w:hanging="360"/>
      </w:pPr>
    </w:lvl>
    <w:lvl w:ilvl="4" w:tplc="40090019" w:tentative="1">
      <w:start w:val="1"/>
      <w:numFmt w:val="lowerLetter"/>
      <w:lvlText w:val="%5."/>
      <w:lvlJc w:val="left"/>
      <w:pPr>
        <w:ind w:left="1800" w:hanging="360"/>
      </w:pPr>
    </w:lvl>
    <w:lvl w:ilvl="5" w:tplc="4009001B" w:tentative="1">
      <w:start w:val="1"/>
      <w:numFmt w:val="lowerRoman"/>
      <w:lvlText w:val="%6."/>
      <w:lvlJc w:val="right"/>
      <w:pPr>
        <w:ind w:left="2520" w:hanging="180"/>
      </w:pPr>
    </w:lvl>
    <w:lvl w:ilvl="6" w:tplc="4009000F" w:tentative="1">
      <w:start w:val="1"/>
      <w:numFmt w:val="decimal"/>
      <w:lvlText w:val="%7."/>
      <w:lvlJc w:val="left"/>
      <w:pPr>
        <w:ind w:left="3240" w:hanging="360"/>
      </w:pPr>
    </w:lvl>
    <w:lvl w:ilvl="7" w:tplc="40090019" w:tentative="1">
      <w:start w:val="1"/>
      <w:numFmt w:val="lowerLetter"/>
      <w:lvlText w:val="%8."/>
      <w:lvlJc w:val="left"/>
      <w:pPr>
        <w:ind w:left="3960" w:hanging="360"/>
      </w:pPr>
    </w:lvl>
    <w:lvl w:ilvl="8" w:tplc="4009001B" w:tentative="1">
      <w:start w:val="1"/>
      <w:numFmt w:val="lowerRoman"/>
      <w:lvlText w:val="%9."/>
      <w:lvlJc w:val="right"/>
      <w:pPr>
        <w:ind w:left="4680" w:hanging="180"/>
      </w:pPr>
    </w:lvl>
  </w:abstractNum>
  <w:abstractNum w:abstractNumId="14" w15:restartNumberingAfterBreak="0">
    <w:nsid w:val="42D952DB"/>
    <w:multiLevelType w:val="hybridMultilevel"/>
    <w:tmpl w:val="C63ECC1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F246156C"/>
    <w:lvl w:ilvl="0" w:tplc="0F102EFA">
      <w:start w:val="1"/>
      <w:numFmt w:val="decimal"/>
      <w:pStyle w:val="RAN4Observation"/>
      <w:suff w:val="space"/>
      <w:lvlText w:val="Observation %1:"/>
      <w:lvlJc w:val="left"/>
      <w:pPr>
        <w:ind w:left="360" w:hanging="360"/>
      </w:pPr>
      <w:rPr>
        <w:rFonts w:ascii="Times New Roman" w:hAnsi="Times New Roman"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6B4176"/>
    <w:multiLevelType w:val="multilevel"/>
    <w:tmpl w:val="F664E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A3B42"/>
    <w:multiLevelType w:val="hybridMultilevel"/>
    <w:tmpl w:val="44780FB0"/>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65FA7520"/>
    <w:multiLevelType w:val="hybridMultilevel"/>
    <w:tmpl w:val="20887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6D46DF4"/>
    <w:multiLevelType w:val="hybridMultilevel"/>
    <w:tmpl w:val="9AE02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19"/>
  </w:num>
  <w:num w:numId="4" w16cid:durableId="517735681">
    <w:abstractNumId w:val="7"/>
  </w:num>
  <w:num w:numId="5" w16cid:durableId="1142041724">
    <w:abstractNumId w:val="25"/>
  </w:num>
  <w:num w:numId="6" w16cid:durableId="80681869">
    <w:abstractNumId w:val="16"/>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6"/>
    <w:lvlOverride w:ilvl="0">
      <w:startOverride w:val="1"/>
    </w:lvlOverride>
  </w:num>
  <w:num w:numId="12" w16cid:durableId="122584543">
    <w:abstractNumId w:val="18"/>
    <w:lvlOverride w:ilvl="0">
      <w:startOverride w:val="1"/>
    </w:lvlOverride>
  </w:num>
  <w:num w:numId="13" w16cid:durableId="818807267">
    <w:abstractNumId w:val="16"/>
    <w:lvlOverride w:ilvl="0">
      <w:startOverride w:val="1"/>
    </w:lvlOverride>
  </w:num>
  <w:num w:numId="14" w16cid:durableId="883829348">
    <w:abstractNumId w:val="18"/>
    <w:lvlOverride w:ilvl="0">
      <w:startOverride w:val="1"/>
    </w:lvlOverride>
  </w:num>
  <w:num w:numId="15" w16cid:durableId="438372887">
    <w:abstractNumId w:val="27"/>
  </w:num>
  <w:num w:numId="16" w16cid:durableId="516113510">
    <w:abstractNumId w:val="5"/>
  </w:num>
  <w:num w:numId="17" w16cid:durableId="1456096507">
    <w:abstractNumId w:val="24"/>
  </w:num>
  <w:num w:numId="18" w16cid:durableId="1397970374">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0"/>
  </w:num>
  <w:num w:numId="22" w16cid:durableId="1938362445">
    <w:abstractNumId w:val="16"/>
    <w:lvlOverride w:ilvl="0">
      <w:startOverride w:val="1"/>
    </w:lvlOverride>
  </w:num>
  <w:num w:numId="23" w16cid:durableId="913515990">
    <w:abstractNumId w:val="18"/>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091047294">
    <w:abstractNumId w:val="21"/>
  </w:num>
  <w:num w:numId="28" w16cid:durableId="917598467">
    <w:abstractNumId w:val="22"/>
  </w:num>
  <w:num w:numId="29" w16cid:durableId="91632042">
    <w:abstractNumId w:val="0"/>
  </w:num>
  <w:num w:numId="30" w16cid:durableId="63722847">
    <w:abstractNumId w:val="17"/>
  </w:num>
  <w:num w:numId="31" w16cid:durableId="1053774040">
    <w:abstractNumId w:val="12"/>
  </w:num>
  <w:num w:numId="32" w16cid:durableId="562906630">
    <w:abstractNumId w:val="3"/>
  </w:num>
  <w:num w:numId="33" w16cid:durableId="96953184">
    <w:abstractNumId w:val="9"/>
  </w:num>
  <w:num w:numId="34" w16cid:durableId="1606814124">
    <w:abstractNumId w:val="14"/>
  </w:num>
  <w:num w:numId="35" w16cid:durableId="468281019">
    <w:abstractNumId w:val="13"/>
  </w:num>
  <w:num w:numId="36" w16cid:durableId="151878230">
    <w:abstractNumId w:val="26"/>
  </w:num>
  <w:num w:numId="37" w16cid:durableId="1423180153">
    <w:abstractNumId w:val="6"/>
  </w:num>
  <w:num w:numId="38" w16cid:durableId="78407449">
    <w:abstractNumId w:val="23"/>
  </w:num>
  <w:num w:numId="39" w16cid:durableId="116997849">
    <w:abstractNumId w:val="11"/>
  </w:num>
  <w:num w:numId="40" w16cid:durableId="1141004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965C6"/>
    <w:rsid w:val="00000E7F"/>
    <w:rsid w:val="00001C9B"/>
    <w:rsid w:val="00002F20"/>
    <w:rsid w:val="000033D7"/>
    <w:rsid w:val="00003775"/>
    <w:rsid w:val="000040DC"/>
    <w:rsid w:val="00005835"/>
    <w:rsid w:val="00007397"/>
    <w:rsid w:val="0000798F"/>
    <w:rsid w:val="00010E9B"/>
    <w:rsid w:val="00011784"/>
    <w:rsid w:val="00012520"/>
    <w:rsid w:val="00014BC0"/>
    <w:rsid w:val="000151EF"/>
    <w:rsid w:val="000153CC"/>
    <w:rsid w:val="0002302C"/>
    <w:rsid w:val="0002353F"/>
    <w:rsid w:val="000239F5"/>
    <w:rsid w:val="00025B2B"/>
    <w:rsid w:val="000271F0"/>
    <w:rsid w:val="000306FD"/>
    <w:rsid w:val="00032363"/>
    <w:rsid w:val="00032A1E"/>
    <w:rsid w:val="00034BD2"/>
    <w:rsid w:val="000356C5"/>
    <w:rsid w:val="00035D38"/>
    <w:rsid w:val="000441E7"/>
    <w:rsid w:val="00044EFC"/>
    <w:rsid w:val="00045736"/>
    <w:rsid w:val="00045E02"/>
    <w:rsid w:val="00046B8F"/>
    <w:rsid w:val="00046FE4"/>
    <w:rsid w:val="000507DA"/>
    <w:rsid w:val="000509BD"/>
    <w:rsid w:val="00053BD6"/>
    <w:rsid w:val="00053EBF"/>
    <w:rsid w:val="00054413"/>
    <w:rsid w:val="000559C7"/>
    <w:rsid w:val="00060453"/>
    <w:rsid w:val="00060AAF"/>
    <w:rsid w:val="00062791"/>
    <w:rsid w:val="0006537D"/>
    <w:rsid w:val="00066FEC"/>
    <w:rsid w:val="00067423"/>
    <w:rsid w:val="000704EB"/>
    <w:rsid w:val="00071597"/>
    <w:rsid w:val="00071759"/>
    <w:rsid w:val="00071FC4"/>
    <w:rsid w:val="00072CCA"/>
    <w:rsid w:val="00073979"/>
    <w:rsid w:val="00074637"/>
    <w:rsid w:val="00077E0C"/>
    <w:rsid w:val="000807C6"/>
    <w:rsid w:val="000819BA"/>
    <w:rsid w:val="00085CEA"/>
    <w:rsid w:val="0008612A"/>
    <w:rsid w:val="00087F14"/>
    <w:rsid w:val="0009046B"/>
    <w:rsid w:val="00090886"/>
    <w:rsid w:val="00090E18"/>
    <w:rsid w:val="000910C8"/>
    <w:rsid w:val="00091671"/>
    <w:rsid w:val="00095C95"/>
    <w:rsid w:val="00095DBF"/>
    <w:rsid w:val="0009705B"/>
    <w:rsid w:val="000A10BC"/>
    <w:rsid w:val="000A4182"/>
    <w:rsid w:val="000A552F"/>
    <w:rsid w:val="000A5FD5"/>
    <w:rsid w:val="000A7BD3"/>
    <w:rsid w:val="000A7F53"/>
    <w:rsid w:val="000B0056"/>
    <w:rsid w:val="000B0757"/>
    <w:rsid w:val="000B21A5"/>
    <w:rsid w:val="000B300D"/>
    <w:rsid w:val="000B5A7F"/>
    <w:rsid w:val="000B6788"/>
    <w:rsid w:val="000B6C77"/>
    <w:rsid w:val="000B6FB4"/>
    <w:rsid w:val="000C1C1F"/>
    <w:rsid w:val="000C3C7B"/>
    <w:rsid w:val="000C41AA"/>
    <w:rsid w:val="000C47D2"/>
    <w:rsid w:val="000C6DF1"/>
    <w:rsid w:val="000D0F93"/>
    <w:rsid w:val="000D67EA"/>
    <w:rsid w:val="000D790B"/>
    <w:rsid w:val="000E0880"/>
    <w:rsid w:val="000E0B4D"/>
    <w:rsid w:val="000E2184"/>
    <w:rsid w:val="000E233B"/>
    <w:rsid w:val="000E3B3D"/>
    <w:rsid w:val="000E77C7"/>
    <w:rsid w:val="000E7C84"/>
    <w:rsid w:val="000F1DD1"/>
    <w:rsid w:val="000F1E8D"/>
    <w:rsid w:val="000F2878"/>
    <w:rsid w:val="000F2C61"/>
    <w:rsid w:val="000F383E"/>
    <w:rsid w:val="000F46D7"/>
    <w:rsid w:val="000F5008"/>
    <w:rsid w:val="000F5B6B"/>
    <w:rsid w:val="000F5F13"/>
    <w:rsid w:val="000F7820"/>
    <w:rsid w:val="000F7CAA"/>
    <w:rsid w:val="00100441"/>
    <w:rsid w:val="00101024"/>
    <w:rsid w:val="00101540"/>
    <w:rsid w:val="00101E1D"/>
    <w:rsid w:val="00102872"/>
    <w:rsid w:val="00104389"/>
    <w:rsid w:val="00104B24"/>
    <w:rsid w:val="00105147"/>
    <w:rsid w:val="00106416"/>
    <w:rsid w:val="00106D1C"/>
    <w:rsid w:val="00107A11"/>
    <w:rsid w:val="00110481"/>
    <w:rsid w:val="00111D8E"/>
    <w:rsid w:val="0011230B"/>
    <w:rsid w:val="001127C9"/>
    <w:rsid w:val="00112F52"/>
    <w:rsid w:val="00114498"/>
    <w:rsid w:val="00115B88"/>
    <w:rsid w:val="00116ABC"/>
    <w:rsid w:val="00116CB4"/>
    <w:rsid w:val="0011776C"/>
    <w:rsid w:val="001202FA"/>
    <w:rsid w:val="001203A9"/>
    <w:rsid w:val="0012174C"/>
    <w:rsid w:val="00126A02"/>
    <w:rsid w:val="00130B68"/>
    <w:rsid w:val="00131CA8"/>
    <w:rsid w:val="00132F6A"/>
    <w:rsid w:val="00133587"/>
    <w:rsid w:val="00133913"/>
    <w:rsid w:val="00133A9C"/>
    <w:rsid w:val="001341BD"/>
    <w:rsid w:val="00134266"/>
    <w:rsid w:val="001355D0"/>
    <w:rsid w:val="00135C5E"/>
    <w:rsid w:val="00137A1C"/>
    <w:rsid w:val="00140221"/>
    <w:rsid w:val="001403AC"/>
    <w:rsid w:val="001406EC"/>
    <w:rsid w:val="00141AF2"/>
    <w:rsid w:val="00142C55"/>
    <w:rsid w:val="00142CA4"/>
    <w:rsid w:val="001449E9"/>
    <w:rsid w:val="001453A0"/>
    <w:rsid w:val="00146679"/>
    <w:rsid w:val="00147CB5"/>
    <w:rsid w:val="00152469"/>
    <w:rsid w:val="001542BC"/>
    <w:rsid w:val="00154A19"/>
    <w:rsid w:val="001608A0"/>
    <w:rsid w:val="001621DF"/>
    <w:rsid w:val="00164231"/>
    <w:rsid w:val="001642FC"/>
    <w:rsid w:val="001646C3"/>
    <w:rsid w:val="0016496B"/>
    <w:rsid w:val="00165903"/>
    <w:rsid w:val="00165926"/>
    <w:rsid w:val="00165C6D"/>
    <w:rsid w:val="001707A8"/>
    <w:rsid w:val="00172316"/>
    <w:rsid w:val="00172330"/>
    <w:rsid w:val="001743E2"/>
    <w:rsid w:val="001745F8"/>
    <w:rsid w:val="001759DC"/>
    <w:rsid w:val="00175FB6"/>
    <w:rsid w:val="0017648E"/>
    <w:rsid w:val="00176E0D"/>
    <w:rsid w:val="001838CF"/>
    <w:rsid w:val="00183B0C"/>
    <w:rsid w:val="00184351"/>
    <w:rsid w:val="00184C7F"/>
    <w:rsid w:val="00185B97"/>
    <w:rsid w:val="00185F2F"/>
    <w:rsid w:val="001868EE"/>
    <w:rsid w:val="00191B9D"/>
    <w:rsid w:val="001965C6"/>
    <w:rsid w:val="00197984"/>
    <w:rsid w:val="001A1693"/>
    <w:rsid w:val="001A1C1B"/>
    <w:rsid w:val="001A20CD"/>
    <w:rsid w:val="001A2A1B"/>
    <w:rsid w:val="001A31ED"/>
    <w:rsid w:val="001A37E0"/>
    <w:rsid w:val="001A3A97"/>
    <w:rsid w:val="001A3BA4"/>
    <w:rsid w:val="001A4ACB"/>
    <w:rsid w:val="001A4DEE"/>
    <w:rsid w:val="001A6227"/>
    <w:rsid w:val="001A6D1F"/>
    <w:rsid w:val="001A7434"/>
    <w:rsid w:val="001A7809"/>
    <w:rsid w:val="001A79AD"/>
    <w:rsid w:val="001A7C6F"/>
    <w:rsid w:val="001B107D"/>
    <w:rsid w:val="001B1EA8"/>
    <w:rsid w:val="001B20F2"/>
    <w:rsid w:val="001B4045"/>
    <w:rsid w:val="001B5A9C"/>
    <w:rsid w:val="001C1AB5"/>
    <w:rsid w:val="001C1F41"/>
    <w:rsid w:val="001C24CF"/>
    <w:rsid w:val="001C31FC"/>
    <w:rsid w:val="001C67A5"/>
    <w:rsid w:val="001C715A"/>
    <w:rsid w:val="001C72E8"/>
    <w:rsid w:val="001D2BEE"/>
    <w:rsid w:val="001D3E4F"/>
    <w:rsid w:val="001D4A25"/>
    <w:rsid w:val="001D4A89"/>
    <w:rsid w:val="001D4F12"/>
    <w:rsid w:val="001D5523"/>
    <w:rsid w:val="001D6C8E"/>
    <w:rsid w:val="001E30F6"/>
    <w:rsid w:val="001E3EDF"/>
    <w:rsid w:val="001E3F20"/>
    <w:rsid w:val="001E5102"/>
    <w:rsid w:val="001E653D"/>
    <w:rsid w:val="001E77EF"/>
    <w:rsid w:val="001F098B"/>
    <w:rsid w:val="001F1199"/>
    <w:rsid w:val="001F1C33"/>
    <w:rsid w:val="001F1E75"/>
    <w:rsid w:val="001F3215"/>
    <w:rsid w:val="001F641B"/>
    <w:rsid w:val="001F6F97"/>
    <w:rsid w:val="001F7E8A"/>
    <w:rsid w:val="00200BB0"/>
    <w:rsid w:val="00200DDB"/>
    <w:rsid w:val="0020105E"/>
    <w:rsid w:val="00205A5C"/>
    <w:rsid w:val="00212424"/>
    <w:rsid w:val="00214D2A"/>
    <w:rsid w:val="00217EE5"/>
    <w:rsid w:val="00221944"/>
    <w:rsid w:val="00222C0F"/>
    <w:rsid w:val="00223C79"/>
    <w:rsid w:val="002243EA"/>
    <w:rsid w:val="0022468C"/>
    <w:rsid w:val="00227961"/>
    <w:rsid w:val="00227B16"/>
    <w:rsid w:val="00233300"/>
    <w:rsid w:val="00235F5C"/>
    <w:rsid w:val="0023677D"/>
    <w:rsid w:val="002370F0"/>
    <w:rsid w:val="0024177E"/>
    <w:rsid w:val="00243A7E"/>
    <w:rsid w:val="002448A6"/>
    <w:rsid w:val="00244B4E"/>
    <w:rsid w:val="00244D3B"/>
    <w:rsid w:val="00244E3D"/>
    <w:rsid w:val="00245DAD"/>
    <w:rsid w:val="00246A45"/>
    <w:rsid w:val="0025005E"/>
    <w:rsid w:val="00251A7E"/>
    <w:rsid w:val="00255A41"/>
    <w:rsid w:val="00256311"/>
    <w:rsid w:val="00257819"/>
    <w:rsid w:val="00257B19"/>
    <w:rsid w:val="00257FA3"/>
    <w:rsid w:val="002600C6"/>
    <w:rsid w:val="0026072C"/>
    <w:rsid w:val="00261814"/>
    <w:rsid w:val="00263585"/>
    <w:rsid w:val="00263CB1"/>
    <w:rsid w:val="00264CA3"/>
    <w:rsid w:val="00267940"/>
    <w:rsid w:val="00271262"/>
    <w:rsid w:val="00271A15"/>
    <w:rsid w:val="002744AB"/>
    <w:rsid w:val="0027578D"/>
    <w:rsid w:val="002766DF"/>
    <w:rsid w:val="00277B56"/>
    <w:rsid w:val="002804C3"/>
    <w:rsid w:val="00281F6A"/>
    <w:rsid w:val="00282A74"/>
    <w:rsid w:val="002832F9"/>
    <w:rsid w:val="0028456F"/>
    <w:rsid w:val="002845EA"/>
    <w:rsid w:val="00285F49"/>
    <w:rsid w:val="00286FA8"/>
    <w:rsid w:val="00290CA4"/>
    <w:rsid w:val="002921E7"/>
    <w:rsid w:val="00292BDA"/>
    <w:rsid w:val="002936F6"/>
    <w:rsid w:val="00295E15"/>
    <w:rsid w:val="00297227"/>
    <w:rsid w:val="00297718"/>
    <w:rsid w:val="002A0FE3"/>
    <w:rsid w:val="002A1684"/>
    <w:rsid w:val="002A19F5"/>
    <w:rsid w:val="002A3D9C"/>
    <w:rsid w:val="002A4490"/>
    <w:rsid w:val="002A4803"/>
    <w:rsid w:val="002A5E70"/>
    <w:rsid w:val="002A63E8"/>
    <w:rsid w:val="002A7DE9"/>
    <w:rsid w:val="002B1CDA"/>
    <w:rsid w:val="002B2B3E"/>
    <w:rsid w:val="002B368D"/>
    <w:rsid w:val="002B4922"/>
    <w:rsid w:val="002B55A9"/>
    <w:rsid w:val="002B55D6"/>
    <w:rsid w:val="002B5C16"/>
    <w:rsid w:val="002B6580"/>
    <w:rsid w:val="002B69F3"/>
    <w:rsid w:val="002C08D1"/>
    <w:rsid w:val="002C0A95"/>
    <w:rsid w:val="002C22C3"/>
    <w:rsid w:val="002C2C1B"/>
    <w:rsid w:val="002C2D19"/>
    <w:rsid w:val="002C3944"/>
    <w:rsid w:val="002C54ED"/>
    <w:rsid w:val="002C75D1"/>
    <w:rsid w:val="002D10FA"/>
    <w:rsid w:val="002D17B4"/>
    <w:rsid w:val="002D1A7F"/>
    <w:rsid w:val="002D3528"/>
    <w:rsid w:val="002D39D6"/>
    <w:rsid w:val="002D4C55"/>
    <w:rsid w:val="002D5765"/>
    <w:rsid w:val="002D5BDA"/>
    <w:rsid w:val="002D64B3"/>
    <w:rsid w:val="002D66F2"/>
    <w:rsid w:val="002D6E1A"/>
    <w:rsid w:val="002E0C73"/>
    <w:rsid w:val="002E242D"/>
    <w:rsid w:val="002E3247"/>
    <w:rsid w:val="002E58EF"/>
    <w:rsid w:val="002E5972"/>
    <w:rsid w:val="002E5F78"/>
    <w:rsid w:val="002E6593"/>
    <w:rsid w:val="002E6DED"/>
    <w:rsid w:val="002E7CE4"/>
    <w:rsid w:val="002F288A"/>
    <w:rsid w:val="002F2E0A"/>
    <w:rsid w:val="002F402D"/>
    <w:rsid w:val="002F4A2E"/>
    <w:rsid w:val="002F5FFD"/>
    <w:rsid w:val="002F7004"/>
    <w:rsid w:val="002F75CF"/>
    <w:rsid w:val="002F7C2C"/>
    <w:rsid w:val="00300956"/>
    <w:rsid w:val="00301901"/>
    <w:rsid w:val="00302ABE"/>
    <w:rsid w:val="00304A17"/>
    <w:rsid w:val="003059E1"/>
    <w:rsid w:val="003062A1"/>
    <w:rsid w:val="00306604"/>
    <w:rsid w:val="003068B6"/>
    <w:rsid w:val="0030726F"/>
    <w:rsid w:val="00311DF5"/>
    <w:rsid w:val="003125DA"/>
    <w:rsid w:val="00314725"/>
    <w:rsid w:val="0031673F"/>
    <w:rsid w:val="00317187"/>
    <w:rsid w:val="00320AE5"/>
    <w:rsid w:val="00320CF8"/>
    <w:rsid w:val="00321349"/>
    <w:rsid w:val="00321B01"/>
    <w:rsid w:val="003221C3"/>
    <w:rsid w:val="00322EF4"/>
    <w:rsid w:val="0032499A"/>
    <w:rsid w:val="00325341"/>
    <w:rsid w:val="00326202"/>
    <w:rsid w:val="003341F7"/>
    <w:rsid w:val="00334EE6"/>
    <w:rsid w:val="003360C0"/>
    <w:rsid w:val="00336BB2"/>
    <w:rsid w:val="00341C95"/>
    <w:rsid w:val="00344B0C"/>
    <w:rsid w:val="00344DF9"/>
    <w:rsid w:val="003450AD"/>
    <w:rsid w:val="00347FEC"/>
    <w:rsid w:val="003509DF"/>
    <w:rsid w:val="00351068"/>
    <w:rsid w:val="00354D73"/>
    <w:rsid w:val="003555DB"/>
    <w:rsid w:val="00356312"/>
    <w:rsid w:val="00356F45"/>
    <w:rsid w:val="003618C8"/>
    <w:rsid w:val="0036341A"/>
    <w:rsid w:val="00363B1C"/>
    <w:rsid w:val="00363DDF"/>
    <w:rsid w:val="0036546E"/>
    <w:rsid w:val="00366A1B"/>
    <w:rsid w:val="00366B74"/>
    <w:rsid w:val="00367647"/>
    <w:rsid w:val="00371B4C"/>
    <w:rsid w:val="00372FEF"/>
    <w:rsid w:val="00374EB6"/>
    <w:rsid w:val="00376211"/>
    <w:rsid w:val="0037741D"/>
    <w:rsid w:val="00381F95"/>
    <w:rsid w:val="00382C26"/>
    <w:rsid w:val="00382FFC"/>
    <w:rsid w:val="00383651"/>
    <w:rsid w:val="003843D5"/>
    <w:rsid w:val="0039171E"/>
    <w:rsid w:val="003927A3"/>
    <w:rsid w:val="003A004E"/>
    <w:rsid w:val="003A0A32"/>
    <w:rsid w:val="003A0B5C"/>
    <w:rsid w:val="003A6325"/>
    <w:rsid w:val="003A6733"/>
    <w:rsid w:val="003A710A"/>
    <w:rsid w:val="003A785B"/>
    <w:rsid w:val="003A78CC"/>
    <w:rsid w:val="003B224A"/>
    <w:rsid w:val="003B4D0E"/>
    <w:rsid w:val="003B659E"/>
    <w:rsid w:val="003B67D1"/>
    <w:rsid w:val="003B7CE3"/>
    <w:rsid w:val="003C0EC5"/>
    <w:rsid w:val="003C1C18"/>
    <w:rsid w:val="003C275E"/>
    <w:rsid w:val="003C329C"/>
    <w:rsid w:val="003C4FDE"/>
    <w:rsid w:val="003C6BB9"/>
    <w:rsid w:val="003D02C4"/>
    <w:rsid w:val="003D0459"/>
    <w:rsid w:val="003D1CCE"/>
    <w:rsid w:val="003D289F"/>
    <w:rsid w:val="003D3028"/>
    <w:rsid w:val="003D34EE"/>
    <w:rsid w:val="003D48B5"/>
    <w:rsid w:val="003E1682"/>
    <w:rsid w:val="003E272C"/>
    <w:rsid w:val="003E58DF"/>
    <w:rsid w:val="003E5B9A"/>
    <w:rsid w:val="003E624E"/>
    <w:rsid w:val="003E660A"/>
    <w:rsid w:val="003E67D6"/>
    <w:rsid w:val="003F1A7A"/>
    <w:rsid w:val="003F1B70"/>
    <w:rsid w:val="003F5363"/>
    <w:rsid w:val="003F5DAC"/>
    <w:rsid w:val="004034E6"/>
    <w:rsid w:val="00403CA6"/>
    <w:rsid w:val="00404C4C"/>
    <w:rsid w:val="00405F1F"/>
    <w:rsid w:val="00410050"/>
    <w:rsid w:val="004109FF"/>
    <w:rsid w:val="00411236"/>
    <w:rsid w:val="00411D58"/>
    <w:rsid w:val="004124FC"/>
    <w:rsid w:val="004136DD"/>
    <w:rsid w:val="00413D0F"/>
    <w:rsid w:val="0041423F"/>
    <w:rsid w:val="00414F81"/>
    <w:rsid w:val="004157D8"/>
    <w:rsid w:val="0041624E"/>
    <w:rsid w:val="0041739F"/>
    <w:rsid w:val="00420E72"/>
    <w:rsid w:val="00421133"/>
    <w:rsid w:val="00422138"/>
    <w:rsid w:val="0042245F"/>
    <w:rsid w:val="0042252E"/>
    <w:rsid w:val="00425423"/>
    <w:rsid w:val="00425C69"/>
    <w:rsid w:val="00426563"/>
    <w:rsid w:val="00430B07"/>
    <w:rsid w:val="00431D2E"/>
    <w:rsid w:val="004327C4"/>
    <w:rsid w:val="00434974"/>
    <w:rsid w:val="00435308"/>
    <w:rsid w:val="00435581"/>
    <w:rsid w:val="004367BA"/>
    <w:rsid w:val="00436A0F"/>
    <w:rsid w:val="00437150"/>
    <w:rsid w:val="0043750A"/>
    <w:rsid w:val="004377DB"/>
    <w:rsid w:val="00441126"/>
    <w:rsid w:val="004412C0"/>
    <w:rsid w:val="00445444"/>
    <w:rsid w:val="00445E68"/>
    <w:rsid w:val="00447577"/>
    <w:rsid w:val="004512D4"/>
    <w:rsid w:val="00452492"/>
    <w:rsid w:val="004536E9"/>
    <w:rsid w:val="0045531B"/>
    <w:rsid w:val="00461737"/>
    <w:rsid w:val="004620D6"/>
    <w:rsid w:val="0046277A"/>
    <w:rsid w:val="00463611"/>
    <w:rsid w:val="00464345"/>
    <w:rsid w:val="00464AAA"/>
    <w:rsid w:val="0046524A"/>
    <w:rsid w:val="00465DA2"/>
    <w:rsid w:val="00466964"/>
    <w:rsid w:val="00466D5E"/>
    <w:rsid w:val="00471312"/>
    <w:rsid w:val="00472FEB"/>
    <w:rsid w:val="004732E9"/>
    <w:rsid w:val="00473790"/>
    <w:rsid w:val="00474CFB"/>
    <w:rsid w:val="004759C8"/>
    <w:rsid w:val="00477E72"/>
    <w:rsid w:val="00481E15"/>
    <w:rsid w:val="004840FA"/>
    <w:rsid w:val="004854BB"/>
    <w:rsid w:val="004857D7"/>
    <w:rsid w:val="0048773F"/>
    <w:rsid w:val="00490338"/>
    <w:rsid w:val="00491B8D"/>
    <w:rsid w:val="00493127"/>
    <w:rsid w:val="00494105"/>
    <w:rsid w:val="0049419A"/>
    <w:rsid w:val="00494493"/>
    <w:rsid w:val="00494C3A"/>
    <w:rsid w:val="004961BB"/>
    <w:rsid w:val="00496510"/>
    <w:rsid w:val="00496606"/>
    <w:rsid w:val="00496D7C"/>
    <w:rsid w:val="0049754C"/>
    <w:rsid w:val="004A0997"/>
    <w:rsid w:val="004A2266"/>
    <w:rsid w:val="004A414C"/>
    <w:rsid w:val="004A6AA9"/>
    <w:rsid w:val="004B1FCA"/>
    <w:rsid w:val="004B2A44"/>
    <w:rsid w:val="004B5792"/>
    <w:rsid w:val="004C07B8"/>
    <w:rsid w:val="004C0CBB"/>
    <w:rsid w:val="004C1B0D"/>
    <w:rsid w:val="004D04F2"/>
    <w:rsid w:val="004D0650"/>
    <w:rsid w:val="004D13E5"/>
    <w:rsid w:val="004D2399"/>
    <w:rsid w:val="004D332B"/>
    <w:rsid w:val="004D48B5"/>
    <w:rsid w:val="004D4A68"/>
    <w:rsid w:val="004D5A4E"/>
    <w:rsid w:val="004D5DD8"/>
    <w:rsid w:val="004E0042"/>
    <w:rsid w:val="004E07CA"/>
    <w:rsid w:val="004E1BDA"/>
    <w:rsid w:val="004E1BE0"/>
    <w:rsid w:val="004E4A57"/>
    <w:rsid w:val="004E5532"/>
    <w:rsid w:val="004E5CF3"/>
    <w:rsid w:val="004E5E3B"/>
    <w:rsid w:val="004E5E66"/>
    <w:rsid w:val="004E6176"/>
    <w:rsid w:val="004E62C7"/>
    <w:rsid w:val="004E6335"/>
    <w:rsid w:val="004E7ADB"/>
    <w:rsid w:val="004F02EF"/>
    <w:rsid w:val="004F079A"/>
    <w:rsid w:val="004F0A29"/>
    <w:rsid w:val="004F0C48"/>
    <w:rsid w:val="004F226D"/>
    <w:rsid w:val="004F2F86"/>
    <w:rsid w:val="004F65D1"/>
    <w:rsid w:val="004F6F66"/>
    <w:rsid w:val="004F7653"/>
    <w:rsid w:val="00500401"/>
    <w:rsid w:val="00501210"/>
    <w:rsid w:val="00503B4D"/>
    <w:rsid w:val="00504605"/>
    <w:rsid w:val="0050480F"/>
    <w:rsid w:val="00504EE9"/>
    <w:rsid w:val="00505523"/>
    <w:rsid w:val="0050588C"/>
    <w:rsid w:val="00506488"/>
    <w:rsid w:val="00506BEA"/>
    <w:rsid w:val="00507F0A"/>
    <w:rsid w:val="005113FC"/>
    <w:rsid w:val="005115B3"/>
    <w:rsid w:val="00514522"/>
    <w:rsid w:val="00514E4F"/>
    <w:rsid w:val="00515869"/>
    <w:rsid w:val="005163CC"/>
    <w:rsid w:val="00516402"/>
    <w:rsid w:val="00516DDF"/>
    <w:rsid w:val="00517ED2"/>
    <w:rsid w:val="00521576"/>
    <w:rsid w:val="00522382"/>
    <w:rsid w:val="005250E6"/>
    <w:rsid w:val="0052657E"/>
    <w:rsid w:val="0052724F"/>
    <w:rsid w:val="005307F2"/>
    <w:rsid w:val="005316C8"/>
    <w:rsid w:val="005329D2"/>
    <w:rsid w:val="005345A3"/>
    <w:rsid w:val="005370CA"/>
    <w:rsid w:val="005401F5"/>
    <w:rsid w:val="00542D23"/>
    <w:rsid w:val="005431CA"/>
    <w:rsid w:val="0054340B"/>
    <w:rsid w:val="0054442C"/>
    <w:rsid w:val="005447A2"/>
    <w:rsid w:val="00546B5F"/>
    <w:rsid w:val="00546CA0"/>
    <w:rsid w:val="0054720A"/>
    <w:rsid w:val="00550285"/>
    <w:rsid w:val="00553A32"/>
    <w:rsid w:val="00554E99"/>
    <w:rsid w:val="00556D5E"/>
    <w:rsid w:val="0056087B"/>
    <w:rsid w:val="0056117D"/>
    <w:rsid w:val="00562492"/>
    <w:rsid w:val="00563A0D"/>
    <w:rsid w:val="00571165"/>
    <w:rsid w:val="00571172"/>
    <w:rsid w:val="0057134C"/>
    <w:rsid w:val="00571841"/>
    <w:rsid w:val="00572A20"/>
    <w:rsid w:val="00573F7B"/>
    <w:rsid w:val="005768C5"/>
    <w:rsid w:val="005804A9"/>
    <w:rsid w:val="005834C1"/>
    <w:rsid w:val="005836F8"/>
    <w:rsid w:val="0058446C"/>
    <w:rsid w:val="00584E15"/>
    <w:rsid w:val="005918FA"/>
    <w:rsid w:val="00592A86"/>
    <w:rsid w:val="00593FFE"/>
    <w:rsid w:val="005948F1"/>
    <w:rsid w:val="00595E4B"/>
    <w:rsid w:val="00595F08"/>
    <w:rsid w:val="00596433"/>
    <w:rsid w:val="00596FA9"/>
    <w:rsid w:val="00597980"/>
    <w:rsid w:val="005A0CD8"/>
    <w:rsid w:val="005A4E2A"/>
    <w:rsid w:val="005A6570"/>
    <w:rsid w:val="005A746C"/>
    <w:rsid w:val="005A7ABA"/>
    <w:rsid w:val="005B0701"/>
    <w:rsid w:val="005B0D96"/>
    <w:rsid w:val="005B3029"/>
    <w:rsid w:val="005B391A"/>
    <w:rsid w:val="005B3D0E"/>
    <w:rsid w:val="005B4801"/>
    <w:rsid w:val="005B56E1"/>
    <w:rsid w:val="005B57BD"/>
    <w:rsid w:val="005B67CD"/>
    <w:rsid w:val="005B6DFD"/>
    <w:rsid w:val="005B75BA"/>
    <w:rsid w:val="005B7C95"/>
    <w:rsid w:val="005C206C"/>
    <w:rsid w:val="005C23A4"/>
    <w:rsid w:val="005C2D72"/>
    <w:rsid w:val="005C350D"/>
    <w:rsid w:val="005C3E7B"/>
    <w:rsid w:val="005D1CDF"/>
    <w:rsid w:val="005D1D9B"/>
    <w:rsid w:val="005D2BB7"/>
    <w:rsid w:val="005D2D20"/>
    <w:rsid w:val="005D2D27"/>
    <w:rsid w:val="005D2ED8"/>
    <w:rsid w:val="005D2FEB"/>
    <w:rsid w:val="005D6FFE"/>
    <w:rsid w:val="005D7079"/>
    <w:rsid w:val="005E18B9"/>
    <w:rsid w:val="005E29A0"/>
    <w:rsid w:val="005E61A8"/>
    <w:rsid w:val="005E64D5"/>
    <w:rsid w:val="005F1E55"/>
    <w:rsid w:val="005F40C5"/>
    <w:rsid w:val="005F6419"/>
    <w:rsid w:val="005F65AF"/>
    <w:rsid w:val="005F6FB7"/>
    <w:rsid w:val="00600FFF"/>
    <w:rsid w:val="0060301D"/>
    <w:rsid w:val="00603059"/>
    <w:rsid w:val="00603CFF"/>
    <w:rsid w:val="00605299"/>
    <w:rsid w:val="0060543D"/>
    <w:rsid w:val="00606E7B"/>
    <w:rsid w:val="00607AC8"/>
    <w:rsid w:val="00607F34"/>
    <w:rsid w:val="006102A8"/>
    <w:rsid w:val="006104DD"/>
    <w:rsid w:val="006130B5"/>
    <w:rsid w:val="00613E7F"/>
    <w:rsid w:val="0061497E"/>
    <w:rsid w:val="00614A10"/>
    <w:rsid w:val="00614DD8"/>
    <w:rsid w:val="0061500A"/>
    <w:rsid w:val="006159FE"/>
    <w:rsid w:val="00616AD2"/>
    <w:rsid w:val="00617400"/>
    <w:rsid w:val="00617B2F"/>
    <w:rsid w:val="00620F4F"/>
    <w:rsid w:val="00620FC1"/>
    <w:rsid w:val="00623F94"/>
    <w:rsid w:val="00624758"/>
    <w:rsid w:val="00624E5D"/>
    <w:rsid w:val="006253B2"/>
    <w:rsid w:val="00632CC9"/>
    <w:rsid w:val="00632D29"/>
    <w:rsid w:val="00634C42"/>
    <w:rsid w:val="00634DC5"/>
    <w:rsid w:val="00635FC7"/>
    <w:rsid w:val="00642C44"/>
    <w:rsid w:val="00643C89"/>
    <w:rsid w:val="00645091"/>
    <w:rsid w:val="006459DC"/>
    <w:rsid w:val="0064747F"/>
    <w:rsid w:val="0065232D"/>
    <w:rsid w:val="00652AF1"/>
    <w:rsid w:val="00654174"/>
    <w:rsid w:val="00654307"/>
    <w:rsid w:val="006619E2"/>
    <w:rsid w:val="0066249D"/>
    <w:rsid w:val="00663A39"/>
    <w:rsid w:val="00663F95"/>
    <w:rsid w:val="00664950"/>
    <w:rsid w:val="00665C57"/>
    <w:rsid w:val="00666ECB"/>
    <w:rsid w:val="0066741F"/>
    <w:rsid w:val="006712A4"/>
    <w:rsid w:val="006740B6"/>
    <w:rsid w:val="00676AD0"/>
    <w:rsid w:val="0067757A"/>
    <w:rsid w:val="0068058A"/>
    <w:rsid w:val="00682FD2"/>
    <w:rsid w:val="006830BD"/>
    <w:rsid w:val="00683220"/>
    <w:rsid w:val="0068391A"/>
    <w:rsid w:val="00685359"/>
    <w:rsid w:val="00687F94"/>
    <w:rsid w:val="00687FA0"/>
    <w:rsid w:val="00691B29"/>
    <w:rsid w:val="00693C55"/>
    <w:rsid w:val="006955FA"/>
    <w:rsid w:val="00695ED8"/>
    <w:rsid w:val="0069688F"/>
    <w:rsid w:val="006A1F32"/>
    <w:rsid w:val="006A3114"/>
    <w:rsid w:val="006A3804"/>
    <w:rsid w:val="006A3C11"/>
    <w:rsid w:val="006A3C8B"/>
    <w:rsid w:val="006A4C7B"/>
    <w:rsid w:val="006A7DCB"/>
    <w:rsid w:val="006B0371"/>
    <w:rsid w:val="006B1033"/>
    <w:rsid w:val="006B1C7B"/>
    <w:rsid w:val="006B3B9A"/>
    <w:rsid w:val="006B4061"/>
    <w:rsid w:val="006B51ED"/>
    <w:rsid w:val="006B7010"/>
    <w:rsid w:val="006C003B"/>
    <w:rsid w:val="006C213E"/>
    <w:rsid w:val="006C21A7"/>
    <w:rsid w:val="006C2987"/>
    <w:rsid w:val="006C3095"/>
    <w:rsid w:val="006C7BA7"/>
    <w:rsid w:val="006D6A0F"/>
    <w:rsid w:val="006E0011"/>
    <w:rsid w:val="006E1151"/>
    <w:rsid w:val="006E19F5"/>
    <w:rsid w:val="006E1C02"/>
    <w:rsid w:val="006E6311"/>
    <w:rsid w:val="006E6912"/>
    <w:rsid w:val="006E7317"/>
    <w:rsid w:val="006E7665"/>
    <w:rsid w:val="006E779C"/>
    <w:rsid w:val="006E7E4C"/>
    <w:rsid w:val="006F03AC"/>
    <w:rsid w:val="006F18AE"/>
    <w:rsid w:val="006F42B0"/>
    <w:rsid w:val="006F45AD"/>
    <w:rsid w:val="006F5E82"/>
    <w:rsid w:val="006F64A6"/>
    <w:rsid w:val="00701B77"/>
    <w:rsid w:val="00702435"/>
    <w:rsid w:val="007024C8"/>
    <w:rsid w:val="00702B63"/>
    <w:rsid w:val="007060F4"/>
    <w:rsid w:val="0070616C"/>
    <w:rsid w:val="007072B9"/>
    <w:rsid w:val="007101F0"/>
    <w:rsid w:val="0071081A"/>
    <w:rsid w:val="00713348"/>
    <w:rsid w:val="00714467"/>
    <w:rsid w:val="007145FF"/>
    <w:rsid w:val="00714E14"/>
    <w:rsid w:val="007153E1"/>
    <w:rsid w:val="00715B2A"/>
    <w:rsid w:val="00716904"/>
    <w:rsid w:val="007170C9"/>
    <w:rsid w:val="00720B2E"/>
    <w:rsid w:val="00722A55"/>
    <w:rsid w:val="0072386E"/>
    <w:rsid w:val="00725ABB"/>
    <w:rsid w:val="0072665C"/>
    <w:rsid w:val="00727173"/>
    <w:rsid w:val="00727414"/>
    <w:rsid w:val="00727B8E"/>
    <w:rsid w:val="00727FED"/>
    <w:rsid w:val="00730188"/>
    <w:rsid w:val="007314CC"/>
    <w:rsid w:val="00732962"/>
    <w:rsid w:val="00733B21"/>
    <w:rsid w:val="0073480E"/>
    <w:rsid w:val="00734C6D"/>
    <w:rsid w:val="00736EEE"/>
    <w:rsid w:val="00737C65"/>
    <w:rsid w:val="007409C7"/>
    <w:rsid w:val="00740CCA"/>
    <w:rsid w:val="00741750"/>
    <w:rsid w:val="00742720"/>
    <w:rsid w:val="007427AC"/>
    <w:rsid w:val="007450F1"/>
    <w:rsid w:val="007454D2"/>
    <w:rsid w:val="0074594A"/>
    <w:rsid w:val="00747B60"/>
    <w:rsid w:val="007501DA"/>
    <w:rsid w:val="00751515"/>
    <w:rsid w:val="00751FEB"/>
    <w:rsid w:val="007530B0"/>
    <w:rsid w:val="0075615F"/>
    <w:rsid w:val="007561A2"/>
    <w:rsid w:val="00756EF0"/>
    <w:rsid w:val="0075702A"/>
    <w:rsid w:val="007626B7"/>
    <w:rsid w:val="00762E8A"/>
    <w:rsid w:val="00762F65"/>
    <w:rsid w:val="00763091"/>
    <w:rsid w:val="007646FB"/>
    <w:rsid w:val="00767440"/>
    <w:rsid w:val="007707F3"/>
    <w:rsid w:val="007748B6"/>
    <w:rsid w:val="00774C32"/>
    <w:rsid w:val="00775217"/>
    <w:rsid w:val="007812E1"/>
    <w:rsid w:val="0078212B"/>
    <w:rsid w:val="00784B06"/>
    <w:rsid w:val="00784DF6"/>
    <w:rsid w:val="00785232"/>
    <w:rsid w:val="00785F92"/>
    <w:rsid w:val="00786186"/>
    <w:rsid w:val="00786BF7"/>
    <w:rsid w:val="007874B2"/>
    <w:rsid w:val="00791D15"/>
    <w:rsid w:val="007939A2"/>
    <w:rsid w:val="007939F0"/>
    <w:rsid w:val="00794971"/>
    <w:rsid w:val="00795892"/>
    <w:rsid w:val="007964B6"/>
    <w:rsid w:val="007973C6"/>
    <w:rsid w:val="007975E5"/>
    <w:rsid w:val="007A366B"/>
    <w:rsid w:val="007A3889"/>
    <w:rsid w:val="007A4294"/>
    <w:rsid w:val="007A4DB8"/>
    <w:rsid w:val="007A4ED4"/>
    <w:rsid w:val="007A52E6"/>
    <w:rsid w:val="007A62AE"/>
    <w:rsid w:val="007A7808"/>
    <w:rsid w:val="007B0FD4"/>
    <w:rsid w:val="007B1556"/>
    <w:rsid w:val="007B166E"/>
    <w:rsid w:val="007B17B2"/>
    <w:rsid w:val="007B186C"/>
    <w:rsid w:val="007B1FAD"/>
    <w:rsid w:val="007B552F"/>
    <w:rsid w:val="007B5C14"/>
    <w:rsid w:val="007B63DB"/>
    <w:rsid w:val="007C1696"/>
    <w:rsid w:val="007C1757"/>
    <w:rsid w:val="007C22B8"/>
    <w:rsid w:val="007C3ED0"/>
    <w:rsid w:val="007C48C4"/>
    <w:rsid w:val="007C5971"/>
    <w:rsid w:val="007C674B"/>
    <w:rsid w:val="007C79B1"/>
    <w:rsid w:val="007D15E0"/>
    <w:rsid w:val="007D1EF4"/>
    <w:rsid w:val="007D2DBA"/>
    <w:rsid w:val="007D2E21"/>
    <w:rsid w:val="007D43AC"/>
    <w:rsid w:val="007D4A9E"/>
    <w:rsid w:val="007D574C"/>
    <w:rsid w:val="007D59C9"/>
    <w:rsid w:val="007D6D04"/>
    <w:rsid w:val="007D7FB7"/>
    <w:rsid w:val="007E1A9A"/>
    <w:rsid w:val="007E26DC"/>
    <w:rsid w:val="007E42DC"/>
    <w:rsid w:val="007F0DA7"/>
    <w:rsid w:val="007F1400"/>
    <w:rsid w:val="007F15C3"/>
    <w:rsid w:val="007F54B9"/>
    <w:rsid w:val="007F5F3F"/>
    <w:rsid w:val="007F61E6"/>
    <w:rsid w:val="007F6B83"/>
    <w:rsid w:val="007F74B1"/>
    <w:rsid w:val="00800862"/>
    <w:rsid w:val="00800F33"/>
    <w:rsid w:val="0080259A"/>
    <w:rsid w:val="00802BA1"/>
    <w:rsid w:val="00802D87"/>
    <w:rsid w:val="00803141"/>
    <w:rsid w:val="00803157"/>
    <w:rsid w:val="00803BB2"/>
    <w:rsid w:val="008045E8"/>
    <w:rsid w:val="00806A76"/>
    <w:rsid w:val="008077D9"/>
    <w:rsid w:val="00810566"/>
    <w:rsid w:val="00811456"/>
    <w:rsid w:val="00811C9D"/>
    <w:rsid w:val="00812F29"/>
    <w:rsid w:val="008153D8"/>
    <w:rsid w:val="00816C80"/>
    <w:rsid w:val="008203CC"/>
    <w:rsid w:val="008213FE"/>
    <w:rsid w:val="00821A39"/>
    <w:rsid w:val="00823A48"/>
    <w:rsid w:val="00823D35"/>
    <w:rsid w:val="008262B2"/>
    <w:rsid w:val="008330A9"/>
    <w:rsid w:val="00835C58"/>
    <w:rsid w:val="008362D0"/>
    <w:rsid w:val="00840BBB"/>
    <w:rsid w:val="008413F5"/>
    <w:rsid w:val="00841BCD"/>
    <w:rsid w:val="00842B8B"/>
    <w:rsid w:val="00845B30"/>
    <w:rsid w:val="0084611A"/>
    <w:rsid w:val="0084701D"/>
    <w:rsid w:val="00847264"/>
    <w:rsid w:val="00847589"/>
    <w:rsid w:val="0085192D"/>
    <w:rsid w:val="00851A8E"/>
    <w:rsid w:val="00852748"/>
    <w:rsid w:val="0085365B"/>
    <w:rsid w:val="00856F96"/>
    <w:rsid w:val="008577F2"/>
    <w:rsid w:val="00857B18"/>
    <w:rsid w:val="00857F43"/>
    <w:rsid w:val="00860489"/>
    <w:rsid w:val="00860604"/>
    <w:rsid w:val="00860E99"/>
    <w:rsid w:val="00860FA7"/>
    <w:rsid w:val="0086331E"/>
    <w:rsid w:val="00866357"/>
    <w:rsid w:val="00866DF4"/>
    <w:rsid w:val="00870C6D"/>
    <w:rsid w:val="00872114"/>
    <w:rsid w:val="0087214F"/>
    <w:rsid w:val="0087223E"/>
    <w:rsid w:val="0087299E"/>
    <w:rsid w:val="00872C83"/>
    <w:rsid w:val="00875F0B"/>
    <w:rsid w:val="008766FD"/>
    <w:rsid w:val="00876B35"/>
    <w:rsid w:val="0088258C"/>
    <w:rsid w:val="008826C1"/>
    <w:rsid w:val="00882CC6"/>
    <w:rsid w:val="00882FE4"/>
    <w:rsid w:val="00883A97"/>
    <w:rsid w:val="00883DFD"/>
    <w:rsid w:val="00884EEF"/>
    <w:rsid w:val="008853C3"/>
    <w:rsid w:val="00886B67"/>
    <w:rsid w:val="00887FDD"/>
    <w:rsid w:val="008908A5"/>
    <w:rsid w:val="00891163"/>
    <w:rsid w:val="00891AD3"/>
    <w:rsid w:val="0089210C"/>
    <w:rsid w:val="0089328E"/>
    <w:rsid w:val="00893D2E"/>
    <w:rsid w:val="00894DD3"/>
    <w:rsid w:val="00896C96"/>
    <w:rsid w:val="0089757C"/>
    <w:rsid w:val="008A1BF7"/>
    <w:rsid w:val="008A27CE"/>
    <w:rsid w:val="008A5B0E"/>
    <w:rsid w:val="008A643D"/>
    <w:rsid w:val="008B0961"/>
    <w:rsid w:val="008B1C6F"/>
    <w:rsid w:val="008B2212"/>
    <w:rsid w:val="008B3A7F"/>
    <w:rsid w:val="008B4487"/>
    <w:rsid w:val="008B5929"/>
    <w:rsid w:val="008B5BE0"/>
    <w:rsid w:val="008B6444"/>
    <w:rsid w:val="008C18ED"/>
    <w:rsid w:val="008C39F7"/>
    <w:rsid w:val="008C49C2"/>
    <w:rsid w:val="008C514F"/>
    <w:rsid w:val="008C70DB"/>
    <w:rsid w:val="008D0DFE"/>
    <w:rsid w:val="008D1231"/>
    <w:rsid w:val="008D39F2"/>
    <w:rsid w:val="008D64B4"/>
    <w:rsid w:val="008D76EB"/>
    <w:rsid w:val="008E4E51"/>
    <w:rsid w:val="008E6EF5"/>
    <w:rsid w:val="008F06DF"/>
    <w:rsid w:val="008F1C1E"/>
    <w:rsid w:val="008F1D39"/>
    <w:rsid w:val="008F1EDA"/>
    <w:rsid w:val="008F22BD"/>
    <w:rsid w:val="008F2F5B"/>
    <w:rsid w:val="008F3041"/>
    <w:rsid w:val="008F3426"/>
    <w:rsid w:val="008F4EBE"/>
    <w:rsid w:val="008F5BE8"/>
    <w:rsid w:val="008F6E5E"/>
    <w:rsid w:val="008F7AF2"/>
    <w:rsid w:val="008F7E5C"/>
    <w:rsid w:val="00900075"/>
    <w:rsid w:val="00900703"/>
    <w:rsid w:val="0090091A"/>
    <w:rsid w:val="009038C4"/>
    <w:rsid w:val="00903924"/>
    <w:rsid w:val="009042BD"/>
    <w:rsid w:val="00904FE4"/>
    <w:rsid w:val="0090668F"/>
    <w:rsid w:val="009073B9"/>
    <w:rsid w:val="00907947"/>
    <w:rsid w:val="00913A45"/>
    <w:rsid w:val="00915DC0"/>
    <w:rsid w:val="009174B9"/>
    <w:rsid w:val="00917E7A"/>
    <w:rsid w:val="00920559"/>
    <w:rsid w:val="00923104"/>
    <w:rsid w:val="0092517F"/>
    <w:rsid w:val="0092769D"/>
    <w:rsid w:val="00927740"/>
    <w:rsid w:val="00932049"/>
    <w:rsid w:val="009321E5"/>
    <w:rsid w:val="00932F89"/>
    <w:rsid w:val="009337E8"/>
    <w:rsid w:val="0093536B"/>
    <w:rsid w:val="00935DBF"/>
    <w:rsid w:val="00936159"/>
    <w:rsid w:val="009405E6"/>
    <w:rsid w:val="0094157A"/>
    <w:rsid w:val="00941779"/>
    <w:rsid w:val="009421C1"/>
    <w:rsid w:val="00942932"/>
    <w:rsid w:val="009429CA"/>
    <w:rsid w:val="00943C2D"/>
    <w:rsid w:val="009469D2"/>
    <w:rsid w:val="00947727"/>
    <w:rsid w:val="00950109"/>
    <w:rsid w:val="00950735"/>
    <w:rsid w:val="00950C50"/>
    <w:rsid w:val="00957892"/>
    <w:rsid w:val="0096087A"/>
    <w:rsid w:val="00960E7D"/>
    <w:rsid w:val="009622CF"/>
    <w:rsid w:val="009642E5"/>
    <w:rsid w:val="00966F91"/>
    <w:rsid w:val="0097054A"/>
    <w:rsid w:val="0097100E"/>
    <w:rsid w:val="00971CCB"/>
    <w:rsid w:val="00973277"/>
    <w:rsid w:val="00973F5D"/>
    <w:rsid w:val="00974286"/>
    <w:rsid w:val="00975A61"/>
    <w:rsid w:val="00975ED4"/>
    <w:rsid w:val="00976643"/>
    <w:rsid w:val="00977E1D"/>
    <w:rsid w:val="0098298B"/>
    <w:rsid w:val="00982E14"/>
    <w:rsid w:val="00986051"/>
    <w:rsid w:val="00986D4D"/>
    <w:rsid w:val="00992927"/>
    <w:rsid w:val="00994C1F"/>
    <w:rsid w:val="009975B2"/>
    <w:rsid w:val="009A0115"/>
    <w:rsid w:val="009A1482"/>
    <w:rsid w:val="009A1509"/>
    <w:rsid w:val="009A4A88"/>
    <w:rsid w:val="009A4D26"/>
    <w:rsid w:val="009A61E5"/>
    <w:rsid w:val="009B0573"/>
    <w:rsid w:val="009B0C7D"/>
    <w:rsid w:val="009B111C"/>
    <w:rsid w:val="009B1450"/>
    <w:rsid w:val="009B290B"/>
    <w:rsid w:val="009B38F1"/>
    <w:rsid w:val="009B5B02"/>
    <w:rsid w:val="009B69F5"/>
    <w:rsid w:val="009B6D2D"/>
    <w:rsid w:val="009B7B4B"/>
    <w:rsid w:val="009B7C21"/>
    <w:rsid w:val="009C0561"/>
    <w:rsid w:val="009C2DC3"/>
    <w:rsid w:val="009C612F"/>
    <w:rsid w:val="009C6293"/>
    <w:rsid w:val="009C652D"/>
    <w:rsid w:val="009C7579"/>
    <w:rsid w:val="009C7B5F"/>
    <w:rsid w:val="009D3014"/>
    <w:rsid w:val="009D567E"/>
    <w:rsid w:val="009E0DDB"/>
    <w:rsid w:val="009E13C9"/>
    <w:rsid w:val="009E1775"/>
    <w:rsid w:val="009E2FF5"/>
    <w:rsid w:val="009E37C6"/>
    <w:rsid w:val="009E4E6E"/>
    <w:rsid w:val="009E5AF7"/>
    <w:rsid w:val="009E65B8"/>
    <w:rsid w:val="009F003B"/>
    <w:rsid w:val="009F07C1"/>
    <w:rsid w:val="009F3778"/>
    <w:rsid w:val="009F398D"/>
    <w:rsid w:val="009F4147"/>
    <w:rsid w:val="009F4355"/>
    <w:rsid w:val="009F50B7"/>
    <w:rsid w:val="009F68C9"/>
    <w:rsid w:val="00A000ED"/>
    <w:rsid w:val="00A0146E"/>
    <w:rsid w:val="00A01D2A"/>
    <w:rsid w:val="00A04992"/>
    <w:rsid w:val="00A05735"/>
    <w:rsid w:val="00A12890"/>
    <w:rsid w:val="00A12F64"/>
    <w:rsid w:val="00A12FCB"/>
    <w:rsid w:val="00A13F6B"/>
    <w:rsid w:val="00A146A0"/>
    <w:rsid w:val="00A147AA"/>
    <w:rsid w:val="00A2038F"/>
    <w:rsid w:val="00A20AB7"/>
    <w:rsid w:val="00A21D71"/>
    <w:rsid w:val="00A22B78"/>
    <w:rsid w:val="00A22DA1"/>
    <w:rsid w:val="00A23477"/>
    <w:rsid w:val="00A24A43"/>
    <w:rsid w:val="00A24FAC"/>
    <w:rsid w:val="00A25AE5"/>
    <w:rsid w:val="00A25C68"/>
    <w:rsid w:val="00A26442"/>
    <w:rsid w:val="00A309E5"/>
    <w:rsid w:val="00A31E64"/>
    <w:rsid w:val="00A3247D"/>
    <w:rsid w:val="00A32B9F"/>
    <w:rsid w:val="00A330ED"/>
    <w:rsid w:val="00A36083"/>
    <w:rsid w:val="00A36B52"/>
    <w:rsid w:val="00A36C7D"/>
    <w:rsid w:val="00A37002"/>
    <w:rsid w:val="00A371AF"/>
    <w:rsid w:val="00A37848"/>
    <w:rsid w:val="00A37A15"/>
    <w:rsid w:val="00A4018E"/>
    <w:rsid w:val="00A40ADC"/>
    <w:rsid w:val="00A410B5"/>
    <w:rsid w:val="00A41FE5"/>
    <w:rsid w:val="00A4216D"/>
    <w:rsid w:val="00A4355E"/>
    <w:rsid w:val="00A51AB1"/>
    <w:rsid w:val="00A51CC6"/>
    <w:rsid w:val="00A520D9"/>
    <w:rsid w:val="00A5227B"/>
    <w:rsid w:val="00A546B7"/>
    <w:rsid w:val="00A54F1E"/>
    <w:rsid w:val="00A55FC3"/>
    <w:rsid w:val="00A565B7"/>
    <w:rsid w:val="00A607AA"/>
    <w:rsid w:val="00A629DB"/>
    <w:rsid w:val="00A62CA4"/>
    <w:rsid w:val="00A62F50"/>
    <w:rsid w:val="00A6314F"/>
    <w:rsid w:val="00A64DA0"/>
    <w:rsid w:val="00A66E69"/>
    <w:rsid w:val="00A701BE"/>
    <w:rsid w:val="00A741AD"/>
    <w:rsid w:val="00A7504F"/>
    <w:rsid w:val="00A77680"/>
    <w:rsid w:val="00A77827"/>
    <w:rsid w:val="00A840C9"/>
    <w:rsid w:val="00A841B0"/>
    <w:rsid w:val="00A841C6"/>
    <w:rsid w:val="00A8569C"/>
    <w:rsid w:val="00A85AE2"/>
    <w:rsid w:val="00A87879"/>
    <w:rsid w:val="00A87A85"/>
    <w:rsid w:val="00A87CF1"/>
    <w:rsid w:val="00A90B0F"/>
    <w:rsid w:val="00A918E8"/>
    <w:rsid w:val="00A922A0"/>
    <w:rsid w:val="00A925EB"/>
    <w:rsid w:val="00A926BE"/>
    <w:rsid w:val="00A92BCD"/>
    <w:rsid w:val="00A94805"/>
    <w:rsid w:val="00A957B3"/>
    <w:rsid w:val="00A963DC"/>
    <w:rsid w:val="00A96863"/>
    <w:rsid w:val="00AA1221"/>
    <w:rsid w:val="00AA1B0E"/>
    <w:rsid w:val="00AA1BBA"/>
    <w:rsid w:val="00AA1F7E"/>
    <w:rsid w:val="00AA47B6"/>
    <w:rsid w:val="00AA67D1"/>
    <w:rsid w:val="00AB02F9"/>
    <w:rsid w:val="00AB2B9A"/>
    <w:rsid w:val="00AB3313"/>
    <w:rsid w:val="00AB3BB3"/>
    <w:rsid w:val="00AB4222"/>
    <w:rsid w:val="00AB4314"/>
    <w:rsid w:val="00AB51D3"/>
    <w:rsid w:val="00AB66BA"/>
    <w:rsid w:val="00AC0C66"/>
    <w:rsid w:val="00AC163B"/>
    <w:rsid w:val="00AC2B10"/>
    <w:rsid w:val="00AC3EFF"/>
    <w:rsid w:val="00AC5012"/>
    <w:rsid w:val="00AC5CA7"/>
    <w:rsid w:val="00AC6058"/>
    <w:rsid w:val="00AC6947"/>
    <w:rsid w:val="00AD0209"/>
    <w:rsid w:val="00AD0D32"/>
    <w:rsid w:val="00AD1A1F"/>
    <w:rsid w:val="00AD1C01"/>
    <w:rsid w:val="00AD2146"/>
    <w:rsid w:val="00AD2440"/>
    <w:rsid w:val="00AD6202"/>
    <w:rsid w:val="00AD6AFB"/>
    <w:rsid w:val="00AE1C4C"/>
    <w:rsid w:val="00AE1DA7"/>
    <w:rsid w:val="00AE2BA5"/>
    <w:rsid w:val="00AE3A43"/>
    <w:rsid w:val="00AE434A"/>
    <w:rsid w:val="00AE53BA"/>
    <w:rsid w:val="00AE56B1"/>
    <w:rsid w:val="00AE6D09"/>
    <w:rsid w:val="00AF0789"/>
    <w:rsid w:val="00AF135C"/>
    <w:rsid w:val="00AF1C75"/>
    <w:rsid w:val="00AF205E"/>
    <w:rsid w:val="00AF26A2"/>
    <w:rsid w:val="00AF55C0"/>
    <w:rsid w:val="00AF6FA8"/>
    <w:rsid w:val="00AF7060"/>
    <w:rsid w:val="00AF7A7C"/>
    <w:rsid w:val="00AF7DF0"/>
    <w:rsid w:val="00B006F6"/>
    <w:rsid w:val="00B01EA9"/>
    <w:rsid w:val="00B02070"/>
    <w:rsid w:val="00B02604"/>
    <w:rsid w:val="00B03574"/>
    <w:rsid w:val="00B03ACE"/>
    <w:rsid w:val="00B03CF1"/>
    <w:rsid w:val="00B04DF7"/>
    <w:rsid w:val="00B0571F"/>
    <w:rsid w:val="00B058B5"/>
    <w:rsid w:val="00B06CC5"/>
    <w:rsid w:val="00B13892"/>
    <w:rsid w:val="00B15094"/>
    <w:rsid w:val="00B16F38"/>
    <w:rsid w:val="00B17E24"/>
    <w:rsid w:val="00B20F29"/>
    <w:rsid w:val="00B2348A"/>
    <w:rsid w:val="00B23DEB"/>
    <w:rsid w:val="00B24745"/>
    <w:rsid w:val="00B25084"/>
    <w:rsid w:val="00B32472"/>
    <w:rsid w:val="00B3340A"/>
    <w:rsid w:val="00B341A3"/>
    <w:rsid w:val="00B35D36"/>
    <w:rsid w:val="00B3687C"/>
    <w:rsid w:val="00B37CF3"/>
    <w:rsid w:val="00B408B6"/>
    <w:rsid w:val="00B44615"/>
    <w:rsid w:val="00B44F47"/>
    <w:rsid w:val="00B50329"/>
    <w:rsid w:val="00B50450"/>
    <w:rsid w:val="00B505DD"/>
    <w:rsid w:val="00B5193C"/>
    <w:rsid w:val="00B542DA"/>
    <w:rsid w:val="00B54C53"/>
    <w:rsid w:val="00B5790D"/>
    <w:rsid w:val="00B612B1"/>
    <w:rsid w:val="00B61D6C"/>
    <w:rsid w:val="00B6275B"/>
    <w:rsid w:val="00B647EC"/>
    <w:rsid w:val="00B64D74"/>
    <w:rsid w:val="00B6781C"/>
    <w:rsid w:val="00B67952"/>
    <w:rsid w:val="00B70585"/>
    <w:rsid w:val="00B73862"/>
    <w:rsid w:val="00B73C4D"/>
    <w:rsid w:val="00B73F43"/>
    <w:rsid w:val="00B74F46"/>
    <w:rsid w:val="00B75BBF"/>
    <w:rsid w:val="00B77EFF"/>
    <w:rsid w:val="00B80E1F"/>
    <w:rsid w:val="00B81B53"/>
    <w:rsid w:val="00B81CDC"/>
    <w:rsid w:val="00B826E6"/>
    <w:rsid w:val="00B82C3A"/>
    <w:rsid w:val="00B8476F"/>
    <w:rsid w:val="00B84956"/>
    <w:rsid w:val="00B85654"/>
    <w:rsid w:val="00B85669"/>
    <w:rsid w:val="00B8568C"/>
    <w:rsid w:val="00B85D4F"/>
    <w:rsid w:val="00B874FE"/>
    <w:rsid w:val="00B902BB"/>
    <w:rsid w:val="00B910F8"/>
    <w:rsid w:val="00B91914"/>
    <w:rsid w:val="00B92687"/>
    <w:rsid w:val="00B92A57"/>
    <w:rsid w:val="00B92C60"/>
    <w:rsid w:val="00B965F1"/>
    <w:rsid w:val="00B96659"/>
    <w:rsid w:val="00BA308C"/>
    <w:rsid w:val="00BA318E"/>
    <w:rsid w:val="00BA4856"/>
    <w:rsid w:val="00BA54FD"/>
    <w:rsid w:val="00BA64B4"/>
    <w:rsid w:val="00BA6B66"/>
    <w:rsid w:val="00BA6E48"/>
    <w:rsid w:val="00BB141A"/>
    <w:rsid w:val="00BB1FAB"/>
    <w:rsid w:val="00BB2FE1"/>
    <w:rsid w:val="00BB59DF"/>
    <w:rsid w:val="00BB6C7B"/>
    <w:rsid w:val="00BC05B8"/>
    <w:rsid w:val="00BC381D"/>
    <w:rsid w:val="00BC3AC0"/>
    <w:rsid w:val="00BC5AFE"/>
    <w:rsid w:val="00BC7A5A"/>
    <w:rsid w:val="00BC7BDB"/>
    <w:rsid w:val="00BD23E2"/>
    <w:rsid w:val="00BD3FA2"/>
    <w:rsid w:val="00BD5B03"/>
    <w:rsid w:val="00BD5CC5"/>
    <w:rsid w:val="00BD773B"/>
    <w:rsid w:val="00BE0AF6"/>
    <w:rsid w:val="00BE1A62"/>
    <w:rsid w:val="00BE1F03"/>
    <w:rsid w:val="00BE1F8F"/>
    <w:rsid w:val="00BE2F12"/>
    <w:rsid w:val="00BE303E"/>
    <w:rsid w:val="00BE31D2"/>
    <w:rsid w:val="00BE46C6"/>
    <w:rsid w:val="00BE5147"/>
    <w:rsid w:val="00BE58A7"/>
    <w:rsid w:val="00BE6171"/>
    <w:rsid w:val="00BE6BC3"/>
    <w:rsid w:val="00BE71CC"/>
    <w:rsid w:val="00BE79A0"/>
    <w:rsid w:val="00BE7BB4"/>
    <w:rsid w:val="00BE7D33"/>
    <w:rsid w:val="00BF0282"/>
    <w:rsid w:val="00BF2218"/>
    <w:rsid w:val="00BF28A4"/>
    <w:rsid w:val="00BF3E34"/>
    <w:rsid w:val="00BF5BBF"/>
    <w:rsid w:val="00BF5DE9"/>
    <w:rsid w:val="00BF650A"/>
    <w:rsid w:val="00C00A81"/>
    <w:rsid w:val="00C01A37"/>
    <w:rsid w:val="00C01C3F"/>
    <w:rsid w:val="00C030FE"/>
    <w:rsid w:val="00C0426B"/>
    <w:rsid w:val="00C04521"/>
    <w:rsid w:val="00C045DF"/>
    <w:rsid w:val="00C05692"/>
    <w:rsid w:val="00C07BA5"/>
    <w:rsid w:val="00C13A4B"/>
    <w:rsid w:val="00C14822"/>
    <w:rsid w:val="00C16B22"/>
    <w:rsid w:val="00C178A1"/>
    <w:rsid w:val="00C21285"/>
    <w:rsid w:val="00C237BA"/>
    <w:rsid w:val="00C23C7B"/>
    <w:rsid w:val="00C26789"/>
    <w:rsid w:val="00C26D43"/>
    <w:rsid w:val="00C27F75"/>
    <w:rsid w:val="00C3090D"/>
    <w:rsid w:val="00C3131B"/>
    <w:rsid w:val="00C35173"/>
    <w:rsid w:val="00C35DC0"/>
    <w:rsid w:val="00C3766A"/>
    <w:rsid w:val="00C415FF"/>
    <w:rsid w:val="00C43AED"/>
    <w:rsid w:val="00C43DF3"/>
    <w:rsid w:val="00C43E69"/>
    <w:rsid w:val="00C447CF"/>
    <w:rsid w:val="00C45574"/>
    <w:rsid w:val="00C46548"/>
    <w:rsid w:val="00C51CD6"/>
    <w:rsid w:val="00C53A02"/>
    <w:rsid w:val="00C547FB"/>
    <w:rsid w:val="00C54AEA"/>
    <w:rsid w:val="00C551EE"/>
    <w:rsid w:val="00C55957"/>
    <w:rsid w:val="00C56F8E"/>
    <w:rsid w:val="00C574D5"/>
    <w:rsid w:val="00C614D7"/>
    <w:rsid w:val="00C65991"/>
    <w:rsid w:val="00C6643B"/>
    <w:rsid w:val="00C66C10"/>
    <w:rsid w:val="00C70687"/>
    <w:rsid w:val="00C7087B"/>
    <w:rsid w:val="00C71CE0"/>
    <w:rsid w:val="00C722F5"/>
    <w:rsid w:val="00C72E81"/>
    <w:rsid w:val="00C73C1A"/>
    <w:rsid w:val="00C73E9F"/>
    <w:rsid w:val="00C73F32"/>
    <w:rsid w:val="00C74B96"/>
    <w:rsid w:val="00C834F4"/>
    <w:rsid w:val="00C844D4"/>
    <w:rsid w:val="00C848CA"/>
    <w:rsid w:val="00C84FAA"/>
    <w:rsid w:val="00C86363"/>
    <w:rsid w:val="00C871B6"/>
    <w:rsid w:val="00C87462"/>
    <w:rsid w:val="00C87F54"/>
    <w:rsid w:val="00C90A61"/>
    <w:rsid w:val="00C90C68"/>
    <w:rsid w:val="00C9133C"/>
    <w:rsid w:val="00C92329"/>
    <w:rsid w:val="00C93389"/>
    <w:rsid w:val="00C93C1C"/>
    <w:rsid w:val="00C94177"/>
    <w:rsid w:val="00C96330"/>
    <w:rsid w:val="00C97A4E"/>
    <w:rsid w:val="00CA180C"/>
    <w:rsid w:val="00CA3397"/>
    <w:rsid w:val="00CA4168"/>
    <w:rsid w:val="00CA4FC5"/>
    <w:rsid w:val="00CA5E25"/>
    <w:rsid w:val="00CA72E3"/>
    <w:rsid w:val="00CB093F"/>
    <w:rsid w:val="00CB1C45"/>
    <w:rsid w:val="00CB22B2"/>
    <w:rsid w:val="00CB26B8"/>
    <w:rsid w:val="00CB2D70"/>
    <w:rsid w:val="00CB3167"/>
    <w:rsid w:val="00CB3918"/>
    <w:rsid w:val="00CB4806"/>
    <w:rsid w:val="00CB65EF"/>
    <w:rsid w:val="00CB6F8D"/>
    <w:rsid w:val="00CB73C5"/>
    <w:rsid w:val="00CB7724"/>
    <w:rsid w:val="00CC1644"/>
    <w:rsid w:val="00CC184D"/>
    <w:rsid w:val="00CC24B6"/>
    <w:rsid w:val="00CC3305"/>
    <w:rsid w:val="00CC3328"/>
    <w:rsid w:val="00CC3EE2"/>
    <w:rsid w:val="00CC436B"/>
    <w:rsid w:val="00CC4F84"/>
    <w:rsid w:val="00CC691B"/>
    <w:rsid w:val="00CC73F7"/>
    <w:rsid w:val="00CD1B5F"/>
    <w:rsid w:val="00CD2634"/>
    <w:rsid w:val="00CD3BD3"/>
    <w:rsid w:val="00CD46EB"/>
    <w:rsid w:val="00CD5BC1"/>
    <w:rsid w:val="00CD646E"/>
    <w:rsid w:val="00CD688A"/>
    <w:rsid w:val="00CD7492"/>
    <w:rsid w:val="00CD7F99"/>
    <w:rsid w:val="00CE1A94"/>
    <w:rsid w:val="00CE1B6F"/>
    <w:rsid w:val="00CE1CF1"/>
    <w:rsid w:val="00CE2ABF"/>
    <w:rsid w:val="00CE3A6B"/>
    <w:rsid w:val="00CE3F7D"/>
    <w:rsid w:val="00CE4D4D"/>
    <w:rsid w:val="00CE4D82"/>
    <w:rsid w:val="00CE4FBF"/>
    <w:rsid w:val="00CE518D"/>
    <w:rsid w:val="00CE68EE"/>
    <w:rsid w:val="00CF205A"/>
    <w:rsid w:val="00CF4483"/>
    <w:rsid w:val="00CF73C0"/>
    <w:rsid w:val="00CF7CC0"/>
    <w:rsid w:val="00D00211"/>
    <w:rsid w:val="00D00372"/>
    <w:rsid w:val="00D006D1"/>
    <w:rsid w:val="00D01483"/>
    <w:rsid w:val="00D0209E"/>
    <w:rsid w:val="00D025AE"/>
    <w:rsid w:val="00D04970"/>
    <w:rsid w:val="00D06309"/>
    <w:rsid w:val="00D112C2"/>
    <w:rsid w:val="00D116EB"/>
    <w:rsid w:val="00D11793"/>
    <w:rsid w:val="00D11C21"/>
    <w:rsid w:val="00D147C2"/>
    <w:rsid w:val="00D15060"/>
    <w:rsid w:val="00D177D6"/>
    <w:rsid w:val="00D2082A"/>
    <w:rsid w:val="00D2164D"/>
    <w:rsid w:val="00D21D99"/>
    <w:rsid w:val="00D22501"/>
    <w:rsid w:val="00D25968"/>
    <w:rsid w:val="00D25CA0"/>
    <w:rsid w:val="00D26B87"/>
    <w:rsid w:val="00D325DD"/>
    <w:rsid w:val="00D32D5E"/>
    <w:rsid w:val="00D338AD"/>
    <w:rsid w:val="00D351EA"/>
    <w:rsid w:val="00D365E4"/>
    <w:rsid w:val="00D374B7"/>
    <w:rsid w:val="00D40288"/>
    <w:rsid w:val="00D41307"/>
    <w:rsid w:val="00D43403"/>
    <w:rsid w:val="00D43F32"/>
    <w:rsid w:val="00D4417F"/>
    <w:rsid w:val="00D44890"/>
    <w:rsid w:val="00D45EF1"/>
    <w:rsid w:val="00D46EF2"/>
    <w:rsid w:val="00D47FD9"/>
    <w:rsid w:val="00D50A6B"/>
    <w:rsid w:val="00D513F2"/>
    <w:rsid w:val="00D522CD"/>
    <w:rsid w:val="00D5270B"/>
    <w:rsid w:val="00D52D19"/>
    <w:rsid w:val="00D54883"/>
    <w:rsid w:val="00D550BB"/>
    <w:rsid w:val="00D554DA"/>
    <w:rsid w:val="00D563B2"/>
    <w:rsid w:val="00D56779"/>
    <w:rsid w:val="00D5724B"/>
    <w:rsid w:val="00D62BD2"/>
    <w:rsid w:val="00D62E71"/>
    <w:rsid w:val="00D6430D"/>
    <w:rsid w:val="00D64430"/>
    <w:rsid w:val="00D66188"/>
    <w:rsid w:val="00D67E8B"/>
    <w:rsid w:val="00D71C45"/>
    <w:rsid w:val="00D731F6"/>
    <w:rsid w:val="00D735B6"/>
    <w:rsid w:val="00D740CA"/>
    <w:rsid w:val="00D74132"/>
    <w:rsid w:val="00D77329"/>
    <w:rsid w:val="00D779EB"/>
    <w:rsid w:val="00D77FEE"/>
    <w:rsid w:val="00D8370D"/>
    <w:rsid w:val="00D84DDC"/>
    <w:rsid w:val="00D85728"/>
    <w:rsid w:val="00D86199"/>
    <w:rsid w:val="00D908CD"/>
    <w:rsid w:val="00D92C2F"/>
    <w:rsid w:val="00D95481"/>
    <w:rsid w:val="00D977B8"/>
    <w:rsid w:val="00D978C6"/>
    <w:rsid w:val="00DA1944"/>
    <w:rsid w:val="00DA1AC1"/>
    <w:rsid w:val="00DA6A5B"/>
    <w:rsid w:val="00DA753D"/>
    <w:rsid w:val="00DB054D"/>
    <w:rsid w:val="00DB2367"/>
    <w:rsid w:val="00DB24EB"/>
    <w:rsid w:val="00DB4D2B"/>
    <w:rsid w:val="00DB5555"/>
    <w:rsid w:val="00DB6C6C"/>
    <w:rsid w:val="00DB74E2"/>
    <w:rsid w:val="00DB7F97"/>
    <w:rsid w:val="00DC0205"/>
    <w:rsid w:val="00DC3994"/>
    <w:rsid w:val="00DC44CB"/>
    <w:rsid w:val="00DC636C"/>
    <w:rsid w:val="00DC79D8"/>
    <w:rsid w:val="00DC7A13"/>
    <w:rsid w:val="00DC7BBE"/>
    <w:rsid w:val="00DD160C"/>
    <w:rsid w:val="00DD563A"/>
    <w:rsid w:val="00DD7EC1"/>
    <w:rsid w:val="00DE1859"/>
    <w:rsid w:val="00DE222D"/>
    <w:rsid w:val="00DE3120"/>
    <w:rsid w:val="00DE4CE3"/>
    <w:rsid w:val="00DE7064"/>
    <w:rsid w:val="00DF0ADA"/>
    <w:rsid w:val="00DF2997"/>
    <w:rsid w:val="00DF315C"/>
    <w:rsid w:val="00DF3D73"/>
    <w:rsid w:val="00DF3F17"/>
    <w:rsid w:val="00DF694F"/>
    <w:rsid w:val="00E00D03"/>
    <w:rsid w:val="00E019D9"/>
    <w:rsid w:val="00E030F7"/>
    <w:rsid w:val="00E043A2"/>
    <w:rsid w:val="00E07B53"/>
    <w:rsid w:val="00E10436"/>
    <w:rsid w:val="00E106FD"/>
    <w:rsid w:val="00E10BC4"/>
    <w:rsid w:val="00E12AF1"/>
    <w:rsid w:val="00E1415D"/>
    <w:rsid w:val="00E14F7F"/>
    <w:rsid w:val="00E164D2"/>
    <w:rsid w:val="00E209C1"/>
    <w:rsid w:val="00E213BD"/>
    <w:rsid w:val="00E21483"/>
    <w:rsid w:val="00E214FA"/>
    <w:rsid w:val="00E229FC"/>
    <w:rsid w:val="00E22D28"/>
    <w:rsid w:val="00E23824"/>
    <w:rsid w:val="00E3082C"/>
    <w:rsid w:val="00E314F0"/>
    <w:rsid w:val="00E32083"/>
    <w:rsid w:val="00E323E9"/>
    <w:rsid w:val="00E33CC0"/>
    <w:rsid w:val="00E34018"/>
    <w:rsid w:val="00E34D6C"/>
    <w:rsid w:val="00E40A8E"/>
    <w:rsid w:val="00E4201B"/>
    <w:rsid w:val="00E42A91"/>
    <w:rsid w:val="00E433F2"/>
    <w:rsid w:val="00E437D2"/>
    <w:rsid w:val="00E43BF9"/>
    <w:rsid w:val="00E43F05"/>
    <w:rsid w:val="00E448EF"/>
    <w:rsid w:val="00E45A84"/>
    <w:rsid w:val="00E4744E"/>
    <w:rsid w:val="00E47AAD"/>
    <w:rsid w:val="00E51930"/>
    <w:rsid w:val="00E52172"/>
    <w:rsid w:val="00E55751"/>
    <w:rsid w:val="00E55B42"/>
    <w:rsid w:val="00E56B7E"/>
    <w:rsid w:val="00E60153"/>
    <w:rsid w:val="00E60655"/>
    <w:rsid w:val="00E609AB"/>
    <w:rsid w:val="00E60E2A"/>
    <w:rsid w:val="00E6127C"/>
    <w:rsid w:val="00E621CD"/>
    <w:rsid w:val="00E628ED"/>
    <w:rsid w:val="00E628F2"/>
    <w:rsid w:val="00E6445D"/>
    <w:rsid w:val="00E64D09"/>
    <w:rsid w:val="00E66077"/>
    <w:rsid w:val="00E67493"/>
    <w:rsid w:val="00E679F0"/>
    <w:rsid w:val="00E71D3A"/>
    <w:rsid w:val="00E71DCF"/>
    <w:rsid w:val="00E721DA"/>
    <w:rsid w:val="00E7398E"/>
    <w:rsid w:val="00E76393"/>
    <w:rsid w:val="00E776F5"/>
    <w:rsid w:val="00E87428"/>
    <w:rsid w:val="00E91509"/>
    <w:rsid w:val="00E920FA"/>
    <w:rsid w:val="00E923E2"/>
    <w:rsid w:val="00E96016"/>
    <w:rsid w:val="00EA0BBC"/>
    <w:rsid w:val="00EA2311"/>
    <w:rsid w:val="00EA2F28"/>
    <w:rsid w:val="00EA5B81"/>
    <w:rsid w:val="00EA6FA3"/>
    <w:rsid w:val="00EA71DB"/>
    <w:rsid w:val="00EB07BD"/>
    <w:rsid w:val="00EB0D3F"/>
    <w:rsid w:val="00EB273E"/>
    <w:rsid w:val="00EB2A01"/>
    <w:rsid w:val="00EC2EC4"/>
    <w:rsid w:val="00EC397B"/>
    <w:rsid w:val="00EC7BA6"/>
    <w:rsid w:val="00EC7BC3"/>
    <w:rsid w:val="00EC7BEC"/>
    <w:rsid w:val="00ED0E14"/>
    <w:rsid w:val="00ED273E"/>
    <w:rsid w:val="00ED388D"/>
    <w:rsid w:val="00ED3C04"/>
    <w:rsid w:val="00ED41E6"/>
    <w:rsid w:val="00ED529E"/>
    <w:rsid w:val="00ED70EF"/>
    <w:rsid w:val="00ED7600"/>
    <w:rsid w:val="00EE2176"/>
    <w:rsid w:val="00EE3875"/>
    <w:rsid w:val="00EE4443"/>
    <w:rsid w:val="00EE56C0"/>
    <w:rsid w:val="00EE56C8"/>
    <w:rsid w:val="00EF1286"/>
    <w:rsid w:val="00EF1757"/>
    <w:rsid w:val="00EF281D"/>
    <w:rsid w:val="00EF6073"/>
    <w:rsid w:val="00EF698B"/>
    <w:rsid w:val="00EF7BC2"/>
    <w:rsid w:val="00F0075B"/>
    <w:rsid w:val="00F00A7D"/>
    <w:rsid w:val="00F011E5"/>
    <w:rsid w:val="00F0238E"/>
    <w:rsid w:val="00F03A53"/>
    <w:rsid w:val="00F03E32"/>
    <w:rsid w:val="00F040AE"/>
    <w:rsid w:val="00F0566E"/>
    <w:rsid w:val="00F058EE"/>
    <w:rsid w:val="00F05CAA"/>
    <w:rsid w:val="00F06584"/>
    <w:rsid w:val="00F06E0E"/>
    <w:rsid w:val="00F070FE"/>
    <w:rsid w:val="00F07539"/>
    <w:rsid w:val="00F07C2A"/>
    <w:rsid w:val="00F127E4"/>
    <w:rsid w:val="00F12FA2"/>
    <w:rsid w:val="00F1362C"/>
    <w:rsid w:val="00F15C83"/>
    <w:rsid w:val="00F177D6"/>
    <w:rsid w:val="00F17854"/>
    <w:rsid w:val="00F210C8"/>
    <w:rsid w:val="00F2367B"/>
    <w:rsid w:val="00F23A90"/>
    <w:rsid w:val="00F24042"/>
    <w:rsid w:val="00F24C4E"/>
    <w:rsid w:val="00F24E83"/>
    <w:rsid w:val="00F26A37"/>
    <w:rsid w:val="00F2768F"/>
    <w:rsid w:val="00F30074"/>
    <w:rsid w:val="00F34D0E"/>
    <w:rsid w:val="00F35102"/>
    <w:rsid w:val="00F3740E"/>
    <w:rsid w:val="00F414F1"/>
    <w:rsid w:val="00F41682"/>
    <w:rsid w:val="00F41909"/>
    <w:rsid w:val="00F41D20"/>
    <w:rsid w:val="00F42EF9"/>
    <w:rsid w:val="00F44F70"/>
    <w:rsid w:val="00F45E60"/>
    <w:rsid w:val="00F46042"/>
    <w:rsid w:val="00F4701E"/>
    <w:rsid w:val="00F508B8"/>
    <w:rsid w:val="00F5440A"/>
    <w:rsid w:val="00F569C5"/>
    <w:rsid w:val="00F5725D"/>
    <w:rsid w:val="00F601F1"/>
    <w:rsid w:val="00F62787"/>
    <w:rsid w:val="00F62899"/>
    <w:rsid w:val="00F62B56"/>
    <w:rsid w:val="00F62D9A"/>
    <w:rsid w:val="00F64A50"/>
    <w:rsid w:val="00F66498"/>
    <w:rsid w:val="00F6699D"/>
    <w:rsid w:val="00F67E66"/>
    <w:rsid w:val="00F7121B"/>
    <w:rsid w:val="00F72CB1"/>
    <w:rsid w:val="00F7301B"/>
    <w:rsid w:val="00F7420D"/>
    <w:rsid w:val="00F76683"/>
    <w:rsid w:val="00F81916"/>
    <w:rsid w:val="00F8215E"/>
    <w:rsid w:val="00F82482"/>
    <w:rsid w:val="00F824F5"/>
    <w:rsid w:val="00F83295"/>
    <w:rsid w:val="00F846B7"/>
    <w:rsid w:val="00F86018"/>
    <w:rsid w:val="00F8781E"/>
    <w:rsid w:val="00F90FAB"/>
    <w:rsid w:val="00F9374D"/>
    <w:rsid w:val="00F94AFD"/>
    <w:rsid w:val="00F97AE7"/>
    <w:rsid w:val="00F97D7A"/>
    <w:rsid w:val="00FA123B"/>
    <w:rsid w:val="00FA1735"/>
    <w:rsid w:val="00FA73E2"/>
    <w:rsid w:val="00FB1A36"/>
    <w:rsid w:val="00FB2A57"/>
    <w:rsid w:val="00FB3167"/>
    <w:rsid w:val="00FB47B7"/>
    <w:rsid w:val="00FB53A4"/>
    <w:rsid w:val="00FC09D1"/>
    <w:rsid w:val="00FC0ACE"/>
    <w:rsid w:val="00FC1B64"/>
    <w:rsid w:val="00FC29B9"/>
    <w:rsid w:val="00FC2F9A"/>
    <w:rsid w:val="00FC6601"/>
    <w:rsid w:val="00FC67B1"/>
    <w:rsid w:val="00FC6FD3"/>
    <w:rsid w:val="00FD0181"/>
    <w:rsid w:val="00FD0AFB"/>
    <w:rsid w:val="00FD20D0"/>
    <w:rsid w:val="00FD2197"/>
    <w:rsid w:val="00FD2D05"/>
    <w:rsid w:val="00FD5C68"/>
    <w:rsid w:val="00FD6B97"/>
    <w:rsid w:val="00FE0226"/>
    <w:rsid w:val="00FE1DC6"/>
    <w:rsid w:val="00FE1DF6"/>
    <w:rsid w:val="00FE251E"/>
    <w:rsid w:val="00FE305C"/>
    <w:rsid w:val="00FE6BD4"/>
    <w:rsid w:val="00FE6F34"/>
    <w:rsid w:val="00FE72CB"/>
    <w:rsid w:val="00FF0301"/>
    <w:rsid w:val="00FF0921"/>
    <w:rsid w:val="00FF195E"/>
    <w:rsid w:val="00FF422E"/>
    <w:rsid w:val="00FF49B9"/>
    <w:rsid w:val="00FF6B13"/>
    <w:rsid w:val="00FF7E15"/>
    <w:rsid w:val="0DB8F269"/>
    <w:rsid w:val="157E51FC"/>
    <w:rsid w:val="19AA722F"/>
    <w:rsid w:val="1C7D0ED3"/>
    <w:rsid w:val="25B87800"/>
    <w:rsid w:val="2CA1DDBE"/>
    <w:rsid w:val="3A616390"/>
    <w:rsid w:val="3FE076EB"/>
    <w:rsid w:val="3FE4CFA7"/>
    <w:rsid w:val="3FF78FD0"/>
    <w:rsid w:val="42840E93"/>
    <w:rsid w:val="46C355C0"/>
    <w:rsid w:val="4D9EFE56"/>
    <w:rsid w:val="4E2D6369"/>
    <w:rsid w:val="4FEDCDA2"/>
    <w:rsid w:val="5265E1AE"/>
    <w:rsid w:val="54087354"/>
    <w:rsid w:val="651572B8"/>
    <w:rsid w:val="6BEDCC96"/>
    <w:rsid w:val="6E0F38BC"/>
    <w:rsid w:val="799B71D2"/>
    <w:rsid w:val="79E79708"/>
    <w:rsid w:val="7ADB27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B066F7"/>
  <w15:chartTrackingRefBased/>
  <w15:docId w15:val="{F34A861D-769B-45E9-8F1B-26D79A4BE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Normal"/>
    <w:link w:val="B10"/>
    <w:qFormat/>
    <w:rsid w:val="00154A19"/>
    <w:pPr>
      <w:spacing w:after="180" w:line="240" w:lineRule="auto"/>
      <w:ind w:left="568" w:hanging="284"/>
    </w:pPr>
    <w:rPr>
      <w:rFonts w:eastAsia="MS Mincho" w:cs="Times New Roman"/>
      <w:szCs w:val="20"/>
    </w:rPr>
  </w:style>
  <w:style w:type="paragraph" w:customStyle="1" w:styleId="B2">
    <w:name w:val="B2"/>
    <w:basedOn w:val="Normal"/>
    <w:link w:val="B2Char"/>
    <w:qFormat/>
    <w:rsid w:val="00154A19"/>
    <w:pPr>
      <w:spacing w:after="180" w:line="240" w:lineRule="auto"/>
      <w:ind w:left="851" w:hanging="284"/>
    </w:pPr>
    <w:rPr>
      <w:rFonts w:eastAsia="MS Mincho" w:cs="Times New Roman"/>
      <w:szCs w:val="20"/>
    </w:rPr>
  </w:style>
  <w:style w:type="character" w:customStyle="1" w:styleId="B10">
    <w:name w:val="B1 (文字)"/>
    <w:link w:val="B1"/>
    <w:qFormat/>
    <w:rsid w:val="00154A19"/>
    <w:rPr>
      <w:rFonts w:ascii="Times New Roman" w:eastAsia="MS Mincho" w:hAnsi="Times New Roman" w:cs="Times New Roman"/>
      <w:sz w:val="20"/>
      <w:szCs w:val="20"/>
      <w:lang w:val="en-GB"/>
    </w:rPr>
  </w:style>
  <w:style w:type="character" w:customStyle="1" w:styleId="B2Char">
    <w:name w:val="B2 Char"/>
    <w:link w:val="B2"/>
    <w:qFormat/>
    <w:rsid w:val="00154A19"/>
    <w:rPr>
      <w:rFonts w:ascii="Times New Roman" w:eastAsia="MS Mincho" w:hAnsi="Times New Roman" w:cs="Times New Roman"/>
      <w:sz w:val="20"/>
      <w:szCs w:val="20"/>
      <w:lang w:val="en-GB"/>
    </w:rPr>
  </w:style>
  <w:style w:type="paragraph" w:styleId="Header">
    <w:name w:val="header"/>
    <w:basedOn w:val="Normal"/>
    <w:link w:val="HeaderChar"/>
    <w:uiPriority w:val="99"/>
    <w:semiHidden/>
    <w:unhideWhenUsed/>
    <w:rsid w:val="0043558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2386E"/>
    <w:rPr>
      <w:rFonts w:ascii="Times New Roman" w:hAnsi="Times New Roman"/>
      <w:sz w:val="20"/>
      <w:lang w:val="en-GB"/>
    </w:rPr>
  </w:style>
  <w:style w:type="paragraph" w:styleId="Footer">
    <w:name w:val="footer"/>
    <w:basedOn w:val="Normal"/>
    <w:link w:val="FooterChar"/>
    <w:uiPriority w:val="99"/>
    <w:semiHidden/>
    <w:unhideWhenUsed/>
    <w:rsid w:val="0043558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2386E"/>
    <w:rPr>
      <w:rFonts w:ascii="Times New Roman" w:hAnsi="Times New Roman"/>
      <w:sz w:val="20"/>
      <w:lang w:val="en-GB"/>
    </w:rPr>
  </w:style>
  <w:style w:type="character" w:styleId="Mention">
    <w:name w:val="Mention"/>
    <w:basedOn w:val="DefaultParagraphFont"/>
    <w:uiPriority w:val="99"/>
    <w:unhideWhenUsed/>
    <w:rsid w:val="00473790"/>
    <w:rPr>
      <w:color w:val="2B579A"/>
      <w:shd w:val="clear" w:color="auto" w:fill="E1DFDD"/>
    </w:rPr>
  </w:style>
  <w:style w:type="paragraph" w:customStyle="1" w:styleId="paragraph">
    <w:name w:val="paragraph"/>
    <w:basedOn w:val="Normal"/>
    <w:rsid w:val="00CF73C0"/>
    <w:pPr>
      <w:spacing w:before="100" w:beforeAutospacing="1" w:after="100" w:afterAutospacing="1" w:line="240" w:lineRule="auto"/>
    </w:pPr>
    <w:rPr>
      <w:rFonts w:eastAsia="Times New Roman" w:cs="Times New Roman"/>
      <w:sz w:val="24"/>
      <w:szCs w:val="24"/>
      <w:lang w:bidi="th-TH"/>
    </w:rPr>
  </w:style>
  <w:style w:type="character" w:customStyle="1" w:styleId="normaltextrun">
    <w:name w:val="normaltextrun"/>
    <w:basedOn w:val="DefaultParagraphFont"/>
    <w:rsid w:val="00CF73C0"/>
  </w:style>
  <w:style w:type="character" w:customStyle="1" w:styleId="eop">
    <w:name w:val="eop"/>
    <w:basedOn w:val="DefaultParagraphFont"/>
    <w:rsid w:val="00CF73C0"/>
  </w:style>
  <w:style w:type="character" w:customStyle="1" w:styleId="tabchar">
    <w:name w:val="tabchar"/>
    <w:basedOn w:val="DefaultParagraphFont"/>
    <w:rsid w:val="00CF73C0"/>
  </w:style>
  <w:style w:type="character" w:customStyle="1" w:styleId="cf01">
    <w:name w:val="cf01"/>
    <w:basedOn w:val="DefaultParagraphFont"/>
    <w:rsid w:val="007A366B"/>
    <w:rPr>
      <w:rFonts w:ascii="Segoe UI" w:hAnsi="Segoe UI" w:cs="Segoe UI" w:hint="default"/>
      <w:sz w:val="18"/>
      <w:szCs w:val="18"/>
    </w:rPr>
  </w:style>
  <w:style w:type="paragraph" w:styleId="Revision">
    <w:name w:val="Revision"/>
    <w:hidden/>
    <w:uiPriority w:val="99"/>
    <w:semiHidden/>
    <w:rsid w:val="00425423"/>
    <w:pPr>
      <w:spacing w:after="0" w:line="240" w:lineRule="auto"/>
    </w:pPr>
    <w:rPr>
      <w:rFonts w:ascii="Times New Roman" w:hAnsi="Times New Roman"/>
      <w:sz w:val="20"/>
      <w:lang w:val="en-GB"/>
    </w:rPr>
  </w:style>
  <w:style w:type="character" w:customStyle="1" w:styleId="ui-provider">
    <w:name w:val="ui-provider"/>
    <w:basedOn w:val="DefaultParagraphFont"/>
    <w:rsid w:val="006E19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982418">
      <w:bodyDiv w:val="1"/>
      <w:marLeft w:val="0"/>
      <w:marRight w:val="0"/>
      <w:marTop w:val="0"/>
      <w:marBottom w:val="0"/>
      <w:divBdr>
        <w:top w:val="none" w:sz="0" w:space="0" w:color="auto"/>
        <w:left w:val="none" w:sz="0" w:space="0" w:color="auto"/>
        <w:bottom w:val="none" w:sz="0" w:space="0" w:color="auto"/>
        <w:right w:val="none" w:sz="0" w:space="0" w:color="auto"/>
      </w:divBdr>
      <w:divsChild>
        <w:div w:id="305814638">
          <w:marLeft w:val="360"/>
          <w:marRight w:val="0"/>
          <w:marTop w:val="0"/>
          <w:marBottom w:val="120"/>
          <w:divBdr>
            <w:top w:val="none" w:sz="0" w:space="0" w:color="auto"/>
            <w:left w:val="none" w:sz="0" w:space="0" w:color="auto"/>
            <w:bottom w:val="none" w:sz="0" w:space="0" w:color="auto"/>
            <w:right w:val="none" w:sz="0" w:space="0" w:color="auto"/>
          </w:divBdr>
        </w:div>
        <w:div w:id="316879685">
          <w:marLeft w:val="648"/>
          <w:marRight w:val="0"/>
          <w:marTop w:val="0"/>
          <w:marBottom w:val="120"/>
          <w:divBdr>
            <w:top w:val="none" w:sz="0" w:space="0" w:color="auto"/>
            <w:left w:val="none" w:sz="0" w:space="0" w:color="auto"/>
            <w:bottom w:val="none" w:sz="0" w:space="0" w:color="auto"/>
            <w:right w:val="none" w:sz="0" w:space="0" w:color="auto"/>
          </w:divBdr>
        </w:div>
        <w:div w:id="324169122">
          <w:marLeft w:val="922"/>
          <w:marRight w:val="0"/>
          <w:marTop w:val="0"/>
          <w:marBottom w:val="120"/>
          <w:divBdr>
            <w:top w:val="none" w:sz="0" w:space="0" w:color="auto"/>
            <w:left w:val="none" w:sz="0" w:space="0" w:color="auto"/>
            <w:bottom w:val="none" w:sz="0" w:space="0" w:color="auto"/>
            <w:right w:val="none" w:sz="0" w:space="0" w:color="auto"/>
          </w:divBdr>
        </w:div>
        <w:div w:id="685909597">
          <w:marLeft w:val="648"/>
          <w:marRight w:val="0"/>
          <w:marTop w:val="0"/>
          <w:marBottom w:val="120"/>
          <w:divBdr>
            <w:top w:val="none" w:sz="0" w:space="0" w:color="auto"/>
            <w:left w:val="none" w:sz="0" w:space="0" w:color="auto"/>
            <w:bottom w:val="none" w:sz="0" w:space="0" w:color="auto"/>
            <w:right w:val="none" w:sz="0" w:space="0" w:color="auto"/>
          </w:divBdr>
        </w:div>
        <w:div w:id="738357796">
          <w:marLeft w:val="648"/>
          <w:marRight w:val="0"/>
          <w:marTop w:val="0"/>
          <w:marBottom w:val="120"/>
          <w:divBdr>
            <w:top w:val="none" w:sz="0" w:space="0" w:color="auto"/>
            <w:left w:val="none" w:sz="0" w:space="0" w:color="auto"/>
            <w:bottom w:val="none" w:sz="0" w:space="0" w:color="auto"/>
            <w:right w:val="none" w:sz="0" w:space="0" w:color="auto"/>
          </w:divBdr>
        </w:div>
        <w:div w:id="999961863">
          <w:marLeft w:val="648"/>
          <w:marRight w:val="0"/>
          <w:marTop w:val="0"/>
          <w:marBottom w:val="120"/>
          <w:divBdr>
            <w:top w:val="none" w:sz="0" w:space="0" w:color="auto"/>
            <w:left w:val="none" w:sz="0" w:space="0" w:color="auto"/>
            <w:bottom w:val="none" w:sz="0" w:space="0" w:color="auto"/>
            <w:right w:val="none" w:sz="0" w:space="0" w:color="auto"/>
          </w:divBdr>
        </w:div>
        <w:div w:id="1100755228">
          <w:marLeft w:val="1022"/>
          <w:marRight w:val="0"/>
          <w:marTop w:val="0"/>
          <w:marBottom w:val="120"/>
          <w:divBdr>
            <w:top w:val="none" w:sz="0" w:space="0" w:color="auto"/>
            <w:left w:val="none" w:sz="0" w:space="0" w:color="auto"/>
            <w:bottom w:val="none" w:sz="0" w:space="0" w:color="auto"/>
            <w:right w:val="none" w:sz="0" w:space="0" w:color="auto"/>
          </w:divBdr>
        </w:div>
        <w:div w:id="1208689470">
          <w:marLeft w:val="648"/>
          <w:marRight w:val="0"/>
          <w:marTop w:val="0"/>
          <w:marBottom w:val="120"/>
          <w:divBdr>
            <w:top w:val="none" w:sz="0" w:space="0" w:color="auto"/>
            <w:left w:val="none" w:sz="0" w:space="0" w:color="auto"/>
            <w:bottom w:val="none" w:sz="0" w:space="0" w:color="auto"/>
            <w:right w:val="none" w:sz="0" w:space="0" w:color="auto"/>
          </w:divBdr>
        </w:div>
        <w:div w:id="1457480577">
          <w:marLeft w:val="360"/>
          <w:marRight w:val="0"/>
          <w:marTop w:val="0"/>
          <w:marBottom w:val="120"/>
          <w:divBdr>
            <w:top w:val="none" w:sz="0" w:space="0" w:color="auto"/>
            <w:left w:val="none" w:sz="0" w:space="0" w:color="auto"/>
            <w:bottom w:val="none" w:sz="0" w:space="0" w:color="auto"/>
            <w:right w:val="none" w:sz="0" w:space="0" w:color="auto"/>
          </w:divBdr>
        </w:div>
      </w:divsChild>
    </w:div>
    <w:div w:id="903219969">
      <w:bodyDiv w:val="1"/>
      <w:marLeft w:val="0"/>
      <w:marRight w:val="0"/>
      <w:marTop w:val="0"/>
      <w:marBottom w:val="0"/>
      <w:divBdr>
        <w:top w:val="none" w:sz="0" w:space="0" w:color="auto"/>
        <w:left w:val="none" w:sz="0" w:space="0" w:color="auto"/>
        <w:bottom w:val="none" w:sz="0" w:space="0" w:color="auto"/>
        <w:right w:val="none" w:sz="0" w:space="0" w:color="auto"/>
      </w:divBdr>
      <w:divsChild>
        <w:div w:id="24913508">
          <w:marLeft w:val="0"/>
          <w:marRight w:val="0"/>
          <w:marTop w:val="0"/>
          <w:marBottom w:val="0"/>
          <w:divBdr>
            <w:top w:val="none" w:sz="0" w:space="0" w:color="auto"/>
            <w:left w:val="none" w:sz="0" w:space="0" w:color="auto"/>
            <w:bottom w:val="none" w:sz="0" w:space="0" w:color="auto"/>
            <w:right w:val="none" w:sz="0" w:space="0" w:color="auto"/>
          </w:divBdr>
        </w:div>
        <w:div w:id="126123263">
          <w:marLeft w:val="0"/>
          <w:marRight w:val="0"/>
          <w:marTop w:val="0"/>
          <w:marBottom w:val="0"/>
          <w:divBdr>
            <w:top w:val="none" w:sz="0" w:space="0" w:color="auto"/>
            <w:left w:val="none" w:sz="0" w:space="0" w:color="auto"/>
            <w:bottom w:val="none" w:sz="0" w:space="0" w:color="auto"/>
            <w:right w:val="none" w:sz="0" w:space="0" w:color="auto"/>
          </w:divBdr>
        </w:div>
        <w:div w:id="150290581">
          <w:marLeft w:val="0"/>
          <w:marRight w:val="0"/>
          <w:marTop w:val="0"/>
          <w:marBottom w:val="0"/>
          <w:divBdr>
            <w:top w:val="none" w:sz="0" w:space="0" w:color="auto"/>
            <w:left w:val="none" w:sz="0" w:space="0" w:color="auto"/>
            <w:bottom w:val="none" w:sz="0" w:space="0" w:color="auto"/>
            <w:right w:val="none" w:sz="0" w:space="0" w:color="auto"/>
          </w:divBdr>
        </w:div>
        <w:div w:id="360009797">
          <w:marLeft w:val="0"/>
          <w:marRight w:val="0"/>
          <w:marTop w:val="0"/>
          <w:marBottom w:val="0"/>
          <w:divBdr>
            <w:top w:val="none" w:sz="0" w:space="0" w:color="auto"/>
            <w:left w:val="none" w:sz="0" w:space="0" w:color="auto"/>
            <w:bottom w:val="none" w:sz="0" w:space="0" w:color="auto"/>
            <w:right w:val="none" w:sz="0" w:space="0" w:color="auto"/>
          </w:divBdr>
        </w:div>
        <w:div w:id="405222657">
          <w:marLeft w:val="0"/>
          <w:marRight w:val="0"/>
          <w:marTop w:val="0"/>
          <w:marBottom w:val="0"/>
          <w:divBdr>
            <w:top w:val="none" w:sz="0" w:space="0" w:color="auto"/>
            <w:left w:val="none" w:sz="0" w:space="0" w:color="auto"/>
            <w:bottom w:val="none" w:sz="0" w:space="0" w:color="auto"/>
            <w:right w:val="none" w:sz="0" w:space="0" w:color="auto"/>
          </w:divBdr>
        </w:div>
        <w:div w:id="933708955">
          <w:marLeft w:val="0"/>
          <w:marRight w:val="0"/>
          <w:marTop w:val="0"/>
          <w:marBottom w:val="0"/>
          <w:divBdr>
            <w:top w:val="none" w:sz="0" w:space="0" w:color="auto"/>
            <w:left w:val="none" w:sz="0" w:space="0" w:color="auto"/>
            <w:bottom w:val="none" w:sz="0" w:space="0" w:color="auto"/>
            <w:right w:val="none" w:sz="0" w:space="0" w:color="auto"/>
          </w:divBdr>
        </w:div>
        <w:div w:id="983435266">
          <w:marLeft w:val="0"/>
          <w:marRight w:val="0"/>
          <w:marTop w:val="0"/>
          <w:marBottom w:val="0"/>
          <w:divBdr>
            <w:top w:val="none" w:sz="0" w:space="0" w:color="auto"/>
            <w:left w:val="none" w:sz="0" w:space="0" w:color="auto"/>
            <w:bottom w:val="none" w:sz="0" w:space="0" w:color="auto"/>
            <w:right w:val="none" w:sz="0" w:space="0" w:color="auto"/>
          </w:divBdr>
        </w:div>
        <w:div w:id="1017655449">
          <w:marLeft w:val="0"/>
          <w:marRight w:val="0"/>
          <w:marTop w:val="0"/>
          <w:marBottom w:val="0"/>
          <w:divBdr>
            <w:top w:val="none" w:sz="0" w:space="0" w:color="auto"/>
            <w:left w:val="none" w:sz="0" w:space="0" w:color="auto"/>
            <w:bottom w:val="none" w:sz="0" w:space="0" w:color="auto"/>
            <w:right w:val="none" w:sz="0" w:space="0" w:color="auto"/>
          </w:divBdr>
        </w:div>
        <w:div w:id="1197112869">
          <w:marLeft w:val="0"/>
          <w:marRight w:val="0"/>
          <w:marTop w:val="0"/>
          <w:marBottom w:val="0"/>
          <w:divBdr>
            <w:top w:val="none" w:sz="0" w:space="0" w:color="auto"/>
            <w:left w:val="none" w:sz="0" w:space="0" w:color="auto"/>
            <w:bottom w:val="none" w:sz="0" w:space="0" w:color="auto"/>
            <w:right w:val="none" w:sz="0" w:space="0" w:color="auto"/>
          </w:divBdr>
        </w:div>
        <w:div w:id="1442073705">
          <w:marLeft w:val="0"/>
          <w:marRight w:val="0"/>
          <w:marTop w:val="0"/>
          <w:marBottom w:val="0"/>
          <w:divBdr>
            <w:top w:val="none" w:sz="0" w:space="0" w:color="auto"/>
            <w:left w:val="none" w:sz="0" w:space="0" w:color="auto"/>
            <w:bottom w:val="none" w:sz="0" w:space="0" w:color="auto"/>
            <w:right w:val="none" w:sz="0" w:space="0" w:color="auto"/>
          </w:divBdr>
        </w:div>
        <w:div w:id="1722710529">
          <w:marLeft w:val="0"/>
          <w:marRight w:val="0"/>
          <w:marTop w:val="0"/>
          <w:marBottom w:val="0"/>
          <w:divBdr>
            <w:top w:val="none" w:sz="0" w:space="0" w:color="auto"/>
            <w:left w:val="none" w:sz="0" w:space="0" w:color="auto"/>
            <w:bottom w:val="none" w:sz="0" w:space="0" w:color="auto"/>
            <w:right w:val="none" w:sz="0" w:space="0" w:color="auto"/>
          </w:divBdr>
        </w:div>
        <w:div w:id="1796095149">
          <w:marLeft w:val="0"/>
          <w:marRight w:val="0"/>
          <w:marTop w:val="0"/>
          <w:marBottom w:val="0"/>
          <w:divBdr>
            <w:top w:val="none" w:sz="0" w:space="0" w:color="auto"/>
            <w:left w:val="none" w:sz="0" w:space="0" w:color="auto"/>
            <w:bottom w:val="none" w:sz="0" w:space="0" w:color="auto"/>
            <w:right w:val="none" w:sz="0" w:space="0" w:color="auto"/>
          </w:divBdr>
        </w:div>
        <w:div w:id="1833184002">
          <w:marLeft w:val="0"/>
          <w:marRight w:val="0"/>
          <w:marTop w:val="0"/>
          <w:marBottom w:val="0"/>
          <w:divBdr>
            <w:top w:val="none" w:sz="0" w:space="0" w:color="auto"/>
            <w:left w:val="none" w:sz="0" w:space="0" w:color="auto"/>
            <w:bottom w:val="none" w:sz="0" w:space="0" w:color="auto"/>
            <w:right w:val="none" w:sz="0" w:space="0" w:color="auto"/>
          </w:divBdr>
        </w:div>
        <w:div w:id="1883638440">
          <w:marLeft w:val="0"/>
          <w:marRight w:val="0"/>
          <w:marTop w:val="0"/>
          <w:marBottom w:val="0"/>
          <w:divBdr>
            <w:top w:val="none" w:sz="0" w:space="0" w:color="auto"/>
            <w:left w:val="none" w:sz="0" w:space="0" w:color="auto"/>
            <w:bottom w:val="none" w:sz="0" w:space="0" w:color="auto"/>
            <w:right w:val="none" w:sz="0" w:space="0" w:color="auto"/>
          </w:divBdr>
        </w:div>
        <w:div w:id="2056349871">
          <w:marLeft w:val="0"/>
          <w:marRight w:val="0"/>
          <w:marTop w:val="0"/>
          <w:marBottom w:val="0"/>
          <w:divBdr>
            <w:top w:val="none" w:sz="0" w:space="0" w:color="auto"/>
            <w:left w:val="none" w:sz="0" w:space="0" w:color="auto"/>
            <w:bottom w:val="none" w:sz="0" w:space="0" w:color="auto"/>
            <w:right w:val="none" w:sz="0" w:space="0" w:color="auto"/>
          </w:divBdr>
        </w:div>
        <w:div w:id="2133402084">
          <w:marLeft w:val="0"/>
          <w:marRight w:val="0"/>
          <w:marTop w:val="0"/>
          <w:marBottom w:val="0"/>
          <w:divBdr>
            <w:top w:val="none" w:sz="0" w:space="0" w:color="auto"/>
            <w:left w:val="none" w:sz="0" w:space="0" w:color="auto"/>
            <w:bottom w:val="none" w:sz="0" w:space="0" w:color="auto"/>
            <w:right w:val="none" w:sz="0" w:space="0" w:color="auto"/>
          </w:divBdr>
        </w:div>
      </w:divsChild>
    </w:div>
    <w:div w:id="1236234702">
      <w:bodyDiv w:val="1"/>
      <w:marLeft w:val="0"/>
      <w:marRight w:val="0"/>
      <w:marTop w:val="0"/>
      <w:marBottom w:val="0"/>
      <w:divBdr>
        <w:top w:val="none" w:sz="0" w:space="0" w:color="auto"/>
        <w:left w:val="none" w:sz="0" w:space="0" w:color="auto"/>
        <w:bottom w:val="none" w:sz="0" w:space="0" w:color="auto"/>
        <w:right w:val="none" w:sz="0" w:space="0" w:color="auto"/>
      </w:divBdr>
      <w:divsChild>
        <w:div w:id="653488501">
          <w:marLeft w:val="0"/>
          <w:marRight w:val="0"/>
          <w:marTop w:val="0"/>
          <w:marBottom w:val="0"/>
          <w:divBdr>
            <w:top w:val="none" w:sz="0" w:space="0" w:color="auto"/>
            <w:left w:val="none" w:sz="0" w:space="0" w:color="auto"/>
            <w:bottom w:val="none" w:sz="0" w:space="0" w:color="auto"/>
            <w:right w:val="none" w:sz="0" w:space="0" w:color="auto"/>
          </w:divBdr>
        </w:div>
        <w:div w:id="1182665746">
          <w:marLeft w:val="0"/>
          <w:marRight w:val="0"/>
          <w:marTop w:val="0"/>
          <w:marBottom w:val="0"/>
          <w:divBdr>
            <w:top w:val="none" w:sz="0" w:space="0" w:color="auto"/>
            <w:left w:val="none" w:sz="0" w:space="0" w:color="auto"/>
            <w:bottom w:val="none" w:sz="0" w:space="0" w:color="auto"/>
            <w:right w:val="none" w:sz="0" w:space="0" w:color="auto"/>
          </w:divBdr>
        </w:div>
        <w:div w:id="1493252512">
          <w:marLeft w:val="0"/>
          <w:marRight w:val="0"/>
          <w:marTop w:val="0"/>
          <w:marBottom w:val="0"/>
          <w:divBdr>
            <w:top w:val="none" w:sz="0" w:space="0" w:color="auto"/>
            <w:left w:val="none" w:sz="0" w:space="0" w:color="auto"/>
            <w:bottom w:val="none" w:sz="0" w:space="0" w:color="auto"/>
            <w:right w:val="none" w:sz="0" w:space="0" w:color="auto"/>
          </w:divBdr>
        </w:div>
        <w:div w:id="1608660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0-bis%20Changsha\Templates\TDoc_Template_RAN4%23110bis.dotx" TargetMode="External"/></Relationships>
</file>

<file path=word/documenttasks/documenttasks1.xml><?xml version="1.0" encoding="utf-8"?>
<t:Tasks xmlns:t="http://schemas.microsoft.com/office/tasks/2019/documenttasks" xmlns:oel="http://schemas.microsoft.com/office/2019/extlst">
  <t:Task id="{FB067721-8DB7-4436-8E50-6EDEAF147DF1}">
    <t:Anchor>
      <t:Comment id="2131100558"/>
    </t:Anchor>
    <t:History>
      <t:Event id="{FE4B2AF1-21F6-4BD6-B381-067D77B49436}" time="2024-04-02T11:52:46.406Z">
        <t:Attribution userId="S::andrea.bonfante@nokia.com::479fee4f-3a31-46ca-8aad-440aa4bf521b" userProvider="AD" userName="Andrea Bonfante (Nokia)"/>
        <t:Anchor>
          <t:Comment id="2131100558"/>
        </t:Anchor>
        <t:Create/>
      </t:Event>
      <t:Event id="{E514CFD3-C051-460A-96CF-122BA68AB2BF}" time="2024-04-02T11:52:46.406Z">
        <t:Attribution userId="S::andrea.bonfante@nokia.com::479fee4f-3a31-46ca-8aad-440aa4bf521b" userProvider="AD" userName="Andrea Bonfante (Nokia)"/>
        <t:Anchor>
          <t:Comment id="2131100558"/>
        </t:Anchor>
        <t:Assign userId="S::tachporn.sanguanpuak@nokia.com::7560b696-00e2-44b9-b9aa-12e84c153989" userProvider="AD" userName="Tachporn Sanguanpuak (Nokia)"/>
      </t:Event>
      <t:Event id="{5F5C198F-E0C1-4640-A834-2D18ABB07855}" time="2024-04-02T11:52:46.406Z">
        <t:Attribution userId="S::andrea.bonfante@nokia.com::479fee4f-3a31-46ca-8aad-440aa4bf521b" userProvider="AD" userName="Andrea Bonfante (Nokia)"/>
        <t:Anchor>
          <t:Comment id="2131100558"/>
        </t:Anchor>
        <t:SetTitle title="@Tachporn Sanguanpuak (Nokia) where is the table?"/>
      </t:Event>
      <t:Event id="{3D10114C-0D6D-4BCD-822D-F4E793FCB207}" time="2024-04-02T11:53:06.403Z">
        <t:Attribution userId="S::andrea.bonfante@nokia.com::479fee4f-3a31-46ca-8aad-440aa4bf521b" userProvider="AD" userName="Andrea Bonfante (Nokia)"/>
        <t:Progress percentComplete="100"/>
      </t:Event>
      <t:Event id="{D192FA36-6B4D-421C-9EB9-EA1DD295B8BC}" time="2024-04-02T11:53:32.251Z">
        <t:Attribution userId="S::andrea.bonfante@nokia.com::479fee4f-3a31-46ca-8aad-440aa4bf521b" userProvider="AD" userName="Andrea Bonfante (Nokia)"/>
        <t:Progress percentComplete="0"/>
      </t:Event>
      <t:Event id="{E4046783-7C15-4AC3-88CC-AB00A9CF498A}" time="2024-04-02T12:11:20.468Z">
        <t:Attribution userId="S::andrea.bonfante@nokia.com::479fee4f-3a31-46ca-8aad-440aa4bf521b" userProvider="AD" userName="Andrea Bonfante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RBI5PAMIO524-1616901215-16570</_dlc_DocId>
    <HideFromDelve xmlns="71c5aaf6-e6ce-465b-b873-5148d2a4c105">false</HideFromDelve>
    <_dlc_DocIdUrl xmlns="71c5aaf6-e6ce-465b-b873-5148d2a4c105">
      <Url>https://nokia.sharepoint.com/sites/gxp/_layouts/15/DocIdRedir.aspx?ID=RBI5PAMIO524-1616901215-16570</Url>
      <Description>RBI5PAMIO524-1616901215-16570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160867AA-196A-4A3A-8254-B7CBD21AF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TDoc_Template_RAN4#110bis</Template>
  <TotalTime>7</TotalTime>
  <Pages>8</Pages>
  <Words>2689</Words>
  <Characters>15328</Characters>
  <Application>Microsoft Office Word</Application>
  <DocSecurity>0</DocSecurity>
  <Lines>127</Lines>
  <Paragraphs>35</Paragraphs>
  <ScaleCrop>false</ScaleCrop>
  <Company/>
  <LinksUpToDate>false</LinksUpToDate>
  <CharactersWithSpaces>17982</CharactersWithSpaces>
  <SharedDoc>false</SharedDoc>
  <HLinks>
    <vt:vector size="84" baseType="variant">
      <vt:variant>
        <vt:i4>6029432</vt:i4>
      </vt:variant>
      <vt:variant>
        <vt:i4>36</vt:i4>
      </vt:variant>
      <vt:variant>
        <vt:i4>0</vt:i4>
      </vt:variant>
      <vt:variant>
        <vt:i4>5</vt:i4>
      </vt:variant>
      <vt:variant>
        <vt:lpwstr>https://www.3gpp.org/ftp/tsg_ran/WG4_Radio/TSGR4_109/Docs</vt:lpwstr>
      </vt:variant>
      <vt:variant>
        <vt:lpwstr/>
      </vt:variant>
      <vt:variant>
        <vt:i4>46</vt:i4>
      </vt:variant>
      <vt:variant>
        <vt:i4>33</vt:i4>
      </vt:variant>
      <vt:variant>
        <vt:i4>0</vt:i4>
      </vt:variant>
      <vt:variant>
        <vt:i4>5</vt:i4>
      </vt:variant>
      <vt:variant>
        <vt:lpwstr>https://www.3gpp.org/ftp/tsg_ran/WG4_Radio/TSGR4_108bis/Docs</vt:lpwstr>
      </vt:variant>
      <vt:variant>
        <vt:lpwstr/>
      </vt:variant>
      <vt:variant>
        <vt:i4>6094968</vt:i4>
      </vt:variant>
      <vt:variant>
        <vt:i4>30</vt:i4>
      </vt:variant>
      <vt:variant>
        <vt:i4>0</vt:i4>
      </vt:variant>
      <vt:variant>
        <vt:i4>5</vt:i4>
      </vt:variant>
      <vt:variant>
        <vt:lpwstr>https://www.3gpp.org/ftp/tsg_ran/WG4_Radio/TSGR4_108/Docs</vt:lpwstr>
      </vt:variant>
      <vt:variant>
        <vt:lpwstr/>
      </vt:variant>
      <vt:variant>
        <vt:i4>5898315</vt:i4>
      </vt:variant>
      <vt:variant>
        <vt:i4>27</vt:i4>
      </vt:variant>
      <vt:variant>
        <vt:i4>0</vt:i4>
      </vt:variant>
      <vt:variant>
        <vt:i4>5</vt:i4>
      </vt:variant>
      <vt:variant>
        <vt:lpwstr>https://whatthespec.net/index.php</vt:lpwstr>
      </vt:variant>
      <vt:variant>
        <vt:lpwstr/>
      </vt:variant>
      <vt:variant>
        <vt:i4>1376315</vt:i4>
      </vt:variant>
      <vt:variant>
        <vt:i4>23</vt:i4>
      </vt:variant>
      <vt:variant>
        <vt:i4>0</vt:i4>
      </vt:variant>
      <vt:variant>
        <vt:i4>5</vt:i4>
      </vt:variant>
      <vt:variant>
        <vt:lpwstr/>
      </vt:variant>
      <vt:variant>
        <vt:lpwstr>_Toc133918805</vt:lpwstr>
      </vt:variant>
      <vt:variant>
        <vt:i4>1376315</vt:i4>
      </vt:variant>
      <vt:variant>
        <vt:i4>20</vt:i4>
      </vt:variant>
      <vt:variant>
        <vt:i4>0</vt:i4>
      </vt:variant>
      <vt:variant>
        <vt:i4>5</vt:i4>
      </vt:variant>
      <vt:variant>
        <vt:lpwstr/>
      </vt:variant>
      <vt:variant>
        <vt:lpwstr>_Toc133918804</vt:lpwstr>
      </vt:variant>
      <vt:variant>
        <vt:i4>1376315</vt:i4>
      </vt:variant>
      <vt:variant>
        <vt:i4>17</vt:i4>
      </vt:variant>
      <vt:variant>
        <vt:i4>0</vt:i4>
      </vt:variant>
      <vt:variant>
        <vt:i4>5</vt:i4>
      </vt:variant>
      <vt:variant>
        <vt:lpwstr/>
      </vt:variant>
      <vt:variant>
        <vt:lpwstr>_Toc133918803</vt:lpwstr>
      </vt:variant>
      <vt:variant>
        <vt:i4>1376315</vt:i4>
      </vt:variant>
      <vt:variant>
        <vt:i4>14</vt:i4>
      </vt:variant>
      <vt:variant>
        <vt:i4>0</vt:i4>
      </vt:variant>
      <vt:variant>
        <vt:i4>5</vt:i4>
      </vt:variant>
      <vt:variant>
        <vt:lpwstr/>
      </vt:variant>
      <vt:variant>
        <vt:lpwstr>_Toc133918802</vt:lpwstr>
      </vt:variant>
      <vt:variant>
        <vt:i4>1376315</vt:i4>
      </vt:variant>
      <vt:variant>
        <vt:i4>9</vt:i4>
      </vt:variant>
      <vt:variant>
        <vt:i4>0</vt:i4>
      </vt:variant>
      <vt:variant>
        <vt:i4>5</vt:i4>
      </vt:variant>
      <vt:variant>
        <vt:lpwstr/>
      </vt:variant>
      <vt:variant>
        <vt:lpwstr>_Toc133918803</vt:lpwstr>
      </vt:variant>
      <vt:variant>
        <vt:i4>1376315</vt:i4>
      </vt:variant>
      <vt:variant>
        <vt:i4>6</vt:i4>
      </vt:variant>
      <vt:variant>
        <vt:i4>0</vt:i4>
      </vt:variant>
      <vt:variant>
        <vt:i4>5</vt:i4>
      </vt:variant>
      <vt:variant>
        <vt:lpwstr/>
      </vt:variant>
      <vt:variant>
        <vt:lpwstr>_Toc133918803</vt:lpwstr>
      </vt:variant>
      <vt:variant>
        <vt:i4>1376315</vt:i4>
      </vt:variant>
      <vt:variant>
        <vt:i4>3</vt:i4>
      </vt:variant>
      <vt:variant>
        <vt:i4>0</vt:i4>
      </vt:variant>
      <vt:variant>
        <vt:i4>5</vt:i4>
      </vt:variant>
      <vt:variant>
        <vt:lpwstr/>
      </vt:variant>
      <vt:variant>
        <vt:lpwstr>_Toc133918803</vt:lpwstr>
      </vt:variant>
      <vt:variant>
        <vt:i4>2621533</vt:i4>
      </vt:variant>
      <vt:variant>
        <vt:i4>6</vt:i4>
      </vt:variant>
      <vt:variant>
        <vt:i4>0</vt:i4>
      </vt:variant>
      <vt:variant>
        <vt:i4>5</vt:i4>
      </vt:variant>
      <vt:variant>
        <vt:lpwstr>mailto:tachporn.sanguanpuak@nokia.com</vt:lpwstr>
      </vt:variant>
      <vt:variant>
        <vt:lpwstr/>
      </vt:variant>
      <vt:variant>
        <vt:i4>6225961</vt:i4>
      </vt:variant>
      <vt:variant>
        <vt:i4>3</vt:i4>
      </vt:variant>
      <vt:variant>
        <vt:i4>0</vt:i4>
      </vt:variant>
      <vt:variant>
        <vt:i4>5</vt:i4>
      </vt:variant>
      <vt:variant>
        <vt:lpwstr>mailto:rachit.mahendra@nokia.com</vt:lpwstr>
      </vt:variant>
      <vt:variant>
        <vt:lpwstr/>
      </vt:variant>
      <vt:variant>
        <vt:i4>2621533</vt:i4>
      </vt:variant>
      <vt:variant>
        <vt:i4>0</vt:i4>
      </vt:variant>
      <vt:variant>
        <vt:i4>0</vt:i4>
      </vt:variant>
      <vt:variant>
        <vt:i4>5</vt:i4>
      </vt:variant>
      <vt:variant>
        <vt:lpwstr>mailto:tachporn.sanguanpuak@nokia.com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2024-04-08T18:29:00Z</dcterms:created>
  <dcterms:modified xsi:type="dcterms:W3CDTF">2024-04-08T18:29:00Z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045c73c5-197f-48c6-977d-9ad12cbbc553</vt:lpwstr>
  </property>
  <property fmtid="{D5CDD505-2E9C-101B-9397-08002B2CF9AE}" pid="11" name="MediaServiceImageTags">
    <vt:lpwstr/>
  </property>
  <property fmtid="{D5CDD505-2E9C-101B-9397-08002B2CF9AE}" pid="12" name="GrammarlyDocumentId">
    <vt:lpwstr>ab25a603608bae8d7795ab36bbd8cc87ddad4ed6f7408e767e08b02834eb26b2</vt:lpwstr>
  </property>
</Properties>
</file>