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87E70" w14:textId="33E365C9" w:rsidR="00EE626C" w:rsidRPr="002B516C" w:rsidRDefault="00EE626C" w:rsidP="00EE626C">
      <w:pPr>
        <w:tabs>
          <w:tab w:val="right" w:pos="9639"/>
        </w:tabs>
        <w:rPr>
          <w:rFonts w:ascii="Arial" w:hAnsi="Arial" w:cs="Arial"/>
          <w:b/>
          <w:sz w:val="24"/>
        </w:rPr>
      </w:pPr>
      <w:bookmarkStart w:id="0" w:name="_Hlk115189178"/>
      <w:bookmarkEnd w:id="0"/>
      <w:r w:rsidRPr="00307A14">
        <w:rPr>
          <w:rFonts w:ascii="Arial" w:eastAsia="MS Mincho" w:hAnsi="Arial" w:cs="Arial"/>
          <w:b/>
          <w:sz w:val="24"/>
        </w:rPr>
        <w:t>3GPP TSG-RAN WG4 Meeting #1</w:t>
      </w:r>
      <w:r w:rsidR="00DC7933">
        <w:rPr>
          <w:rFonts w:ascii="Arial" w:eastAsia="MS Mincho" w:hAnsi="Arial" w:cs="Arial"/>
          <w:b/>
          <w:sz w:val="24"/>
        </w:rPr>
        <w:t>10</w:t>
      </w:r>
      <w:r w:rsidR="00A46683">
        <w:rPr>
          <w:rFonts w:ascii="Arial" w:eastAsia="MS Mincho" w:hAnsi="Arial" w:cs="Arial"/>
          <w:b/>
          <w:sz w:val="24"/>
        </w:rPr>
        <w:t>bis</w:t>
      </w:r>
      <w:r w:rsidRPr="00307A14">
        <w:rPr>
          <w:rFonts w:ascii="Arial" w:eastAsia="MS Mincho" w:hAnsi="Arial" w:cs="Arial"/>
          <w:b/>
          <w:sz w:val="24"/>
        </w:rPr>
        <w:t xml:space="preserve">   </w:t>
      </w:r>
      <w:r w:rsidRPr="00307A14">
        <w:rPr>
          <w:rFonts w:ascii="Arial" w:hAnsi="Arial" w:cs="Arial"/>
          <w:b/>
          <w:sz w:val="24"/>
        </w:rPr>
        <w:t xml:space="preserve">         </w:t>
      </w:r>
      <w:r w:rsidRPr="00307A14">
        <w:rPr>
          <w:rFonts w:ascii="Arial" w:eastAsia="MS Mincho" w:hAnsi="Arial" w:cs="Arial" w:hint="eastAsia"/>
          <w:b/>
          <w:sz w:val="24"/>
        </w:rPr>
        <w:t xml:space="preserve">                                  </w:t>
      </w:r>
      <w:r w:rsidRPr="00307A14">
        <w:rPr>
          <w:rFonts w:ascii="Arial" w:eastAsia="MS Mincho" w:hAnsi="Arial" w:cs="Arial"/>
          <w:b/>
          <w:sz w:val="24"/>
        </w:rPr>
        <w:t xml:space="preserve">   </w:t>
      </w:r>
      <w:r w:rsidRPr="00307A14">
        <w:rPr>
          <w:rFonts w:ascii="Arial" w:eastAsia="MS Mincho" w:hAnsi="Arial" w:cs="Arial" w:hint="eastAsia"/>
          <w:b/>
          <w:sz w:val="24"/>
        </w:rPr>
        <w:t xml:space="preserve">       </w:t>
      </w:r>
      <w:r>
        <w:rPr>
          <w:rFonts w:ascii="Arial" w:eastAsia="MS Mincho" w:hAnsi="Arial" w:cs="Arial"/>
          <w:b/>
          <w:sz w:val="24"/>
        </w:rPr>
        <w:t xml:space="preserve"> </w:t>
      </w:r>
      <w:r w:rsidRPr="00307A14">
        <w:rPr>
          <w:rFonts w:asciiTheme="minorEastAsia" w:hAnsiTheme="minorEastAsia" w:cs="Arial" w:hint="eastAsia"/>
          <w:b/>
          <w:sz w:val="24"/>
        </w:rPr>
        <w:t xml:space="preserve">  </w:t>
      </w:r>
      <w:r w:rsidRPr="00307A14">
        <w:rPr>
          <w:rFonts w:ascii="Arial" w:eastAsia="MS Mincho" w:hAnsi="Arial" w:cs="Arial"/>
          <w:b/>
          <w:sz w:val="24"/>
        </w:rPr>
        <w:t>R4-2</w:t>
      </w:r>
      <w:r w:rsidR="00DC7933">
        <w:rPr>
          <w:rFonts w:ascii="Arial" w:eastAsia="MS Mincho" w:hAnsi="Arial" w:cs="Arial"/>
          <w:b/>
          <w:sz w:val="24"/>
        </w:rPr>
        <w:t>40</w:t>
      </w:r>
      <w:r w:rsidR="00FE42EC">
        <w:rPr>
          <w:rFonts w:ascii="Arial" w:eastAsia="MS Mincho" w:hAnsi="Arial" w:cs="Arial"/>
          <w:b/>
          <w:sz w:val="24"/>
        </w:rPr>
        <w:t>5656</w:t>
      </w:r>
    </w:p>
    <w:p w14:paraId="63B76694" w14:textId="1A6004A8" w:rsidR="00EE626C" w:rsidRDefault="00A46683" w:rsidP="00EE626C">
      <w:pPr>
        <w:spacing w:after="120"/>
        <w:ind w:left="1985" w:hanging="1985"/>
        <w:rPr>
          <w:rFonts w:ascii="Arial" w:hAnsi="Arial" w:cs="Arial"/>
          <w:b/>
          <w:sz w:val="24"/>
        </w:rPr>
      </w:pPr>
      <w:r>
        <w:rPr>
          <w:rFonts w:ascii="Arial" w:hAnsi="Arial" w:cs="Arial"/>
          <w:b/>
          <w:sz w:val="24"/>
        </w:rPr>
        <w:t>Changsha</w:t>
      </w:r>
      <w:r w:rsidR="00EE626C" w:rsidRPr="00CA7BA3">
        <w:rPr>
          <w:rFonts w:ascii="Arial" w:hAnsi="Arial" w:cs="Arial"/>
          <w:b/>
          <w:sz w:val="24"/>
        </w:rPr>
        <w:t xml:space="preserve">, </w:t>
      </w:r>
      <w:r>
        <w:rPr>
          <w:rFonts w:ascii="Arial" w:hAnsi="Arial" w:cs="Arial"/>
          <w:b/>
          <w:sz w:val="24"/>
        </w:rPr>
        <w:t>China</w:t>
      </w:r>
      <w:r w:rsidR="00EE626C">
        <w:rPr>
          <w:rFonts w:ascii="Arial" w:hAnsi="Arial" w:cs="Arial"/>
          <w:b/>
          <w:sz w:val="24"/>
        </w:rPr>
        <w:t xml:space="preserve">, </w:t>
      </w:r>
      <w:r>
        <w:rPr>
          <w:rFonts w:ascii="Arial" w:hAnsi="Arial" w:cs="Arial"/>
          <w:b/>
          <w:sz w:val="24"/>
        </w:rPr>
        <w:t>15</w:t>
      </w:r>
      <w:r w:rsidRPr="00A46683">
        <w:rPr>
          <w:rFonts w:ascii="Arial" w:hAnsi="Arial" w:cs="Arial"/>
          <w:b/>
          <w:sz w:val="24"/>
          <w:vertAlign w:val="superscript"/>
        </w:rPr>
        <w:t>th</w:t>
      </w:r>
      <w:r>
        <w:rPr>
          <w:rFonts w:ascii="Arial" w:hAnsi="Arial" w:cs="Arial"/>
          <w:b/>
          <w:sz w:val="24"/>
        </w:rPr>
        <w:t xml:space="preserve"> </w:t>
      </w:r>
      <w:r w:rsidR="00EE626C">
        <w:rPr>
          <w:rFonts w:ascii="Arial" w:hAnsi="Arial" w:cs="Arial"/>
          <w:b/>
          <w:sz w:val="24"/>
        </w:rPr>
        <w:t xml:space="preserve">– </w:t>
      </w:r>
      <w:r>
        <w:rPr>
          <w:rFonts w:ascii="Arial" w:hAnsi="Arial" w:cs="Arial"/>
          <w:b/>
          <w:sz w:val="24"/>
        </w:rPr>
        <w:t>19</w:t>
      </w:r>
      <w:r w:rsidRPr="00A46683">
        <w:rPr>
          <w:rFonts w:ascii="Arial" w:hAnsi="Arial" w:cs="Arial"/>
          <w:b/>
          <w:sz w:val="24"/>
          <w:vertAlign w:val="superscript"/>
        </w:rPr>
        <w:t>th</w:t>
      </w:r>
      <w:r w:rsidRPr="00A46683">
        <w:rPr>
          <w:rFonts w:ascii="Arial" w:hAnsi="Arial" w:cs="Arial"/>
          <w:b/>
          <w:sz w:val="24"/>
        </w:rPr>
        <w:t xml:space="preserve"> April</w:t>
      </w:r>
      <w:r w:rsidR="00EE626C" w:rsidRPr="002E37DC">
        <w:rPr>
          <w:rFonts w:ascii="Arial" w:hAnsi="Arial" w:cs="Arial"/>
          <w:b/>
          <w:sz w:val="24"/>
        </w:rPr>
        <w:t>, 202</w:t>
      </w:r>
      <w:r w:rsidR="00DC7933">
        <w:rPr>
          <w:rFonts w:ascii="Arial" w:hAnsi="Arial" w:cs="Arial"/>
          <w:b/>
          <w:sz w:val="24"/>
        </w:rPr>
        <w:t>4</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4F03620C"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bookmarkStart w:id="1" w:name="_Hlk158990131"/>
      <w:r w:rsidR="0028513F" w:rsidRPr="0028513F">
        <w:rPr>
          <w:rFonts w:ascii="Arial" w:eastAsia="MS Mincho" w:hAnsi="Arial" w:cs="Arial"/>
          <w:bCs/>
          <w:color w:val="000000"/>
        </w:rPr>
        <w:t xml:space="preserve">Discussion on </w:t>
      </w:r>
      <w:bookmarkEnd w:id="1"/>
      <w:r w:rsidR="00C13E7D">
        <w:rPr>
          <w:rFonts w:ascii="Arial" w:hAnsi="Arial" w:cs="Arial"/>
          <w:bCs/>
          <w:color w:val="000000"/>
        </w:rPr>
        <w:t>e</w:t>
      </w:r>
      <w:r w:rsidR="00C13E7D" w:rsidRPr="00C13E7D">
        <w:rPr>
          <w:rFonts w:ascii="Arial" w:hAnsi="Arial" w:cs="Arial"/>
          <w:bCs/>
          <w:color w:val="000000"/>
        </w:rPr>
        <w:t>xpected EIRP mask for upper 6GHz</w:t>
      </w:r>
    </w:p>
    <w:p w14:paraId="08CE26BB" w14:textId="4E99F770"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A46683">
        <w:rPr>
          <w:rFonts w:ascii="Arial" w:hAnsi="Arial" w:cs="Arial"/>
          <w:color w:val="000000"/>
        </w:rPr>
        <w:t>9</w:t>
      </w:r>
      <w:r w:rsidR="00E50AE3">
        <w:rPr>
          <w:rFonts w:ascii="Arial" w:hAnsi="Arial" w:cs="Arial" w:hint="eastAsia"/>
          <w:color w:val="000000"/>
        </w:rPr>
        <w:t>.</w:t>
      </w:r>
      <w:r w:rsidR="00C13E7D">
        <w:rPr>
          <w:rFonts w:ascii="Arial" w:hAnsi="Arial" w:cs="Arial"/>
          <w:color w:val="000000"/>
        </w:rPr>
        <w:t>2</w:t>
      </w:r>
      <w:r w:rsidR="00C7381D">
        <w:rPr>
          <w:rFonts w:ascii="Arial" w:hAnsi="Arial" w:cs="Arial"/>
          <w:color w:val="000000"/>
        </w:rPr>
        <w:t>.</w:t>
      </w:r>
      <w:r w:rsidR="00C13E7D">
        <w:rPr>
          <w:rFonts w:ascii="Arial" w:hAnsi="Arial" w:cs="Arial"/>
          <w:color w:val="000000"/>
        </w:rPr>
        <w:t>2</w:t>
      </w:r>
    </w:p>
    <w:p w14:paraId="67B0962B" w14:textId="71E1CA0B"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772BAB00" w14:textId="457F36D6" w:rsidR="00C13E7D" w:rsidRPr="00C13E7D" w:rsidRDefault="001652C3" w:rsidP="00C13E7D">
      <w:pPr>
        <w:spacing w:before="120" w:after="120"/>
        <w:jc w:val="both"/>
        <w:rPr>
          <w:rFonts w:ascii="Times New Roman" w:hAnsi="Times New Roman"/>
        </w:rPr>
      </w:pPr>
      <w:r>
        <w:rPr>
          <w:rFonts w:ascii="Times New Roman" w:hAnsi="Times New Roman"/>
        </w:rPr>
        <w:t>In ITU</w:t>
      </w:r>
      <w:r w:rsidR="00725975">
        <w:rPr>
          <w:rFonts w:ascii="Times New Roman" w:hAnsi="Times New Roman"/>
        </w:rPr>
        <w:t>-</w:t>
      </w:r>
      <w:r w:rsidR="00725975">
        <w:rPr>
          <w:rFonts w:ascii="Times New Roman" w:hAnsi="Times New Roman" w:hint="eastAsia"/>
        </w:rPr>
        <w:t>R</w:t>
      </w:r>
      <w:r w:rsidR="00725975">
        <w:rPr>
          <w:rFonts w:ascii="Times New Roman" w:hAnsi="Times New Roman"/>
        </w:rPr>
        <w:t xml:space="preserve"> world radiocommunication conference (WRC) in Nov. 20 – Dec. 15 2023, </w:t>
      </w:r>
      <w:r>
        <w:rPr>
          <w:rFonts w:ascii="Times New Roman" w:hAnsi="Times New Roman"/>
        </w:rPr>
        <w:t xml:space="preserve"> </w:t>
      </w:r>
      <w:r w:rsidR="00725975">
        <w:rPr>
          <w:rFonts w:ascii="Times New Roman" w:hAnsi="Times New Roman"/>
        </w:rPr>
        <w:t>t</w:t>
      </w:r>
      <w:r w:rsidR="00C13E7D" w:rsidRPr="00C13E7D">
        <w:rPr>
          <w:rFonts w:ascii="Times New Roman" w:hAnsi="Times New Roman"/>
        </w:rPr>
        <w:t>he frequency band of 6 425-7 125 MHz was identified in every ITU region as in the RR Footnotes 5.6A12, 5.6B12 and 5.6C12 with associated technical condition of limits on the expected equivalent isotropically radiated power (</w:t>
      </w:r>
      <w:r w:rsidR="00725975">
        <w:rPr>
          <w:rFonts w:ascii="Times New Roman" w:hAnsi="Times New Roman"/>
        </w:rPr>
        <w:t>EIRP</w:t>
      </w:r>
      <w:r w:rsidR="00C13E7D" w:rsidRPr="00C13E7D">
        <w:rPr>
          <w:rFonts w:ascii="Times New Roman" w:hAnsi="Times New Roman"/>
        </w:rPr>
        <w:t>) spectral density of IMT base-stations</w:t>
      </w:r>
      <w:r w:rsidR="00725975">
        <w:rPr>
          <w:rFonts w:ascii="Times New Roman" w:hAnsi="Times New Roman"/>
        </w:rPr>
        <w:t>,</w:t>
      </w:r>
      <w:r w:rsidR="00C13E7D" w:rsidRPr="00C13E7D">
        <w:rPr>
          <w:rFonts w:ascii="Times New Roman" w:hAnsi="Times New Roman"/>
        </w:rPr>
        <w:t xml:space="preserve"> for</w:t>
      </w:r>
      <w:r w:rsidR="00725975">
        <w:rPr>
          <w:rFonts w:ascii="Times New Roman" w:hAnsi="Times New Roman"/>
        </w:rPr>
        <w:t xml:space="preserve"> the purpose of</w:t>
      </w:r>
      <w:r w:rsidR="00C13E7D" w:rsidRPr="00C13E7D">
        <w:rPr>
          <w:rFonts w:ascii="Times New Roman" w:hAnsi="Times New Roman"/>
        </w:rPr>
        <w:t xml:space="preserve"> protecting </w:t>
      </w:r>
      <w:r w:rsidR="00EC63E3">
        <w:rPr>
          <w:rFonts w:ascii="Times New Roman" w:hAnsi="Times New Roman"/>
        </w:rPr>
        <w:t>e</w:t>
      </w:r>
      <w:r w:rsidR="00C13E7D" w:rsidRPr="00C13E7D">
        <w:rPr>
          <w:rFonts w:ascii="Times New Roman" w:hAnsi="Times New Roman"/>
        </w:rPr>
        <w:t xml:space="preserve">arth-to-space fixed satellite services (FSS) as in Resolution COM4/7 (WRC-23). </w:t>
      </w:r>
      <w:r w:rsidR="008743BA">
        <w:rPr>
          <w:rFonts w:ascii="Times New Roman" w:hAnsi="Times New Roman"/>
        </w:rPr>
        <w:t xml:space="preserve">Based on the </w:t>
      </w:r>
      <w:r w:rsidR="00EC63E3">
        <w:rPr>
          <w:rFonts w:ascii="Times New Roman" w:hAnsi="Times New Roman"/>
        </w:rPr>
        <w:t xml:space="preserve">newly released </w:t>
      </w:r>
      <w:r w:rsidR="00795525">
        <w:rPr>
          <w:rFonts w:ascii="Times New Roman" w:hAnsi="Times New Roman"/>
        </w:rPr>
        <w:t xml:space="preserve">ITU-R </w:t>
      </w:r>
      <w:r w:rsidR="008743BA">
        <w:rPr>
          <w:rFonts w:ascii="Times New Roman" w:hAnsi="Times New Roman"/>
        </w:rPr>
        <w:t>regulation</w:t>
      </w:r>
      <w:r w:rsidR="00795525">
        <w:rPr>
          <w:rFonts w:ascii="Times New Roman" w:hAnsi="Times New Roman"/>
        </w:rPr>
        <w:t>, the expected EIRP limits have been established which require the</w:t>
      </w:r>
      <w:r w:rsidR="00C13E7D" w:rsidRPr="00C13E7D">
        <w:rPr>
          <w:rFonts w:ascii="Times New Roman" w:hAnsi="Times New Roman"/>
        </w:rPr>
        <w:t xml:space="preserve"> harmonized specification for compliance test</w:t>
      </w:r>
      <w:r w:rsidR="00795525">
        <w:rPr>
          <w:rFonts w:ascii="Times New Roman" w:hAnsi="Times New Roman"/>
        </w:rPr>
        <w:t>s to be developed</w:t>
      </w:r>
      <w:r w:rsidR="00EC63E3">
        <w:rPr>
          <w:rFonts w:ascii="Times New Roman" w:hAnsi="Times New Roman"/>
        </w:rPr>
        <w:t xml:space="preserve"> as the task in 3GPP</w:t>
      </w:r>
      <w:r w:rsidR="00C13E7D" w:rsidRPr="00C13E7D">
        <w:rPr>
          <w:rFonts w:ascii="Times New Roman" w:hAnsi="Times New Roman"/>
        </w:rPr>
        <w:t>.</w:t>
      </w:r>
    </w:p>
    <w:p w14:paraId="0DCFB66F" w14:textId="2FB6F7D9" w:rsidR="000F1DA8" w:rsidRPr="00B61CEE" w:rsidRDefault="00EC63E3" w:rsidP="00EC43CD">
      <w:pPr>
        <w:spacing w:before="120" w:after="120"/>
        <w:jc w:val="both"/>
        <w:rPr>
          <w:rFonts w:ascii="Times New Roman" w:hAnsi="Times New Roman"/>
          <w:lang w:val="en-AU"/>
        </w:rPr>
      </w:pPr>
      <w:r>
        <w:rPr>
          <w:rFonts w:ascii="Times New Roman" w:hAnsi="Times New Roman"/>
        </w:rPr>
        <w:t>Specifically, t</w:t>
      </w:r>
      <w:r w:rsidR="00C13E7D" w:rsidRPr="00C13E7D">
        <w:rPr>
          <w:rFonts w:ascii="Times New Roman" w:hAnsi="Times New Roman"/>
        </w:rPr>
        <w:t xml:space="preserve">he aim of this task is to include the new condition in BS (and other nodes like IAB, Repeater and NCR) RF core specification (TS 38.104) and a corresponding test requirement in the conformance test specification (TS 38.141-2). </w:t>
      </w:r>
      <w:r>
        <w:rPr>
          <w:rFonts w:ascii="Times New Roman" w:hAnsi="Times New Roman"/>
        </w:rPr>
        <w:t>Furthermore, h</w:t>
      </w:r>
      <w:r w:rsidR="00C13E7D" w:rsidRPr="00C13E7D">
        <w:rPr>
          <w:rFonts w:ascii="Times New Roman" w:hAnsi="Times New Roman"/>
        </w:rPr>
        <w:t xml:space="preserve">aving the requirement included in the 3GPP standard would </w:t>
      </w:r>
      <w:r>
        <w:rPr>
          <w:rFonts w:ascii="Times New Roman" w:hAnsi="Times New Roman"/>
        </w:rPr>
        <w:t xml:space="preserve">also </w:t>
      </w:r>
      <w:r w:rsidR="00C13E7D" w:rsidRPr="00C13E7D">
        <w:rPr>
          <w:rFonts w:ascii="Times New Roman" w:hAnsi="Times New Roman"/>
        </w:rPr>
        <w:t xml:space="preserve">guarantee a harmonized terminology and conformance test method. </w:t>
      </w:r>
      <w:r w:rsidR="000E04B4">
        <w:rPr>
          <w:rFonts w:ascii="Times New Roman" w:hAnsi="Times New Roman"/>
        </w:rPr>
        <w:t>Accordingly,</w:t>
      </w:r>
      <w:r w:rsidR="00C13E7D">
        <w:rPr>
          <w:rFonts w:ascii="Times New Roman" w:hAnsi="Times New Roman"/>
        </w:rPr>
        <w:t xml:space="preserve"> the </w:t>
      </w:r>
      <w:r w:rsidR="00510E40">
        <w:rPr>
          <w:rFonts w:ascii="Times New Roman" w:hAnsi="Times New Roman"/>
        </w:rPr>
        <w:t xml:space="preserve">core part </w:t>
      </w:r>
      <w:r w:rsidR="00C13E7D">
        <w:rPr>
          <w:rFonts w:ascii="Times New Roman" w:hAnsi="Times New Roman"/>
        </w:rPr>
        <w:t>objective related to expected EIRP mask for upper 6GHz</w:t>
      </w:r>
      <w:r w:rsidR="0030041F">
        <w:rPr>
          <w:rFonts w:ascii="Times New Roman" w:hAnsi="Times New Roman"/>
        </w:rPr>
        <w:t xml:space="preserve"> </w:t>
      </w:r>
      <w:r w:rsidR="000E04B4">
        <w:rPr>
          <w:rFonts w:ascii="Times New Roman" w:hAnsi="Times New Roman"/>
        </w:rPr>
        <w:t>is provided in WID [</w:t>
      </w:r>
      <w:r w:rsidR="00740BED">
        <w:rPr>
          <w:rFonts w:ascii="Times New Roman" w:hAnsi="Times New Roman"/>
        </w:rPr>
        <w:t>1</w:t>
      </w:r>
      <w:r w:rsidR="000E04B4">
        <w:rPr>
          <w:rFonts w:ascii="Times New Roman" w:hAnsi="Times New Roman"/>
        </w:rPr>
        <w:t>]</w:t>
      </w:r>
      <w:r w:rsidR="00740BED">
        <w:rPr>
          <w:rFonts w:ascii="Times New Roman" w:hAnsi="Times New Roman"/>
        </w:rPr>
        <w:t xml:space="preserve"> </w:t>
      </w:r>
      <w:r w:rsidR="000E04B4">
        <w:rPr>
          <w:rFonts w:ascii="Times New Roman" w:hAnsi="Times New Roman"/>
        </w:rPr>
        <w:t>as</w:t>
      </w:r>
      <w:r w:rsidR="00740BED">
        <w:rPr>
          <w:rFonts w:ascii="Times New Roman" w:hAnsi="Times New Roman"/>
        </w:rPr>
        <w:t>:</w:t>
      </w:r>
      <w:r w:rsidR="0030041F">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81048D" w:rsidRPr="00362D22" w14:paraId="21CDB5F7" w14:textId="77777777" w:rsidTr="0081048D">
        <w:tc>
          <w:tcPr>
            <w:tcW w:w="9631" w:type="dxa"/>
          </w:tcPr>
          <w:p w14:paraId="4D650B55" w14:textId="77777777" w:rsidR="00362D22" w:rsidRPr="00362D22" w:rsidRDefault="00362D22" w:rsidP="00362D22">
            <w:pPr>
              <w:ind w:right="-99"/>
              <w:jc w:val="both"/>
              <w:rPr>
                <w:rFonts w:ascii="Times New Roman" w:hAnsi="Times New Roman" w:cs="Times New Roman"/>
                <w:bCs/>
                <w:sz w:val="20"/>
                <w:szCs w:val="20"/>
                <w:lang w:eastAsia="ko-KR"/>
              </w:rPr>
            </w:pPr>
            <w:r w:rsidRPr="00362D22">
              <w:rPr>
                <w:rFonts w:ascii="Times New Roman" w:hAnsi="Times New Roman" w:cs="Times New Roman"/>
                <w:b/>
                <w:sz w:val="20"/>
                <w:szCs w:val="20"/>
              </w:rPr>
              <w:t>Expected EIRP mask for upper 6GHz</w:t>
            </w:r>
          </w:p>
          <w:p w14:paraId="38709C63" w14:textId="77777777" w:rsidR="00362D22" w:rsidRPr="00362D22" w:rsidRDefault="00362D22" w:rsidP="00362D22">
            <w:pPr>
              <w:pStyle w:val="ListParagraph"/>
              <w:widowControl w:val="0"/>
              <w:numPr>
                <w:ilvl w:val="0"/>
                <w:numId w:val="21"/>
              </w:numPr>
              <w:overflowPunct/>
              <w:autoSpaceDE/>
              <w:autoSpaceDN/>
              <w:adjustRightInd/>
              <w:spacing w:after="0"/>
              <w:ind w:firstLineChars="0"/>
              <w:textAlignment w:val="auto"/>
            </w:pPr>
            <w:r w:rsidRPr="00362D22">
              <w:t>Introduce the concept of “limits on expected EIRP for angles above horizon” into the RAN4 BS specifications and specify related BS requirement for 6425-7125 MHz based on the WRC-23 outcome.</w:t>
            </w:r>
          </w:p>
          <w:p w14:paraId="559720AF" w14:textId="1ADB999D" w:rsidR="0081048D" w:rsidRPr="00362D22" w:rsidRDefault="00362D22" w:rsidP="00362D22">
            <w:pPr>
              <w:pStyle w:val="ListParagraph"/>
              <w:widowControl w:val="0"/>
              <w:numPr>
                <w:ilvl w:val="1"/>
                <w:numId w:val="21"/>
              </w:numPr>
              <w:overflowPunct/>
              <w:autoSpaceDE/>
              <w:autoSpaceDN/>
              <w:adjustRightInd/>
              <w:ind w:firstLineChars="0"/>
              <w:jc w:val="both"/>
              <w:textAlignment w:val="auto"/>
            </w:pPr>
            <w:r w:rsidRPr="00362D22">
              <w:t>Note: target completion date of this objective is December 2024.</w:t>
            </w:r>
          </w:p>
        </w:tc>
      </w:tr>
    </w:tbl>
    <w:p w14:paraId="3D537B18" w14:textId="194F024C" w:rsidR="00FF2056" w:rsidRDefault="00C81487" w:rsidP="00B42A45">
      <w:pPr>
        <w:spacing w:before="120" w:after="120"/>
        <w:jc w:val="both"/>
        <w:rPr>
          <w:rFonts w:ascii="Times New Roman" w:hAnsi="Times New Roman"/>
        </w:rPr>
      </w:pPr>
      <w:r>
        <w:rPr>
          <w:rFonts w:ascii="Times New Roman" w:hAnsi="Times New Roman"/>
        </w:rPr>
        <w:t xml:space="preserve">In this contribution, </w:t>
      </w:r>
      <w:r w:rsidR="00AD1DBD">
        <w:rPr>
          <w:rFonts w:ascii="Times New Roman" w:hAnsi="Times New Roman"/>
        </w:rPr>
        <w:t>we would like t</w:t>
      </w:r>
      <w:r w:rsidR="00FF2056">
        <w:rPr>
          <w:rFonts w:ascii="Times New Roman" w:hAnsi="Times New Roman"/>
        </w:rPr>
        <w:t xml:space="preserve">o </w:t>
      </w:r>
      <w:r w:rsidR="00362D22">
        <w:rPr>
          <w:rFonts w:ascii="Times New Roman" w:hAnsi="Times New Roman"/>
        </w:rPr>
        <w:t xml:space="preserve">provide our analysis on the </w:t>
      </w:r>
      <w:r w:rsidR="00362D22" w:rsidRPr="00362D22">
        <w:rPr>
          <w:rFonts w:ascii="Times New Roman" w:hAnsi="Times New Roman"/>
        </w:rPr>
        <w:t>expected EIRP mask for upper 6GHz</w:t>
      </w:r>
      <w:r w:rsidR="006E2A1B">
        <w:rPr>
          <w:rFonts w:ascii="Times New Roman" w:hAnsi="Times New Roman"/>
        </w:rPr>
        <w:t xml:space="preserve">, and discuss the related BS requirements </w:t>
      </w:r>
      <w:r w:rsidR="006E2A1B" w:rsidRPr="006E2A1B">
        <w:rPr>
          <w:rFonts w:ascii="Times New Roman" w:hAnsi="Times New Roman"/>
        </w:rPr>
        <w:t>for 6425-7125 MHz based on the WRC-23 outcome</w:t>
      </w:r>
      <w:r w:rsidR="00AD1DBD">
        <w:rPr>
          <w:rFonts w:ascii="Times New Roman" w:hAnsi="Times New Roman"/>
        </w:rPr>
        <w:t>.</w:t>
      </w:r>
      <w:r w:rsidR="00FF2056">
        <w:rPr>
          <w:rFonts w:ascii="Times New Roman" w:hAnsi="Times New Roman"/>
        </w:rPr>
        <w:t xml:space="preserve"> </w:t>
      </w:r>
    </w:p>
    <w:p w14:paraId="3885AC8A" w14:textId="053AD89B" w:rsidR="00A84BFE" w:rsidRPr="00002DD4" w:rsidRDefault="00A84BFE" w:rsidP="00BA763E">
      <w:pPr>
        <w:pStyle w:val="Heading1"/>
        <w:tabs>
          <w:tab w:val="num" w:pos="522"/>
        </w:tabs>
        <w:ind w:left="522" w:hanging="522"/>
        <w:rPr>
          <w:lang w:val="en-US" w:eastAsia="zh-CN"/>
        </w:rPr>
      </w:pPr>
      <w:r>
        <w:rPr>
          <w:lang w:val="en-US" w:eastAsia="zh-CN"/>
        </w:rPr>
        <w:t>2.</w:t>
      </w:r>
      <w:r w:rsidRPr="005A4468">
        <w:rPr>
          <w:lang w:val="en-US" w:eastAsia="zh-CN"/>
        </w:rPr>
        <w:t xml:space="preserve"> </w:t>
      </w:r>
      <w:r w:rsidR="00362D22">
        <w:rPr>
          <w:lang w:val="en-US" w:eastAsia="zh-CN"/>
        </w:rPr>
        <w:t>Resolution COM4/7 (WRC-23)</w:t>
      </w:r>
      <w:r w:rsidR="00BA763E">
        <w:rPr>
          <w:lang w:val="en-US" w:eastAsia="zh-CN"/>
        </w:rPr>
        <w:t xml:space="preserve"> </w:t>
      </w:r>
      <w:r w:rsidR="00BA763E" w:rsidRPr="00BA763E">
        <w:rPr>
          <w:lang w:val="en-US" w:eastAsia="zh-CN"/>
        </w:rPr>
        <w:t>Terrestrial component of International Mobile Telecommunications (IMT)</w:t>
      </w:r>
      <w:r w:rsidR="00BA763E">
        <w:rPr>
          <w:lang w:val="en-US" w:eastAsia="zh-CN"/>
        </w:rPr>
        <w:t xml:space="preserve"> </w:t>
      </w:r>
      <w:r w:rsidR="00BA763E" w:rsidRPr="00BA763E">
        <w:rPr>
          <w:lang w:val="en-US" w:eastAsia="zh-CN"/>
        </w:rPr>
        <w:t>within the frequency band 6 425-7 125 MHz</w:t>
      </w:r>
    </w:p>
    <w:p w14:paraId="240EC749" w14:textId="7350256E" w:rsidR="00721B36" w:rsidRDefault="00721B36" w:rsidP="00721B36">
      <w:pPr>
        <w:pStyle w:val="Heading2"/>
        <w:rPr>
          <w:lang w:val="en-US" w:eastAsia="zh-CN"/>
        </w:rPr>
      </w:pPr>
      <w:r>
        <w:rPr>
          <w:lang w:val="en-US" w:eastAsia="zh-CN"/>
        </w:rPr>
        <w:t>2</w:t>
      </w:r>
      <w:r w:rsidRPr="00A54C75">
        <w:rPr>
          <w:lang w:val="en-US" w:eastAsia="zh-CN"/>
        </w:rPr>
        <w:t xml:space="preserve">.1 </w:t>
      </w:r>
      <w:r w:rsidR="005C3613">
        <w:rPr>
          <w:lang w:val="en-US" w:eastAsia="zh-CN"/>
        </w:rPr>
        <w:t>Expected EIRP spectral density</w:t>
      </w:r>
    </w:p>
    <w:p w14:paraId="6EB89A66" w14:textId="123A2F28" w:rsidR="005C3613" w:rsidRPr="005C3613" w:rsidRDefault="006E2A1B" w:rsidP="005C3613">
      <w:pPr>
        <w:spacing w:before="120" w:after="120"/>
        <w:jc w:val="both"/>
        <w:rPr>
          <w:rFonts w:ascii="Times New Roman" w:hAnsi="Times New Roman"/>
        </w:rPr>
      </w:pPr>
      <w:bookmarkStart w:id="2" w:name="OLE_LINK150"/>
      <w:bookmarkStart w:id="3" w:name="OLE_LINK151"/>
      <w:r>
        <w:rPr>
          <w:rFonts w:ascii="Times New Roman" w:hAnsi="Times New Roman"/>
        </w:rPr>
        <w:t>Based on WRC-23, t</w:t>
      </w:r>
      <w:r w:rsidR="005C3613" w:rsidRPr="005C3613">
        <w:rPr>
          <w:rFonts w:ascii="Times New Roman" w:hAnsi="Times New Roman"/>
        </w:rPr>
        <w:t xml:space="preserve">he frequency band of 6 425-7 125 MHz was identified in every ITU region as in the RR Footnotes 5.6A12, 5.6B12 and 5.6C12 with associated technical condition of limits on the expected </w:t>
      </w:r>
      <w:r>
        <w:rPr>
          <w:rFonts w:ascii="Times New Roman" w:hAnsi="Times New Roman"/>
        </w:rPr>
        <w:t>EIRP</w:t>
      </w:r>
      <w:r w:rsidR="005C3613" w:rsidRPr="005C3613">
        <w:rPr>
          <w:rFonts w:ascii="Times New Roman" w:hAnsi="Times New Roman"/>
        </w:rPr>
        <w:t xml:space="preserve"> spectral density of IMT base-stations for protecting Earth-to-space fixed satellite services (FSS)</w:t>
      </w:r>
      <w:bookmarkEnd w:id="2"/>
      <w:bookmarkEnd w:id="3"/>
      <w:r w:rsidR="00BA763E">
        <w:rPr>
          <w:rFonts w:ascii="Times New Roman" w:hAnsi="Times New Roman"/>
        </w:rPr>
        <w:t xml:space="preserve">. </w:t>
      </w:r>
      <w:r w:rsidR="00EC63E3">
        <w:rPr>
          <w:rFonts w:ascii="Times New Roman" w:hAnsi="Times New Roman"/>
        </w:rPr>
        <w:t>Particularly,</w:t>
      </w:r>
      <w:r w:rsidR="005C3613" w:rsidRPr="005C3613">
        <w:rPr>
          <w:rFonts w:ascii="Times New Roman" w:hAnsi="Times New Roman"/>
        </w:rPr>
        <w:t xml:space="preserve"> </w:t>
      </w:r>
      <w:r w:rsidR="0034357B">
        <w:rPr>
          <w:rFonts w:ascii="Times New Roman" w:hAnsi="Times New Roman"/>
        </w:rPr>
        <w:t xml:space="preserve">the expected EIRP spectral density limit is provided in </w:t>
      </w:r>
      <w:r w:rsidR="005C3613" w:rsidRPr="005C3613">
        <w:rPr>
          <w:rFonts w:ascii="Times New Roman" w:hAnsi="Times New Roman"/>
        </w:rPr>
        <w:t xml:space="preserve">Resolution COM4/7 </w:t>
      </w:r>
      <w:r w:rsidR="0034357B">
        <w:rPr>
          <w:rFonts w:ascii="Times New Roman" w:hAnsi="Times New Roman"/>
        </w:rPr>
        <w:t xml:space="preserve">[2] </w:t>
      </w:r>
      <w:r w:rsidR="005C3613" w:rsidRPr="005C3613">
        <w:rPr>
          <w:rFonts w:ascii="Times New Roman" w:hAnsi="Times New Roman"/>
        </w:rPr>
        <w:t>and extracted as below:</w:t>
      </w:r>
    </w:p>
    <w:tbl>
      <w:tblPr>
        <w:tblStyle w:val="TableGrid"/>
        <w:tblW w:w="0" w:type="auto"/>
        <w:tblLook w:val="04A0" w:firstRow="1" w:lastRow="0" w:firstColumn="1" w:lastColumn="0" w:noHBand="0" w:noVBand="1"/>
      </w:tblPr>
      <w:tblGrid>
        <w:gridCol w:w="9631"/>
      </w:tblGrid>
      <w:tr w:rsidR="00135D9F" w:rsidRPr="00135D9F" w14:paraId="255F485A" w14:textId="77777777" w:rsidTr="005C3613">
        <w:tc>
          <w:tcPr>
            <w:tcW w:w="9631" w:type="dxa"/>
          </w:tcPr>
          <w:p w14:paraId="5C195B01" w14:textId="77777777" w:rsidR="005C3613" w:rsidRPr="00135D9F" w:rsidRDefault="005C3613" w:rsidP="005C3613">
            <w:pPr>
              <w:spacing w:afterLines="50" w:after="120"/>
              <w:ind w:leftChars="200" w:left="440" w:firstLine="284"/>
              <w:rPr>
                <w:rFonts w:ascii="Times New Roman" w:hAnsi="Times New Roman" w:cs="Times New Roman"/>
                <w:i/>
                <w:shd w:val="clear" w:color="auto" w:fill="FFFFFF"/>
              </w:rPr>
            </w:pPr>
            <w:r w:rsidRPr="00135D9F">
              <w:rPr>
                <w:rFonts w:ascii="Times New Roman" w:hAnsi="Times New Roman" w:cs="Times New Roman"/>
                <w:i/>
                <w:shd w:val="clear" w:color="auto" w:fill="FFFFFF"/>
              </w:rPr>
              <w:t>“</w:t>
            </w:r>
            <w:proofErr w:type="gramStart"/>
            <w:r w:rsidRPr="00135D9F">
              <w:rPr>
                <w:rFonts w:ascii="Times New Roman" w:hAnsi="Times New Roman" w:cs="Times New Roman"/>
                <w:i/>
                <w:shd w:val="clear" w:color="auto" w:fill="FFFFFF"/>
              </w:rPr>
              <w:t>resolves</w:t>
            </w:r>
            <w:proofErr w:type="gramEnd"/>
          </w:p>
          <w:p w14:paraId="6922FAFD" w14:textId="77777777" w:rsidR="00BA763E" w:rsidRPr="00135D9F" w:rsidRDefault="00BA763E" w:rsidP="00BA763E">
            <w:pPr>
              <w:spacing w:afterLines="50" w:after="120"/>
              <w:ind w:leftChars="200" w:left="440"/>
              <w:rPr>
                <w:rFonts w:ascii="Times New Roman" w:hAnsi="Times New Roman" w:cs="Times New Roman"/>
                <w:shd w:val="clear" w:color="auto" w:fill="FFFFFF"/>
              </w:rPr>
            </w:pPr>
            <w:r w:rsidRPr="00135D9F">
              <w:rPr>
                <w:rFonts w:ascii="Times New Roman" w:hAnsi="Times New Roman" w:cs="Times New Roman"/>
                <w:shd w:val="clear" w:color="auto" w:fill="FFFFFF"/>
              </w:rPr>
              <w:t xml:space="preserve">1 that administrations wishing to implement IMT in accordance with Nos. 5.6A12, 5.6B12, and 5.6C12 consider use of the frequency bands referred to in those footnotes, taking into account the most recent versions of the relevant ITU-R Recommendations; </w:t>
            </w:r>
          </w:p>
          <w:p w14:paraId="4BDC18EE" w14:textId="5D2FCC59" w:rsidR="005C3613" w:rsidRPr="00135D9F" w:rsidRDefault="005C3613" w:rsidP="00BA763E">
            <w:pPr>
              <w:spacing w:afterLines="50" w:after="120"/>
              <w:ind w:leftChars="200" w:left="440"/>
              <w:rPr>
                <w:rFonts w:ascii="Times New Roman" w:hAnsi="Times New Roman" w:cs="Times New Roman"/>
              </w:rPr>
            </w:pPr>
            <w:r w:rsidRPr="00135D9F">
              <w:rPr>
                <w:rFonts w:ascii="Times New Roman" w:hAnsi="Times New Roman" w:cs="Times New Roman"/>
              </w:rPr>
              <w:lastRenderedPageBreak/>
              <w:t>2</w:t>
            </w:r>
            <w:r w:rsidRPr="00135D9F">
              <w:rPr>
                <w:rFonts w:ascii="Times New Roman" w:hAnsi="Times New Roman" w:cs="Times New Roman"/>
              </w:rPr>
              <w:tab/>
            </w:r>
            <w:r w:rsidR="0034357B" w:rsidRPr="00135D9F">
              <w:rPr>
                <w:rFonts w:ascii="Times New Roman" w:hAnsi="Times New Roman" w:cs="Times New Roman"/>
              </w:rPr>
              <w:t xml:space="preserve"> </w:t>
            </w:r>
            <w:r w:rsidRPr="00135D9F">
              <w:rPr>
                <w:rFonts w:ascii="Times New Roman" w:hAnsi="Times New Roman" w:cs="Times New Roman"/>
              </w:rPr>
              <w:t xml:space="preserve">that, in order to ensure protection for the FSS (Earth-to-space), and taking into account </w:t>
            </w:r>
            <w:r w:rsidRPr="00135D9F">
              <w:rPr>
                <w:rFonts w:ascii="Times New Roman" w:hAnsi="Times New Roman" w:cs="Times New Roman"/>
                <w:i/>
              </w:rPr>
              <w:t>considering</w:t>
            </w:r>
            <w:r w:rsidRPr="00135D9F">
              <w:rPr>
                <w:rFonts w:ascii="Times New Roman" w:hAnsi="Times New Roman" w:cs="Times New Roman"/>
              </w:rPr>
              <w:t xml:space="preserve"> d), the level of expected e.i.r.p. spectral density emitted by an IMT base station as a function of the vertical angle above the horizon shall not exceed the following values (No. 21.5 does not apply):</w:t>
            </w:r>
          </w:p>
          <w:tbl>
            <w:tblPr>
              <w:tblStyle w:val="Tabellengitternetz1"/>
              <w:tblW w:w="8060" w:type="dxa"/>
              <w:jc w:val="center"/>
              <w:tblLook w:val="0420" w:firstRow="1" w:lastRow="0" w:firstColumn="0" w:lastColumn="0" w:noHBand="0" w:noVBand="1"/>
            </w:tblPr>
            <w:tblGrid>
              <w:gridCol w:w="4420"/>
              <w:gridCol w:w="3640"/>
            </w:tblGrid>
            <w:tr w:rsidR="00135D9F" w:rsidRPr="00135D9F" w14:paraId="6F9F1F5A" w14:textId="77777777" w:rsidTr="00743DBF">
              <w:trPr>
                <w:trHeight w:val="761"/>
                <w:jc w:val="center"/>
              </w:trPr>
              <w:tc>
                <w:tcPr>
                  <w:tcW w:w="4420" w:type="dxa"/>
                  <w:hideMark/>
                </w:tcPr>
                <w:p w14:paraId="55B54391" w14:textId="77777777" w:rsidR="005C3613" w:rsidRPr="00135D9F" w:rsidRDefault="005C3613" w:rsidP="005C3613">
                  <w:pPr>
                    <w:jc w:val="center"/>
                    <w:rPr>
                      <w:rFonts w:ascii="Times New Roman" w:hAnsi="Times New Roman" w:cs="Times New Roman"/>
                    </w:rPr>
                  </w:pPr>
                  <w:r w:rsidRPr="00135D9F">
                    <w:rPr>
                      <w:rFonts w:ascii="Times New Roman" w:hAnsi="Times New Roman" w:cs="Times New Roman"/>
                      <w:bCs/>
                    </w:rPr>
                    <w:t>Vertical angle range</w:t>
                  </w:r>
                  <w:r w:rsidRPr="00135D9F">
                    <w:rPr>
                      <w:rFonts w:ascii="Times New Roman" w:hAnsi="Times New Roman" w:cs="Times New Roman"/>
                      <w:bCs/>
                    </w:rPr>
                    <w:br/>
                    <w:t>θ</w:t>
                  </w:r>
                  <w:r w:rsidRPr="00135D9F">
                    <w:rPr>
                      <w:rFonts w:ascii="Times New Roman" w:hAnsi="Times New Roman" w:cs="Times New Roman"/>
                      <w:bCs/>
                      <w:vertAlign w:val="subscript"/>
                    </w:rPr>
                    <w:t>L</w:t>
                  </w:r>
                  <w:r w:rsidRPr="00135D9F">
                    <w:rPr>
                      <w:rFonts w:ascii="Times New Roman" w:hAnsi="Times New Roman" w:cs="Times New Roman"/>
                      <w:bCs/>
                    </w:rPr>
                    <w:t> ≤ θ &lt; θ</w:t>
                  </w:r>
                  <w:r w:rsidRPr="00135D9F">
                    <w:rPr>
                      <w:rFonts w:ascii="Times New Roman" w:hAnsi="Times New Roman" w:cs="Times New Roman"/>
                      <w:bCs/>
                      <w:vertAlign w:val="subscript"/>
                    </w:rPr>
                    <w:t>H</w:t>
                  </w:r>
                  <w:r w:rsidRPr="00135D9F">
                    <w:rPr>
                      <w:rFonts w:ascii="Times New Roman" w:hAnsi="Times New Roman" w:cs="Times New Roman"/>
                      <w:bCs/>
                    </w:rPr>
                    <w:br/>
                    <w:t>(vertical angle θ above the horizon)</w:t>
                  </w:r>
                </w:p>
              </w:tc>
              <w:tc>
                <w:tcPr>
                  <w:tcW w:w="3640" w:type="dxa"/>
                  <w:hideMark/>
                </w:tcPr>
                <w:p w14:paraId="25EDFB1A" w14:textId="77777777" w:rsidR="005C3613" w:rsidRPr="00135D9F" w:rsidRDefault="005C3613" w:rsidP="005C3613">
                  <w:pPr>
                    <w:jc w:val="center"/>
                    <w:rPr>
                      <w:rFonts w:ascii="Times New Roman" w:hAnsi="Times New Roman" w:cs="Times New Roman"/>
                      <w:bCs/>
                    </w:rPr>
                  </w:pPr>
                  <w:r w:rsidRPr="00135D9F">
                    <w:rPr>
                      <w:rFonts w:ascii="Times New Roman" w:hAnsi="Times New Roman" w:cs="Times New Roman"/>
                      <w:bCs/>
                    </w:rPr>
                    <w:t>Expected e.i.r.p.</w:t>
                  </w:r>
                </w:p>
                <w:p w14:paraId="35C6DDBA" w14:textId="77777777" w:rsidR="005C3613" w:rsidRPr="00135D9F" w:rsidRDefault="005C3613" w:rsidP="005C3613">
                  <w:pPr>
                    <w:jc w:val="center"/>
                    <w:rPr>
                      <w:rFonts w:ascii="Times New Roman" w:hAnsi="Times New Roman" w:cs="Times New Roman"/>
                      <w:bCs/>
                    </w:rPr>
                  </w:pPr>
                  <w:r w:rsidRPr="00135D9F">
                    <w:rPr>
                      <w:rFonts w:ascii="Times New Roman" w:hAnsi="Times New Roman" w:cs="Times New Roman"/>
                      <w:bCs/>
                    </w:rPr>
                    <w:t xml:space="preserve"> (dBm/MHz)</w:t>
                  </w:r>
                </w:p>
                <w:p w14:paraId="2934F4C6" w14:textId="77777777" w:rsidR="005C3613" w:rsidRPr="00135D9F" w:rsidRDefault="005C3613" w:rsidP="005C3613">
                  <w:pPr>
                    <w:jc w:val="center"/>
                    <w:rPr>
                      <w:rFonts w:ascii="Times New Roman" w:hAnsi="Times New Roman" w:cs="Times New Roman"/>
                    </w:rPr>
                  </w:pPr>
                  <w:r w:rsidRPr="00135D9F">
                    <w:rPr>
                      <w:rFonts w:ascii="Times New Roman" w:hAnsi="Times New Roman" w:cs="Times New Roman"/>
                      <w:bCs/>
                    </w:rPr>
                    <w:t>(See NOTES 1, 2 and 3)</w:t>
                  </w:r>
                </w:p>
              </w:tc>
            </w:tr>
            <w:tr w:rsidR="00135D9F" w:rsidRPr="00135D9F" w14:paraId="3BDD4822" w14:textId="77777777" w:rsidTr="00743DBF">
              <w:trPr>
                <w:trHeight w:val="303"/>
                <w:jc w:val="center"/>
              </w:trPr>
              <w:tc>
                <w:tcPr>
                  <w:tcW w:w="4420" w:type="dxa"/>
                  <w:hideMark/>
                </w:tcPr>
                <w:p w14:paraId="4682AE37" w14:textId="77777777" w:rsidR="005C3613" w:rsidRPr="00135D9F" w:rsidRDefault="005C3613" w:rsidP="005C3613">
                  <w:pPr>
                    <w:jc w:val="center"/>
                    <w:rPr>
                      <w:rFonts w:ascii="Times New Roman" w:hAnsi="Times New Roman" w:cs="Times New Roman"/>
                    </w:rPr>
                  </w:pPr>
                  <w:r w:rsidRPr="00135D9F">
                    <w:rPr>
                      <w:rFonts w:ascii="Times New Roman" w:hAnsi="Times New Roman" w:cs="Times New Roman"/>
                    </w:rPr>
                    <w:t>0</w:t>
                  </w:r>
                  <w:r w:rsidRPr="00135D9F">
                    <w:rPr>
                      <w:rFonts w:ascii="Times New Roman" w:hAnsi="Times New Roman" w:cs="Times New Roman"/>
                    </w:rPr>
                    <w:sym w:font="Symbol" w:char="F0B0"/>
                  </w:r>
                  <w:r w:rsidRPr="00135D9F">
                    <w:rPr>
                      <w:rFonts w:ascii="Times New Roman" w:hAnsi="Times New Roman" w:cs="Times New Roman"/>
                    </w:rPr>
                    <w:t xml:space="preserve"> ≤ θ &lt; 5</w:t>
                  </w:r>
                  <w:r w:rsidRPr="00135D9F">
                    <w:rPr>
                      <w:rFonts w:ascii="Times New Roman" w:hAnsi="Times New Roman" w:cs="Times New Roman"/>
                    </w:rPr>
                    <w:sym w:font="Symbol" w:char="F0B0"/>
                  </w:r>
                </w:p>
              </w:tc>
              <w:tc>
                <w:tcPr>
                  <w:tcW w:w="3640" w:type="dxa"/>
                  <w:hideMark/>
                </w:tcPr>
                <w:p w14:paraId="1E624AD3" w14:textId="77777777" w:rsidR="005C3613" w:rsidRPr="00135D9F" w:rsidRDefault="005C3613" w:rsidP="005C3613">
                  <w:pPr>
                    <w:jc w:val="center"/>
                    <w:rPr>
                      <w:rFonts w:ascii="Times New Roman" w:hAnsi="Times New Roman" w:cs="Times New Roman"/>
                    </w:rPr>
                  </w:pPr>
                  <w:r w:rsidRPr="00135D9F">
                    <w:rPr>
                      <w:rFonts w:ascii="Times New Roman" w:hAnsi="Times New Roman" w:cs="Times New Roman"/>
                    </w:rPr>
                    <w:t>27</w:t>
                  </w:r>
                </w:p>
              </w:tc>
            </w:tr>
            <w:tr w:rsidR="00135D9F" w:rsidRPr="00135D9F" w14:paraId="4603AE62" w14:textId="77777777" w:rsidTr="00743DBF">
              <w:trPr>
                <w:trHeight w:val="303"/>
                <w:jc w:val="center"/>
              </w:trPr>
              <w:tc>
                <w:tcPr>
                  <w:tcW w:w="4420" w:type="dxa"/>
                  <w:hideMark/>
                </w:tcPr>
                <w:p w14:paraId="33252522" w14:textId="77777777" w:rsidR="005C3613" w:rsidRPr="00135D9F" w:rsidRDefault="005C3613" w:rsidP="005C3613">
                  <w:pPr>
                    <w:jc w:val="center"/>
                    <w:rPr>
                      <w:rFonts w:ascii="Times New Roman" w:hAnsi="Times New Roman" w:cs="Times New Roman"/>
                    </w:rPr>
                  </w:pPr>
                  <w:r w:rsidRPr="00135D9F">
                    <w:rPr>
                      <w:rFonts w:ascii="Times New Roman" w:hAnsi="Times New Roman" w:cs="Times New Roman"/>
                    </w:rPr>
                    <w:t>5</w:t>
                  </w:r>
                  <w:r w:rsidRPr="00135D9F">
                    <w:rPr>
                      <w:rFonts w:ascii="Times New Roman" w:hAnsi="Times New Roman" w:cs="Times New Roman"/>
                    </w:rPr>
                    <w:sym w:font="Symbol" w:char="F0B0"/>
                  </w:r>
                  <w:r w:rsidRPr="00135D9F">
                    <w:rPr>
                      <w:rFonts w:ascii="Times New Roman" w:hAnsi="Times New Roman" w:cs="Times New Roman"/>
                    </w:rPr>
                    <w:t xml:space="preserve"> ≤ θ &lt; 10</w:t>
                  </w:r>
                  <w:r w:rsidRPr="00135D9F">
                    <w:rPr>
                      <w:rFonts w:ascii="Times New Roman" w:hAnsi="Times New Roman" w:cs="Times New Roman"/>
                    </w:rPr>
                    <w:sym w:font="Symbol" w:char="F0B0"/>
                  </w:r>
                </w:p>
              </w:tc>
              <w:tc>
                <w:tcPr>
                  <w:tcW w:w="3640" w:type="dxa"/>
                  <w:hideMark/>
                </w:tcPr>
                <w:p w14:paraId="330E4898" w14:textId="77777777" w:rsidR="005C3613" w:rsidRPr="00135D9F" w:rsidRDefault="005C3613" w:rsidP="005C3613">
                  <w:pPr>
                    <w:jc w:val="center"/>
                    <w:rPr>
                      <w:rFonts w:ascii="Times New Roman" w:hAnsi="Times New Roman" w:cs="Times New Roman"/>
                    </w:rPr>
                  </w:pPr>
                  <w:r w:rsidRPr="00135D9F">
                    <w:rPr>
                      <w:rFonts w:ascii="Times New Roman" w:hAnsi="Times New Roman" w:cs="Times New Roman"/>
                    </w:rPr>
                    <w:t>23</w:t>
                  </w:r>
                </w:p>
              </w:tc>
            </w:tr>
            <w:tr w:rsidR="00135D9F" w:rsidRPr="00135D9F" w14:paraId="7E9158B4" w14:textId="77777777" w:rsidTr="00743DBF">
              <w:trPr>
                <w:trHeight w:val="303"/>
                <w:jc w:val="center"/>
              </w:trPr>
              <w:tc>
                <w:tcPr>
                  <w:tcW w:w="4420" w:type="dxa"/>
                  <w:hideMark/>
                </w:tcPr>
                <w:p w14:paraId="1645C42A" w14:textId="77777777" w:rsidR="005C3613" w:rsidRPr="00135D9F" w:rsidRDefault="005C3613" w:rsidP="005C3613">
                  <w:pPr>
                    <w:jc w:val="center"/>
                    <w:rPr>
                      <w:rFonts w:ascii="Times New Roman" w:hAnsi="Times New Roman" w:cs="Times New Roman"/>
                    </w:rPr>
                  </w:pPr>
                  <w:r w:rsidRPr="00135D9F">
                    <w:rPr>
                      <w:rFonts w:ascii="Times New Roman" w:hAnsi="Times New Roman" w:cs="Times New Roman"/>
                    </w:rPr>
                    <w:t>10</w:t>
                  </w:r>
                  <w:r w:rsidRPr="00135D9F">
                    <w:rPr>
                      <w:rFonts w:ascii="Times New Roman" w:hAnsi="Times New Roman" w:cs="Times New Roman"/>
                    </w:rPr>
                    <w:sym w:font="Symbol" w:char="F0B0"/>
                  </w:r>
                  <w:r w:rsidRPr="00135D9F">
                    <w:rPr>
                      <w:rFonts w:ascii="Times New Roman" w:hAnsi="Times New Roman" w:cs="Times New Roman"/>
                    </w:rPr>
                    <w:t xml:space="preserve"> ≤ θ &lt; 15</w:t>
                  </w:r>
                  <w:r w:rsidRPr="00135D9F">
                    <w:rPr>
                      <w:rFonts w:ascii="Times New Roman" w:hAnsi="Times New Roman" w:cs="Times New Roman"/>
                    </w:rPr>
                    <w:sym w:font="Symbol" w:char="F0B0"/>
                  </w:r>
                </w:p>
              </w:tc>
              <w:tc>
                <w:tcPr>
                  <w:tcW w:w="3640" w:type="dxa"/>
                  <w:hideMark/>
                </w:tcPr>
                <w:p w14:paraId="0D833B94" w14:textId="77777777" w:rsidR="005C3613" w:rsidRPr="00135D9F" w:rsidRDefault="005C3613" w:rsidP="005C3613">
                  <w:pPr>
                    <w:jc w:val="center"/>
                    <w:rPr>
                      <w:rFonts w:ascii="Times New Roman" w:hAnsi="Times New Roman" w:cs="Times New Roman"/>
                    </w:rPr>
                  </w:pPr>
                  <w:r w:rsidRPr="00135D9F">
                    <w:rPr>
                      <w:rFonts w:ascii="Times New Roman" w:hAnsi="Times New Roman" w:cs="Times New Roman"/>
                    </w:rPr>
                    <w:t>19</w:t>
                  </w:r>
                </w:p>
              </w:tc>
            </w:tr>
            <w:tr w:rsidR="00135D9F" w:rsidRPr="00135D9F" w14:paraId="55808398" w14:textId="77777777" w:rsidTr="00743DBF">
              <w:trPr>
                <w:trHeight w:val="303"/>
                <w:jc w:val="center"/>
              </w:trPr>
              <w:tc>
                <w:tcPr>
                  <w:tcW w:w="4420" w:type="dxa"/>
                  <w:hideMark/>
                </w:tcPr>
                <w:p w14:paraId="2904FD95" w14:textId="77777777" w:rsidR="005C3613" w:rsidRPr="00135D9F" w:rsidRDefault="005C3613" w:rsidP="005C3613">
                  <w:pPr>
                    <w:jc w:val="center"/>
                    <w:rPr>
                      <w:rFonts w:ascii="Times New Roman" w:hAnsi="Times New Roman" w:cs="Times New Roman"/>
                    </w:rPr>
                  </w:pPr>
                  <w:r w:rsidRPr="00135D9F">
                    <w:rPr>
                      <w:rFonts w:ascii="Times New Roman" w:hAnsi="Times New Roman" w:cs="Times New Roman"/>
                    </w:rPr>
                    <w:t>15</w:t>
                  </w:r>
                  <w:r w:rsidRPr="00135D9F">
                    <w:rPr>
                      <w:rFonts w:ascii="Times New Roman" w:hAnsi="Times New Roman" w:cs="Times New Roman"/>
                    </w:rPr>
                    <w:sym w:font="Symbol" w:char="F0B0"/>
                  </w:r>
                  <w:r w:rsidRPr="00135D9F">
                    <w:rPr>
                      <w:rFonts w:ascii="Times New Roman" w:hAnsi="Times New Roman" w:cs="Times New Roman"/>
                    </w:rPr>
                    <w:t xml:space="preserve"> ≤ θ &lt; 20</w:t>
                  </w:r>
                  <w:r w:rsidRPr="00135D9F">
                    <w:rPr>
                      <w:rFonts w:ascii="Times New Roman" w:hAnsi="Times New Roman" w:cs="Times New Roman"/>
                    </w:rPr>
                    <w:sym w:font="Symbol" w:char="F0B0"/>
                  </w:r>
                </w:p>
              </w:tc>
              <w:tc>
                <w:tcPr>
                  <w:tcW w:w="3640" w:type="dxa"/>
                  <w:hideMark/>
                </w:tcPr>
                <w:p w14:paraId="3F811146" w14:textId="77777777" w:rsidR="005C3613" w:rsidRPr="00135D9F" w:rsidRDefault="005C3613" w:rsidP="005C3613">
                  <w:pPr>
                    <w:jc w:val="center"/>
                    <w:rPr>
                      <w:rFonts w:ascii="Times New Roman" w:hAnsi="Times New Roman" w:cs="Times New Roman"/>
                    </w:rPr>
                  </w:pPr>
                  <w:r w:rsidRPr="00135D9F">
                    <w:rPr>
                      <w:rFonts w:ascii="Times New Roman" w:hAnsi="Times New Roman" w:cs="Times New Roman"/>
                    </w:rPr>
                    <w:t>18</w:t>
                  </w:r>
                </w:p>
              </w:tc>
            </w:tr>
            <w:tr w:rsidR="00135D9F" w:rsidRPr="00135D9F" w14:paraId="0C35E720" w14:textId="77777777" w:rsidTr="00743DBF">
              <w:trPr>
                <w:trHeight w:val="303"/>
                <w:jc w:val="center"/>
              </w:trPr>
              <w:tc>
                <w:tcPr>
                  <w:tcW w:w="4420" w:type="dxa"/>
                  <w:hideMark/>
                </w:tcPr>
                <w:p w14:paraId="3E453DE7" w14:textId="77777777" w:rsidR="005C3613" w:rsidRPr="00135D9F" w:rsidRDefault="005C3613" w:rsidP="005C3613">
                  <w:pPr>
                    <w:jc w:val="center"/>
                    <w:rPr>
                      <w:rFonts w:ascii="Times New Roman" w:hAnsi="Times New Roman" w:cs="Times New Roman"/>
                    </w:rPr>
                  </w:pPr>
                  <w:r w:rsidRPr="00135D9F">
                    <w:rPr>
                      <w:rFonts w:ascii="Times New Roman" w:hAnsi="Times New Roman" w:cs="Times New Roman"/>
                    </w:rPr>
                    <w:t>20</w:t>
                  </w:r>
                  <w:r w:rsidRPr="00135D9F">
                    <w:rPr>
                      <w:rFonts w:ascii="Times New Roman" w:hAnsi="Times New Roman" w:cs="Times New Roman"/>
                    </w:rPr>
                    <w:sym w:font="Symbol" w:char="F0B0"/>
                  </w:r>
                  <w:r w:rsidRPr="00135D9F">
                    <w:rPr>
                      <w:rFonts w:ascii="Times New Roman" w:hAnsi="Times New Roman" w:cs="Times New Roman"/>
                    </w:rPr>
                    <w:t xml:space="preserve"> ≤ θ &lt; 30</w:t>
                  </w:r>
                  <w:r w:rsidRPr="00135D9F">
                    <w:rPr>
                      <w:rFonts w:ascii="Times New Roman" w:hAnsi="Times New Roman" w:cs="Times New Roman"/>
                    </w:rPr>
                    <w:sym w:font="Symbol" w:char="F0B0"/>
                  </w:r>
                </w:p>
              </w:tc>
              <w:tc>
                <w:tcPr>
                  <w:tcW w:w="3640" w:type="dxa"/>
                  <w:hideMark/>
                </w:tcPr>
                <w:p w14:paraId="01649F0A" w14:textId="77777777" w:rsidR="005C3613" w:rsidRPr="00135D9F" w:rsidRDefault="005C3613" w:rsidP="005C3613">
                  <w:pPr>
                    <w:jc w:val="center"/>
                    <w:rPr>
                      <w:rFonts w:ascii="Times New Roman" w:hAnsi="Times New Roman" w:cs="Times New Roman"/>
                    </w:rPr>
                  </w:pPr>
                  <w:r w:rsidRPr="00135D9F">
                    <w:rPr>
                      <w:rFonts w:ascii="Times New Roman" w:hAnsi="Times New Roman" w:cs="Times New Roman"/>
                    </w:rPr>
                    <w:t>16</w:t>
                  </w:r>
                </w:p>
              </w:tc>
            </w:tr>
            <w:tr w:rsidR="00135D9F" w:rsidRPr="00135D9F" w14:paraId="52AF7DBE" w14:textId="77777777" w:rsidTr="00743DBF">
              <w:trPr>
                <w:trHeight w:val="303"/>
                <w:jc w:val="center"/>
              </w:trPr>
              <w:tc>
                <w:tcPr>
                  <w:tcW w:w="4420" w:type="dxa"/>
                  <w:hideMark/>
                </w:tcPr>
                <w:p w14:paraId="0AF07BB7" w14:textId="77777777" w:rsidR="005C3613" w:rsidRPr="00135D9F" w:rsidRDefault="005C3613" w:rsidP="005C3613">
                  <w:pPr>
                    <w:jc w:val="center"/>
                    <w:rPr>
                      <w:rFonts w:ascii="Times New Roman" w:hAnsi="Times New Roman" w:cs="Times New Roman"/>
                    </w:rPr>
                  </w:pPr>
                  <w:r w:rsidRPr="00135D9F">
                    <w:rPr>
                      <w:rFonts w:ascii="Times New Roman" w:hAnsi="Times New Roman" w:cs="Times New Roman"/>
                    </w:rPr>
                    <w:t>30</w:t>
                  </w:r>
                  <w:r w:rsidRPr="00135D9F">
                    <w:rPr>
                      <w:rFonts w:ascii="Times New Roman" w:hAnsi="Times New Roman" w:cs="Times New Roman"/>
                    </w:rPr>
                    <w:sym w:font="Symbol" w:char="F0B0"/>
                  </w:r>
                  <w:r w:rsidRPr="00135D9F">
                    <w:rPr>
                      <w:rFonts w:ascii="Times New Roman" w:hAnsi="Times New Roman" w:cs="Times New Roman"/>
                    </w:rPr>
                    <w:t xml:space="preserve"> ≤ θ &lt; 60</w:t>
                  </w:r>
                  <w:r w:rsidRPr="00135D9F">
                    <w:rPr>
                      <w:rFonts w:ascii="Times New Roman" w:hAnsi="Times New Roman" w:cs="Times New Roman"/>
                    </w:rPr>
                    <w:sym w:font="Symbol" w:char="F0B0"/>
                  </w:r>
                </w:p>
              </w:tc>
              <w:tc>
                <w:tcPr>
                  <w:tcW w:w="3640" w:type="dxa"/>
                  <w:hideMark/>
                </w:tcPr>
                <w:p w14:paraId="46C6C63A" w14:textId="77777777" w:rsidR="005C3613" w:rsidRPr="00135D9F" w:rsidRDefault="005C3613" w:rsidP="005C3613">
                  <w:pPr>
                    <w:jc w:val="center"/>
                    <w:rPr>
                      <w:rFonts w:ascii="Times New Roman" w:hAnsi="Times New Roman" w:cs="Times New Roman"/>
                    </w:rPr>
                  </w:pPr>
                  <w:r w:rsidRPr="00135D9F">
                    <w:rPr>
                      <w:rFonts w:ascii="Times New Roman" w:hAnsi="Times New Roman" w:cs="Times New Roman"/>
                    </w:rPr>
                    <w:t>15</w:t>
                  </w:r>
                </w:p>
              </w:tc>
            </w:tr>
            <w:tr w:rsidR="00135D9F" w:rsidRPr="00135D9F" w14:paraId="7BB2A048" w14:textId="77777777" w:rsidTr="00743DBF">
              <w:trPr>
                <w:trHeight w:val="43"/>
                <w:jc w:val="center"/>
              </w:trPr>
              <w:tc>
                <w:tcPr>
                  <w:tcW w:w="4420" w:type="dxa"/>
                  <w:hideMark/>
                </w:tcPr>
                <w:p w14:paraId="3177BBF0" w14:textId="77777777" w:rsidR="005C3613" w:rsidRPr="00135D9F" w:rsidRDefault="005C3613" w:rsidP="005C3613">
                  <w:pPr>
                    <w:jc w:val="center"/>
                    <w:rPr>
                      <w:rFonts w:ascii="Times New Roman" w:hAnsi="Times New Roman" w:cs="Times New Roman"/>
                    </w:rPr>
                  </w:pPr>
                  <w:r w:rsidRPr="00135D9F">
                    <w:rPr>
                      <w:rFonts w:ascii="Times New Roman" w:hAnsi="Times New Roman" w:cs="Times New Roman"/>
                    </w:rPr>
                    <w:t>60</w:t>
                  </w:r>
                  <w:r w:rsidRPr="00135D9F">
                    <w:rPr>
                      <w:rFonts w:ascii="Times New Roman" w:hAnsi="Times New Roman" w:cs="Times New Roman"/>
                    </w:rPr>
                    <w:sym w:font="Symbol" w:char="F0B0"/>
                  </w:r>
                  <w:r w:rsidRPr="00135D9F">
                    <w:rPr>
                      <w:rFonts w:ascii="Times New Roman" w:hAnsi="Times New Roman" w:cs="Times New Roman"/>
                    </w:rPr>
                    <w:t xml:space="preserve"> ≤ θ ≤ 90</w:t>
                  </w:r>
                  <w:r w:rsidRPr="00135D9F">
                    <w:rPr>
                      <w:rFonts w:ascii="Times New Roman" w:hAnsi="Times New Roman" w:cs="Times New Roman"/>
                    </w:rPr>
                    <w:sym w:font="Symbol" w:char="F0B0"/>
                  </w:r>
                </w:p>
              </w:tc>
              <w:tc>
                <w:tcPr>
                  <w:tcW w:w="3640" w:type="dxa"/>
                  <w:hideMark/>
                </w:tcPr>
                <w:p w14:paraId="5971BED4" w14:textId="77777777" w:rsidR="005C3613" w:rsidRPr="00135D9F" w:rsidRDefault="005C3613" w:rsidP="005C3613">
                  <w:pPr>
                    <w:jc w:val="center"/>
                    <w:rPr>
                      <w:rFonts w:ascii="Times New Roman" w:hAnsi="Times New Roman" w:cs="Times New Roman"/>
                    </w:rPr>
                  </w:pPr>
                  <w:r w:rsidRPr="00135D9F">
                    <w:rPr>
                      <w:rFonts w:ascii="Times New Roman" w:hAnsi="Times New Roman" w:cs="Times New Roman"/>
                    </w:rPr>
                    <w:t>15</w:t>
                  </w:r>
                </w:p>
              </w:tc>
            </w:tr>
          </w:tbl>
          <w:p w14:paraId="0EBBDF1F" w14:textId="77777777" w:rsidR="005C3613" w:rsidRPr="00135D9F" w:rsidRDefault="005C3613" w:rsidP="005C3613">
            <w:pPr>
              <w:spacing w:beforeLines="50" w:before="120" w:afterLines="50" w:after="120"/>
              <w:ind w:leftChars="200" w:left="440"/>
              <w:rPr>
                <w:rFonts w:ascii="Times New Roman" w:hAnsi="Times New Roman" w:cs="Times New Roman"/>
              </w:rPr>
            </w:pPr>
            <w:r w:rsidRPr="00135D9F">
              <w:rPr>
                <w:rFonts w:ascii="Times New Roman" w:hAnsi="Times New Roman" w:cs="Times New Roman"/>
              </w:rPr>
              <w:t xml:space="preserve">NOTE 1: The expected e.i.r.p. is defined as the average value of the e.i.r.p., with the averaging being performed: </w:t>
            </w:r>
          </w:p>
          <w:p w14:paraId="586B7091" w14:textId="77777777" w:rsidR="005C3613" w:rsidRPr="00135D9F" w:rsidRDefault="005C3613" w:rsidP="005C3613">
            <w:pPr>
              <w:spacing w:afterLines="50" w:after="120"/>
              <w:ind w:leftChars="200" w:left="440"/>
              <w:rPr>
                <w:rFonts w:ascii="Times New Roman" w:hAnsi="Times New Roman" w:cs="Times New Roman"/>
              </w:rPr>
            </w:pPr>
            <w:r w:rsidRPr="00135D9F">
              <w:rPr>
                <w:rFonts w:ascii="Times New Roman" w:hAnsi="Times New Roman" w:cs="Times New Roman"/>
              </w:rPr>
              <w:t>‒ over horizontal angles from −180</w:t>
            </w:r>
            <w:r w:rsidRPr="00135D9F">
              <w:rPr>
                <w:rFonts w:ascii="Times New Roman" w:hAnsi="Times New Roman" w:cs="Times New Roman"/>
              </w:rPr>
              <w:sym w:font="Symbol" w:char="F0B0"/>
            </w:r>
            <w:r w:rsidRPr="00135D9F">
              <w:rPr>
                <w:rFonts w:ascii="Times New Roman" w:hAnsi="Times New Roman" w:cs="Times New Roman"/>
              </w:rPr>
              <w:t xml:space="preserve"> to +180</w:t>
            </w:r>
            <w:r w:rsidRPr="00135D9F">
              <w:rPr>
                <w:rFonts w:ascii="Times New Roman" w:hAnsi="Times New Roman" w:cs="Times New Roman"/>
              </w:rPr>
              <w:sym w:font="Symbol" w:char="F0B0"/>
            </w:r>
            <w:r w:rsidRPr="00135D9F">
              <w:rPr>
                <w:rFonts w:ascii="Times New Roman" w:hAnsi="Times New Roman" w:cs="Times New Roman"/>
              </w:rPr>
              <w:t xml:space="preserve">, with the IMT base station beamforming in a specific direction within its horizontal and vertical steering range, </w:t>
            </w:r>
          </w:p>
          <w:p w14:paraId="2CCA4F62" w14:textId="77777777" w:rsidR="005C3613" w:rsidRPr="00135D9F" w:rsidRDefault="005C3613" w:rsidP="005C3613">
            <w:pPr>
              <w:spacing w:afterLines="50" w:after="120"/>
              <w:ind w:leftChars="200" w:left="440"/>
              <w:rPr>
                <w:rFonts w:ascii="Times New Roman" w:hAnsi="Times New Roman" w:cs="Times New Roman"/>
              </w:rPr>
            </w:pPr>
            <w:r w:rsidRPr="00135D9F">
              <w:rPr>
                <w:rFonts w:ascii="Times New Roman" w:hAnsi="Times New Roman" w:cs="Times New Roman"/>
              </w:rPr>
              <w:t xml:space="preserve">‒ over different beamforming directions within the IMT base station horizontal and vertical steering range, and </w:t>
            </w:r>
          </w:p>
          <w:p w14:paraId="68541ADF" w14:textId="77777777" w:rsidR="005C3613" w:rsidRPr="00135D9F" w:rsidRDefault="005C3613" w:rsidP="005C3613">
            <w:pPr>
              <w:spacing w:afterLines="50" w:after="120"/>
              <w:ind w:leftChars="200" w:left="440"/>
              <w:rPr>
                <w:rFonts w:ascii="Times New Roman" w:hAnsi="Times New Roman" w:cs="Times New Roman"/>
              </w:rPr>
            </w:pPr>
            <w:r w:rsidRPr="00135D9F">
              <w:rPr>
                <w:rFonts w:ascii="Times New Roman" w:hAnsi="Times New Roman" w:cs="Times New Roman"/>
              </w:rPr>
              <w:t xml:space="preserve">‒ </w:t>
            </w:r>
            <w:bookmarkStart w:id="4" w:name="_Hlk163162296"/>
            <w:r w:rsidRPr="00135D9F">
              <w:rPr>
                <w:rFonts w:ascii="Times New Roman" w:hAnsi="Times New Roman" w:cs="Times New Roman"/>
              </w:rPr>
              <w:t xml:space="preserve">over the specified vertical angle range </w:t>
            </w:r>
            <w:r w:rsidRPr="00135D9F">
              <w:rPr>
                <w:rFonts w:ascii="Times New Roman" w:hAnsi="Times New Roman" w:cs="Times New Roman"/>
                <w:bCs/>
              </w:rPr>
              <w:t>θ</w:t>
            </w:r>
            <w:r w:rsidRPr="00135D9F">
              <w:rPr>
                <w:rFonts w:ascii="Times New Roman" w:hAnsi="Times New Roman" w:cs="Times New Roman"/>
                <w:bCs/>
                <w:vertAlign w:val="subscript"/>
              </w:rPr>
              <w:t>L</w:t>
            </w:r>
            <w:r w:rsidRPr="00135D9F">
              <w:rPr>
                <w:rFonts w:ascii="Times New Roman" w:hAnsi="Times New Roman" w:cs="Times New Roman"/>
                <w:bCs/>
              </w:rPr>
              <w:t> ≤ θ &lt; θ</w:t>
            </w:r>
            <w:r w:rsidRPr="00135D9F">
              <w:rPr>
                <w:rFonts w:ascii="Times New Roman" w:hAnsi="Times New Roman" w:cs="Times New Roman"/>
                <w:bCs/>
                <w:vertAlign w:val="subscript"/>
              </w:rPr>
              <w:t>H</w:t>
            </w:r>
            <w:bookmarkEnd w:id="4"/>
            <w:r w:rsidRPr="00135D9F">
              <w:rPr>
                <w:rFonts w:ascii="Times New Roman" w:hAnsi="Times New Roman" w:cs="Times New Roman"/>
              </w:rPr>
              <w:t xml:space="preserve">. </w:t>
            </w:r>
          </w:p>
          <w:p w14:paraId="7D97C6A8" w14:textId="77777777" w:rsidR="005C3613" w:rsidRPr="00135D9F" w:rsidRDefault="005C3613" w:rsidP="005C3613">
            <w:pPr>
              <w:spacing w:afterLines="50" w:after="120"/>
              <w:ind w:leftChars="200" w:left="440"/>
              <w:rPr>
                <w:rFonts w:ascii="Times New Roman" w:hAnsi="Times New Roman" w:cs="Times New Roman"/>
              </w:rPr>
            </w:pPr>
            <w:r w:rsidRPr="00135D9F">
              <w:rPr>
                <w:rFonts w:ascii="Times New Roman" w:hAnsi="Times New Roman" w:cs="Times New Roman"/>
              </w:rPr>
              <w:t xml:space="preserve">NOTE 2: An IMT base station shall comply with the specified limits on expected e.i.r.p. spectral density for all mechanical tilts with which it can be deployed, taking into account </w:t>
            </w:r>
            <w:r w:rsidRPr="00135D9F">
              <w:rPr>
                <w:rFonts w:ascii="Times New Roman" w:hAnsi="Times New Roman" w:cs="Times New Roman"/>
                <w:i/>
              </w:rPr>
              <w:t>considering</w:t>
            </w:r>
            <w:r w:rsidRPr="00135D9F">
              <w:rPr>
                <w:rFonts w:ascii="Times New Roman" w:hAnsi="Times New Roman" w:cs="Times New Roman"/>
              </w:rPr>
              <w:t xml:space="preserve"> m). </w:t>
            </w:r>
          </w:p>
          <w:p w14:paraId="42AD1F94" w14:textId="77777777" w:rsidR="005C3613" w:rsidRPr="00135D9F" w:rsidRDefault="005C3613" w:rsidP="005C3613">
            <w:pPr>
              <w:spacing w:afterLines="50" w:after="120"/>
              <w:ind w:leftChars="200" w:left="440"/>
              <w:rPr>
                <w:rFonts w:ascii="Times New Roman" w:hAnsi="Times New Roman" w:cs="Times New Roman"/>
              </w:rPr>
            </w:pPr>
            <w:r w:rsidRPr="00135D9F">
              <w:rPr>
                <w:rFonts w:ascii="Times New Roman" w:hAnsi="Times New Roman" w:cs="Times New Roman"/>
              </w:rPr>
              <w:t>NOTE 3: See the Annex to this Resolution for additional details on how the expected e.i.r.p. can be calculated for this frequency band.</w:t>
            </w:r>
          </w:p>
          <w:p w14:paraId="2485356C" w14:textId="3110E915" w:rsidR="005C3613" w:rsidRPr="00135D9F" w:rsidRDefault="005C3613" w:rsidP="005C3613">
            <w:pPr>
              <w:ind w:leftChars="200" w:left="440"/>
              <w:rPr>
                <w:rFonts w:ascii="Times New Roman" w:hAnsi="Times New Roman" w:cs="Times New Roman"/>
              </w:rPr>
            </w:pPr>
            <w:r w:rsidRPr="00135D9F">
              <w:rPr>
                <w:rFonts w:ascii="Times New Roman" w:hAnsi="Times New Roman" w:cs="Times New Roman"/>
              </w:rPr>
              <w:t>…”</w:t>
            </w:r>
          </w:p>
        </w:tc>
      </w:tr>
    </w:tbl>
    <w:p w14:paraId="5ED71CEA" w14:textId="0B294ED6" w:rsidR="006D4DDF" w:rsidRDefault="006D4DDF" w:rsidP="00A759AB">
      <w:pPr>
        <w:spacing w:after="180"/>
        <w:jc w:val="both"/>
        <w:rPr>
          <w:rFonts w:ascii="Times New Roman" w:hAnsi="Times New Roman"/>
        </w:rPr>
      </w:pPr>
    </w:p>
    <w:p w14:paraId="035A79F6" w14:textId="75AF6606" w:rsidR="00DC514F" w:rsidRDefault="00DC514F" w:rsidP="00DC514F">
      <w:pPr>
        <w:spacing w:after="180"/>
        <w:rPr>
          <w:rFonts w:ascii="Times New Roman" w:hAnsi="Times New Roman"/>
        </w:rPr>
      </w:pPr>
      <w:r>
        <w:rPr>
          <w:rFonts w:ascii="Times New Roman" w:hAnsi="Times New Roman"/>
        </w:rPr>
        <w:t xml:space="preserve">Based on </w:t>
      </w:r>
      <w:r w:rsidRPr="00BD35B6">
        <w:rPr>
          <w:rFonts w:ascii="Times New Roman" w:hAnsi="Times New Roman"/>
        </w:rPr>
        <w:t>Resolution COM4/7</w:t>
      </w:r>
      <w:r>
        <w:rPr>
          <w:rFonts w:ascii="Times New Roman" w:hAnsi="Times New Roman"/>
        </w:rPr>
        <w:t xml:space="preserve"> (WRC-23), the </w:t>
      </w:r>
      <w:r w:rsidRPr="00BD35B6">
        <w:rPr>
          <w:rFonts w:ascii="Times New Roman" w:hAnsi="Times New Roman"/>
        </w:rPr>
        <w:t xml:space="preserve">level of expected </w:t>
      </w:r>
      <w:r>
        <w:rPr>
          <w:rFonts w:ascii="Times New Roman" w:hAnsi="Times New Roman"/>
        </w:rPr>
        <w:t>EIRP</w:t>
      </w:r>
      <w:r w:rsidRPr="00BD35B6">
        <w:rPr>
          <w:rFonts w:ascii="Times New Roman" w:hAnsi="Times New Roman"/>
        </w:rPr>
        <w:t xml:space="preserve"> spectral density </w:t>
      </w:r>
      <w:r>
        <w:rPr>
          <w:rFonts w:ascii="Times New Roman" w:hAnsi="Times New Roman"/>
        </w:rPr>
        <w:t xml:space="preserve">mask is defined as </w:t>
      </w:r>
      <w:r w:rsidRPr="00BD35B6">
        <w:rPr>
          <w:rFonts w:ascii="Times New Roman" w:hAnsi="Times New Roman"/>
        </w:rPr>
        <w:t>a</w:t>
      </w:r>
      <w:r>
        <w:rPr>
          <w:rFonts w:ascii="Times New Roman" w:hAnsi="Times New Roman"/>
        </w:rPr>
        <w:t xml:space="preserve"> </w:t>
      </w:r>
      <w:r w:rsidRPr="00BD35B6">
        <w:rPr>
          <w:rFonts w:ascii="Times New Roman" w:hAnsi="Times New Roman"/>
        </w:rPr>
        <w:t xml:space="preserve">function of the </w:t>
      </w:r>
      <w:r>
        <w:rPr>
          <w:rFonts w:ascii="Times New Roman" w:hAnsi="Times New Roman"/>
        </w:rPr>
        <w:t xml:space="preserve">vertical angle </w:t>
      </w:r>
      <w:r w:rsidRPr="0074314E">
        <w:rPr>
          <w:rFonts w:ascii="Times New Roman" w:hAnsi="Times New Roman"/>
        </w:rPr>
        <w:t>θ</w:t>
      </w:r>
      <w:r w:rsidRPr="00BD35B6">
        <w:rPr>
          <w:rFonts w:ascii="Times New Roman" w:hAnsi="Times New Roman"/>
        </w:rPr>
        <w:t xml:space="preserve"> </w:t>
      </w:r>
      <w:r>
        <w:rPr>
          <w:rFonts w:ascii="Times New Roman" w:hAnsi="Times New Roman"/>
        </w:rPr>
        <w:t xml:space="preserve">(defined as the </w:t>
      </w:r>
      <w:r w:rsidRPr="00BD35B6">
        <w:rPr>
          <w:rFonts w:ascii="Times New Roman" w:hAnsi="Times New Roman"/>
        </w:rPr>
        <w:t>vertical angle above the horizon</w:t>
      </w:r>
      <w:r>
        <w:rPr>
          <w:rFonts w:ascii="Times New Roman" w:hAnsi="Times New Roman"/>
        </w:rPr>
        <w:t xml:space="preserve"> level) as given in the following </w:t>
      </w:r>
      <w:r>
        <w:rPr>
          <w:rFonts w:ascii="Times New Roman" w:hAnsi="Times New Roman" w:hint="eastAsia"/>
        </w:rPr>
        <w:t>Fig</w:t>
      </w:r>
      <w:r>
        <w:rPr>
          <w:rFonts w:ascii="Times New Roman" w:hAnsi="Times New Roman"/>
        </w:rPr>
        <w:t xml:space="preserve"> 1: </w:t>
      </w:r>
    </w:p>
    <w:p w14:paraId="21B3CB1A" w14:textId="6742A901" w:rsidR="00DC514F" w:rsidRDefault="00DC514F" w:rsidP="00DC514F">
      <w:pPr>
        <w:spacing w:after="180"/>
        <w:jc w:val="center"/>
        <w:rPr>
          <w:rFonts w:ascii="Times New Roman" w:hAnsi="Times New Roman"/>
          <w:lang w:val="en-AU"/>
        </w:rPr>
      </w:pPr>
      <w:r>
        <w:rPr>
          <w:rFonts w:ascii="Times New Roman" w:hAnsi="Times New Roman"/>
        </w:rPr>
        <w:t xml:space="preserve"> </w:t>
      </w:r>
      <w:r>
        <w:rPr>
          <w:rFonts w:ascii="Times New Roman" w:hAnsi="Times New Roman"/>
          <w:noProof/>
          <w:lang w:val="en-AU"/>
        </w:rPr>
        <w:drawing>
          <wp:inline distT="0" distB="0" distL="0" distR="0" wp14:anchorId="17984B3D" wp14:editId="62F765AE">
            <wp:extent cx="2619630" cy="212386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36974" cy="2137925"/>
                    </a:xfrm>
                    <a:prstGeom prst="rect">
                      <a:avLst/>
                    </a:prstGeom>
                    <a:noFill/>
                    <a:ln>
                      <a:noFill/>
                    </a:ln>
                  </pic:spPr>
                </pic:pic>
              </a:graphicData>
            </a:graphic>
          </wp:inline>
        </w:drawing>
      </w:r>
    </w:p>
    <w:p w14:paraId="09837B84" w14:textId="77777777" w:rsidR="00DC514F" w:rsidRDefault="00DC514F" w:rsidP="00DC514F">
      <w:pPr>
        <w:spacing w:after="180"/>
        <w:jc w:val="center"/>
        <w:rPr>
          <w:rFonts w:ascii="Times New Roman" w:hAnsi="Times New Roman"/>
          <w:lang w:val="en-AU"/>
        </w:rPr>
      </w:pPr>
      <w:r>
        <w:rPr>
          <w:rFonts w:ascii="Times New Roman" w:hAnsi="Times New Roman"/>
          <w:lang w:val="en-AU"/>
        </w:rPr>
        <w:t>Fig 1. E</w:t>
      </w:r>
      <w:r w:rsidRPr="0066413C">
        <w:rPr>
          <w:rFonts w:ascii="Times New Roman" w:hAnsi="Times New Roman"/>
          <w:lang w:val="en-AU"/>
        </w:rPr>
        <w:t>xpected EIRP spectral density mask</w:t>
      </w:r>
    </w:p>
    <w:p w14:paraId="4AC22628" w14:textId="14262CFB" w:rsidR="00DC514F" w:rsidRPr="00DC514F" w:rsidRDefault="00DC514F" w:rsidP="00A759AB">
      <w:pPr>
        <w:spacing w:after="180"/>
        <w:jc w:val="both"/>
        <w:rPr>
          <w:rFonts w:ascii="Times New Roman" w:hAnsi="Times New Roman"/>
          <w:lang w:val="en-AU"/>
        </w:rPr>
      </w:pPr>
    </w:p>
    <w:p w14:paraId="130FCF71" w14:textId="3202B49D" w:rsidR="00BA763E" w:rsidRDefault="00BA763E" w:rsidP="00BD35B6">
      <w:pPr>
        <w:spacing w:after="180"/>
        <w:jc w:val="both"/>
        <w:rPr>
          <w:rFonts w:ascii="Times New Roman" w:hAnsi="Times New Roman"/>
        </w:rPr>
      </w:pPr>
      <w:r w:rsidRPr="0074314E">
        <w:rPr>
          <w:rFonts w:ascii="Times New Roman" w:hAnsi="Times New Roman"/>
          <w:b/>
          <w:bCs/>
        </w:rPr>
        <w:t>Observation 1</w:t>
      </w:r>
      <w:r>
        <w:rPr>
          <w:rFonts w:ascii="Times New Roman" w:hAnsi="Times New Roman"/>
        </w:rPr>
        <w:t xml:space="preserve">: Based on </w:t>
      </w:r>
      <w:r w:rsidR="00BD35B6" w:rsidRPr="00BD35B6">
        <w:rPr>
          <w:rFonts w:ascii="Times New Roman" w:hAnsi="Times New Roman"/>
        </w:rPr>
        <w:t>Resolution COM4/7</w:t>
      </w:r>
      <w:r w:rsidR="00BD35B6">
        <w:rPr>
          <w:rFonts w:ascii="Times New Roman" w:hAnsi="Times New Roman"/>
        </w:rPr>
        <w:t xml:space="preserve"> (</w:t>
      </w:r>
      <w:r>
        <w:rPr>
          <w:rFonts w:ascii="Times New Roman" w:hAnsi="Times New Roman"/>
        </w:rPr>
        <w:t>WRC-23</w:t>
      </w:r>
      <w:r w:rsidR="00BD35B6">
        <w:rPr>
          <w:rFonts w:ascii="Times New Roman" w:hAnsi="Times New Roman"/>
        </w:rPr>
        <w:t xml:space="preserve">), the </w:t>
      </w:r>
      <w:r w:rsidR="00BD35B6" w:rsidRPr="00BD35B6">
        <w:rPr>
          <w:rFonts w:ascii="Times New Roman" w:hAnsi="Times New Roman"/>
        </w:rPr>
        <w:t xml:space="preserve">level of expected </w:t>
      </w:r>
      <w:r w:rsidR="00BD35B6">
        <w:rPr>
          <w:rFonts w:ascii="Times New Roman" w:hAnsi="Times New Roman"/>
        </w:rPr>
        <w:t>EIRP</w:t>
      </w:r>
      <w:r w:rsidR="00BD35B6" w:rsidRPr="00BD35B6">
        <w:rPr>
          <w:rFonts w:ascii="Times New Roman" w:hAnsi="Times New Roman"/>
        </w:rPr>
        <w:t xml:space="preserve"> spectral density </w:t>
      </w:r>
      <w:r w:rsidR="00DC514F">
        <w:rPr>
          <w:rFonts w:ascii="Times New Roman" w:hAnsi="Times New Roman"/>
        </w:rPr>
        <w:t xml:space="preserve">limit is a spatial </w:t>
      </w:r>
      <w:r w:rsidR="0074314E">
        <w:rPr>
          <w:rFonts w:ascii="Times New Roman" w:hAnsi="Times New Roman"/>
        </w:rPr>
        <w:t>mask</w:t>
      </w:r>
      <w:r w:rsidR="00DC514F">
        <w:rPr>
          <w:rFonts w:ascii="Times New Roman" w:hAnsi="Times New Roman"/>
        </w:rPr>
        <w:t>,</w:t>
      </w:r>
      <w:r w:rsidR="0074314E">
        <w:rPr>
          <w:rFonts w:ascii="Times New Roman" w:hAnsi="Times New Roman"/>
        </w:rPr>
        <w:t xml:space="preserve"> defined as </w:t>
      </w:r>
      <w:r w:rsidR="00BD35B6" w:rsidRPr="00BD35B6">
        <w:rPr>
          <w:rFonts w:ascii="Times New Roman" w:hAnsi="Times New Roman"/>
        </w:rPr>
        <w:t>a</w:t>
      </w:r>
      <w:r w:rsidR="00BD35B6">
        <w:rPr>
          <w:rFonts w:ascii="Times New Roman" w:hAnsi="Times New Roman"/>
        </w:rPr>
        <w:t xml:space="preserve"> </w:t>
      </w:r>
      <w:r w:rsidR="00BD35B6" w:rsidRPr="00BD35B6">
        <w:rPr>
          <w:rFonts w:ascii="Times New Roman" w:hAnsi="Times New Roman"/>
        </w:rPr>
        <w:t xml:space="preserve">function of the </w:t>
      </w:r>
      <w:r w:rsidR="0066413C">
        <w:rPr>
          <w:rFonts w:ascii="Times New Roman" w:hAnsi="Times New Roman"/>
        </w:rPr>
        <w:t xml:space="preserve">vertical </w:t>
      </w:r>
      <w:r w:rsidR="0074314E">
        <w:rPr>
          <w:rFonts w:ascii="Times New Roman" w:hAnsi="Times New Roman"/>
        </w:rPr>
        <w:t xml:space="preserve">angle </w:t>
      </w:r>
      <w:r w:rsidR="0074314E" w:rsidRPr="0074314E">
        <w:rPr>
          <w:rFonts w:ascii="Times New Roman" w:hAnsi="Times New Roman"/>
        </w:rPr>
        <w:t>θ</w:t>
      </w:r>
      <w:r w:rsidR="0074314E" w:rsidRPr="00BD35B6">
        <w:rPr>
          <w:rFonts w:ascii="Times New Roman" w:hAnsi="Times New Roman"/>
        </w:rPr>
        <w:t xml:space="preserve"> </w:t>
      </w:r>
      <w:r w:rsidR="0066413C">
        <w:rPr>
          <w:rFonts w:ascii="Times New Roman" w:hAnsi="Times New Roman"/>
        </w:rPr>
        <w:t>(</w:t>
      </w:r>
      <w:r w:rsidR="0074314E">
        <w:rPr>
          <w:rFonts w:ascii="Times New Roman" w:hAnsi="Times New Roman"/>
        </w:rPr>
        <w:t xml:space="preserve">defined as the </w:t>
      </w:r>
      <w:r w:rsidR="00BD35B6" w:rsidRPr="00BD35B6">
        <w:rPr>
          <w:rFonts w:ascii="Times New Roman" w:hAnsi="Times New Roman"/>
        </w:rPr>
        <w:t>vertical angle above the horizon</w:t>
      </w:r>
      <w:r w:rsidR="0066413C">
        <w:rPr>
          <w:rFonts w:ascii="Times New Roman" w:hAnsi="Times New Roman"/>
        </w:rPr>
        <w:t>)</w:t>
      </w:r>
      <w:r w:rsidR="00DC514F">
        <w:rPr>
          <w:rFonts w:ascii="Times New Roman" w:hAnsi="Times New Roman"/>
        </w:rPr>
        <w:t xml:space="preserve">. </w:t>
      </w:r>
      <w:r w:rsidR="0066413C">
        <w:rPr>
          <w:rFonts w:ascii="Times New Roman" w:hAnsi="Times New Roman"/>
        </w:rPr>
        <w:t xml:space="preserve"> </w:t>
      </w:r>
      <w:r w:rsidR="0074314E">
        <w:rPr>
          <w:rFonts w:ascii="Times New Roman" w:hAnsi="Times New Roman"/>
        </w:rPr>
        <w:t xml:space="preserve"> </w:t>
      </w:r>
    </w:p>
    <w:p w14:paraId="24974C64" w14:textId="6B4D86B2" w:rsidR="00FB7266" w:rsidRDefault="00FB7266" w:rsidP="00BD35B6">
      <w:pPr>
        <w:spacing w:after="180"/>
        <w:jc w:val="both"/>
        <w:rPr>
          <w:rFonts w:ascii="Times New Roman" w:hAnsi="Times New Roman"/>
        </w:rPr>
      </w:pPr>
      <w:r>
        <w:rPr>
          <w:rFonts w:ascii="Times New Roman" w:hAnsi="Times New Roman"/>
        </w:rPr>
        <w:lastRenderedPageBreak/>
        <w:t xml:space="preserve">Furthermore, the </w:t>
      </w:r>
      <w:r w:rsidRPr="00FB7266">
        <w:rPr>
          <w:rFonts w:ascii="Times New Roman" w:hAnsi="Times New Roman"/>
        </w:rPr>
        <w:t>mechanical tilt</w:t>
      </w:r>
      <w:r>
        <w:rPr>
          <w:rFonts w:ascii="Times New Roman" w:hAnsi="Times New Roman"/>
        </w:rPr>
        <w:t xml:space="preserve"> of IMT BS shall be considered in the coordination system to define the EIRP mask, and based on Note 2, i.e., “</w:t>
      </w:r>
      <w:r w:rsidRPr="00135D9F">
        <w:rPr>
          <w:rFonts w:ascii="Times New Roman" w:hAnsi="Times New Roman" w:cs="Times New Roman"/>
        </w:rPr>
        <w:t xml:space="preserve">An IMT base station shall comply with the specified limits on expected e.i.r.p. spectral density for all mechanical tilts with which it can be deployed, taking into account </w:t>
      </w:r>
      <w:r w:rsidRPr="00135D9F">
        <w:rPr>
          <w:rFonts w:ascii="Times New Roman" w:hAnsi="Times New Roman" w:cs="Times New Roman"/>
          <w:i/>
        </w:rPr>
        <w:t>considering</w:t>
      </w:r>
      <w:r w:rsidRPr="00135D9F">
        <w:rPr>
          <w:rFonts w:ascii="Times New Roman" w:hAnsi="Times New Roman" w:cs="Times New Roman"/>
        </w:rPr>
        <w:t xml:space="preserve"> m).</w:t>
      </w:r>
      <w:r>
        <w:rPr>
          <w:rFonts w:ascii="Times New Roman" w:hAnsi="Times New Roman"/>
        </w:rPr>
        <w:t xml:space="preserve">”, we can see the regulatory requirement should be fulfilled for all mechanical tilts. </w:t>
      </w:r>
    </w:p>
    <w:p w14:paraId="39D982D6" w14:textId="7B906634" w:rsidR="00FB7266" w:rsidRDefault="00FB7266" w:rsidP="00FB7266">
      <w:pPr>
        <w:spacing w:after="180"/>
        <w:jc w:val="both"/>
        <w:rPr>
          <w:rFonts w:ascii="Times New Roman" w:hAnsi="Times New Roman"/>
        </w:rPr>
      </w:pPr>
      <w:r w:rsidRPr="0074314E">
        <w:rPr>
          <w:rFonts w:ascii="Times New Roman" w:hAnsi="Times New Roman"/>
          <w:b/>
          <w:bCs/>
        </w:rPr>
        <w:t xml:space="preserve">Observation </w:t>
      </w:r>
      <w:r>
        <w:rPr>
          <w:rFonts w:ascii="Times New Roman" w:hAnsi="Times New Roman"/>
          <w:b/>
          <w:bCs/>
        </w:rPr>
        <w:t>2</w:t>
      </w:r>
      <w:r>
        <w:rPr>
          <w:rFonts w:ascii="Times New Roman" w:hAnsi="Times New Roman"/>
        </w:rPr>
        <w:t xml:space="preserve">: Based on </w:t>
      </w:r>
      <w:r w:rsidRPr="00BD35B6">
        <w:rPr>
          <w:rFonts w:ascii="Times New Roman" w:hAnsi="Times New Roman"/>
        </w:rPr>
        <w:t>Resolution COM4/7</w:t>
      </w:r>
      <w:r>
        <w:rPr>
          <w:rFonts w:ascii="Times New Roman" w:hAnsi="Times New Roman"/>
        </w:rPr>
        <w:t xml:space="preserve"> (WRC-23), the </w:t>
      </w:r>
      <w:r w:rsidRPr="00BD35B6">
        <w:rPr>
          <w:rFonts w:ascii="Times New Roman" w:hAnsi="Times New Roman"/>
        </w:rPr>
        <w:t xml:space="preserve">level of expected </w:t>
      </w:r>
      <w:r>
        <w:rPr>
          <w:rFonts w:ascii="Times New Roman" w:hAnsi="Times New Roman"/>
        </w:rPr>
        <w:t>EIRP</w:t>
      </w:r>
      <w:r w:rsidRPr="00BD35B6">
        <w:rPr>
          <w:rFonts w:ascii="Times New Roman" w:hAnsi="Times New Roman"/>
        </w:rPr>
        <w:t xml:space="preserve"> spectral density </w:t>
      </w:r>
      <w:r>
        <w:rPr>
          <w:rFonts w:ascii="Times New Roman" w:hAnsi="Times New Roman"/>
        </w:rPr>
        <w:t xml:space="preserve">limit shall be complied for </w:t>
      </w:r>
      <w:r w:rsidRPr="00135D9F">
        <w:rPr>
          <w:rFonts w:ascii="Times New Roman" w:hAnsi="Times New Roman" w:cs="Times New Roman"/>
        </w:rPr>
        <w:t xml:space="preserve">all mechanical tilts with which </w:t>
      </w:r>
      <w:r w:rsidR="00437D22">
        <w:rPr>
          <w:rFonts w:ascii="Times New Roman" w:hAnsi="Times New Roman" w:cs="Times New Roman"/>
        </w:rPr>
        <w:t>BS</w:t>
      </w:r>
      <w:r w:rsidRPr="00135D9F">
        <w:rPr>
          <w:rFonts w:ascii="Times New Roman" w:hAnsi="Times New Roman" w:cs="Times New Roman"/>
        </w:rPr>
        <w:t xml:space="preserve"> can be deployed</w:t>
      </w:r>
      <w:r>
        <w:rPr>
          <w:rFonts w:ascii="Times New Roman" w:hAnsi="Times New Roman"/>
        </w:rPr>
        <w:t xml:space="preserve">.   </w:t>
      </w:r>
    </w:p>
    <w:p w14:paraId="183552A1" w14:textId="77777777" w:rsidR="00FB7266" w:rsidRPr="00FB7266" w:rsidRDefault="00FB7266" w:rsidP="00BD35B6">
      <w:pPr>
        <w:spacing w:after="180"/>
        <w:jc w:val="both"/>
        <w:rPr>
          <w:rFonts w:ascii="Times New Roman" w:hAnsi="Times New Roman"/>
        </w:rPr>
      </w:pPr>
    </w:p>
    <w:p w14:paraId="2C6E63DF" w14:textId="21B84353" w:rsidR="00721B36" w:rsidRPr="00366712" w:rsidRDefault="00721B36" w:rsidP="00721B36">
      <w:pPr>
        <w:pStyle w:val="Heading2"/>
        <w:rPr>
          <w:lang w:val="en-AU" w:eastAsia="zh-CN"/>
        </w:rPr>
      </w:pPr>
      <w:r>
        <w:rPr>
          <w:lang w:val="en-US" w:eastAsia="zh-CN"/>
        </w:rPr>
        <w:t>2</w:t>
      </w:r>
      <w:r w:rsidRPr="00A54C75">
        <w:rPr>
          <w:lang w:val="en-US" w:eastAsia="zh-CN"/>
        </w:rPr>
        <w:t>.</w:t>
      </w:r>
      <w:r>
        <w:rPr>
          <w:lang w:val="en-US" w:eastAsia="zh-CN"/>
        </w:rPr>
        <w:t>2</w:t>
      </w:r>
      <w:r w:rsidRPr="00A54C75">
        <w:rPr>
          <w:lang w:val="en-US" w:eastAsia="zh-CN"/>
        </w:rPr>
        <w:t xml:space="preserve"> </w:t>
      </w:r>
      <w:r w:rsidR="00687333">
        <w:rPr>
          <w:lang w:val="en-US" w:eastAsia="zh-CN"/>
        </w:rPr>
        <w:t>Details for calculation of EIRP of IMT BS within 6425-7125MHz</w:t>
      </w:r>
    </w:p>
    <w:p w14:paraId="612A3CE1" w14:textId="0EC97A4D" w:rsidR="00721B36" w:rsidRDefault="00135D9F" w:rsidP="0066413C">
      <w:pPr>
        <w:spacing w:after="180"/>
        <w:jc w:val="both"/>
        <w:rPr>
          <w:rFonts w:ascii="Times New Roman" w:hAnsi="Times New Roman"/>
          <w:lang w:val="en-AU"/>
        </w:rPr>
      </w:pPr>
      <w:r>
        <w:rPr>
          <w:rFonts w:ascii="Times New Roman" w:hAnsi="Times New Roman"/>
          <w:lang w:val="en-AU"/>
        </w:rPr>
        <w:t>I</w:t>
      </w:r>
      <w:r w:rsidR="0066413C">
        <w:rPr>
          <w:rFonts w:ascii="Times New Roman" w:hAnsi="Times New Roman"/>
          <w:lang w:val="en-AU"/>
        </w:rPr>
        <w:t>n the Annex to Resolution COM4/7 (WRC-23)</w:t>
      </w:r>
      <w:r>
        <w:rPr>
          <w:rFonts w:ascii="Times New Roman" w:hAnsi="Times New Roman"/>
          <w:lang w:val="en-AU"/>
        </w:rPr>
        <w:t xml:space="preserve"> [2]</w:t>
      </w:r>
      <w:r w:rsidR="0066413C">
        <w:rPr>
          <w:rFonts w:ascii="Times New Roman" w:hAnsi="Times New Roman"/>
          <w:lang w:val="en-AU"/>
        </w:rPr>
        <w:t>, d</w:t>
      </w:r>
      <w:r w:rsidR="0066413C" w:rsidRPr="0066413C">
        <w:rPr>
          <w:rFonts w:ascii="Times New Roman" w:hAnsi="Times New Roman"/>
          <w:lang w:val="en-AU"/>
        </w:rPr>
        <w:t>etails for the calculation of the expected equivalent isotropically radicated</w:t>
      </w:r>
      <w:r w:rsidR="0066413C">
        <w:rPr>
          <w:rFonts w:ascii="Times New Roman" w:hAnsi="Times New Roman"/>
          <w:lang w:val="en-AU"/>
        </w:rPr>
        <w:t xml:space="preserve"> </w:t>
      </w:r>
      <w:r w:rsidR="0066413C" w:rsidRPr="0066413C">
        <w:rPr>
          <w:rFonts w:ascii="Times New Roman" w:hAnsi="Times New Roman"/>
          <w:lang w:val="en-AU"/>
        </w:rPr>
        <w:t xml:space="preserve">power </w:t>
      </w:r>
      <w:r>
        <w:rPr>
          <w:rFonts w:ascii="Times New Roman" w:hAnsi="Times New Roman"/>
          <w:lang w:val="en-AU"/>
        </w:rPr>
        <w:t xml:space="preserve">for assessing the compliance </w:t>
      </w:r>
      <w:r w:rsidRPr="0066413C">
        <w:rPr>
          <w:rFonts w:ascii="Times New Roman" w:hAnsi="Times New Roman"/>
          <w:lang w:val="en-AU"/>
        </w:rPr>
        <w:t xml:space="preserve">of an </w:t>
      </w:r>
      <w:r>
        <w:rPr>
          <w:rFonts w:ascii="Times New Roman" w:hAnsi="Times New Roman"/>
          <w:lang w:val="en-AU"/>
        </w:rPr>
        <w:t>IMT</w:t>
      </w:r>
      <w:r w:rsidRPr="0066413C">
        <w:rPr>
          <w:rFonts w:ascii="Times New Roman" w:hAnsi="Times New Roman"/>
          <w:lang w:val="en-AU"/>
        </w:rPr>
        <w:t xml:space="preserve"> base station</w:t>
      </w:r>
      <w:r>
        <w:rPr>
          <w:rFonts w:ascii="Times New Roman" w:hAnsi="Times New Roman"/>
          <w:lang w:val="en-AU"/>
        </w:rPr>
        <w:t xml:space="preserve"> equipment </w:t>
      </w:r>
      <w:r w:rsidRPr="0066413C">
        <w:rPr>
          <w:rFonts w:ascii="Times New Roman" w:hAnsi="Times New Roman"/>
          <w:lang w:val="en-AU"/>
        </w:rPr>
        <w:t>operating</w:t>
      </w:r>
      <w:r>
        <w:rPr>
          <w:rFonts w:ascii="Times New Roman" w:hAnsi="Times New Roman"/>
          <w:lang w:val="en-AU"/>
        </w:rPr>
        <w:t xml:space="preserve"> </w:t>
      </w:r>
      <w:r w:rsidRPr="0066413C">
        <w:rPr>
          <w:rFonts w:ascii="Times New Roman" w:hAnsi="Times New Roman"/>
          <w:lang w:val="en-AU"/>
        </w:rPr>
        <w:t>within the frequency band 6 425-7 125 MHz</w:t>
      </w:r>
      <w:r>
        <w:rPr>
          <w:rFonts w:ascii="Times New Roman" w:hAnsi="Times New Roman"/>
          <w:lang w:val="en-AU"/>
        </w:rPr>
        <w:t xml:space="preserve"> with the limit on expected EIRP</w:t>
      </w:r>
      <w:r w:rsidRPr="0066413C">
        <w:rPr>
          <w:rFonts w:ascii="Times New Roman" w:hAnsi="Times New Roman"/>
          <w:lang w:val="en-AU"/>
        </w:rPr>
        <w:t xml:space="preserve"> </w:t>
      </w:r>
      <w:r>
        <w:rPr>
          <w:rFonts w:ascii="Times New Roman" w:hAnsi="Times New Roman"/>
          <w:lang w:val="en-AU"/>
        </w:rPr>
        <w:t xml:space="preserve">are provided: </w:t>
      </w:r>
    </w:p>
    <w:tbl>
      <w:tblPr>
        <w:tblStyle w:val="TableGrid"/>
        <w:tblW w:w="0" w:type="auto"/>
        <w:tblLook w:val="04A0" w:firstRow="1" w:lastRow="0" w:firstColumn="1" w:lastColumn="0" w:noHBand="0" w:noVBand="1"/>
      </w:tblPr>
      <w:tblGrid>
        <w:gridCol w:w="9631"/>
      </w:tblGrid>
      <w:tr w:rsidR="00135D9F" w:rsidRPr="00241D31" w14:paraId="4D1CCEF6" w14:textId="77777777" w:rsidTr="00242712">
        <w:tc>
          <w:tcPr>
            <w:tcW w:w="9631" w:type="dxa"/>
          </w:tcPr>
          <w:p w14:paraId="0A52B5C6" w14:textId="77777777" w:rsidR="00135D9F" w:rsidRPr="00241D31" w:rsidRDefault="00135D9F" w:rsidP="00135D9F">
            <w:pPr>
              <w:rPr>
                <w:rFonts w:ascii="Times New Roman" w:eastAsia="宋体" w:hAnsi="Times New Roman" w:cs="Times New Roman"/>
                <w:lang w:eastAsia="sv-SE"/>
              </w:rPr>
            </w:pPr>
            <w:r w:rsidRPr="00241D31">
              <w:rPr>
                <w:rFonts w:ascii="Times New Roman" w:eastAsia="宋体" w:hAnsi="Times New Roman" w:cs="Times New Roman"/>
                <w:lang w:eastAsia="sv-SE"/>
              </w:rPr>
              <w:t>The e.i.r.p. of an IMT base station in the horizontal (a</w:t>
            </w:r>
            <w:r w:rsidRPr="00241D31">
              <w:rPr>
                <w:rFonts w:ascii="Times New Roman" w:eastAsia="TimesNewRomanPSMT" w:hAnsi="Times New Roman" w:cs="Times New Roman"/>
                <w:lang w:eastAsia="sv-SE"/>
              </w:rPr>
              <w:t>zimuth) direction −</w:t>
            </w:r>
            <w:r w:rsidRPr="00241D31">
              <w:rPr>
                <w:rFonts w:ascii="Times New Roman" w:eastAsia="CambriaMath" w:hAnsi="Times New Roman" w:cs="Times New Roman"/>
                <w:lang w:eastAsia="sv-SE"/>
              </w:rPr>
              <w:t xml:space="preserve">π </w:t>
            </w:r>
            <w:r w:rsidRPr="00241D31">
              <w:rPr>
                <w:rFonts w:ascii="Times New Roman" w:eastAsia="TimesNewRomanPSMT" w:hAnsi="Times New Roman" w:cs="Times New Roman"/>
                <w:lang w:eastAsia="sv-SE"/>
              </w:rPr>
              <w:t xml:space="preserve">≤ φ ≤ π </w:t>
            </w:r>
            <w:r w:rsidRPr="00241D31">
              <w:rPr>
                <w:rFonts w:ascii="Times New Roman" w:eastAsia="宋体" w:hAnsi="Times New Roman" w:cs="Times New Roman"/>
                <w:lang w:eastAsia="sv-SE"/>
              </w:rPr>
              <w:t xml:space="preserve">and vertical (elevation) direction 0 </w:t>
            </w:r>
            <w:r w:rsidRPr="00241D31">
              <w:rPr>
                <w:rFonts w:ascii="Times New Roman" w:eastAsia="TimesNewRomanPSMT" w:hAnsi="Times New Roman" w:cs="Times New Roman"/>
                <w:lang w:eastAsia="sv-SE"/>
              </w:rPr>
              <w:t xml:space="preserve">≤ θ ≤ π/2 above the horizon can be written as </w:t>
            </w:r>
            <w:r w:rsidRPr="00D03491">
              <w:rPr>
                <w:rFonts w:ascii="Times New Roman" w:eastAsia="TimesNewRomanPSMT" w:hAnsi="Times New Roman" w:cs="Times New Roman"/>
                <w:i/>
                <w:iCs/>
                <w:lang w:eastAsia="sv-SE"/>
              </w:rPr>
              <w:t>P</w:t>
            </w:r>
            <w:r w:rsidRPr="00241D31">
              <w:rPr>
                <w:rFonts w:ascii="Times New Roman" w:eastAsia="TimesNewRomanPSMT" w:hAnsi="Times New Roman" w:cs="Times New Roman"/>
                <w:lang w:eastAsia="sv-SE"/>
              </w:rPr>
              <w:t xml:space="preserve">(θ, φ; α, β). The parameters α </w:t>
            </w:r>
            <w:r w:rsidRPr="00241D31">
              <w:rPr>
                <w:rFonts w:ascii="Times New Roman" w:eastAsia="宋体" w:hAnsi="Times New Roman" w:cs="Times New Roman"/>
                <w:lang w:eastAsia="sv-SE"/>
              </w:rPr>
              <w:t xml:space="preserve">and </w:t>
            </w:r>
            <w:r w:rsidRPr="00241D31">
              <w:rPr>
                <w:rFonts w:ascii="Times New Roman" w:eastAsia="TimesNewRomanPSMT" w:hAnsi="Times New Roman" w:cs="Times New Roman"/>
                <w:lang w:eastAsia="sv-SE"/>
              </w:rPr>
              <w:t xml:space="preserve">β </w:t>
            </w:r>
            <w:r w:rsidRPr="00241D31">
              <w:rPr>
                <w:rFonts w:ascii="Times New Roman" w:eastAsia="宋体" w:hAnsi="Times New Roman" w:cs="Times New Roman"/>
                <w:lang w:eastAsia="sv-SE"/>
              </w:rPr>
              <w:t>are the horizontal and vertical beamforming directions, i.e. the angles towards which the base station electronically steers a beam. These are illustrated in Figure 1 below.</w:t>
            </w:r>
          </w:p>
          <w:p w14:paraId="68CE448B" w14:textId="77777777" w:rsidR="00135D9F" w:rsidRPr="00241D31" w:rsidRDefault="00135D9F" w:rsidP="00135D9F">
            <w:pPr>
              <w:jc w:val="center"/>
              <w:rPr>
                <w:rFonts w:ascii="Times New Roman" w:hAnsi="Times New Roman" w:cs="Times New Roman"/>
                <w:color w:val="0000FF"/>
              </w:rPr>
            </w:pPr>
            <w:r w:rsidRPr="00241D31">
              <w:rPr>
                <w:rFonts w:ascii="Times New Roman" w:hAnsi="Times New Roman" w:cs="Times New Roman"/>
                <w:noProof/>
              </w:rPr>
              <w:drawing>
                <wp:inline distT="0" distB="0" distL="0" distR="0" wp14:anchorId="46483861" wp14:editId="0E60CCE5">
                  <wp:extent cx="4800600" cy="2225276"/>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15714" cy="2232282"/>
                          </a:xfrm>
                          <a:prstGeom prst="rect">
                            <a:avLst/>
                          </a:prstGeom>
                        </pic:spPr>
                      </pic:pic>
                    </a:graphicData>
                  </a:graphic>
                </wp:inline>
              </w:drawing>
            </w:r>
          </w:p>
          <w:p w14:paraId="651D6AC7" w14:textId="4B17D712" w:rsidR="00135D9F" w:rsidRPr="00241D31" w:rsidRDefault="00135D9F" w:rsidP="00135D9F">
            <w:pPr>
              <w:rPr>
                <w:rFonts w:ascii="Times New Roman" w:eastAsia="TimesNewRomanPSMT" w:hAnsi="Times New Roman" w:cs="Times New Roman"/>
                <w:lang w:eastAsia="sv-SE"/>
              </w:rPr>
            </w:pPr>
            <w:r w:rsidRPr="00241D31">
              <w:rPr>
                <w:rFonts w:ascii="Times New Roman" w:eastAsia="宋体" w:hAnsi="Times New Roman" w:cs="Times New Roman"/>
                <w:lang w:eastAsia="sv-SE"/>
              </w:rPr>
              <w:t xml:space="preserve">The expected e.i.r.p. </w:t>
            </w:r>
            <w:r w:rsidR="00241D31" w:rsidRPr="00241D31">
              <w:rPr>
                <w:rFonts w:ascii="Times New Roman" w:hAnsi="Times New Roman" w:cs="Times New Roman"/>
                <w:noProof/>
              </w:rPr>
              <w:drawing>
                <wp:inline distT="0" distB="0" distL="0" distR="0" wp14:anchorId="6CA2A31B" wp14:editId="1C434A5B">
                  <wp:extent cx="296141" cy="179575"/>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7228" cy="186298"/>
                          </a:xfrm>
                          <a:prstGeom prst="rect">
                            <a:avLst/>
                          </a:prstGeom>
                        </pic:spPr>
                      </pic:pic>
                    </a:graphicData>
                  </a:graphic>
                </wp:inline>
              </w:drawing>
            </w:r>
            <w:r w:rsidRPr="00241D31">
              <w:rPr>
                <w:rFonts w:ascii="Times New Roman" w:eastAsia="SymbolMT" w:hAnsi="Times New Roman" w:cs="Times New Roman"/>
                <w:lang w:eastAsia="sv-SE"/>
              </w:rPr>
              <w:t xml:space="preserve"> </w:t>
            </w:r>
            <w:r w:rsidRPr="00241D31">
              <w:rPr>
                <w:rFonts w:ascii="Times New Roman" w:eastAsia="宋体" w:hAnsi="Times New Roman" w:cs="Times New Roman"/>
                <w:lang w:eastAsia="sv-SE"/>
              </w:rPr>
              <w:t xml:space="preserve">of an IMT base station within a </w:t>
            </w:r>
            <w:r w:rsidRPr="00241D31">
              <w:rPr>
                <w:rFonts w:ascii="Times New Roman" w:eastAsia="TimesNewRomanPSMT" w:hAnsi="Times New Roman" w:cs="Times New Roman"/>
                <w:lang w:eastAsia="sv-SE"/>
              </w:rPr>
              <w:t>vertical angle range θ</w:t>
            </w:r>
            <w:r w:rsidRPr="00241D31">
              <w:rPr>
                <w:rFonts w:ascii="Times New Roman" w:eastAsia="TimesNewRomanPS-ItalicMT" w:hAnsi="Times New Roman" w:cs="Times New Roman"/>
                <w:i/>
                <w:iCs/>
                <w:vertAlign w:val="subscript"/>
                <w:lang w:eastAsia="sv-SE"/>
              </w:rPr>
              <w:t>L</w:t>
            </w:r>
            <w:r w:rsidRPr="00241D31">
              <w:rPr>
                <w:rFonts w:ascii="Times New Roman" w:eastAsia="TimesNewRomanPS-ItalicMT" w:hAnsi="Times New Roman" w:cs="Times New Roman"/>
                <w:i/>
                <w:iCs/>
                <w:lang w:eastAsia="sv-SE"/>
              </w:rPr>
              <w:t xml:space="preserve"> </w:t>
            </w:r>
            <w:r w:rsidRPr="00241D31">
              <w:rPr>
                <w:rFonts w:ascii="Times New Roman" w:eastAsia="TimesNewRomanPSMT" w:hAnsi="Times New Roman" w:cs="Times New Roman"/>
                <w:lang w:eastAsia="sv-SE"/>
              </w:rPr>
              <w:t>≤ θ &lt; θ</w:t>
            </w:r>
            <w:r w:rsidRPr="00241D31">
              <w:rPr>
                <w:rFonts w:ascii="Times New Roman" w:eastAsia="TimesNewRomanPS-ItalicMT" w:hAnsi="Times New Roman" w:cs="Times New Roman"/>
                <w:i/>
                <w:iCs/>
                <w:vertAlign w:val="subscript"/>
                <w:lang w:eastAsia="sv-SE"/>
              </w:rPr>
              <w:t>H</w:t>
            </w:r>
            <w:r w:rsidRPr="00241D31">
              <w:rPr>
                <w:rFonts w:ascii="Times New Roman" w:eastAsia="TimesNewRomanPS-ItalicMT" w:hAnsi="Times New Roman" w:cs="Times New Roman"/>
                <w:i/>
                <w:iCs/>
                <w:lang w:eastAsia="sv-SE"/>
              </w:rPr>
              <w:t xml:space="preserve"> </w:t>
            </w:r>
            <w:r w:rsidRPr="00241D31">
              <w:rPr>
                <w:rFonts w:ascii="Times New Roman" w:eastAsia="宋体" w:hAnsi="Times New Roman" w:cs="Times New Roman"/>
                <w:lang w:eastAsia="sv-SE"/>
              </w:rPr>
              <w:t xml:space="preserve">can be calculated by averaging the e.i.r.p. </w:t>
            </w:r>
            <w:r w:rsidRPr="00241D31">
              <w:rPr>
                <w:rFonts w:ascii="Times New Roman" w:eastAsia="宋体" w:hAnsi="Times New Roman" w:cs="Times New Roman"/>
                <w:i/>
                <w:iCs/>
                <w:lang w:eastAsia="sv-SE"/>
              </w:rPr>
              <w:t>P</w:t>
            </w:r>
            <w:r w:rsidRPr="00241D31">
              <w:rPr>
                <w:rFonts w:ascii="Times New Roman" w:eastAsia="TimesNewRomanPSMT" w:hAnsi="Times New Roman" w:cs="Times New Roman"/>
                <w:lang w:eastAsia="sv-SE"/>
              </w:rPr>
              <w:t>(θ, φ; α, β) of the base station as follows:</w:t>
            </w:r>
          </w:p>
          <w:p w14:paraId="6C413ACD" w14:textId="31BD3524" w:rsidR="00241D31" w:rsidRPr="00241D31" w:rsidRDefault="00241D31" w:rsidP="00241D31">
            <w:pPr>
              <w:rPr>
                <w:rFonts w:ascii="Times New Roman" w:eastAsia="宋体" w:hAnsi="Times New Roman" w:cs="Times New Roman"/>
                <w:lang w:eastAsia="sv-SE"/>
              </w:rPr>
            </w:pPr>
            <w:r>
              <w:rPr>
                <w:rFonts w:ascii="Times New Roman" w:eastAsia="宋体" w:hAnsi="Times New Roman" w:cs="Times New Roman"/>
                <w:b/>
                <w:bCs/>
                <w:lang w:eastAsia="sv-SE"/>
              </w:rPr>
              <w:t xml:space="preserve">1) </w:t>
            </w:r>
            <w:r w:rsidRPr="00241D31">
              <w:rPr>
                <w:rFonts w:ascii="Times New Roman" w:eastAsia="宋体" w:hAnsi="Times New Roman" w:cs="Times New Roman"/>
                <w:b/>
                <w:bCs/>
                <w:lang w:eastAsia="sv-SE"/>
              </w:rPr>
              <w:t xml:space="preserve">Averaging over beamforming directions for a given vertical angle </w:t>
            </w:r>
            <w:r w:rsidRPr="00241D31">
              <w:rPr>
                <w:rFonts w:ascii="Times New Roman" w:eastAsia="TimesNewRomanPSMT" w:hAnsi="Times New Roman" w:cs="Times New Roman"/>
                <w:lang w:eastAsia="sv-SE"/>
              </w:rPr>
              <w:t>θ</w:t>
            </w:r>
            <w:r w:rsidRPr="00241D31">
              <w:rPr>
                <w:rFonts w:ascii="Times New Roman" w:eastAsia="TimesNewRomanPSMT" w:hAnsi="Times New Roman" w:cs="Times New Roman"/>
                <w:vertAlign w:val="subscript"/>
                <w:lang w:eastAsia="sv-SE"/>
              </w:rPr>
              <w:t>0</w:t>
            </w:r>
            <w:r w:rsidRPr="00241D31">
              <w:rPr>
                <w:rFonts w:ascii="Times New Roman" w:eastAsia="TimesNewRomanPSMT" w:hAnsi="Times New Roman" w:cs="Times New Roman"/>
                <w:lang w:eastAsia="sv-SE"/>
              </w:rPr>
              <w:t xml:space="preserve"> </w:t>
            </w:r>
            <w:r w:rsidRPr="00241D31">
              <w:rPr>
                <w:rFonts w:ascii="Times New Roman" w:eastAsia="TimesNewRomanPS-BoldMT" w:hAnsi="Times New Roman" w:cs="Times New Roman"/>
                <w:b/>
                <w:bCs/>
                <w:lang w:eastAsia="sv-SE"/>
              </w:rPr>
              <w:t>and</w:t>
            </w:r>
            <w:r>
              <w:rPr>
                <w:rFonts w:ascii="Times New Roman" w:eastAsia="TimesNewRomanPS-BoldMT" w:hAnsi="Times New Roman" w:cs="Times New Roman"/>
                <w:b/>
                <w:bCs/>
                <w:lang w:eastAsia="sv-SE"/>
              </w:rPr>
              <w:t xml:space="preserve"> </w:t>
            </w:r>
            <w:r w:rsidRPr="00241D31">
              <w:rPr>
                <w:rFonts w:ascii="Times New Roman" w:eastAsia="TimesNewRomanPS-BoldMT" w:hAnsi="Times New Roman" w:cs="Times New Roman"/>
                <w:b/>
                <w:bCs/>
                <w:lang w:eastAsia="sv-SE"/>
              </w:rPr>
              <w:t xml:space="preserve">horizontal angle </w:t>
            </w:r>
            <w:r w:rsidRPr="00241D31">
              <w:rPr>
                <w:rFonts w:ascii="Times New Roman" w:eastAsia="TimesNewRomanPSMT" w:hAnsi="Times New Roman" w:cs="Times New Roman"/>
                <w:lang w:eastAsia="sv-SE"/>
              </w:rPr>
              <w:t>φ</w:t>
            </w:r>
            <w:r w:rsidRPr="00241D31">
              <w:rPr>
                <w:rFonts w:ascii="Times New Roman" w:eastAsia="宋体" w:hAnsi="Times New Roman" w:cs="Times New Roman"/>
                <w:vertAlign w:val="subscript"/>
                <w:lang w:eastAsia="sv-SE"/>
              </w:rPr>
              <w:t>0</w:t>
            </w:r>
            <w:r w:rsidRPr="00241D31">
              <w:rPr>
                <w:rFonts w:ascii="Times New Roman" w:eastAsia="宋体" w:hAnsi="Times New Roman" w:cs="Times New Roman"/>
                <w:b/>
                <w:bCs/>
                <w:lang w:eastAsia="sv-SE"/>
              </w:rPr>
              <w:t>: for an AAS base station within a given horizontal and vertical</w:t>
            </w:r>
            <w:r>
              <w:rPr>
                <w:rFonts w:ascii="Times New Roman" w:eastAsia="宋体" w:hAnsi="Times New Roman" w:cs="Times New Roman"/>
                <w:b/>
                <w:bCs/>
                <w:lang w:eastAsia="sv-SE"/>
              </w:rPr>
              <w:t xml:space="preserve"> </w:t>
            </w:r>
            <w:r w:rsidRPr="00241D31">
              <w:rPr>
                <w:rFonts w:ascii="Times New Roman" w:eastAsia="宋体" w:hAnsi="Times New Roman" w:cs="Times New Roman"/>
                <w:b/>
                <w:bCs/>
                <w:lang w:eastAsia="sv-SE"/>
              </w:rPr>
              <w:t xml:space="preserve">steering range, </w:t>
            </w:r>
            <w:r w:rsidRPr="00241D31">
              <w:rPr>
                <w:rFonts w:ascii="Times New Roman" w:eastAsia="宋体" w:hAnsi="Times New Roman" w:cs="Times New Roman"/>
                <w:lang w:eastAsia="sv-SE"/>
              </w:rPr>
              <w:t xml:space="preserve">a sufficient sampling of </w:t>
            </w:r>
            <w:r w:rsidRPr="00241D31">
              <w:rPr>
                <w:rFonts w:ascii="Times New Roman" w:eastAsia="宋体" w:hAnsi="Times New Roman" w:cs="Times New Roman"/>
                <w:i/>
                <w:iCs/>
                <w:lang w:eastAsia="sv-SE"/>
              </w:rPr>
              <w:t xml:space="preserve">N </w:t>
            </w:r>
            <w:r w:rsidRPr="00241D31">
              <w:rPr>
                <w:rFonts w:ascii="Times New Roman" w:eastAsia="宋体" w:hAnsi="Times New Roman" w:cs="Times New Roman"/>
                <w:lang w:eastAsia="sv-SE"/>
              </w:rPr>
              <w:t>beamforming directions (</w:t>
            </w:r>
            <w:r w:rsidRPr="00241D31">
              <w:rPr>
                <w:rFonts w:ascii="Times New Roman" w:eastAsia="TimesNewRomanPSMT" w:hAnsi="Times New Roman" w:cs="Times New Roman"/>
                <w:lang w:eastAsia="sv-SE"/>
              </w:rPr>
              <w:t>α</w:t>
            </w:r>
            <w:r w:rsidRPr="00365AFA">
              <w:rPr>
                <w:rFonts w:ascii="Times New Roman" w:eastAsia="宋体" w:hAnsi="Times New Roman" w:cs="Times New Roman"/>
                <w:i/>
                <w:iCs/>
                <w:vertAlign w:val="subscript"/>
                <w:lang w:eastAsia="sv-SE"/>
              </w:rPr>
              <w:t>n</w:t>
            </w:r>
            <w:r w:rsidRPr="00241D31">
              <w:rPr>
                <w:rFonts w:ascii="Times New Roman" w:eastAsia="宋体" w:hAnsi="Times New Roman" w:cs="Times New Roman"/>
                <w:lang w:eastAsia="sv-SE"/>
              </w:rPr>
              <w:t xml:space="preserve">, </w:t>
            </w:r>
            <w:r w:rsidRPr="00241D31">
              <w:rPr>
                <w:rFonts w:ascii="Times New Roman" w:eastAsia="TimesNewRomanPSMT" w:hAnsi="Times New Roman" w:cs="Times New Roman"/>
                <w:lang w:eastAsia="sv-SE"/>
              </w:rPr>
              <w:t>β</w:t>
            </w:r>
            <w:r w:rsidRPr="00365AFA">
              <w:rPr>
                <w:rFonts w:ascii="Times New Roman" w:eastAsia="宋体" w:hAnsi="Times New Roman" w:cs="Times New Roman"/>
                <w:i/>
                <w:iCs/>
                <w:vertAlign w:val="subscript"/>
                <w:lang w:eastAsia="sv-SE"/>
              </w:rPr>
              <w:t>n</w:t>
            </w:r>
            <w:r w:rsidRPr="00241D31">
              <w:rPr>
                <w:rFonts w:ascii="Times New Roman" w:eastAsia="宋体" w:hAnsi="Times New Roman" w:cs="Times New Roman"/>
                <w:lang w:eastAsia="sv-SE"/>
              </w:rPr>
              <w:t xml:space="preserve">) </w:t>
            </w:r>
            <w:r w:rsidRPr="00241D31">
              <w:rPr>
                <w:rFonts w:ascii="Times New Roman" w:eastAsia="宋体" w:hAnsi="Times New Roman" w:cs="Times New Roman"/>
                <w:i/>
                <w:iCs/>
                <w:lang w:eastAsia="sv-SE"/>
              </w:rPr>
              <w:t xml:space="preserve">n </w:t>
            </w:r>
            <w:r w:rsidRPr="00241D31">
              <w:rPr>
                <w:rFonts w:ascii="Times New Roman" w:eastAsia="宋体" w:hAnsi="Times New Roman" w:cs="Times New Roman"/>
                <w:lang w:eastAsia="sv-SE"/>
              </w:rPr>
              <w:t xml:space="preserve">= 1 ... </w:t>
            </w:r>
            <w:r w:rsidRPr="00241D31">
              <w:rPr>
                <w:rFonts w:ascii="Times New Roman" w:eastAsia="宋体" w:hAnsi="Times New Roman" w:cs="Times New Roman"/>
                <w:i/>
                <w:iCs/>
                <w:lang w:eastAsia="sv-SE"/>
              </w:rPr>
              <w:t xml:space="preserve">N </w:t>
            </w:r>
            <w:r w:rsidRPr="00241D31">
              <w:rPr>
                <w:rFonts w:ascii="Times New Roman" w:eastAsia="宋体" w:hAnsi="Times New Roman" w:cs="Times New Roman"/>
                <w:lang w:eastAsia="sv-SE"/>
              </w:rPr>
              <w:t>is</w:t>
            </w:r>
            <w:r w:rsidR="00365AFA">
              <w:rPr>
                <w:rFonts w:ascii="Times New Roman" w:eastAsia="宋体" w:hAnsi="Times New Roman" w:cs="Times New Roman"/>
                <w:lang w:eastAsia="sv-SE"/>
              </w:rPr>
              <w:t xml:space="preserve"> </w:t>
            </w:r>
            <w:r w:rsidRPr="00241D31">
              <w:rPr>
                <w:rFonts w:ascii="Times New Roman" w:eastAsia="宋体" w:hAnsi="Times New Roman" w:cs="Times New Roman"/>
                <w:lang w:eastAsia="sv-SE"/>
              </w:rPr>
              <w:t>necessary to allow an accurate averaging of the expected e.i.r.p.</w:t>
            </w:r>
          </w:p>
          <w:p w14:paraId="74312A14" w14:textId="4C8BC3FC" w:rsidR="00135D9F" w:rsidRDefault="00241D31" w:rsidP="00241D31">
            <w:pPr>
              <w:rPr>
                <w:rFonts w:ascii="Times New Roman" w:eastAsia="宋体" w:hAnsi="Times New Roman" w:cs="Times New Roman"/>
                <w:lang w:eastAsia="sv-SE"/>
              </w:rPr>
            </w:pPr>
            <w:r w:rsidRPr="00241D31">
              <w:rPr>
                <w:rFonts w:ascii="Times New Roman" w:eastAsia="宋体" w:hAnsi="Times New Roman" w:cs="Times New Roman"/>
                <w:lang w:eastAsia="sv-SE"/>
              </w:rPr>
              <w:t>The beamforming directions (</w:t>
            </w:r>
            <w:r w:rsidRPr="00241D31">
              <w:rPr>
                <w:rFonts w:ascii="Times New Roman" w:eastAsia="TimesNewRomanPSMT" w:hAnsi="Times New Roman" w:cs="Times New Roman"/>
                <w:lang w:eastAsia="sv-SE"/>
              </w:rPr>
              <w:t>α</w:t>
            </w:r>
            <w:r w:rsidRPr="00365AFA">
              <w:rPr>
                <w:rFonts w:ascii="Times New Roman" w:eastAsia="宋体" w:hAnsi="Times New Roman" w:cs="Times New Roman"/>
                <w:i/>
                <w:iCs/>
                <w:vertAlign w:val="subscript"/>
                <w:lang w:eastAsia="sv-SE"/>
              </w:rPr>
              <w:t>n</w:t>
            </w:r>
            <w:r w:rsidRPr="00241D31">
              <w:rPr>
                <w:rFonts w:ascii="Times New Roman" w:eastAsia="宋体" w:hAnsi="Times New Roman" w:cs="Times New Roman"/>
                <w:lang w:eastAsia="sv-SE"/>
              </w:rPr>
              <w:t xml:space="preserve">, </w:t>
            </w:r>
            <w:r w:rsidRPr="00241D31">
              <w:rPr>
                <w:rFonts w:ascii="Times New Roman" w:eastAsia="TimesNewRomanPSMT" w:hAnsi="Times New Roman" w:cs="Times New Roman"/>
                <w:lang w:eastAsia="sv-SE"/>
              </w:rPr>
              <w:t>β</w:t>
            </w:r>
            <w:r w:rsidRPr="00365AFA">
              <w:rPr>
                <w:rFonts w:ascii="Times New Roman" w:eastAsia="宋体" w:hAnsi="Times New Roman" w:cs="Times New Roman"/>
                <w:i/>
                <w:iCs/>
                <w:vertAlign w:val="subscript"/>
                <w:lang w:eastAsia="sv-SE"/>
              </w:rPr>
              <w:t>n</w:t>
            </w:r>
            <w:r w:rsidRPr="00241D31">
              <w:rPr>
                <w:rFonts w:ascii="Times New Roman" w:eastAsia="宋体" w:hAnsi="Times New Roman" w:cs="Times New Roman"/>
                <w:lang w:eastAsia="sv-SE"/>
              </w:rPr>
              <w:t>) have a uniform statistical angular distribution</w:t>
            </w:r>
            <w:r w:rsidR="00365AFA">
              <w:rPr>
                <w:rFonts w:ascii="Times New Roman" w:eastAsia="宋体" w:hAnsi="Times New Roman" w:cs="Times New Roman"/>
                <w:lang w:eastAsia="sv-SE"/>
              </w:rPr>
              <w:t xml:space="preserve"> </w:t>
            </w:r>
            <w:r w:rsidRPr="00241D31">
              <w:rPr>
                <w:rFonts w:ascii="Times New Roman" w:eastAsia="宋体" w:hAnsi="Times New Roman" w:cs="Times New Roman"/>
                <w:lang w:eastAsia="sv-SE"/>
              </w:rPr>
              <w:t>within the steering range of the IMT base station. In other words:</w:t>
            </w:r>
          </w:p>
          <w:p w14:paraId="28EA65DA" w14:textId="39B53B72" w:rsidR="00365AFA" w:rsidRPr="00241D31" w:rsidRDefault="00365AFA" w:rsidP="00365AFA">
            <w:pPr>
              <w:jc w:val="center"/>
              <w:rPr>
                <w:rFonts w:ascii="Times New Roman" w:eastAsia="宋体" w:hAnsi="Times New Roman" w:cs="Times New Roman"/>
                <w:lang w:eastAsia="sv-SE"/>
              </w:rPr>
            </w:pPr>
            <w:r>
              <w:rPr>
                <w:noProof/>
              </w:rPr>
              <w:drawing>
                <wp:inline distT="0" distB="0" distL="0" distR="0" wp14:anchorId="78B659E7" wp14:editId="6146EAA4">
                  <wp:extent cx="1683327" cy="356638"/>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725945" cy="365667"/>
                          </a:xfrm>
                          <a:prstGeom prst="rect">
                            <a:avLst/>
                          </a:prstGeom>
                        </pic:spPr>
                      </pic:pic>
                    </a:graphicData>
                  </a:graphic>
                </wp:inline>
              </w:drawing>
            </w:r>
          </w:p>
          <w:p w14:paraId="27D884F4" w14:textId="258795EB" w:rsidR="00241D31" w:rsidRPr="00241D31" w:rsidRDefault="00241D31" w:rsidP="00241D31">
            <w:pPr>
              <w:rPr>
                <w:rFonts w:ascii="Times New Roman" w:eastAsia="宋体" w:hAnsi="Times New Roman" w:cs="Times New Roman"/>
                <w:lang w:eastAsia="sv-SE"/>
              </w:rPr>
            </w:pPr>
            <w:r w:rsidRPr="00241D31">
              <w:rPr>
                <w:rFonts w:ascii="Times New Roman" w:eastAsia="宋体" w:hAnsi="Times New Roman" w:cs="Times New Roman"/>
                <w:lang w:eastAsia="sv-SE"/>
              </w:rPr>
              <w:t xml:space="preserve">where </w:t>
            </w:r>
            <w:r w:rsidRPr="00241D31">
              <w:rPr>
                <w:rFonts w:ascii="Times New Roman" w:eastAsia="宋体" w:hAnsi="Times New Roman" w:cs="Times New Roman"/>
                <w:i/>
                <w:iCs/>
                <w:lang w:eastAsia="sv-SE"/>
              </w:rPr>
              <w:t>w</w:t>
            </w:r>
            <w:r w:rsidRPr="00365AFA">
              <w:rPr>
                <w:rFonts w:ascii="Times New Roman" w:eastAsia="宋体" w:hAnsi="Times New Roman" w:cs="Times New Roman"/>
                <w:i/>
                <w:iCs/>
                <w:vertAlign w:val="subscript"/>
                <w:lang w:eastAsia="sv-SE"/>
              </w:rPr>
              <w:t>n</w:t>
            </w:r>
            <w:r w:rsidRPr="00241D31">
              <w:rPr>
                <w:rFonts w:ascii="Times New Roman" w:eastAsia="宋体" w:hAnsi="Times New Roman" w:cs="Times New Roman"/>
                <w:i/>
                <w:iCs/>
                <w:lang w:eastAsia="sv-SE"/>
              </w:rPr>
              <w:t xml:space="preserve"> </w:t>
            </w:r>
            <w:r w:rsidRPr="00241D31">
              <w:rPr>
                <w:rFonts w:ascii="Times New Roman" w:eastAsia="宋体" w:hAnsi="Times New Roman" w:cs="Times New Roman"/>
                <w:lang w:eastAsia="sv-SE"/>
              </w:rPr>
              <w:t xml:space="preserve">refers to the weight for the </w:t>
            </w:r>
            <w:r w:rsidRPr="00241D31">
              <w:rPr>
                <w:rFonts w:ascii="Times New Roman" w:eastAsia="宋体" w:hAnsi="Times New Roman" w:cs="Times New Roman"/>
                <w:i/>
                <w:iCs/>
                <w:lang w:eastAsia="sv-SE"/>
              </w:rPr>
              <w:t>n</w:t>
            </w:r>
            <w:r w:rsidRPr="00365AFA">
              <w:rPr>
                <w:rFonts w:ascii="Times New Roman" w:eastAsia="宋体" w:hAnsi="Times New Roman" w:cs="Times New Roman"/>
                <w:vertAlign w:val="superscript"/>
                <w:lang w:eastAsia="sv-SE"/>
              </w:rPr>
              <w:t>th</w:t>
            </w:r>
            <w:r w:rsidRPr="00241D31">
              <w:rPr>
                <w:rFonts w:ascii="Times New Roman" w:eastAsia="宋体" w:hAnsi="Times New Roman" w:cs="Times New Roman"/>
                <w:lang w:eastAsia="sv-SE"/>
              </w:rPr>
              <w:t xml:space="preserve"> beamforming direction, i.e. the fraction of the</w:t>
            </w:r>
            <w:r w:rsidR="00365AFA">
              <w:rPr>
                <w:rFonts w:ascii="Times New Roman" w:eastAsia="宋体" w:hAnsi="Times New Roman" w:cs="Times New Roman"/>
                <w:lang w:eastAsia="sv-SE"/>
              </w:rPr>
              <w:t xml:space="preserve"> </w:t>
            </w:r>
            <w:r w:rsidRPr="00241D31">
              <w:rPr>
                <w:rFonts w:ascii="Times New Roman" w:eastAsia="宋体" w:hAnsi="Times New Roman" w:cs="Times New Roman"/>
                <w:lang w:eastAsia="sv-SE"/>
              </w:rPr>
              <w:t xml:space="preserve">steering range represented by the </w:t>
            </w:r>
            <w:r w:rsidRPr="00241D31">
              <w:rPr>
                <w:rFonts w:ascii="Times New Roman" w:eastAsia="宋体" w:hAnsi="Times New Roman" w:cs="Times New Roman"/>
                <w:i/>
                <w:iCs/>
                <w:lang w:eastAsia="sv-SE"/>
              </w:rPr>
              <w:t>n</w:t>
            </w:r>
            <w:r w:rsidRPr="00365AFA">
              <w:rPr>
                <w:rFonts w:ascii="Times New Roman" w:eastAsia="宋体" w:hAnsi="Times New Roman" w:cs="Times New Roman"/>
                <w:vertAlign w:val="superscript"/>
                <w:lang w:eastAsia="sv-SE"/>
              </w:rPr>
              <w:t>th</w:t>
            </w:r>
            <w:r w:rsidRPr="00241D31">
              <w:rPr>
                <w:rFonts w:ascii="Times New Roman" w:eastAsia="宋体" w:hAnsi="Times New Roman" w:cs="Times New Roman"/>
                <w:lang w:eastAsia="sv-SE"/>
              </w:rPr>
              <w:t xml:space="preserve"> beamforming direction. For example, </w:t>
            </w:r>
            <w:r w:rsidRPr="00241D31">
              <w:rPr>
                <w:rFonts w:ascii="Times New Roman" w:eastAsia="宋体" w:hAnsi="Times New Roman" w:cs="Times New Roman"/>
                <w:i/>
                <w:iCs/>
                <w:lang w:eastAsia="sv-SE"/>
              </w:rPr>
              <w:t>w</w:t>
            </w:r>
            <w:r w:rsidRPr="00365AFA">
              <w:rPr>
                <w:rFonts w:ascii="Times New Roman" w:eastAsia="宋体" w:hAnsi="Times New Roman" w:cs="Times New Roman"/>
                <w:i/>
                <w:iCs/>
                <w:vertAlign w:val="subscript"/>
                <w:lang w:eastAsia="sv-SE"/>
              </w:rPr>
              <w:t>n</w:t>
            </w:r>
            <w:r w:rsidRPr="00241D31">
              <w:rPr>
                <w:rFonts w:ascii="Times New Roman" w:eastAsia="宋体" w:hAnsi="Times New Roman" w:cs="Times New Roman"/>
                <w:i/>
                <w:iCs/>
                <w:lang w:eastAsia="sv-SE"/>
              </w:rPr>
              <w:t xml:space="preserve"> </w:t>
            </w:r>
            <w:r w:rsidRPr="00241D31">
              <w:rPr>
                <w:rFonts w:ascii="Times New Roman" w:eastAsia="宋体" w:hAnsi="Times New Roman" w:cs="Times New Roman"/>
                <w:lang w:eastAsia="sv-SE"/>
              </w:rPr>
              <w:t>= 1/</w:t>
            </w:r>
            <w:r w:rsidRPr="00241D31">
              <w:rPr>
                <w:rFonts w:ascii="Times New Roman" w:eastAsia="宋体" w:hAnsi="Times New Roman" w:cs="Times New Roman"/>
                <w:i/>
                <w:iCs/>
                <w:lang w:eastAsia="sv-SE"/>
              </w:rPr>
              <w:t xml:space="preserve">N </w:t>
            </w:r>
            <w:r w:rsidRPr="00241D31">
              <w:rPr>
                <w:rFonts w:ascii="Times New Roman" w:eastAsia="宋体" w:hAnsi="Times New Roman" w:cs="Times New Roman"/>
                <w:lang w:eastAsia="sv-SE"/>
              </w:rPr>
              <w:t>in</w:t>
            </w:r>
            <w:r w:rsidR="00365AFA">
              <w:rPr>
                <w:rFonts w:ascii="Times New Roman" w:eastAsia="宋体" w:hAnsi="Times New Roman" w:cs="Times New Roman"/>
                <w:lang w:eastAsia="sv-SE"/>
              </w:rPr>
              <w:t xml:space="preserve"> </w:t>
            </w:r>
            <w:r w:rsidRPr="00241D31">
              <w:rPr>
                <w:rFonts w:ascii="Times New Roman" w:eastAsia="宋体" w:hAnsi="Times New Roman" w:cs="Times New Roman"/>
                <w:lang w:eastAsia="sv-SE"/>
              </w:rPr>
              <w:t xml:space="preserve">the case that </w:t>
            </w:r>
            <w:r w:rsidRPr="00241D31">
              <w:rPr>
                <w:rFonts w:ascii="Times New Roman" w:eastAsia="宋体" w:hAnsi="Times New Roman" w:cs="Times New Roman"/>
                <w:i/>
                <w:iCs/>
                <w:lang w:eastAsia="sv-SE"/>
              </w:rPr>
              <w:t xml:space="preserve">N </w:t>
            </w:r>
            <w:r w:rsidRPr="00241D31">
              <w:rPr>
                <w:rFonts w:ascii="Times New Roman" w:eastAsia="宋体" w:hAnsi="Times New Roman" w:cs="Times New Roman"/>
                <w:lang w:eastAsia="sv-SE"/>
              </w:rPr>
              <w:t>uniform equispaced beams are assumed in the azimuth and elevation,</w:t>
            </w:r>
            <w:r w:rsidR="00365AFA">
              <w:rPr>
                <w:rFonts w:ascii="Times New Roman" w:eastAsia="宋体" w:hAnsi="Times New Roman" w:cs="Times New Roman"/>
                <w:lang w:eastAsia="sv-SE"/>
              </w:rPr>
              <w:t xml:space="preserve"> </w:t>
            </w:r>
            <w:r w:rsidRPr="00241D31">
              <w:rPr>
                <w:rFonts w:ascii="Times New Roman" w:eastAsia="宋体" w:hAnsi="Times New Roman" w:cs="Times New Roman"/>
                <w:lang w:eastAsia="sv-SE"/>
              </w:rPr>
              <w:t>respectively, and where each beam covers an equal range of angles.</w:t>
            </w:r>
          </w:p>
          <w:p w14:paraId="377E65A5" w14:textId="60F05EFC" w:rsidR="00241D31" w:rsidRPr="00241D31" w:rsidRDefault="00241D31" w:rsidP="00241D31">
            <w:pPr>
              <w:rPr>
                <w:rFonts w:ascii="Times New Roman" w:eastAsia="宋体" w:hAnsi="Times New Roman" w:cs="Times New Roman"/>
                <w:lang w:eastAsia="sv-SE"/>
              </w:rPr>
            </w:pPr>
            <w:r w:rsidRPr="00241D31">
              <w:rPr>
                <w:rFonts w:ascii="Times New Roman" w:eastAsia="宋体" w:hAnsi="Times New Roman" w:cs="Times New Roman"/>
                <w:lang w:eastAsia="sv-SE"/>
              </w:rPr>
              <w:lastRenderedPageBreak/>
              <w:t>The set of base station configurations over which the base station complies with the</w:t>
            </w:r>
            <w:r w:rsidR="00365AFA">
              <w:rPr>
                <w:rFonts w:ascii="Times New Roman" w:eastAsia="宋体" w:hAnsi="Times New Roman" w:cs="Times New Roman"/>
                <w:lang w:eastAsia="sv-SE"/>
              </w:rPr>
              <w:t xml:space="preserve"> </w:t>
            </w:r>
            <w:r w:rsidRPr="00241D31">
              <w:rPr>
                <w:rFonts w:ascii="Times New Roman" w:eastAsia="宋体" w:hAnsi="Times New Roman" w:cs="Times New Roman"/>
                <w:lang w:eastAsia="sv-SE"/>
              </w:rPr>
              <w:t>limits on expected e.i.r.p. (for example, power of steering range as one of the</w:t>
            </w:r>
            <w:r w:rsidR="00365AFA">
              <w:rPr>
                <w:rFonts w:ascii="Times New Roman" w:eastAsia="宋体" w:hAnsi="Times New Roman" w:cs="Times New Roman"/>
                <w:lang w:eastAsia="sv-SE"/>
              </w:rPr>
              <w:t xml:space="preserve"> </w:t>
            </w:r>
            <w:r w:rsidRPr="00241D31">
              <w:rPr>
                <w:rFonts w:ascii="Times New Roman" w:eastAsia="宋体" w:hAnsi="Times New Roman" w:cs="Times New Roman"/>
                <w:lang w:eastAsia="sv-SE"/>
              </w:rPr>
              <w:t>parameters) shall be declared and the BS shall be used within one of these</w:t>
            </w:r>
            <w:r w:rsidR="00365AFA">
              <w:rPr>
                <w:rFonts w:ascii="Times New Roman" w:eastAsia="宋体" w:hAnsi="Times New Roman" w:cs="Times New Roman"/>
                <w:lang w:eastAsia="sv-SE"/>
              </w:rPr>
              <w:t xml:space="preserve"> </w:t>
            </w:r>
            <w:r w:rsidRPr="00241D31">
              <w:rPr>
                <w:rFonts w:ascii="Times New Roman" w:eastAsia="宋体" w:hAnsi="Times New Roman" w:cs="Times New Roman"/>
                <w:lang w:eastAsia="sv-SE"/>
              </w:rPr>
              <w:t>configurations.</w:t>
            </w:r>
          </w:p>
          <w:p w14:paraId="37CD2E7A" w14:textId="42B8D61E" w:rsidR="00241D31" w:rsidRPr="00241D31" w:rsidRDefault="00241D31" w:rsidP="00241D31">
            <w:pPr>
              <w:rPr>
                <w:rFonts w:ascii="Times New Roman" w:eastAsia="宋体" w:hAnsi="Times New Roman" w:cs="Times New Roman"/>
              </w:rPr>
            </w:pPr>
            <w:r w:rsidRPr="00241D31">
              <w:rPr>
                <w:rFonts w:ascii="Times New Roman" w:eastAsia="宋体" w:hAnsi="Times New Roman" w:cs="Times New Roman"/>
                <w:lang w:eastAsia="sv-SE"/>
              </w:rPr>
              <w:t>The set of e.i.r.p. values used to calculate the expected e.i.r.p. for each vertical angle</w:t>
            </w:r>
            <w:r w:rsidR="00365AFA">
              <w:rPr>
                <w:rFonts w:ascii="Times New Roman" w:eastAsia="宋体" w:hAnsi="Times New Roman" w:cs="Times New Roman"/>
                <w:lang w:eastAsia="sv-SE"/>
              </w:rPr>
              <w:t xml:space="preserve"> </w:t>
            </w:r>
            <w:r w:rsidRPr="00241D31">
              <w:rPr>
                <w:rFonts w:ascii="Times New Roman" w:eastAsia="宋体" w:hAnsi="Times New Roman" w:cs="Times New Roman"/>
                <w:lang w:eastAsia="sv-SE"/>
              </w:rPr>
              <w:t>range shall be a mathematical summation of both polarization states of the IMT base</w:t>
            </w:r>
            <w:r w:rsidR="00365AFA">
              <w:rPr>
                <w:rFonts w:ascii="Times New Roman" w:eastAsia="宋体" w:hAnsi="Times New Roman" w:cs="Times New Roman"/>
                <w:lang w:eastAsia="sv-SE"/>
              </w:rPr>
              <w:t xml:space="preserve"> </w:t>
            </w:r>
            <w:r w:rsidRPr="00241D31">
              <w:rPr>
                <w:rFonts w:ascii="Times New Roman" w:eastAsia="宋体" w:hAnsi="Times New Roman" w:cs="Times New Roman"/>
                <w:lang w:eastAsia="sv-SE"/>
              </w:rPr>
              <w:t>station antenna with no polarization discrimination.</w:t>
            </w:r>
          </w:p>
          <w:p w14:paraId="566EE3BE" w14:textId="08255102" w:rsidR="00241D31" w:rsidRPr="00241D31" w:rsidRDefault="00241D31" w:rsidP="00241D31">
            <w:pPr>
              <w:rPr>
                <w:rFonts w:ascii="Times New Roman" w:eastAsia="宋体" w:hAnsi="Times New Roman" w:cs="Times New Roman"/>
                <w:lang w:eastAsia="sv-SE"/>
              </w:rPr>
            </w:pPr>
            <w:r w:rsidRPr="00241D31">
              <w:rPr>
                <w:rFonts w:ascii="Times New Roman" w:eastAsia="宋体" w:hAnsi="Times New Roman" w:cs="Times New Roman"/>
                <w:b/>
                <w:bCs/>
                <w:lang w:eastAsia="sv-SE"/>
              </w:rPr>
              <w:t xml:space="preserve">For a non-AAS base station, </w:t>
            </w:r>
            <w:r w:rsidRPr="00241D31">
              <w:rPr>
                <w:rFonts w:ascii="Times New Roman" w:eastAsia="宋体" w:hAnsi="Times New Roman" w:cs="Times New Roman"/>
                <w:i/>
                <w:iCs/>
                <w:lang w:eastAsia="sv-SE"/>
              </w:rPr>
              <w:t>P</w:t>
            </w:r>
            <w:r w:rsidRPr="00365AFA">
              <w:rPr>
                <w:rFonts w:ascii="Times New Roman" w:eastAsia="宋体" w:hAnsi="Times New Roman" w:cs="Times New Roman"/>
                <w:vertAlign w:val="subscript"/>
                <w:lang w:eastAsia="sv-SE"/>
              </w:rPr>
              <w:t>1</w:t>
            </w:r>
            <w:r w:rsidRPr="00241D31">
              <w:rPr>
                <w:rFonts w:ascii="Times New Roman" w:eastAsia="TimesNewRomanPSMT" w:hAnsi="Times New Roman" w:cs="Times New Roman"/>
                <w:lang w:eastAsia="sv-SE"/>
              </w:rPr>
              <w:t>(θ</w:t>
            </w:r>
            <w:r w:rsidRPr="00365AFA">
              <w:rPr>
                <w:rFonts w:ascii="Times New Roman" w:eastAsia="宋体" w:hAnsi="Times New Roman" w:cs="Times New Roman"/>
                <w:vertAlign w:val="subscript"/>
                <w:lang w:eastAsia="sv-SE"/>
              </w:rPr>
              <w:t>0</w:t>
            </w:r>
            <w:r w:rsidRPr="00241D31">
              <w:rPr>
                <w:rFonts w:ascii="Times New Roman" w:eastAsia="TimesNewRomanPSMT" w:hAnsi="Times New Roman" w:cs="Times New Roman"/>
                <w:lang w:eastAsia="sv-SE"/>
              </w:rPr>
              <w:t>, φ</w:t>
            </w:r>
            <w:r w:rsidRPr="00365AFA">
              <w:rPr>
                <w:rFonts w:ascii="Times New Roman" w:eastAsia="宋体" w:hAnsi="Times New Roman" w:cs="Times New Roman"/>
                <w:vertAlign w:val="subscript"/>
                <w:lang w:eastAsia="sv-SE"/>
              </w:rPr>
              <w:t>0</w:t>
            </w:r>
            <w:r w:rsidRPr="00241D31">
              <w:rPr>
                <w:rFonts w:ascii="Times New Roman" w:eastAsia="宋体" w:hAnsi="Times New Roman" w:cs="Times New Roman"/>
                <w:lang w:eastAsia="sv-SE"/>
              </w:rPr>
              <w:t xml:space="preserve">) = </w:t>
            </w:r>
            <w:r w:rsidRPr="00241D31">
              <w:rPr>
                <w:rFonts w:ascii="Times New Roman" w:eastAsia="宋体" w:hAnsi="Times New Roman" w:cs="Times New Roman"/>
                <w:i/>
                <w:iCs/>
                <w:lang w:eastAsia="sv-SE"/>
              </w:rPr>
              <w:t>P</w:t>
            </w:r>
            <w:r w:rsidRPr="00241D31">
              <w:rPr>
                <w:rFonts w:ascii="Times New Roman" w:eastAsia="TimesNewRomanPSMT" w:hAnsi="Times New Roman" w:cs="Times New Roman"/>
                <w:lang w:eastAsia="sv-SE"/>
              </w:rPr>
              <w:t>(θ</w:t>
            </w:r>
            <w:r w:rsidRPr="00365AFA">
              <w:rPr>
                <w:rFonts w:ascii="Times New Roman" w:eastAsia="宋体" w:hAnsi="Times New Roman" w:cs="Times New Roman"/>
                <w:vertAlign w:val="subscript"/>
                <w:lang w:eastAsia="sv-SE"/>
              </w:rPr>
              <w:t>0</w:t>
            </w:r>
            <w:r w:rsidRPr="00241D31">
              <w:rPr>
                <w:rFonts w:ascii="Times New Roman" w:eastAsia="TimesNewRomanPSMT" w:hAnsi="Times New Roman" w:cs="Times New Roman"/>
                <w:lang w:eastAsia="sv-SE"/>
              </w:rPr>
              <w:t>, φ</w:t>
            </w:r>
            <w:r w:rsidRPr="00365AFA">
              <w:rPr>
                <w:rFonts w:ascii="Times New Roman" w:eastAsia="宋体" w:hAnsi="Times New Roman" w:cs="Times New Roman"/>
                <w:vertAlign w:val="subscript"/>
                <w:lang w:eastAsia="sv-SE"/>
              </w:rPr>
              <w:t>0</w:t>
            </w:r>
            <w:r w:rsidRPr="00241D31">
              <w:rPr>
                <w:rFonts w:ascii="Times New Roman" w:eastAsia="TimesNewRomanPSMT" w:hAnsi="Times New Roman" w:cs="Times New Roman"/>
                <w:lang w:eastAsia="sv-SE"/>
              </w:rPr>
              <w:t>; α</w:t>
            </w:r>
            <w:r w:rsidRPr="00365AFA">
              <w:rPr>
                <w:rFonts w:ascii="Times New Roman" w:eastAsia="宋体" w:hAnsi="Times New Roman" w:cs="Times New Roman"/>
                <w:vertAlign w:val="subscript"/>
                <w:lang w:eastAsia="sv-SE"/>
              </w:rPr>
              <w:t>1</w:t>
            </w:r>
            <w:r w:rsidRPr="00241D31">
              <w:rPr>
                <w:rFonts w:ascii="Times New Roman" w:eastAsia="TimesNewRomanPSMT" w:hAnsi="Times New Roman" w:cs="Times New Roman"/>
                <w:lang w:eastAsia="sv-SE"/>
              </w:rPr>
              <w:t>, β</w:t>
            </w:r>
            <w:r w:rsidRPr="00365AFA">
              <w:rPr>
                <w:rFonts w:ascii="Times New Roman" w:eastAsia="宋体" w:hAnsi="Times New Roman" w:cs="Times New Roman"/>
                <w:vertAlign w:val="subscript"/>
                <w:lang w:eastAsia="sv-SE"/>
              </w:rPr>
              <w:t>1</w:t>
            </w:r>
            <w:r w:rsidRPr="00241D31">
              <w:rPr>
                <w:rFonts w:ascii="Times New Roman" w:eastAsia="宋体" w:hAnsi="Times New Roman" w:cs="Times New Roman"/>
                <w:lang w:eastAsia="sv-SE"/>
              </w:rPr>
              <w:t xml:space="preserve">) where </w:t>
            </w:r>
            <w:r w:rsidRPr="00241D31">
              <w:rPr>
                <w:rFonts w:ascii="Times New Roman" w:eastAsia="TimesNewRomanPSMT" w:hAnsi="Times New Roman" w:cs="Times New Roman"/>
                <w:lang w:eastAsia="sv-SE"/>
              </w:rPr>
              <w:t>α</w:t>
            </w:r>
            <w:r w:rsidRPr="00365AFA">
              <w:rPr>
                <w:rFonts w:ascii="Times New Roman" w:eastAsia="宋体" w:hAnsi="Times New Roman" w:cs="Times New Roman"/>
                <w:vertAlign w:val="subscript"/>
                <w:lang w:eastAsia="sv-SE"/>
              </w:rPr>
              <w:t>1</w:t>
            </w:r>
            <w:r w:rsidRPr="00241D31">
              <w:rPr>
                <w:rFonts w:ascii="Times New Roman" w:eastAsia="宋体" w:hAnsi="Times New Roman" w:cs="Times New Roman"/>
                <w:lang w:eastAsia="sv-SE"/>
              </w:rPr>
              <w:t xml:space="preserve"> = 0 and </w:t>
            </w:r>
            <w:r w:rsidRPr="00241D31">
              <w:rPr>
                <w:rFonts w:ascii="Times New Roman" w:eastAsia="TimesNewRomanPSMT" w:hAnsi="Times New Roman" w:cs="Times New Roman"/>
                <w:lang w:eastAsia="sv-SE"/>
              </w:rPr>
              <w:t>β</w:t>
            </w:r>
            <w:r w:rsidRPr="00365AFA">
              <w:rPr>
                <w:rFonts w:ascii="Times New Roman" w:eastAsia="宋体" w:hAnsi="Times New Roman" w:cs="Times New Roman"/>
                <w:vertAlign w:val="subscript"/>
                <w:lang w:eastAsia="sv-SE"/>
              </w:rPr>
              <w:t>1</w:t>
            </w:r>
            <w:r w:rsidRPr="00241D31">
              <w:rPr>
                <w:rFonts w:ascii="Times New Roman" w:eastAsia="宋体" w:hAnsi="Times New Roman" w:cs="Times New Roman"/>
                <w:lang w:eastAsia="sv-SE"/>
              </w:rPr>
              <w:t xml:space="preserve"> is the</w:t>
            </w:r>
            <w:r w:rsidR="00365AFA">
              <w:rPr>
                <w:rFonts w:ascii="Times New Roman" w:eastAsia="宋体" w:hAnsi="Times New Roman" w:cs="Times New Roman"/>
                <w:lang w:eastAsia="sv-SE"/>
              </w:rPr>
              <w:t xml:space="preserve"> </w:t>
            </w:r>
            <w:r w:rsidRPr="00241D31">
              <w:rPr>
                <w:rFonts w:ascii="Times New Roman" w:eastAsia="宋体" w:hAnsi="Times New Roman" w:cs="Times New Roman"/>
                <w:lang w:eastAsia="sv-SE"/>
              </w:rPr>
              <w:t>electrical tilt.</w:t>
            </w:r>
          </w:p>
          <w:p w14:paraId="1C3DE3CF" w14:textId="3B915076" w:rsidR="00241D31" w:rsidRPr="00241D31" w:rsidRDefault="00241D31" w:rsidP="00241D31">
            <w:pPr>
              <w:rPr>
                <w:rFonts w:ascii="Times New Roman" w:eastAsia="宋体" w:hAnsi="Times New Roman" w:cs="Times New Roman"/>
                <w:lang w:eastAsia="sv-SE"/>
              </w:rPr>
            </w:pPr>
            <w:r w:rsidRPr="00241D31">
              <w:rPr>
                <w:rFonts w:ascii="Times New Roman" w:eastAsia="宋体" w:hAnsi="Times New Roman" w:cs="Times New Roman"/>
                <w:lang w:eastAsia="sv-SE"/>
              </w:rPr>
              <w:t>It is noted that the compliance with the limits on expected e.i.r.p. should be limited to a</w:t>
            </w:r>
            <w:r w:rsidR="00365AFA">
              <w:rPr>
                <w:rFonts w:ascii="Times New Roman" w:eastAsia="宋体" w:hAnsi="Times New Roman" w:cs="Times New Roman"/>
                <w:lang w:eastAsia="sv-SE"/>
              </w:rPr>
              <w:t xml:space="preserve"> </w:t>
            </w:r>
            <w:r w:rsidRPr="00241D31">
              <w:rPr>
                <w:rFonts w:ascii="Times New Roman" w:eastAsia="宋体" w:hAnsi="Times New Roman" w:cs="Times New Roman"/>
                <w:lang w:eastAsia="sv-SE"/>
              </w:rPr>
              <w:t>defined range of electrical tilts.</w:t>
            </w:r>
          </w:p>
          <w:p w14:paraId="116D642F" w14:textId="73E68AFB" w:rsidR="00241D31" w:rsidRDefault="00365AFA" w:rsidP="00365AFA">
            <w:pPr>
              <w:rPr>
                <w:rFonts w:ascii="Times New Roman" w:eastAsia="宋体" w:hAnsi="Times New Roman" w:cs="Times New Roman"/>
                <w:lang w:eastAsia="sv-SE"/>
              </w:rPr>
            </w:pPr>
            <w:r>
              <w:rPr>
                <w:rFonts w:ascii="Times New Roman" w:eastAsia="宋体" w:hAnsi="Times New Roman" w:cs="Times New Roman"/>
                <w:b/>
                <w:bCs/>
                <w:lang w:eastAsia="sv-SE"/>
              </w:rPr>
              <w:t xml:space="preserve">2) </w:t>
            </w:r>
            <w:r w:rsidR="00241D31" w:rsidRPr="00241D31">
              <w:rPr>
                <w:rFonts w:ascii="Times New Roman" w:eastAsia="宋体" w:hAnsi="Times New Roman" w:cs="Times New Roman"/>
                <w:b/>
                <w:bCs/>
                <w:lang w:eastAsia="sv-SE"/>
              </w:rPr>
              <w:t>Averaging over horizontal and vertical angles</w:t>
            </w:r>
            <w:r w:rsidR="00241D31" w:rsidRPr="00241D31">
              <w:rPr>
                <w:rFonts w:ascii="Times New Roman" w:eastAsia="宋体" w:hAnsi="Times New Roman" w:cs="Times New Roman"/>
                <w:lang w:eastAsia="sv-SE"/>
              </w:rPr>
              <w:t>: the expected e.i.r.p. is then calculated</w:t>
            </w:r>
            <w:r>
              <w:rPr>
                <w:rFonts w:ascii="Times New Roman" w:eastAsia="宋体" w:hAnsi="Times New Roman" w:cs="Times New Roman"/>
                <w:lang w:eastAsia="sv-SE"/>
              </w:rPr>
              <w:t xml:space="preserve"> </w:t>
            </w:r>
            <w:r w:rsidR="00241D31" w:rsidRPr="00241D31">
              <w:rPr>
                <w:rFonts w:ascii="Times New Roman" w:eastAsia="宋体" w:hAnsi="Times New Roman" w:cs="Times New Roman"/>
                <w:lang w:eastAsia="sv-SE"/>
              </w:rPr>
              <w:t xml:space="preserve">by averaging the results of step 1 over horizontal angles </w:t>
            </w:r>
            <w:r w:rsidR="00241D31" w:rsidRPr="00241D31">
              <w:rPr>
                <w:rFonts w:ascii="Times New Roman" w:eastAsia="TimesNewRomanPSMT" w:hAnsi="Times New Roman" w:cs="Times New Roman"/>
                <w:lang w:eastAsia="sv-SE"/>
              </w:rPr>
              <w:t xml:space="preserve">φ from −π </w:t>
            </w:r>
            <w:r w:rsidR="00241D31" w:rsidRPr="00241D31">
              <w:rPr>
                <w:rFonts w:ascii="Times New Roman" w:eastAsia="宋体" w:hAnsi="Times New Roman" w:cs="Times New Roman"/>
                <w:lang w:eastAsia="sv-SE"/>
              </w:rPr>
              <w:t xml:space="preserve">to </w:t>
            </w:r>
            <w:r w:rsidR="00241D31" w:rsidRPr="00241D31">
              <w:rPr>
                <w:rFonts w:ascii="Times New Roman" w:eastAsia="TimesNewRomanPSMT" w:hAnsi="Times New Roman" w:cs="Times New Roman"/>
                <w:lang w:eastAsia="sv-SE"/>
              </w:rPr>
              <w:t>+π with respect to</w:t>
            </w:r>
            <w:r>
              <w:rPr>
                <w:rFonts w:ascii="Times New Roman" w:eastAsia="TimesNewRomanPSMT" w:hAnsi="Times New Roman" w:cs="Times New Roman"/>
                <w:lang w:eastAsia="sv-SE"/>
              </w:rPr>
              <w:t xml:space="preserve"> </w:t>
            </w:r>
            <w:r w:rsidR="00241D31" w:rsidRPr="00241D31">
              <w:rPr>
                <w:rFonts w:ascii="Times New Roman" w:eastAsia="宋体" w:hAnsi="Times New Roman" w:cs="Times New Roman"/>
                <w:lang w:eastAsia="sv-SE"/>
              </w:rPr>
              <w:t xml:space="preserve">the base station horizontal boresight, and </w:t>
            </w:r>
            <w:r w:rsidR="00241D31" w:rsidRPr="00241D31">
              <w:rPr>
                <w:rFonts w:ascii="Times New Roman" w:eastAsia="TimesNewRomanPSMT" w:hAnsi="Times New Roman" w:cs="Times New Roman"/>
                <w:lang w:eastAsia="sv-SE"/>
              </w:rPr>
              <w:t xml:space="preserve">vertical angles θ </w:t>
            </w:r>
            <w:r w:rsidR="00241D31" w:rsidRPr="00241D31">
              <w:rPr>
                <w:rFonts w:ascii="Times New Roman" w:eastAsia="宋体" w:hAnsi="Times New Roman" w:cs="Times New Roman"/>
                <w:lang w:eastAsia="sv-SE"/>
              </w:rPr>
              <w:t>within vertical angle</w:t>
            </w:r>
            <w:r>
              <w:rPr>
                <w:rFonts w:ascii="Times New Roman" w:eastAsia="宋体" w:hAnsi="Times New Roman" w:cs="Times New Roman"/>
                <w:lang w:eastAsia="sv-SE"/>
              </w:rPr>
              <w:t xml:space="preserve"> </w:t>
            </w:r>
            <w:r w:rsidR="00241D31" w:rsidRPr="00241D31">
              <w:rPr>
                <w:rFonts w:ascii="Times New Roman" w:eastAsia="宋体" w:hAnsi="Times New Roman" w:cs="Times New Roman"/>
                <w:lang w:eastAsia="sv-SE"/>
              </w:rPr>
              <w:t xml:space="preserve">measurement window </w:t>
            </w:r>
            <w:r w:rsidR="00241D31" w:rsidRPr="00241D31">
              <w:rPr>
                <w:rFonts w:ascii="Times New Roman" w:eastAsia="TimesNewRomanPSMT" w:hAnsi="Times New Roman" w:cs="Times New Roman"/>
                <w:lang w:eastAsia="sv-SE"/>
              </w:rPr>
              <w:t>θ</w:t>
            </w:r>
            <w:r w:rsidR="00241D31" w:rsidRPr="00365AFA">
              <w:rPr>
                <w:rFonts w:ascii="Times New Roman" w:eastAsia="TimesNewRomanPS-ItalicMT" w:hAnsi="Times New Roman" w:cs="Times New Roman"/>
                <w:i/>
                <w:iCs/>
                <w:vertAlign w:val="subscript"/>
                <w:lang w:eastAsia="sv-SE"/>
              </w:rPr>
              <w:t>L</w:t>
            </w:r>
            <w:r w:rsidR="00241D31" w:rsidRPr="00241D31">
              <w:rPr>
                <w:rFonts w:ascii="Times New Roman" w:eastAsia="TimesNewRomanPS-ItalicMT" w:hAnsi="Times New Roman" w:cs="Times New Roman"/>
                <w:i/>
                <w:iCs/>
                <w:lang w:eastAsia="sv-SE"/>
              </w:rPr>
              <w:t xml:space="preserve"> </w:t>
            </w:r>
            <w:r w:rsidR="00241D31" w:rsidRPr="00241D31">
              <w:rPr>
                <w:rFonts w:ascii="Times New Roman" w:eastAsia="TimesNewRomanPSMT" w:hAnsi="Times New Roman" w:cs="Times New Roman"/>
                <w:lang w:eastAsia="sv-SE"/>
              </w:rPr>
              <w:t>≤ θ &lt; θ</w:t>
            </w:r>
            <w:r w:rsidR="00241D31" w:rsidRPr="00365AFA">
              <w:rPr>
                <w:rFonts w:ascii="Times New Roman" w:eastAsia="TimesNewRomanPS-ItalicMT" w:hAnsi="Times New Roman" w:cs="Times New Roman"/>
                <w:i/>
                <w:iCs/>
                <w:vertAlign w:val="subscript"/>
                <w:lang w:eastAsia="sv-SE"/>
              </w:rPr>
              <w:t>H</w:t>
            </w:r>
            <w:r w:rsidR="00241D31" w:rsidRPr="00241D31">
              <w:rPr>
                <w:rFonts w:ascii="Times New Roman" w:eastAsia="TimesNewRomanPS-ItalicMT" w:hAnsi="Times New Roman" w:cs="Times New Roman"/>
                <w:i/>
                <w:iCs/>
                <w:lang w:eastAsia="sv-SE"/>
              </w:rPr>
              <w:t xml:space="preserve"> </w:t>
            </w:r>
            <w:r w:rsidR="00241D31" w:rsidRPr="00241D31">
              <w:rPr>
                <w:rFonts w:ascii="Times New Roman" w:eastAsia="宋体" w:hAnsi="Times New Roman" w:cs="Times New Roman"/>
                <w:lang w:eastAsia="sv-SE"/>
              </w:rPr>
              <w:t>with respect to the horizon. In other words:</w:t>
            </w:r>
          </w:p>
          <w:p w14:paraId="4FA96E5D" w14:textId="5D129FFF" w:rsidR="00365AFA" w:rsidRDefault="00365AFA" w:rsidP="00365AFA">
            <w:pPr>
              <w:jc w:val="center"/>
              <w:rPr>
                <w:rFonts w:ascii="Times New Roman" w:eastAsia="宋体" w:hAnsi="Times New Roman" w:cs="Times New Roman"/>
                <w:lang w:eastAsia="sv-SE"/>
              </w:rPr>
            </w:pPr>
            <w:r>
              <w:rPr>
                <w:noProof/>
              </w:rPr>
              <w:drawing>
                <wp:inline distT="0" distB="0" distL="0" distR="0" wp14:anchorId="2E90F412" wp14:editId="1189455F">
                  <wp:extent cx="2688237" cy="43832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13271" cy="458714"/>
                          </a:xfrm>
                          <a:prstGeom prst="rect">
                            <a:avLst/>
                          </a:prstGeom>
                        </pic:spPr>
                      </pic:pic>
                    </a:graphicData>
                  </a:graphic>
                </wp:inline>
              </w:drawing>
            </w:r>
          </w:p>
          <w:p w14:paraId="37F8568A" w14:textId="1B4B00FD" w:rsidR="00365AFA" w:rsidRPr="00241D31" w:rsidRDefault="00365AFA" w:rsidP="00365AFA">
            <w:pPr>
              <w:rPr>
                <w:rFonts w:ascii="Times New Roman" w:hAnsi="Times New Roman" w:cs="Times New Roman"/>
                <w:color w:val="0000FF"/>
              </w:rPr>
            </w:pPr>
            <w:r w:rsidRPr="00365AFA">
              <w:rPr>
                <w:rFonts w:ascii="Times New Roman" w:eastAsia="宋体" w:hAnsi="Times New Roman" w:cs="Times New Roman"/>
                <w:lang w:eastAsia="sv-SE"/>
              </w:rPr>
              <w:t>The averaging processes in steps 1 and 2 shall allow for accurate averaging of the expected e.i.r.p</w:t>
            </w:r>
            <w:r>
              <w:rPr>
                <w:rFonts w:ascii="Times New Roman" w:eastAsia="宋体" w:hAnsi="Times New Roman" w:cs="Times New Roman"/>
                <w:lang w:eastAsia="sv-SE"/>
              </w:rPr>
              <w:t xml:space="preserve"> </w:t>
            </w:r>
            <w:r w:rsidRPr="00365AFA">
              <w:rPr>
                <w:rFonts w:ascii="Times New Roman" w:eastAsia="宋体" w:hAnsi="Times New Roman" w:cs="Times New Roman"/>
                <w:lang w:eastAsia="sv-SE"/>
              </w:rPr>
              <w:t>(e.g. to the confidence interval of 95%).</w:t>
            </w:r>
          </w:p>
        </w:tc>
      </w:tr>
    </w:tbl>
    <w:p w14:paraId="653CA39C" w14:textId="777EF63D" w:rsidR="00135D9F" w:rsidRDefault="00135D9F" w:rsidP="00135D9F">
      <w:pPr>
        <w:spacing w:after="180"/>
        <w:jc w:val="both"/>
        <w:rPr>
          <w:rFonts w:ascii="Times New Roman" w:hAnsi="Times New Roman"/>
        </w:rPr>
      </w:pPr>
    </w:p>
    <w:p w14:paraId="21616CD1" w14:textId="691F076E" w:rsidR="009937D3" w:rsidRDefault="00DC514F" w:rsidP="00D03491">
      <w:pPr>
        <w:spacing w:after="180"/>
        <w:jc w:val="both"/>
      </w:pPr>
      <w:r w:rsidRPr="00C57380">
        <w:rPr>
          <w:rFonts w:ascii="Times New Roman" w:hAnsi="Times New Roman"/>
        </w:rPr>
        <w:t>Based upon the above detailed calculation</w:t>
      </w:r>
      <w:r w:rsidR="00C57380">
        <w:rPr>
          <w:rFonts w:ascii="Times New Roman" w:hAnsi="Times New Roman"/>
          <w:lang w:val="en-AU"/>
        </w:rPr>
        <w:t>,</w:t>
      </w:r>
      <w:r w:rsidRPr="00C57380">
        <w:rPr>
          <w:rFonts w:ascii="Times New Roman" w:hAnsi="Times New Roman"/>
        </w:rPr>
        <w:t xml:space="preserve"> </w:t>
      </w:r>
      <w:r w:rsidR="00C57380">
        <w:rPr>
          <w:rFonts w:ascii="Times New Roman" w:hAnsi="Times New Roman"/>
        </w:rPr>
        <w:t>t</w:t>
      </w:r>
      <w:r w:rsidRPr="00C57380">
        <w:rPr>
          <w:rFonts w:ascii="Times New Roman" w:hAnsi="Times New Roman"/>
        </w:rPr>
        <w:t xml:space="preserve">he expected </w:t>
      </w:r>
      <w:r w:rsidR="009937D3" w:rsidRPr="00C57380">
        <w:rPr>
          <w:rFonts w:ascii="Times New Roman" w:hAnsi="Times New Roman"/>
        </w:rPr>
        <w:t xml:space="preserve">EIRP </w:t>
      </w:r>
      <w:r w:rsidR="009937D3" w:rsidRPr="00C57380">
        <w:rPr>
          <w:rFonts w:ascii="Times New Roman" w:hAnsi="Times New Roman" w:cs="Times New Roman"/>
        </w:rPr>
        <w:t xml:space="preserve">over the specified vertical angle range </w:t>
      </w:r>
      <w:r w:rsidR="009937D3" w:rsidRPr="00C57380">
        <w:rPr>
          <w:rFonts w:ascii="Times New Roman" w:hAnsi="Times New Roman" w:cs="Times New Roman"/>
          <w:bCs/>
        </w:rPr>
        <w:t>θ</w:t>
      </w:r>
      <w:r w:rsidR="009937D3" w:rsidRPr="00C57380">
        <w:rPr>
          <w:rFonts w:ascii="Times New Roman" w:hAnsi="Times New Roman" w:cs="Times New Roman"/>
          <w:bCs/>
          <w:vertAlign w:val="subscript"/>
        </w:rPr>
        <w:t>L</w:t>
      </w:r>
      <w:r w:rsidR="009937D3" w:rsidRPr="00C57380">
        <w:rPr>
          <w:rFonts w:ascii="Times New Roman" w:hAnsi="Times New Roman" w:cs="Times New Roman"/>
          <w:bCs/>
        </w:rPr>
        <w:t> ≤ θ &lt; θ</w:t>
      </w:r>
      <w:r w:rsidR="009937D3" w:rsidRPr="00C57380">
        <w:rPr>
          <w:rFonts w:ascii="Times New Roman" w:hAnsi="Times New Roman" w:cs="Times New Roman"/>
          <w:bCs/>
          <w:vertAlign w:val="subscript"/>
        </w:rPr>
        <w:t xml:space="preserve">H </w:t>
      </w:r>
      <w:r w:rsidR="009937D3" w:rsidRPr="00C57380">
        <w:rPr>
          <w:rFonts w:ascii="Times New Roman" w:hAnsi="Times New Roman" w:cs="Times New Roman"/>
          <w:bCs/>
        </w:rPr>
        <w:t>is calculated by</w:t>
      </w:r>
      <w:r w:rsidR="00C57380">
        <w:rPr>
          <w:rFonts w:ascii="Times New Roman" w:hAnsi="Times New Roman" w:cs="Times New Roman"/>
          <w:bCs/>
        </w:rPr>
        <w:t xml:space="preserve"> performing</w:t>
      </w:r>
      <w:r w:rsidR="009937D3" w:rsidRPr="00C57380">
        <w:rPr>
          <w:rFonts w:ascii="Times New Roman" w:hAnsi="Times New Roman" w:cs="Times New Roman"/>
          <w:bCs/>
        </w:rPr>
        <w:t xml:space="preserve"> two </w:t>
      </w:r>
      <w:r w:rsidR="00437D22">
        <w:rPr>
          <w:rFonts w:ascii="Times New Roman" w:hAnsi="Times New Roman" w:cs="Times New Roman"/>
          <w:bCs/>
        </w:rPr>
        <w:t>steps</w:t>
      </w:r>
      <w:r w:rsidR="009937D3" w:rsidRPr="00C57380">
        <w:rPr>
          <w:rFonts w:ascii="Times New Roman" w:hAnsi="Times New Roman" w:cs="Times New Roman"/>
          <w:bCs/>
        </w:rPr>
        <w:t xml:space="preserve"> of averaging, i.e., </w:t>
      </w:r>
      <w:r w:rsidR="00D03491">
        <w:rPr>
          <w:rFonts w:ascii="Times New Roman" w:hAnsi="Times New Roman" w:cs="Times New Roman"/>
          <w:bCs/>
        </w:rPr>
        <w:t>(1) a</w:t>
      </w:r>
      <w:r w:rsidR="009937D3" w:rsidRPr="00C57380">
        <w:rPr>
          <w:rFonts w:ascii="Times New Roman" w:eastAsia="宋体" w:hAnsi="Times New Roman" w:cs="Times New Roman"/>
          <w:lang w:eastAsia="sv-SE"/>
        </w:rPr>
        <w:t xml:space="preserve">veraging over beamforming directions for a given vertical angle </w:t>
      </w:r>
      <w:r w:rsidR="009937D3" w:rsidRPr="00C57380">
        <w:rPr>
          <w:rFonts w:ascii="Times New Roman" w:eastAsia="TimesNewRomanPSMT" w:hAnsi="Times New Roman" w:cs="Times New Roman"/>
          <w:lang w:eastAsia="sv-SE"/>
        </w:rPr>
        <w:t>θ</w:t>
      </w:r>
      <w:r w:rsidR="009937D3" w:rsidRPr="00C57380">
        <w:rPr>
          <w:rFonts w:ascii="Times New Roman" w:eastAsia="TimesNewRomanPSMT" w:hAnsi="Times New Roman" w:cs="Times New Roman"/>
          <w:vertAlign w:val="subscript"/>
          <w:lang w:eastAsia="sv-SE"/>
        </w:rPr>
        <w:t>0</w:t>
      </w:r>
      <w:r w:rsidR="009937D3" w:rsidRPr="00C57380">
        <w:rPr>
          <w:rFonts w:ascii="Times New Roman" w:eastAsia="TimesNewRomanPSMT" w:hAnsi="Times New Roman" w:cs="Times New Roman"/>
          <w:lang w:eastAsia="sv-SE"/>
        </w:rPr>
        <w:t xml:space="preserve"> </w:t>
      </w:r>
      <w:r w:rsidR="009937D3" w:rsidRPr="00D03491">
        <w:rPr>
          <w:rFonts w:ascii="Times New Roman" w:hAnsi="Times New Roman" w:cs="Times New Roman"/>
          <w:bCs/>
        </w:rPr>
        <w:t xml:space="preserve">and horizontal angle </w:t>
      </w:r>
      <w:r w:rsidR="00C57380" w:rsidRPr="00D03491">
        <w:rPr>
          <w:rFonts w:ascii="Times New Roman" w:hAnsi="Times New Roman" w:cs="Times New Roman"/>
          <w:bCs/>
        </w:rPr>
        <w:t>φ</w:t>
      </w:r>
      <w:r w:rsidR="00C57380" w:rsidRPr="00D03491">
        <w:rPr>
          <w:rFonts w:ascii="Times New Roman" w:hAnsi="Times New Roman" w:cs="Times New Roman"/>
          <w:bCs/>
          <w:vertAlign w:val="subscript"/>
        </w:rPr>
        <w:t>0</w:t>
      </w:r>
      <w:r w:rsidR="00D03491" w:rsidRPr="00D03491">
        <w:rPr>
          <w:rFonts w:ascii="Times New Roman" w:hAnsi="Times New Roman" w:cs="Times New Roman"/>
          <w:bCs/>
        </w:rPr>
        <w:t xml:space="preserve"> </w:t>
      </w:r>
      <w:r w:rsidR="00D03491">
        <w:rPr>
          <w:rFonts w:ascii="Times New Roman" w:hAnsi="Times New Roman" w:cs="Times New Roman"/>
          <w:bCs/>
        </w:rPr>
        <w:t>(2) a</w:t>
      </w:r>
      <w:r w:rsidR="009937D3" w:rsidRPr="00D03491">
        <w:rPr>
          <w:rFonts w:ascii="Times New Roman" w:hAnsi="Times New Roman" w:cs="Times New Roman"/>
          <w:bCs/>
        </w:rPr>
        <w:t>veraging over horizontal and vertical angles.</w:t>
      </w:r>
    </w:p>
    <w:p w14:paraId="66CA80CD" w14:textId="6912952F" w:rsidR="00C57380" w:rsidRDefault="00C57380" w:rsidP="00C57380">
      <w:pPr>
        <w:jc w:val="both"/>
      </w:pPr>
    </w:p>
    <w:p w14:paraId="0E683051" w14:textId="453192FF" w:rsidR="00C57380" w:rsidRPr="00C57380" w:rsidRDefault="00DC514F" w:rsidP="009561AF">
      <w:pPr>
        <w:spacing w:after="120"/>
        <w:jc w:val="both"/>
        <w:rPr>
          <w:rFonts w:ascii="Times New Roman" w:hAnsi="Times New Roman" w:cs="Times New Roman"/>
          <w:bCs/>
        </w:rPr>
      </w:pPr>
      <w:r w:rsidRPr="0074314E">
        <w:rPr>
          <w:rFonts w:ascii="Times New Roman" w:hAnsi="Times New Roman"/>
          <w:b/>
          <w:bCs/>
        </w:rPr>
        <w:t xml:space="preserve">Observation </w:t>
      </w:r>
      <w:r w:rsidR="00FB7266">
        <w:rPr>
          <w:rFonts w:ascii="Times New Roman" w:hAnsi="Times New Roman"/>
          <w:b/>
          <w:bCs/>
        </w:rPr>
        <w:t>3</w:t>
      </w:r>
      <w:r>
        <w:rPr>
          <w:rFonts w:ascii="Times New Roman" w:hAnsi="Times New Roman"/>
        </w:rPr>
        <w:t xml:space="preserve">: </w:t>
      </w:r>
      <w:r w:rsidR="00C57380">
        <w:rPr>
          <w:rFonts w:ascii="Times New Roman" w:hAnsi="Times New Roman"/>
        </w:rPr>
        <w:t xml:space="preserve">Based on Annex to </w:t>
      </w:r>
      <w:r w:rsidR="00C57380" w:rsidRPr="00BD35B6">
        <w:rPr>
          <w:rFonts w:ascii="Times New Roman" w:hAnsi="Times New Roman"/>
        </w:rPr>
        <w:t>Resolution COM4/7</w:t>
      </w:r>
      <w:r w:rsidR="00C57380">
        <w:rPr>
          <w:rFonts w:ascii="Times New Roman" w:hAnsi="Times New Roman"/>
        </w:rPr>
        <w:t xml:space="preserve"> (WRC-23), </w:t>
      </w:r>
      <w:r w:rsidR="00C57380" w:rsidRPr="00C57380">
        <w:rPr>
          <w:rFonts w:ascii="Times New Roman" w:hAnsi="Times New Roman"/>
        </w:rPr>
        <w:t xml:space="preserve">the expected EIRP </w:t>
      </w:r>
      <w:r w:rsidR="00C57380" w:rsidRPr="00C57380">
        <w:rPr>
          <w:rFonts w:ascii="Times New Roman" w:hAnsi="Times New Roman" w:cs="Times New Roman"/>
        </w:rPr>
        <w:t xml:space="preserve">over the specified vertical angle range </w:t>
      </w:r>
      <w:r w:rsidR="00C57380" w:rsidRPr="00C57380">
        <w:rPr>
          <w:rFonts w:ascii="Times New Roman" w:hAnsi="Times New Roman" w:cs="Times New Roman"/>
          <w:bCs/>
        </w:rPr>
        <w:t>θ</w:t>
      </w:r>
      <w:r w:rsidR="00C57380" w:rsidRPr="00C57380">
        <w:rPr>
          <w:rFonts w:ascii="Times New Roman" w:hAnsi="Times New Roman" w:cs="Times New Roman"/>
          <w:bCs/>
          <w:vertAlign w:val="subscript"/>
        </w:rPr>
        <w:t>L</w:t>
      </w:r>
      <w:r w:rsidR="00C57380" w:rsidRPr="00C57380">
        <w:rPr>
          <w:rFonts w:ascii="Times New Roman" w:hAnsi="Times New Roman" w:cs="Times New Roman"/>
          <w:bCs/>
        </w:rPr>
        <w:t> ≤ θ &lt; θ</w:t>
      </w:r>
      <w:r w:rsidR="00C57380" w:rsidRPr="00C57380">
        <w:rPr>
          <w:rFonts w:ascii="Times New Roman" w:hAnsi="Times New Roman" w:cs="Times New Roman"/>
          <w:bCs/>
          <w:vertAlign w:val="subscript"/>
        </w:rPr>
        <w:t xml:space="preserve">H </w:t>
      </w:r>
      <w:r w:rsidR="00C57380" w:rsidRPr="00C57380">
        <w:rPr>
          <w:rFonts w:ascii="Times New Roman" w:hAnsi="Times New Roman" w:cs="Times New Roman"/>
          <w:bCs/>
        </w:rPr>
        <w:t>is calculated by</w:t>
      </w:r>
      <w:r w:rsidR="00C57380">
        <w:rPr>
          <w:rFonts w:ascii="Times New Roman" w:hAnsi="Times New Roman" w:cs="Times New Roman"/>
          <w:bCs/>
        </w:rPr>
        <w:t xml:space="preserve"> performing</w:t>
      </w:r>
      <w:r w:rsidR="00C57380" w:rsidRPr="00C57380">
        <w:rPr>
          <w:rFonts w:ascii="Times New Roman" w:hAnsi="Times New Roman" w:cs="Times New Roman"/>
          <w:bCs/>
        </w:rPr>
        <w:t xml:space="preserve"> two </w:t>
      </w:r>
      <w:r w:rsidR="00437D22">
        <w:rPr>
          <w:rFonts w:ascii="Times New Roman" w:hAnsi="Times New Roman" w:cs="Times New Roman"/>
          <w:bCs/>
        </w:rPr>
        <w:t>steps</w:t>
      </w:r>
      <w:r w:rsidR="00437D22" w:rsidRPr="00C57380">
        <w:rPr>
          <w:rFonts w:ascii="Times New Roman" w:hAnsi="Times New Roman" w:cs="Times New Roman"/>
          <w:bCs/>
        </w:rPr>
        <w:t xml:space="preserve"> </w:t>
      </w:r>
      <w:r w:rsidR="00C57380" w:rsidRPr="00C57380">
        <w:rPr>
          <w:rFonts w:ascii="Times New Roman" w:hAnsi="Times New Roman" w:cs="Times New Roman"/>
          <w:bCs/>
        </w:rPr>
        <w:t xml:space="preserve">of averaging, i.e., </w:t>
      </w:r>
    </w:p>
    <w:p w14:paraId="4E1259DC" w14:textId="11240E1A" w:rsidR="00C57380" w:rsidRPr="00C57380" w:rsidRDefault="00C57380" w:rsidP="009561AF">
      <w:pPr>
        <w:pStyle w:val="ListParagraph"/>
        <w:numPr>
          <w:ilvl w:val="0"/>
          <w:numId w:val="28"/>
        </w:numPr>
        <w:spacing w:after="120"/>
        <w:ind w:firstLineChars="0"/>
        <w:jc w:val="both"/>
        <w:rPr>
          <w:sz w:val="22"/>
          <w:szCs w:val="22"/>
        </w:rPr>
      </w:pPr>
      <w:r w:rsidRPr="00C57380">
        <w:rPr>
          <w:rFonts w:eastAsia="宋体"/>
          <w:sz w:val="22"/>
          <w:szCs w:val="22"/>
          <w:lang w:eastAsia="sv-SE"/>
        </w:rPr>
        <w:t xml:space="preserve">Averaging over beamforming directions for a given vertical angle </w:t>
      </w:r>
      <w:r w:rsidRPr="00C57380">
        <w:rPr>
          <w:rFonts w:eastAsia="TimesNewRomanPSMT"/>
          <w:sz w:val="22"/>
          <w:szCs w:val="22"/>
          <w:lang w:eastAsia="sv-SE"/>
        </w:rPr>
        <w:t>θ</w:t>
      </w:r>
      <w:r w:rsidRPr="00C57380">
        <w:rPr>
          <w:rFonts w:eastAsia="TimesNewRomanPSMT"/>
          <w:sz w:val="22"/>
          <w:szCs w:val="22"/>
          <w:vertAlign w:val="subscript"/>
          <w:lang w:eastAsia="sv-SE"/>
        </w:rPr>
        <w:t>0</w:t>
      </w:r>
      <w:r w:rsidRPr="00C57380">
        <w:rPr>
          <w:rFonts w:eastAsia="TimesNewRomanPSMT"/>
          <w:sz w:val="22"/>
          <w:szCs w:val="22"/>
          <w:lang w:eastAsia="sv-SE"/>
        </w:rPr>
        <w:t xml:space="preserve"> </w:t>
      </w:r>
      <w:r w:rsidRPr="00C57380">
        <w:rPr>
          <w:rFonts w:eastAsia="TimesNewRomanPS-BoldMT"/>
          <w:sz w:val="22"/>
          <w:szCs w:val="22"/>
          <w:lang w:eastAsia="sv-SE"/>
        </w:rPr>
        <w:t xml:space="preserve">and horizontal angle </w:t>
      </w:r>
      <w:r w:rsidRPr="00241D31">
        <w:rPr>
          <w:rFonts w:eastAsia="TimesNewRomanPSMT"/>
          <w:sz w:val="22"/>
          <w:szCs w:val="22"/>
          <w:lang w:eastAsia="sv-SE"/>
        </w:rPr>
        <w:t>φ</w:t>
      </w:r>
      <w:r w:rsidRPr="00241D31">
        <w:rPr>
          <w:rFonts w:eastAsia="宋体"/>
          <w:sz w:val="22"/>
          <w:szCs w:val="22"/>
          <w:vertAlign w:val="subscript"/>
          <w:lang w:eastAsia="sv-SE"/>
        </w:rPr>
        <w:t>0</w:t>
      </w:r>
      <w:r w:rsidR="009561AF" w:rsidRPr="009561AF">
        <w:rPr>
          <w:rFonts w:eastAsia="宋体"/>
          <w:sz w:val="22"/>
          <w:szCs w:val="22"/>
          <w:lang w:eastAsia="sv-SE"/>
        </w:rPr>
        <w:t xml:space="preserve">, and </w:t>
      </w:r>
    </w:p>
    <w:p w14:paraId="310E1CDF" w14:textId="77777777" w:rsidR="00C57380" w:rsidRDefault="00C57380" w:rsidP="009561AF">
      <w:pPr>
        <w:pStyle w:val="ListParagraph"/>
        <w:numPr>
          <w:ilvl w:val="0"/>
          <w:numId w:val="28"/>
        </w:numPr>
        <w:spacing w:after="120"/>
        <w:ind w:firstLineChars="0"/>
        <w:jc w:val="both"/>
        <w:rPr>
          <w:sz w:val="22"/>
          <w:szCs w:val="22"/>
        </w:rPr>
      </w:pPr>
      <w:r w:rsidRPr="00C57380">
        <w:rPr>
          <w:sz w:val="22"/>
          <w:szCs w:val="22"/>
        </w:rPr>
        <w:t>Averaging over horizontal and vertical angles.</w:t>
      </w:r>
    </w:p>
    <w:p w14:paraId="4CFCC19F" w14:textId="77777777" w:rsidR="00C57380" w:rsidRDefault="00C57380" w:rsidP="00DC514F">
      <w:pPr>
        <w:spacing w:after="180"/>
        <w:jc w:val="both"/>
        <w:rPr>
          <w:rFonts w:ascii="Times New Roman" w:hAnsi="Times New Roman"/>
        </w:rPr>
      </w:pPr>
    </w:p>
    <w:p w14:paraId="0E37387E" w14:textId="2EBD6D7F" w:rsidR="00DC514F" w:rsidRPr="00D03491" w:rsidRDefault="00D03491" w:rsidP="00293C7B">
      <w:pPr>
        <w:autoSpaceDE w:val="0"/>
        <w:autoSpaceDN w:val="0"/>
        <w:adjustRightInd w:val="0"/>
        <w:rPr>
          <w:rFonts w:ascii="Times New Roman" w:hAnsi="Times New Roman"/>
          <w:lang w:val="en-AU"/>
        </w:rPr>
      </w:pPr>
      <w:r w:rsidRPr="00D03491">
        <w:rPr>
          <w:rFonts w:ascii="Times New Roman" w:hAnsi="Times New Roman"/>
        </w:rPr>
        <w:t xml:space="preserve">Particularly </w:t>
      </w:r>
      <w:r w:rsidR="00293C7B">
        <w:rPr>
          <w:rFonts w:ascii="Times New Roman" w:hAnsi="Times New Roman"/>
        </w:rPr>
        <w:t>in the step of</w:t>
      </w:r>
      <w:r w:rsidRPr="00D03491">
        <w:rPr>
          <w:rFonts w:ascii="Times New Roman" w:hAnsi="Times New Roman"/>
        </w:rPr>
        <w:t xml:space="preserve"> </w:t>
      </w:r>
      <w:r>
        <w:rPr>
          <w:rFonts w:ascii="Times New Roman" w:hAnsi="Times New Roman"/>
        </w:rPr>
        <w:t>a</w:t>
      </w:r>
      <w:r w:rsidRPr="00D03491">
        <w:rPr>
          <w:rFonts w:ascii="Times New Roman" w:eastAsia="宋体" w:hAnsi="Times New Roman" w:cs="Times New Roman"/>
          <w:lang w:eastAsia="sv-SE"/>
        </w:rPr>
        <w:t xml:space="preserve">veraging over beamforming directions for a given vertical angle </w:t>
      </w:r>
      <w:r w:rsidRPr="00D03491">
        <w:rPr>
          <w:rFonts w:ascii="Times New Roman" w:eastAsia="TimesNewRomanPSMT" w:hAnsi="Times New Roman" w:cs="Times New Roman"/>
          <w:lang w:eastAsia="sv-SE"/>
        </w:rPr>
        <w:t>θ</w:t>
      </w:r>
      <w:r w:rsidRPr="00D03491">
        <w:rPr>
          <w:rFonts w:ascii="Times New Roman" w:eastAsia="TimesNewRomanPSMT" w:hAnsi="Times New Roman" w:cs="Times New Roman"/>
          <w:vertAlign w:val="subscript"/>
          <w:lang w:eastAsia="sv-SE"/>
        </w:rPr>
        <w:t>0</w:t>
      </w:r>
      <w:r w:rsidRPr="00D03491">
        <w:rPr>
          <w:rFonts w:ascii="Times New Roman" w:eastAsia="TimesNewRomanPSMT" w:hAnsi="Times New Roman" w:cs="Times New Roman"/>
          <w:lang w:eastAsia="sv-SE"/>
        </w:rPr>
        <w:t xml:space="preserve"> </w:t>
      </w:r>
      <w:r w:rsidRPr="00D03491">
        <w:rPr>
          <w:rFonts w:ascii="Times New Roman" w:eastAsia="TimesNewRomanPS-BoldMT" w:hAnsi="Times New Roman" w:cs="Times New Roman"/>
          <w:lang w:eastAsia="sv-SE"/>
        </w:rPr>
        <w:t xml:space="preserve">and horizontal angle </w:t>
      </w:r>
      <w:r w:rsidRPr="00241D31">
        <w:rPr>
          <w:rFonts w:ascii="Times New Roman" w:eastAsia="TimesNewRomanPSMT" w:hAnsi="Times New Roman" w:cs="Times New Roman"/>
          <w:lang w:eastAsia="sv-SE"/>
        </w:rPr>
        <w:t>φ</w:t>
      </w:r>
      <w:r w:rsidRPr="00241D31">
        <w:rPr>
          <w:rFonts w:ascii="Times New Roman" w:eastAsia="宋体" w:hAnsi="Times New Roman" w:cs="Times New Roman"/>
          <w:vertAlign w:val="subscript"/>
          <w:lang w:eastAsia="sv-SE"/>
        </w:rPr>
        <w:t>0</w:t>
      </w:r>
      <w:r w:rsidR="00293C7B" w:rsidRPr="00293C7B">
        <w:rPr>
          <w:rFonts w:ascii="Times New Roman" w:eastAsia="宋体" w:hAnsi="Times New Roman" w:cs="Times New Roman"/>
          <w:lang w:eastAsia="sv-SE"/>
        </w:rPr>
        <w:t xml:space="preserve">, </w:t>
      </w:r>
      <w:r w:rsidR="00293C7B" w:rsidRPr="00241D31">
        <w:rPr>
          <w:rFonts w:ascii="Times New Roman" w:eastAsia="宋体" w:hAnsi="Times New Roman" w:cs="Times New Roman"/>
          <w:lang w:eastAsia="sv-SE"/>
        </w:rPr>
        <w:t xml:space="preserve">a sufficient sampling of </w:t>
      </w:r>
      <w:r w:rsidR="00293C7B" w:rsidRPr="00241D31">
        <w:rPr>
          <w:rFonts w:ascii="Times New Roman" w:eastAsia="宋体" w:hAnsi="Times New Roman" w:cs="Times New Roman"/>
          <w:i/>
          <w:iCs/>
          <w:lang w:eastAsia="sv-SE"/>
        </w:rPr>
        <w:t xml:space="preserve">N </w:t>
      </w:r>
      <w:r w:rsidR="00293C7B" w:rsidRPr="00241D31">
        <w:rPr>
          <w:rFonts w:ascii="Times New Roman" w:eastAsia="宋体" w:hAnsi="Times New Roman" w:cs="Times New Roman"/>
          <w:lang w:eastAsia="sv-SE"/>
        </w:rPr>
        <w:t>beamforming directions (</w:t>
      </w:r>
      <w:r w:rsidR="00293C7B" w:rsidRPr="00241D31">
        <w:rPr>
          <w:rFonts w:ascii="Times New Roman" w:eastAsia="TimesNewRomanPSMT" w:hAnsi="Times New Roman" w:cs="Times New Roman"/>
          <w:lang w:eastAsia="sv-SE"/>
        </w:rPr>
        <w:t>α</w:t>
      </w:r>
      <w:r w:rsidR="00293C7B" w:rsidRPr="00365AFA">
        <w:rPr>
          <w:rFonts w:ascii="Times New Roman" w:eastAsia="宋体" w:hAnsi="Times New Roman" w:cs="Times New Roman"/>
          <w:i/>
          <w:iCs/>
          <w:vertAlign w:val="subscript"/>
          <w:lang w:eastAsia="sv-SE"/>
        </w:rPr>
        <w:t>n</w:t>
      </w:r>
      <w:r w:rsidR="00293C7B" w:rsidRPr="00241D31">
        <w:rPr>
          <w:rFonts w:ascii="Times New Roman" w:eastAsia="宋体" w:hAnsi="Times New Roman" w:cs="Times New Roman"/>
          <w:lang w:eastAsia="sv-SE"/>
        </w:rPr>
        <w:t xml:space="preserve">, </w:t>
      </w:r>
      <w:r w:rsidR="00293C7B" w:rsidRPr="00241D31">
        <w:rPr>
          <w:rFonts w:ascii="Times New Roman" w:eastAsia="TimesNewRomanPSMT" w:hAnsi="Times New Roman" w:cs="Times New Roman"/>
          <w:lang w:eastAsia="sv-SE"/>
        </w:rPr>
        <w:t>β</w:t>
      </w:r>
      <w:r w:rsidR="00293C7B" w:rsidRPr="00365AFA">
        <w:rPr>
          <w:rFonts w:ascii="Times New Roman" w:eastAsia="宋体" w:hAnsi="Times New Roman" w:cs="Times New Roman"/>
          <w:i/>
          <w:iCs/>
          <w:vertAlign w:val="subscript"/>
          <w:lang w:eastAsia="sv-SE"/>
        </w:rPr>
        <w:t>n</w:t>
      </w:r>
      <w:r w:rsidR="00293C7B" w:rsidRPr="00241D31">
        <w:rPr>
          <w:rFonts w:ascii="Times New Roman" w:eastAsia="宋体" w:hAnsi="Times New Roman" w:cs="Times New Roman"/>
          <w:lang w:eastAsia="sv-SE"/>
        </w:rPr>
        <w:t xml:space="preserve">) </w:t>
      </w:r>
      <w:r w:rsidR="00293C7B" w:rsidRPr="00241D31">
        <w:rPr>
          <w:rFonts w:ascii="Times New Roman" w:eastAsia="宋体" w:hAnsi="Times New Roman" w:cs="Times New Roman"/>
          <w:i/>
          <w:iCs/>
          <w:lang w:eastAsia="sv-SE"/>
        </w:rPr>
        <w:t xml:space="preserve">n </w:t>
      </w:r>
      <w:r w:rsidR="00293C7B" w:rsidRPr="00241D31">
        <w:rPr>
          <w:rFonts w:ascii="Times New Roman" w:eastAsia="宋体" w:hAnsi="Times New Roman" w:cs="Times New Roman"/>
          <w:lang w:eastAsia="sv-SE"/>
        </w:rPr>
        <w:t xml:space="preserve">= 1 ... </w:t>
      </w:r>
      <w:r w:rsidR="00293C7B" w:rsidRPr="00241D31">
        <w:rPr>
          <w:rFonts w:ascii="Times New Roman" w:eastAsia="宋体" w:hAnsi="Times New Roman" w:cs="Times New Roman"/>
          <w:i/>
          <w:iCs/>
          <w:lang w:eastAsia="sv-SE"/>
        </w:rPr>
        <w:t xml:space="preserve">N </w:t>
      </w:r>
      <w:r w:rsidR="00293C7B" w:rsidRPr="00241D31">
        <w:rPr>
          <w:rFonts w:ascii="Times New Roman" w:eastAsia="宋体" w:hAnsi="Times New Roman" w:cs="Times New Roman"/>
          <w:lang w:eastAsia="sv-SE"/>
        </w:rPr>
        <w:t>is</w:t>
      </w:r>
      <w:r w:rsidR="00293C7B">
        <w:rPr>
          <w:rFonts w:ascii="Times New Roman" w:eastAsia="宋体" w:hAnsi="Times New Roman" w:cs="Times New Roman"/>
          <w:lang w:eastAsia="sv-SE"/>
        </w:rPr>
        <w:t xml:space="preserve"> </w:t>
      </w:r>
      <w:r w:rsidR="00293C7B" w:rsidRPr="00241D31">
        <w:rPr>
          <w:rFonts w:ascii="Times New Roman" w:eastAsia="宋体" w:hAnsi="Times New Roman" w:cs="Times New Roman"/>
          <w:lang w:eastAsia="sv-SE"/>
        </w:rPr>
        <w:t xml:space="preserve">necessary to allow an accurate </w:t>
      </w:r>
      <w:r w:rsidR="00293C7B">
        <w:rPr>
          <w:rFonts w:ascii="Times New Roman" w:eastAsia="宋体" w:hAnsi="Times New Roman" w:cs="Times New Roman"/>
          <w:lang w:eastAsia="sv-SE"/>
        </w:rPr>
        <w:t>a</w:t>
      </w:r>
      <w:r w:rsidR="00293C7B" w:rsidRPr="00241D31">
        <w:rPr>
          <w:rFonts w:ascii="Times New Roman" w:eastAsia="宋体" w:hAnsi="Times New Roman" w:cs="Times New Roman"/>
          <w:lang w:eastAsia="sv-SE"/>
        </w:rPr>
        <w:t xml:space="preserve">veraging of the expected </w:t>
      </w:r>
      <w:r w:rsidR="00293C7B">
        <w:rPr>
          <w:rFonts w:ascii="Times New Roman" w:eastAsia="宋体" w:hAnsi="Times New Roman" w:cs="Times New Roman"/>
          <w:lang w:eastAsia="sv-SE"/>
        </w:rPr>
        <w:t>EIRP and t</w:t>
      </w:r>
      <w:r w:rsidR="00293C7B" w:rsidRPr="00241D31">
        <w:rPr>
          <w:rFonts w:ascii="Times New Roman" w:eastAsia="宋体" w:hAnsi="Times New Roman" w:cs="Times New Roman"/>
          <w:lang w:eastAsia="sv-SE"/>
        </w:rPr>
        <w:t>he beamforming directions (</w:t>
      </w:r>
      <w:r w:rsidR="00293C7B" w:rsidRPr="00241D31">
        <w:rPr>
          <w:rFonts w:ascii="Times New Roman" w:eastAsia="TimesNewRomanPSMT" w:hAnsi="Times New Roman" w:cs="Times New Roman"/>
          <w:lang w:eastAsia="sv-SE"/>
        </w:rPr>
        <w:t>α</w:t>
      </w:r>
      <w:r w:rsidR="00293C7B" w:rsidRPr="00365AFA">
        <w:rPr>
          <w:rFonts w:ascii="Times New Roman" w:eastAsia="宋体" w:hAnsi="Times New Roman" w:cs="Times New Roman"/>
          <w:i/>
          <w:iCs/>
          <w:vertAlign w:val="subscript"/>
          <w:lang w:eastAsia="sv-SE"/>
        </w:rPr>
        <w:t>n</w:t>
      </w:r>
      <w:r w:rsidR="00293C7B" w:rsidRPr="00241D31">
        <w:rPr>
          <w:rFonts w:ascii="Times New Roman" w:eastAsia="宋体" w:hAnsi="Times New Roman" w:cs="Times New Roman"/>
          <w:lang w:eastAsia="sv-SE"/>
        </w:rPr>
        <w:t xml:space="preserve">, </w:t>
      </w:r>
      <w:r w:rsidR="00293C7B" w:rsidRPr="00241D31">
        <w:rPr>
          <w:rFonts w:ascii="Times New Roman" w:eastAsia="TimesNewRomanPSMT" w:hAnsi="Times New Roman" w:cs="Times New Roman"/>
          <w:lang w:eastAsia="sv-SE"/>
        </w:rPr>
        <w:t>β</w:t>
      </w:r>
      <w:r w:rsidR="00293C7B" w:rsidRPr="00365AFA">
        <w:rPr>
          <w:rFonts w:ascii="Times New Roman" w:eastAsia="宋体" w:hAnsi="Times New Roman" w:cs="Times New Roman"/>
          <w:i/>
          <w:iCs/>
          <w:vertAlign w:val="subscript"/>
          <w:lang w:eastAsia="sv-SE"/>
        </w:rPr>
        <w:t>n</w:t>
      </w:r>
      <w:r w:rsidR="00293C7B" w:rsidRPr="00241D31">
        <w:rPr>
          <w:rFonts w:ascii="Times New Roman" w:eastAsia="宋体" w:hAnsi="Times New Roman" w:cs="Times New Roman"/>
          <w:lang w:eastAsia="sv-SE"/>
        </w:rPr>
        <w:t>) have a uniform statistical angular distribution</w:t>
      </w:r>
      <w:r w:rsidR="00293C7B">
        <w:rPr>
          <w:rFonts w:ascii="Times New Roman" w:eastAsia="宋体" w:hAnsi="Times New Roman" w:cs="Times New Roman"/>
          <w:lang w:eastAsia="sv-SE"/>
        </w:rPr>
        <w:t xml:space="preserve"> </w:t>
      </w:r>
      <w:r w:rsidR="00293C7B" w:rsidRPr="00241D31">
        <w:rPr>
          <w:rFonts w:ascii="Times New Roman" w:eastAsia="宋体" w:hAnsi="Times New Roman" w:cs="Times New Roman"/>
          <w:lang w:eastAsia="sv-SE"/>
        </w:rPr>
        <w:t>within the steering range of the IMT base station.</w:t>
      </w:r>
    </w:p>
    <w:p w14:paraId="7ECDC4F9" w14:textId="77777777" w:rsidR="00293C7B" w:rsidRDefault="00293C7B" w:rsidP="00293C7B">
      <w:pPr>
        <w:spacing w:after="180"/>
        <w:jc w:val="both"/>
        <w:rPr>
          <w:rFonts w:ascii="Times New Roman" w:hAnsi="Times New Roman"/>
          <w:b/>
          <w:bCs/>
        </w:rPr>
      </w:pPr>
    </w:p>
    <w:p w14:paraId="17F3B44C" w14:textId="0884193A" w:rsidR="00DC514F" w:rsidRDefault="00293C7B" w:rsidP="009561AF">
      <w:pPr>
        <w:spacing w:after="120"/>
        <w:jc w:val="both"/>
        <w:rPr>
          <w:rFonts w:ascii="Times New Roman" w:eastAsia="宋体" w:hAnsi="Times New Roman" w:cs="Times New Roman"/>
          <w:lang w:eastAsia="sv-SE"/>
        </w:rPr>
      </w:pPr>
      <w:r w:rsidRPr="0074314E">
        <w:rPr>
          <w:rFonts w:ascii="Times New Roman" w:hAnsi="Times New Roman"/>
          <w:b/>
          <w:bCs/>
        </w:rPr>
        <w:t xml:space="preserve">Observation </w:t>
      </w:r>
      <w:r w:rsidR="00FB7266">
        <w:rPr>
          <w:rFonts w:ascii="Times New Roman" w:hAnsi="Times New Roman"/>
          <w:b/>
          <w:bCs/>
        </w:rPr>
        <w:t>4</w:t>
      </w:r>
      <w:r>
        <w:rPr>
          <w:rFonts w:ascii="Times New Roman" w:hAnsi="Times New Roman"/>
        </w:rPr>
        <w:t>: When performing the a</w:t>
      </w:r>
      <w:r w:rsidRPr="00D03491">
        <w:rPr>
          <w:rFonts w:ascii="Times New Roman" w:eastAsia="宋体" w:hAnsi="Times New Roman" w:cs="Times New Roman"/>
          <w:lang w:eastAsia="sv-SE"/>
        </w:rPr>
        <w:t xml:space="preserve">veraging over beamforming directions for a given vertical angle </w:t>
      </w:r>
      <w:r w:rsidRPr="00D03491">
        <w:rPr>
          <w:rFonts w:ascii="Times New Roman" w:eastAsia="TimesNewRomanPSMT" w:hAnsi="Times New Roman" w:cs="Times New Roman"/>
          <w:lang w:eastAsia="sv-SE"/>
        </w:rPr>
        <w:t>θ</w:t>
      </w:r>
      <w:r w:rsidRPr="00D03491">
        <w:rPr>
          <w:rFonts w:ascii="Times New Roman" w:eastAsia="TimesNewRomanPSMT" w:hAnsi="Times New Roman" w:cs="Times New Roman"/>
          <w:vertAlign w:val="subscript"/>
          <w:lang w:eastAsia="sv-SE"/>
        </w:rPr>
        <w:t>0</w:t>
      </w:r>
      <w:r w:rsidRPr="00D03491">
        <w:rPr>
          <w:rFonts w:ascii="Times New Roman" w:eastAsia="TimesNewRomanPSMT" w:hAnsi="Times New Roman" w:cs="Times New Roman"/>
          <w:lang w:eastAsia="sv-SE"/>
        </w:rPr>
        <w:t xml:space="preserve"> </w:t>
      </w:r>
      <w:r w:rsidRPr="00D03491">
        <w:rPr>
          <w:rFonts w:ascii="Times New Roman" w:eastAsia="TimesNewRomanPS-BoldMT" w:hAnsi="Times New Roman" w:cs="Times New Roman"/>
          <w:lang w:eastAsia="sv-SE"/>
        </w:rPr>
        <w:t xml:space="preserve">and horizontal angle </w:t>
      </w:r>
      <w:r w:rsidRPr="00241D31">
        <w:rPr>
          <w:rFonts w:ascii="Times New Roman" w:eastAsia="TimesNewRomanPSMT" w:hAnsi="Times New Roman" w:cs="Times New Roman"/>
          <w:lang w:eastAsia="sv-SE"/>
        </w:rPr>
        <w:t>φ</w:t>
      </w:r>
      <w:r w:rsidRPr="00241D31">
        <w:rPr>
          <w:rFonts w:ascii="Times New Roman" w:eastAsia="宋体" w:hAnsi="Times New Roman" w:cs="Times New Roman"/>
          <w:vertAlign w:val="subscript"/>
          <w:lang w:eastAsia="sv-SE"/>
        </w:rPr>
        <w:t>0</w:t>
      </w:r>
      <w:r w:rsidRPr="00293C7B">
        <w:rPr>
          <w:rFonts w:ascii="Times New Roman" w:eastAsia="宋体" w:hAnsi="Times New Roman" w:cs="Times New Roman"/>
          <w:lang w:eastAsia="sv-SE"/>
        </w:rPr>
        <w:t xml:space="preserve">, </w:t>
      </w:r>
      <w:r>
        <w:rPr>
          <w:rFonts w:ascii="Times New Roman" w:eastAsia="宋体" w:hAnsi="Times New Roman" w:cs="Times New Roman"/>
          <w:lang w:eastAsia="sv-SE"/>
        </w:rPr>
        <w:t>the</w:t>
      </w:r>
      <w:r w:rsidRPr="00241D31">
        <w:rPr>
          <w:rFonts w:ascii="Times New Roman" w:eastAsia="宋体" w:hAnsi="Times New Roman" w:cs="Times New Roman"/>
          <w:i/>
          <w:iCs/>
          <w:lang w:eastAsia="sv-SE"/>
        </w:rPr>
        <w:t xml:space="preserve"> </w:t>
      </w:r>
      <w:r w:rsidRPr="00241D31">
        <w:rPr>
          <w:rFonts w:ascii="Times New Roman" w:eastAsia="宋体" w:hAnsi="Times New Roman" w:cs="Times New Roman"/>
          <w:lang w:eastAsia="sv-SE"/>
        </w:rPr>
        <w:t>beamforming directions</w:t>
      </w:r>
      <w:r>
        <w:rPr>
          <w:rFonts w:ascii="Times New Roman" w:eastAsia="宋体" w:hAnsi="Times New Roman" w:cs="Times New Roman"/>
          <w:lang w:eastAsia="sv-SE"/>
        </w:rPr>
        <w:t xml:space="preserve"> </w:t>
      </w:r>
      <w:r w:rsidRPr="00241D31">
        <w:rPr>
          <w:rFonts w:ascii="Times New Roman" w:eastAsia="宋体" w:hAnsi="Times New Roman" w:cs="Times New Roman"/>
          <w:lang w:eastAsia="sv-SE"/>
        </w:rPr>
        <w:t>(</w:t>
      </w:r>
      <w:r w:rsidRPr="00241D31">
        <w:rPr>
          <w:rFonts w:ascii="Times New Roman" w:eastAsia="TimesNewRomanPSMT" w:hAnsi="Times New Roman" w:cs="Times New Roman"/>
          <w:lang w:eastAsia="sv-SE"/>
        </w:rPr>
        <w:t>α</w:t>
      </w:r>
      <w:r w:rsidRPr="00365AFA">
        <w:rPr>
          <w:rFonts w:ascii="Times New Roman" w:eastAsia="宋体" w:hAnsi="Times New Roman" w:cs="Times New Roman"/>
          <w:i/>
          <w:iCs/>
          <w:vertAlign w:val="subscript"/>
          <w:lang w:eastAsia="sv-SE"/>
        </w:rPr>
        <w:t>n</w:t>
      </w:r>
      <w:r w:rsidRPr="00241D31">
        <w:rPr>
          <w:rFonts w:ascii="Times New Roman" w:eastAsia="宋体" w:hAnsi="Times New Roman" w:cs="Times New Roman"/>
          <w:lang w:eastAsia="sv-SE"/>
        </w:rPr>
        <w:t xml:space="preserve">, </w:t>
      </w:r>
      <w:r w:rsidRPr="00241D31">
        <w:rPr>
          <w:rFonts w:ascii="Times New Roman" w:eastAsia="TimesNewRomanPSMT" w:hAnsi="Times New Roman" w:cs="Times New Roman"/>
          <w:lang w:eastAsia="sv-SE"/>
        </w:rPr>
        <w:t>β</w:t>
      </w:r>
      <w:r w:rsidRPr="00365AFA">
        <w:rPr>
          <w:rFonts w:ascii="Times New Roman" w:eastAsia="宋体" w:hAnsi="Times New Roman" w:cs="Times New Roman"/>
          <w:i/>
          <w:iCs/>
          <w:vertAlign w:val="subscript"/>
          <w:lang w:eastAsia="sv-SE"/>
        </w:rPr>
        <w:t>n</w:t>
      </w:r>
      <w:r w:rsidRPr="00241D31">
        <w:rPr>
          <w:rFonts w:ascii="Times New Roman" w:eastAsia="宋体" w:hAnsi="Times New Roman" w:cs="Times New Roman"/>
          <w:lang w:eastAsia="sv-SE"/>
        </w:rPr>
        <w:t xml:space="preserve">) </w:t>
      </w:r>
      <w:r w:rsidRPr="00241D31">
        <w:rPr>
          <w:rFonts w:ascii="Times New Roman" w:eastAsia="宋体" w:hAnsi="Times New Roman" w:cs="Times New Roman"/>
          <w:i/>
          <w:iCs/>
          <w:lang w:eastAsia="sv-SE"/>
        </w:rPr>
        <w:t xml:space="preserve">n </w:t>
      </w:r>
      <w:r w:rsidRPr="00241D31">
        <w:rPr>
          <w:rFonts w:ascii="Times New Roman" w:eastAsia="宋体" w:hAnsi="Times New Roman" w:cs="Times New Roman"/>
          <w:lang w:eastAsia="sv-SE"/>
        </w:rPr>
        <w:t xml:space="preserve">= 1 ... </w:t>
      </w:r>
      <w:r w:rsidRPr="00241D31">
        <w:rPr>
          <w:rFonts w:ascii="Times New Roman" w:eastAsia="宋体" w:hAnsi="Times New Roman" w:cs="Times New Roman"/>
          <w:i/>
          <w:iCs/>
          <w:lang w:eastAsia="sv-SE"/>
        </w:rPr>
        <w:t>N</w:t>
      </w:r>
      <w:r>
        <w:rPr>
          <w:rFonts w:ascii="Times New Roman" w:eastAsia="宋体" w:hAnsi="Times New Roman" w:cs="Times New Roman"/>
          <w:i/>
          <w:iCs/>
          <w:lang w:eastAsia="sv-SE"/>
        </w:rPr>
        <w:t xml:space="preserve"> </w:t>
      </w:r>
      <w:r w:rsidRPr="00293C7B">
        <w:rPr>
          <w:rFonts w:ascii="Times New Roman" w:eastAsia="宋体" w:hAnsi="Times New Roman" w:cs="Times New Roman"/>
          <w:lang w:eastAsia="sv-SE"/>
        </w:rPr>
        <w:t>shall</w:t>
      </w:r>
      <w:r>
        <w:rPr>
          <w:rFonts w:ascii="Times New Roman" w:eastAsia="宋体" w:hAnsi="Times New Roman" w:cs="Times New Roman"/>
          <w:lang w:eastAsia="sv-SE"/>
        </w:rPr>
        <w:t xml:space="preserve"> be selected</w:t>
      </w:r>
      <w:r w:rsidR="009561AF">
        <w:rPr>
          <w:rFonts w:ascii="Times New Roman" w:eastAsia="宋体" w:hAnsi="Times New Roman" w:cs="Times New Roman"/>
          <w:lang w:eastAsia="sv-SE"/>
        </w:rPr>
        <w:t xml:space="preserve"> by: </w:t>
      </w:r>
    </w:p>
    <w:p w14:paraId="2DE45614" w14:textId="302E9FEF" w:rsidR="009561AF" w:rsidRDefault="009561AF" w:rsidP="009561AF">
      <w:pPr>
        <w:pStyle w:val="ListParagraph"/>
        <w:numPr>
          <w:ilvl w:val="0"/>
          <w:numId w:val="30"/>
        </w:numPr>
        <w:spacing w:after="120"/>
        <w:ind w:firstLineChars="0"/>
        <w:jc w:val="both"/>
        <w:rPr>
          <w:rFonts w:eastAsia="宋体"/>
          <w:sz w:val="22"/>
          <w:szCs w:val="22"/>
          <w:lang w:eastAsia="sv-SE"/>
        </w:rPr>
      </w:pPr>
      <w:r w:rsidRPr="00241D31">
        <w:rPr>
          <w:rFonts w:eastAsia="宋体"/>
          <w:sz w:val="22"/>
          <w:szCs w:val="22"/>
          <w:lang w:eastAsia="sv-SE"/>
        </w:rPr>
        <w:t>allow</w:t>
      </w:r>
      <w:r>
        <w:rPr>
          <w:rFonts w:eastAsia="宋体"/>
          <w:sz w:val="22"/>
          <w:szCs w:val="22"/>
          <w:lang w:eastAsia="sv-SE"/>
        </w:rPr>
        <w:t>ing</w:t>
      </w:r>
      <w:r w:rsidRPr="00241D31">
        <w:rPr>
          <w:rFonts w:eastAsia="宋体"/>
          <w:sz w:val="22"/>
          <w:szCs w:val="22"/>
          <w:lang w:eastAsia="sv-SE"/>
        </w:rPr>
        <w:t xml:space="preserve"> an accurate </w:t>
      </w:r>
      <w:r w:rsidRPr="009561AF">
        <w:rPr>
          <w:rFonts w:eastAsia="宋体"/>
          <w:sz w:val="22"/>
          <w:szCs w:val="22"/>
          <w:lang w:eastAsia="sv-SE"/>
        </w:rPr>
        <w:t>a</w:t>
      </w:r>
      <w:r w:rsidRPr="00241D31">
        <w:rPr>
          <w:rFonts w:eastAsia="宋体"/>
          <w:sz w:val="22"/>
          <w:szCs w:val="22"/>
          <w:lang w:eastAsia="sv-SE"/>
        </w:rPr>
        <w:t xml:space="preserve">veraging of the expected </w:t>
      </w:r>
      <w:r w:rsidRPr="009561AF">
        <w:rPr>
          <w:rFonts w:eastAsia="宋体"/>
          <w:sz w:val="22"/>
          <w:szCs w:val="22"/>
          <w:lang w:eastAsia="sv-SE"/>
        </w:rPr>
        <w:t>EIRP</w:t>
      </w:r>
      <w:r>
        <w:rPr>
          <w:rFonts w:eastAsia="宋体"/>
          <w:sz w:val="22"/>
          <w:szCs w:val="22"/>
          <w:lang w:eastAsia="sv-SE"/>
        </w:rPr>
        <w:t xml:space="preserve">, and </w:t>
      </w:r>
    </w:p>
    <w:p w14:paraId="388F6FBE" w14:textId="070D7840" w:rsidR="009561AF" w:rsidRPr="009561AF" w:rsidRDefault="009561AF" w:rsidP="009561AF">
      <w:pPr>
        <w:pStyle w:val="ListParagraph"/>
        <w:numPr>
          <w:ilvl w:val="0"/>
          <w:numId w:val="30"/>
        </w:numPr>
        <w:spacing w:after="120"/>
        <w:ind w:firstLineChars="0"/>
        <w:jc w:val="both"/>
        <w:rPr>
          <w:rFonts w:eastAsia="宋体"/>
          <w:sz w:val="22"/>
          <w:szCs w:val="22"/>
          <w:lang w:eastAsia="sv-SE"/>
        </w:rPr>
      </w:pPr>
      <w:r>
        <w:rPr>
          <w:rFonts w:eastAsia="宋体"/>
          <w:sz w:val="22"/>
          <w:szCs w:val="22"/>
          <w:lang w:eastAsia="sv-SE"/>
        </w:rPr>
        <w:t>having t</w:t>
      </w:r>
      <w:r w:rsidRPr="009561AF">
        <w:rPr>
          <w:rFonts w:eastAsia="宋体"/>
          <w:sz w:val="22"/>
          <w:szCs w:val="22"/>
          <w:lang w:eastAsia="sv-SE"/>
        </w:rPr>
        <w:t>he beamforming directions (α</w:t>
      </w:r>
      <w:r w:rsidRPr="009561AF">
        <w:rPr>
          <w:rFonts w:eastAsia="宋体"/>
          <w:sz w:val="22"/>
          <w:szCs w:val="22"/>
          <w:vertAlign w:val="subscript"/>
          <w:lang w:eastAsia="sv-SE"/>
        </w:rPr>
        <w:t>n</w:t>
      </w:r>
      <w:r w:rsidRPr="009561AF">
        <w:rPr>
          <w:rFonts w:eastAsia="宋体"/>
          <w:sz w:val="22"/>
          <w:szCs w:val="22"/>
          <w:lang w:eastAsia="sv-SE"/>
        </w:rPr>
        <w:t>, β</w:t>
      </w:r>
      <w:r w:rsidRPr="009561AF">
        <w:rPr>
          <w:rFonts w:eastAsia="宋体"/>
          <w:sz w:val="22"/>
          <w:szCs w:val="22"/>
          <w:vertAlign w:val="subscript"/>
          <w:lang w:eastAsia="sv-SE"/>
        </w:rPr>
        <w:t>n</w:t>
      </w:r>
      <w:r w:rsidRPr="009561AF">
        <w:rPr>
          <w:rFonts w:eastAsia="宋体"/>
          <w:sz w:val="22"/>
          <w:szCs w:val="22"/>
          <w:lang w:eastAsia="sv-SE"/>
        </w:rPr>
        <w:t xml:space="preserve">) </w:t>
      </w:r>
      <w:r>
        <w:rPr>
          <w:rFonts w:eastAsia="宋体"/>
          <w:sz w:val="22"/>
          <w:szCs w:val="22"/>
          <w:lang w:eastAsia="sv-SE"/>
        </w:rPr>
        <w:t>with</w:t>
      </w:r>
      <w:r w:rsidRPr="009561AF">
        <w:rPr>
          <w:rFonts w:eastAsia="宋体"/>
          <w:sz w:val="22"/>
          <w:szCs w:val="22"/>
          <w:lang w:eastAsia="sv-SE"/>
        </w:rPr>
        <w:t xml:space="preserve"> a uniform statistical angular distribution within the steering range of the IMT base station</w:t>
      </w:r>
      <w:r>
        <w:rPr>
          <w:rFonts w:eastAsia="宋体"/>
          <w:sz w:val="22"/>
          <w:szCs w:val="22"/>
          <w:lang w:eastAsia="sv-SE"/>
        </w:rPr>
        <w:t>.</w:t>
      </w:r>
    </w:p>
    <w:p w14:paraId="3DB7C043" w14:textId="2ACAD192" w:rsidR="00135D9F" w:rsidRDefault="00135D9F" w:rsidP="0066413C">
      <w:pPr>
        <w:spacing w:after="180"/>
        <w:jc w:val="both"/>
        <w:rPr>
          <w:rFonts w:ascii="Times New Roman" w:hAnsi="Times New Roman"/>
          <w:lang w:val="en-AU"/>
        </w:rPr>
      </w:pPr>
    </w:p>
    <w:p w14:paraId="41D688DC" w14:textId="1C947E38" w:rsidR="009561AF" w:rsidRDefault="009561AF" w:rsidP="0066413C">
      <w:pPr>
        <w:spacing w:after="180"/>
        <w:jc w:val="both"/>
        <w:rPr>
          <w:rFonts w:ascii="Times New Roman" w:eastAsia="宋体" w:hAnsi="Times New Roman" w:cs="Times New Roman"/>
          <w:lang w:eastAsia="sv-SE"/>
        </w:rPr>
      </w:pPr>
      <w:r>
        <w:rPr>
          <w:rFonts w:ascii="Times New Roman" w:hAnsi="Times New Roman"/>
          <w:lang w:val="en-AU"/>
        </w:rPr>
        <w:t>Furthermore, considering the</w:t>
      </w:r>
      <w:r w:rsidR="009F4B82">
        <w:rPr>
          <w:rFonts w:ascii="Times New Roman" w:hAnsi="Times New Roman"/>
          <w:lang w:val="en-AU"/>
        </w:rPr>
        <w:t xml:space="preserve"> limited</w:t>
      </w:r>
      <w:r>
        <w:rPr>
          <w:rFonts w:ascii="Times New Roman" w:hAnsi="Times New Roman"/>
          <w:lang w:val="en-AU"/>
        </w:rPr>
        <w:t xml:space="preserve"> </w:t>
      </w:r>
      <w:r w:rsidR="009F4B82">
        <w:rPr>
          <w:rFonts w:ascii="Times New Roman" w:hAnsi="Times New Roman"/>
          <w:lang w:val="en-AU"/>
        </w:rPr>
        <w:t xml:space="preserve">beamforming directions </w:t>
      </w:r>
      <w:r w:rsidR="009F4B82" w:rsidRPr="00241D31">
        <w:rPr>
          <w:rFonts w:ascii="Times New Roman" w:eastAsia="宋体" w:hAnsi="Times New Roman" w:cs="Times New Roman"/>
          <w:lang w:eastAsia="sv-SE"/>
        </w:rPr>
        <w:t>(</w:t>
      </w:r>
      <w:r w:rsidR="009F4B82" w:rsidRPr="00241D31">
        <w:rPr>
          <w:rFonts w:ascii="Times New Roman" w:eastAsia="TimesNewRomanPSMT" w:hAnsi="Times New Roman" w:cs="Times New Roman"/>
          <w:lang w:eastAsia="sv-SE"/>
        </w:rPr>
        <w:t>α</w:t>
      </w:r>
      <w:r w:rsidR="009F4B82" w:rsidRPr="00365AFA">
        <w:rPr>
          <w:rFonts w:ascii="Times New Roman" w:eastAsia="宋体" w:hAnsi="Times New Roman" w:cs="Times New Roman"/>
          <w:i/>
          <w:iCs/>
          <w:vertAlign w:val="subscript"/>
          <w:lang w:eastAsia="sv-SE"/>
        </w:rPr>
        <w:t>n</w:t>
      </w:r>
      <w:r w:rsidR="009F4B82" w:rsidRPr="00241D31">
        <w:rPr>
          <w:rFonts w:ascii="Times New Roman" w:eastAsia="宋体" w:hAnsi="Times New Roman" w:cs="Times New Roman"/>
          <w:lang w:eastAsia="sv-SE"/>
        </w:rPr>
        <w:t xml:space="preserve">, </w:t>
      </w:r>
      <w:r w:rsidR="009F4B82" w:rsidRPr="00241D31">
        <w:rPr>
          <w:rFonts w:ascii="Times New Roman" w:eastAsia="TimesNewRomanPSMT" w:hAnsi="Times New Roman" w:cs="Times New Roman"/>
          <w:lang w:eastAsia="sv-SE"/>
        </w:rPr>
        <w:t>β</w:t>
      </w:r>
      <w:r w:rsidR="009F4B82" w:rsidRPr="00365AFA">
        <w:rPr>
          <w:rFonts w:ascii="Times New Roman" w:eastAsia="宋体" w:hAnsi="Times New Roman" w:cs="Times New Roman"/>
          <w:i/>
          <w:iCs/>
          <w:vertAlign w:val="subscript"/>
          <w:lang w:eastAsia="sv-SE"/>
        </w:rPr>
        <w:t>n</w:t>
      </w:r>
      <w:r w:rsidR="009F4B82" w:rsidRPr="00241D31">
        <w:rPr>
          <w:rFonts w:ascii="Times New Roman" w:eastAsia="宋体" w:hAnsi="Times New Roman" w:cs="Times New Roman"/>
          <w:lang w:eastAsia="sv-SE"/>
        </w:rPr>
        <w:t>)</w:t>
      </w:r>
      <w:r w:rsidR="009F4B82">
        <w:rPr>
          <w:rFonts w:ascii="Times New Roman" w:eastAsia="宋体" w:hAnsi="Times New Roman" w:cs="Times New Roman"/>
          <w:lang w:eastAsia="sv-SE"/>
        </w:rPr>
        <w:t xml:space="preserve"> in the averaging step 1 and the limited </w:t>
      </w:r>
      <w:r w:rsidR="009F4B82" w:rsidRPr="009F4B82">
        <w:rPr>
          <w:rFonts w:ascii="Times New Roman" w:eastAsia="宋体" w:hAnsi="Times New Roman" w:cs="Times New Roman"/>
          <w:lang w:eastAsia="sv-SE"/>
        </w:rPr>
        <w:t>horizontal and vertical angles</w:t>
      </w:r>
      <w:r w:rsidR="009F4B82">
        <w:rPr>
          <w:rFonts w:ascii="Times New Roman" w:eastAsia="宋体" w:hAnsi="Times New Roman" w:cs="Times New Roman"/>
          <w:lang w:eastAsia="sv-SE"/>
        </w:rPr>
        <w:t xml:space="preserve"> in the averag</w:t>
      </w:r>
      <w:r w:rsidR="00437D22">
        <w:rPr>
          <w:rFonts w:ascii="Times New Roman" w:eastAsia="宋体" w:hAnsi="Times New Roman" w:cs="Times New Roman"/>
          <w:lang w:eastAsia="sv-SE"/>
        </w:rPr>
        <w:t>ing</w:t>
      </w:r>
      <w:r w:rsidR="009F4B82">
        <w:rPr>
          <w:rFonts w:ascii="Times New Roman" w:eastAsia="宋体" w:hAnsi="Times New Roman" w:cs="Times New Roman"/>
          <w:lang w:eastAsia="sv-SE"/>
        </w:rPr>
        <w:t xml:space="preserve"> step 2, </w:t>
      </w:r>
      <w:r w:rsidR="009563CA">
        <w:rPr>
          <w:rFonts w:ascii="Times New Roman" w:eastAsia="宋体" w:hAnsi="Times New Roman" w:cs="Times New Roman"/>
          <w:lang w:eastAsia="sv-SE"/>
        </w:rPr>
        <w:t>the regulatory requirement demands t</w:t>
      </w:r>
      <w:r w:rsidR="009563CA" w:rsidRPr="00365AFA">
        <w:rPr>
          <w:rFonts w:ascii="Times New Roman" w:eastAsia="宋体" w:hAnsi="Times New Roman" w:cs="Times New Roman"/>
          <w:lang w:eastAsia="sv-SE"/>
        </w:rPr>
        <w:t xml:space="preserve">he averaging processes in steps 1 and 2 shall allow for accurate averaging of the expected </w:t>
      </w:r>
      <w:r w:rsidR="009563CA">
        <w:rPr>
          <w:rFonts w:ascii="Times New Roman" w:eastAsia="宋体" w:hAnsi="Times New Roman" w:cs="Times New Roman"/>
          <w:lang w:eastAsia="sv-SE"/>
        </w:rPr>
        <w:t xml:space="preserve">EIRP </w:t>
      </w:r>
      <w:r w:rsidR="009563CA" w:rsidRPr="00365AFA">
        <w:rPr>
          <w:rFonts w:ascii="Times New Roman" w:eastAsia="宋体" w:hAnsi="Times New Roman" w:cs="Times New Roman"/>
          <w:lang w:eastAsia="sv-SE"/>
        </w:rPr>
        <w:t>(</w:t>
      </w:r>
      <w:proofErr w:type="gramStart"/>
      <w:r w:rsidR="009563CA" w:rsidRPr="00365AFA">
        <w:rPr>
          <w:rFonts w:ascii="Times New Roman" w:eastAsia="宋体" w:hAnsi="Times New Roman" w:cs="Times New Roman"/>
          <w:lang w:eastAsia="sv-SE"/>
        </w:rPr>
        <w:t>e.g.</w:t>
      </w:r>
      <w:proofErr w:type="gramEnd"/>
      <w:r w:rsidR="009563CA" w:rsidRPr="00365AFA">
        <w:rPr>
          <w:rFonts w:ascii="Times New Roman" w:eastAsia="宋体" w:hAnsi="Times New Roman" w:cs="Times New Roman"/>
          <w:lang w:eastAsia="sv-SE"/>
        </w:rPr>
        <w:t xml:space="preserve"> to the confidence interval of 95%).</w:t>
      </w:r>
    </w:p>
    <w:p w14:paraId="3CB3EA90" w14:textId="5FCAFDAF" w:rsidR="009563CA" w:rsidRDefault="009563CA" w:rsidP="009563CA">
      <w:pPr>
        <w:spacing w:after="120"/>
        <w:jc w:val="both"/>
        <w:rPr>
          <w:rFonts w:ascii="Times New Roman" w:eastAsia="宋体" w:hAnsi="Times New Roman" w:cs="Times New Roman"/>
          <w:lang w:eastAsia="sv-SE"/>
        </w:rPr>
      </w:pPr>
      <w:r w:rsidRPr="0074314E">
        <w:rPr>
          <w:rFonts w:ascii="Times New Roman" w:hAnsi="Times New Roman"/>
          <w:b/>
          <w:bCs/>
        </w:rPr>
        <w:lastRenderedPageBreak/>
        <w:t xml:space="preserve">Observation </w:t>
      </w:r>
      <w:r w:rsidR="00FB7266">
        <w:rPr>
          <w:rFonts w:ascii="Times New Roman" w:hAnsi="Times New Roman"/>
          <w:b/>
          <w:bCs/>
        </w:rPr>
        <w:t>5</w:t>
      </w:r>
      <w:r>
        <w:rPr>
          <w:rFonts w:ascii="Times New Roman" w:hAnsi="Times New Roman"/>
        </w:rPr>
        <w:t xml:space="preserve">: Based on Annex to </w:t>
      </w:r>
      <w:r w:rsidRPr="00BD35B6">
        <w:rPr>
          <w:rFonts w:ascii="Times New Roman" w:hAnsi="Times New Roman"/>
        </w:rPr>
        <w:t>Resolution COM4/7</w:t>
      </w:r>
      <w:r>
        <w:rPr>
          <w:rFonts w:ascii="Times New Roman" w:hAnsi="Times New Roman"/>
        </w:rPr>
        <w:t xml:space="preserve"> (WRC-23)</w:t>
      </w:r>
      <w:r w:rsidR="00F91A6C">
        <w:rPr>
          <w:rFonts w:ascii="Times New Roman" w:hAnsi="Times New Roman"/>
        </w:rPr>
        <w:t xml:space="preserve">, </w:t>
      </w:r>
      <w:r w:rsidR="00F91A6C">
        <w:rPr>
          <w:rFonts w:ascii="Times New Roman" w:eastAsia="宋体" w:hAnsi="Times New Roman" w:cs="Times New Roman"/>
          <w:lang w:eastAsia="sv-SE"/>
        </w:rPr>
        <w:t>it is required that</w:t>
      </w:r>
      <w:r>
        <w:rPr>
          <w:rFonts w:ascii="Times New Roman" w:eastAsia="宋体" w:hAnsi="Times New Roman" w:cs="Times New Roman"/>
          <w:lang w:eastAsia="sv-SE"/>
        </w:rPr>
        <w:t xml:space="preserve"> t</w:t>
      </w:r>
      <w:r w:rsidRPr="00365AFA">
        <w:rPr>
          <w:rFonts w:ascii="Times New Roman" w:eastAsia="宋体" w:hAnsi="Times New Roman" w:cs="Times New Roman"/>
          <w:lang w:eastAsia="sv-SE"/>
        </w:rPr>
        <w:t xml:space="preserve">he averaging processes in steps 1 and 2 shall allow for accurate averaging of the expected </w:t>
      </w:r>
      <w:r>
        <w:rPr>
          <w:rFonts w:ascii="Times New Roman" w:eastAsia="宋体" w:hAnsi="Times New Roman" w:cs="Times New Roman"/>
          <w:lang w:eastAsia="sv-SE"/>
        </w:rPr>
        <w:t xml:space="preserve">EIRP </w:t>
      </w:r>
      <w:r w:rsidRPr="00365AFA">
        <w:rPr>
          <w:rFonts w:ascii="Times New Roman" w:eastAsia="宋体" w:hAnsi="Times New Roman" w:cs="Times New Roman"/>
          <w:lang w:eastAsia="sv-SE"/>
        </w:rPr>
        <w:t>(e.g. to the confidence interval of 95%).</w:t>
      </w:r>
    </w:p>
    <w:p w14:paraId="5F9BDFA5" w14:textId="77777777" w:rsidR="009563CA" w:rsidRPr="00FB7266" w:rsidRDefault="009563CA" w:rsidP="0066413C">
      <w:pPr>
        <w:spacing w:after="180"/>
        <w:jc w:val="both"/>
        <w:rPr>
          <w:rFonts w:ascii="Times New Roman" w:hAnsi="Times New Roman"/>
        </w:rPr>
      </w:pPr>
    </w:p>
    <w:p w14:paraId="2481A6BE" w14:textId="77787487" w:rsidR="005C3613" w:rsidRPr="00002DD4" w:rsidRDefault="005C3613" w:rsidP="005C3613">
      <w:pPr>
        <w:pStyle w:val="Heading1"/>
        <w:tabs>
          <w:tab w:val="num" w:pos="522"/>
        </w:tabs>
        <w:ind w:left="522" w:hanging="522"/>
        <w:rPr>
          <w:lang w:val="en-US" w:eastAsia="zh-CN"/>
        </w:rPr>
      </w:pPr>
      <w:r>
        <w:rPr>
          <w:lang w:val="en-US" w:eastAsia="zh-CN"/>
        </w:rPr>
        <w:t>3.</w:t>
      </w:r>
      <w:r w:rsidRPr="005A4468">
        <w:rPr>
          <w:lang w:val="en-US" w:eastAsia="zh-CN"/>
        </w:rPr>
        <w:t xml:space="preserve"> </w:t>
      </w:r>
      <w:r w:rsidR="008C22D7">
        <w:rPr>
          <w:lang w:val="en-US" w:eastAsia="zh-CN"/>
        </w:rPr>
        <w:t>Requirements</w:t>
      </w:r>
      <w:r>
        <w:rPr>
          <w:lang w:val="en-US" w:eastAsia="zh-CN"/>
        </w:rPr>
        <w:t xml:space="preserve"> on </w:t>
      </w:r>
      <w:r w:rsidR="002D658D">
        <w:rPr>
          <w:lang w:val="en-US" w:eastAsia="zh-CN"/>
        </w:rPr>
        <w:t>Expected</w:t>
      </w:r>
      <w:r w:rsidRPr="005C3613">
        <w:rPr>
          <w:lang w:val="en-US" w:eastAsia="zh-CN"/>
        </w:rPr>
        <w:t xml:space="preserve"> EIRP </w:t>
      </w:r>
      <w:r>
        <w:rPr>
          <w:lang w:val="en-US" w:eastAsia="zh-CN"/>
        </w:rPr>
        <w:t>M</w:t>
      </w:r>
      <w:r w:rsidRPr="005C3613">
        <w:rPr>
          <w:lang w:val="en-US" w:eastAsia="zh-CN"/>
        </w:rPr>
        <w:t xml:space="preserve">ask for </w:t>
      </w:r>
      <w:r>
        <w:rPr>
          <w:lang w:val="en-US" w:eastAsia="zh-CN"/>
        </w:rPr>
        <w:t>U</w:t>
      </w:r>
      <w:r w:rsidRPr="005C3613">
        <w:rPr>
          <w:lang w:val="en-US" w:eastAsia="zh-CN"/>
        </w:rPr>
        <w:t>pper 6GHz</w:t>
      </w:r>
    </w:p>
    <w:p w14:paraId="02ED056E" w14:textId="3A416741" w:rsidR="002A6E69" w:rsidRDefault="00FB7266" w:rsidP="008B50FA">
      <w:pPr>
        <w:spacing w:after="180"/>
        <w:jc w:val="both"/>
        <w:rPr>
          <w:rFonts w:ascii="Times New Roman" w:hAnsi="Times New Roman"/>
          <w:lang w:val="en-AU"/>
        </w:rPr>
      </w:pPr>
      <w:r w:rsidRPr="00FB7266">
        <w:rPr>
          <w:rFonts w:ascii="Times New Roman" w:hAnsi="Times New Roman"/>
          <w:lang w:val="en-AU"/>
        </w:rPr>
        <w:t>S</w:t>
      </w:r>
      <w:r>
        <w:rPr>
          <w:rFonts w:ascii="Times New Roman" w:hAnsi="Times New Roman"/>
          <w:lang w:val="en-AU"/>
        </w:rPr>
        <w:t>ince it is the initial discussion on how to i</w:t>
      </w:r>
      <w:r w:rsidRPr="00FB7266">
        <w:rPr>
          <w:rFonts w:ascii="Times New Roman" w:hAnsi="Times New Roman"/>
          <w:lang w:val="en-AU"/>
        </w:rPr>
        <w:t>ntroduc</w:t>
      </w:r>
      <w:r>
        <w:rPr>
          <w:rFonts w:ascii="Times New Roman" w:hAnsi="Times New Roman"/>
          <w:lang w:val="en-AU"/>
        </w:rPr>
        <w:t>e</w:t>
      </w:r>
      <w:r w:rsidRPr="00FB7266">
        <w:rPr>
          <w:rFonts w:ascii="Times New Roman" w:hAnsi="Times New Roman"/>
          <w:lang w:val="en-AU"/>
        </w:rPr>
        <w:t xml:space="preserve"> the concept of “limits on expected EIRP for angles above horizon” into the RAN4 BS specifications and </w:t>
      </w:r>
      <w:r>
        <w:rPr>
          <w:rFonts w:ascii="Times New Roman" w:hAnsi="Times New Roman"/>
          <w:lang w:val="en-AU"/>
        </w:rPr>
        <w:t xml:space="preserve">how to </w:t>
      </w:r>
      <w:r w:rsidRPr="00FB7266">
        <w:rPr>
          <w:rFonts w:ascii="Times New Roman" w:hAnsi="Times New Roman"/>
          <w:lang w:val="en-AU"/>
        </w:rPr>
        <w:t>specify related BS requirement for 6425-7125 MHz based on the WRC-23 outcome</w:t>
      </w:r>
      <w:r>
        <w:rPr>
          <w:rFonts w:ascii="Times New Roman" w:hAnsi="Times New Roman"/>
          <w:lang w:val="en-AU"/>
        </w:rPr>
        <w:t xml:space="preserve">, we would like to provide the </w:t>
      </w:r>
      <w:r w:rsidR="001C47AE">
        <w:rPr>
          <w:rFonts w:ascii="Times New Roman" w:hAnsi="Times New Roman"/>
          <w:lang w:val="en-AU"/>
        </w:rPr>
        <w:t xml:space="preserve">following </w:t>
      </w:r>
      <w:r>
        <w:rPr>
          <w:rFonts w:ascii="Times New Roman" w:hAnsi="Times New Roman"/>
          <w:lang w:val="en-AU"/>
        </w:rPr>
        <w:t>analysis</w:t>
      </w:r>
      <w:r w:rsidR="001C47AE">
        <w:rPr>
          <w:rFonts w:ascii="Times New Roman" w:hAnsi="Times New Roman"/>
          <w:lang w:val="en-AU"/>
        </w:rPr>
        <w:t xml:space="preserve"> and viewpoints: </w:t>
      </w:r>
      <w:r>
        <w:rPr>
          <w:rFonts w:ascii="Times New Roman" w:hAnsi="Times New Roman"/>
          <w:lang w:val="en-AU"/>
        </w:rPr>
        <w:t xml:space="preserve"> </w:t>
      </w:r>
    </w:p>
    <w:p w14:paraId="1B0A95E1" w14:textId="154C078D" w:rsidR="001C47AE" w:rsidRDefault="001C47AE" w:rsidP="001C47AE">
      <w:pPr>
        <w:spacing w:after="120"/>
        <w:jc w:val="both"/>
        <w:rPr>
          <w:rFonts w:ascii="Times New Roman" w:hAnsi="Times New Roman"/>
        </w:rPr>
      </w:pPr>
      <w:r>
        <w:rPr>
          <w:rFonts w:ascii="Times New Roman" w:hAnsi="Times New Roman"/>
          <w:b/>
          <w:bCs/>
        </w:rPr>
        <w:t>Proposal</w:t>
      </w:r>
      <w:r w:rsidRPr="0074314E">
        <w:rPr>
          <w:rFonts w:ascii="Times New Roman" w:hAnsi="Times New Roman"/>
          <w:b/>
          <w:bCs/>
        </w:rPr>
        <w:t xml:space="preserve"> </w:t>
      </w:r>
      <w:r>
        <w:rPr>
          <w:rFonts w:ascii="Times New Roman" w:hAnsi="Times New Roman"/>
          <w:b/>
          <w:bCs/>
        </w:rPr>
        <w:t>1</w:t>
      </w:r>
      <w:r>
        <w:rPr>
          <w:rFonts w:ascii="Times New Roman" w:hAnsi="Times New Roman"/>
        </w:rPr>
        <w:t>: New clause 9.</w:t>
      </w:r>
      <w:r w:rsidR="00466DD7">
        <w:rPr>
          <w:rFonts w:ascii="Times New Roman" w:hAnsi="Times New Roman"/>
        </w:rPr>
        <w:t>7.x</w:t>
      </w:r>
      <w:r>
        <w:rPr>
          <w:rFonts w:ascii="Times New Roman" w:hAnsi="Times New Roman"/>
        </w:rPr>
        <w:t xml:space="preserve"> shall be established in TS 38.104</w:t>
      </w:r>
      <w:r w:rsidR="00437D22">
        <w:rPr>
          <w:rFonts w:ascii="Times New Roman" w:hAnsi="Times New Roman"/>
        </w:rPr>
        <w:t xml:space="preserve"> (and similarly in TS 38.174)</w:t>
      </w:r>
      <w:r>
        <w:rPr>
          <w:rFonts w:ascii="Times New Roman" w:hAnsi="Times New Roman"/>
        </w:rPr>
        <w:t>, which can be named as “</w:t>
      </w:r>
      <w:r w:rsidR="002D658D">
        <w:rPr>
          <w:rFonts w:ascii="Times New Roman" w:hAnsi="Times New Roman"/>
        </w:rPr>
        <w:t xml:space="preserve">OTA </w:t>
      </w:r>
      <w:r w:rsidRPr="001C47AE">
        <w:rPr>
          <w:rFonts w:ascii="Times New Roman" w:hAnsi="Times New Roman"/>
        </w:rPr>
        <w:t xml:space="preserve">EIRP </w:t>
      </w:r>
      <w:r>
        <w:rPr>
          <w:rFonts w:ascii="Times New Roman" w:hAnsi="Times New Roman"/>
        </w:rPr>
        <w:t>m</w:t>
      </w:r>
      <w:r w:rsidRPr="001C47AE">
        <w:rPr>
          <w:rFonts w:ascii="Times New Roman" w:hAnsi="Times New Roman"/>
        </w:rPr>
        <w:t>ask</w:t>
      </w:r>
      <w:r>
        <w:rPr>
          <w:rFonts w:ascii="Times New Roman" w:hAnsi="Times New Roman"/>
        </w:rPr>
        <w:t>”</w:t>
      </w:r>
      <w:r w:rsidR="00466DD7">
        <w:rPr>
          <w:rFonts w:ascii="Times New Roman" w:hAnsi="Times New Roman"/>
        </w:rPr>
        <w:t xml:space="preserve"> or “OTA </w:t>
      </w:r>
      <w:r w:rsidR="00466DD7" w:rsidRPr="001C47AE">
        <w:rPr>
          <w:rFonts w:ascii="Times New Roman" w:hAnsi="Times New Roman"/>
        </w:rPr>
        <w:t xml:space="preserve">EIRP </w:t>
      </w:r>
      <w:r w:rsidR="00466DD7">
        <w:rPr>
          <w:rFonts w:ascii="Times New Roman" w:hAnsi="Times New Roman"/>
        </w:rPr>
        <w:t>m</w:t>
      </w:r>
      <w:r w:rsidR="00466DD7" w:rsidRPr="001C47AE">
        <w:rPr>
          <w:rFonts w:ascii="Times New Roman" w:hAnsi="Times New Roman"/>
        </w:rPr>
        <w:t>ask</w:t>
      </w:r>
      <w:r w:rsidR="00466DD7">
        <w:rPr>
          <w:rFonts w:ascii="Times New Roman" w:hAnsi="Times New Roman"/>
        </w:rPr>
        <w:t xml:space="preserve"> over vertical angle above the horizon”</w:t>
      </w:r>
      <w:r w:rsidR="002D658D">
        <w:rPr>
          <w:rFonts w:ascii="Times New Roman" w:hAnsi="Times New Roman"/>
        </w:rPr>
        <w:t xml:space="preserve">. </w:t>
      </w:r>
    </w:p>
    <w:p w14:paraId="62F71D17" w14:textId="77777777" w:rsidR="00550CCB" w:rsidRDefault="00550CCB" w:rsidP="001C47AE">
      <w:pPr>
        <w:spacing w:after="120"/>
        <w:jc w:val="both"/>
        <w:rPr>
          <w:rFonts w:ascii="Times New Roman" w:eastAsia="宋体" w:hAnsi="Times New Roman" w:cs="Times New Roman"/>
          <w:lang w:eastAsia="sv-SE"/>
        </w:rPr>
      </w:pPr>
    </w:p>
    <w:p w14:paraId="45ABF1C5" w14:textId="4C8F005F" w:rsidR="002D658D" w:rsidRDefault="00550CCB" w:rsidP="001C47AE">
      <w:pPr>
        <w:spacing w:after="120"/>
        <w:jc w:val="both"/>
        <w:rPr>
          <w:rFonts w:ascii="Times New Roman" w:eastAsia="宋体" w:hAnsi="Times New Roman" w:cs="Times New Roman"/>
          <w:lang w:eastAsia="sv-SE"/>
        </w:rPr>
      </w:pPr>
      <w:r>
        <w:rPr>
          <w:rFonts w:ascii="Times New Roman" w:eastAsia="宋体" w:hAnsi="Times New Roman" w:cs="Times New Roman"/>
          <w:lang w:eastAsia="sv-SE"/>
        </w:rPr>
        <w:t xml:space="preserve">Based on our understanding, the new clause for OTA EIRP mask shall be introduced from Release 19, which means the legacy releases till Release 18 shall not be impacted. </w:t>
      </w:r>
    </w:p>
    <w:p w14:paraId="55A178F8" w14:textId="3F0D12A7" w:rsidR="00550CCB" w:rsidRDefault="00550CCB" w:rsidP="00550CCB">
      <w:pPr>
        <w:spacing w:after="120"/>
        <w:jc w:val="both"/>
        <w:rPr>
          <w:rFonts w:ascii="Times New Roman" w:hAnsi="Times New Roman"/>
        </w:rPr>
      </w:pPr>
      <w:r>
        <w:rPr>
          <w:rFonts w:ascii="Times New Roman" w:hAnsi="Times New Roman"/>
          <w:b/>
          <w:bCs/>
        </w:rPr>
        <w:t>Proposal</w:t>
      </w:r>
      <w:r w:rsidRPr="0074314E">
        <w:rPr>
          <w:rFonts w:ascii="Times New Roman" w:hAnsi="Times New Roman"/>
          <w:b/>
          <w:bCs/>
        </w:rPr>
        <w:t xml:space="preserve"> </w:t>
      </w:r>
      <w:r>
        <w:rPr>
          <w:rFonts w:ascii="Times New Roman" w:hAnsi="Times New Roman"/>
          <w:b/>
          <w:bCs/>
        </w:rPr>
        <w:t>2</w:t>
      </w:r>
      <w:r>
        <w:rPr>
          <w:rFonts w:ascii="Times New Roman" w:hAnsi="Times New Roman"/>
        </w:rPr>
        <w:t xml:space="preserve">: The new requirement of “OTA </w:t>
      </w:r>
      <w:r w:rsidRPr="001C47AE">
        <w:rPr>
          <w:rFonts w:ascii="Times New Roman" w:hAnsi="Times New Roman"/>
        </w:rPr>
        <w:t xml:space="preserve">EIRP </w:t>
      </w:r>
      <w:r>
        <w:rPr>
          <w:rFonts w:ascii="Times New Roman" w:hAnsi="Times New Roman"/>
        </w:rPr>
        <w:t>m</w:t>
      </w:r>
      <w:r w:rsidRPr="001C47AE">
        <w:rPr>
          <w:rFonts w:ascii="Times New Roman" w:hAnsi="Times New Roman"/>
        </w:rPr>
        <w:t>ask</w:t>
      </w:r>
      <w:r>
        <w:rPr>
          <w:rFonts w:ascii="Times New Roman" w:hAnsi="Times New Roman"/>
        </w:rPr>
        <w:t xml:space="preserve">” shall be introduced from Release 19, and no impact to legacy releases till Release 18. </w:t>
      </w:r>
    </w:p>
    <w:p w14:paraId="10195871" w14:textId="77777777" w:rsidR="00550CCB" w:rsidRDefault="00550CCB" w:rsidP="001C47AE">
      <w:pPr>
        <w:spacing w:after="120"/>
        <w:jc w:val="both"/>
        <w:rPr>
          <w:rFonts w:ascii="Times New Roman" w:eastAsia="宋体" w:hAnsi="Times New Roman" w:cs="Times New Roman"/>
          <w:lang w:eastAsia="sv-SE"/>
        </w:rPr>
      </w:pPr>
    </w:p>
    <w:p w14:paraId="38146491" w14:textId="050CEC16" w:rsidR="002D658D" w:rsidRDefault="002D658D" w:rsidP="002D658D">
      <w:pPr>
        <w:spacing w:after="180"/>
        <w:jc w:val="both"/>
        <w:rPr>
          <w:rFonts w:ascii="Times New Roman" w:hAnsi="Times New Roman"/>
        </w:rPr>
      </w:pPr>
      <w:r>
        <w:rPr>
          <w:rFonts w:ascii="Times New Roman" w:hAnsi="Times New Roman"/>
        </w:rPr>
        <w:t xml:space="preserve">As provided in above Observation 2, the </w:t>
      </w:r>
      <w:r w:rsidRPr="00FB7266">
        <w:rPr>
          <w:rFonts w:ascii="Times New Roman" w:hAnsi="Times New Roman"/>
        </w:rPr>
        <w:t>mechanical tilt</w:t>
      </w:r>
      <w:r>
        <w:rPr>
          <w:rFonts w:ascii="Times New Roman" w:hAnsi="Times New Roman"/>
        </w:rPr>
        <w:t xml:space="preserve"> of IMT BS shall be considered in the coordination system to define the EIRP mask, and based on </w:t>
      </w:r>
      <w:r w:rsidRPr="00BD35B6">
        <w:rPr>
          <w:rFonts w:ascii="Times New Roman" w:hAnsi="Times New Roman"/>
        </w:rPr>
        <w:t>Resolution COM4/7</w:t>
      </w:r>
      <w:r>
        <w:rPr>
          <w:rFonts w:ascii="Times New Roman" w:hAnsi="Times New Roman"/>
        </w:rPr>
        <w:t xml:space="preserve"> (WRC-23), the </w:t>
      </w:r>
      <w:r w:rsidRPr="00BD35B6">
        <w:rPr>
          <w:rFonts w:ascii="Times New Roman" w:hAnsi="Times New Roman"/>
        </w:rPr>
        <w:t xml:space="preserve">level of expected </w:t>
      </w:r>
      <w:r>
        <w:rPr>
          <w:rFonts w:ascii="Times New Roman" w:hAnsi="Times New Roman"/>
        </w:rPr>
        <w:t>EIRP</w:t>
      </w:r>
      <w:r w:rsidRPr="00BD35B6">
        <w:rPr>
          <w:rFonts w:ascii="Times New Roman" w:hAnsi="Times New Roman"/>
        </w:rPr>
        <w:t xml:space="preserve"> spectral density </w:t>
      </w:r>
      <w:r>
        <w:rPr>
          <w:rFonts w:ascii="Times New Roman" w:hAnsi="Times New Roman"/>
        </w:rPr>
        <w:t xml:space="preserve">limit shall be complied for </w:t>
      </w:r>
      <w:r w:rsidRPr="00135D9F">
        <w:rPr>
          <w:rFonts w:ascii="Times New Roman" w:hAnsi="Times New Roman" w:cs="Times New Roman"/>
        </w:rPr>
        <w:t xml:space="preserve">all mechanical tilts with which </w:t>
      </w:r>
      <w:r w:rsidR="00437D22">
        <w:rPr>
          <w:rFonts w:ascii="Times New Roman" w:hAnsi="Times New Roman" w:cs="Times New Roman"/>
        </w:rPr>
        <w:t>BS</w:t>
      </w:r>
      <w:r w:rsidRPr="00135D9F">
        <w:rPr>
          <w:rFonts w:ascii="Times New Roman" w:hAnsi="Times New Roman" w:cs="Times New Roman"/>
        </w:rPr>
        <w:t xml:space="preserve"> can be deployed</w:t>
      </w:r>
      <w:r>
        <w:rPr>
          <w:rFonts w:ascii="Times New Roman" w:hAnsi="Times New Roman"/>
        </w:rPr>
        <w:t>. Accordingly, we proposed that</w:t>
      </w:r>
      <w:r w:rsidR="00437D22">
        <w:rPr>
          <w:rFonts w:ascii="Times New Roman" w:hAnsi="Times New Roman"/>
        </w:rPr>
        <w:t>:</w:t>
      </w:r>
      <w:r>
        <w:rPr>
          <w:rFonts w:ascii="Times New Roman" w:hAnsi="Times New Roman"/>
        </w:rPr>
        <w:t xml:space="preserve"> </w:t>
      </w:r>
    </w:p>
    <w:p w14:paraId="04CDAFF8" w14:textId="17F311F1" w:rsidR="002D658D" w:rsidRDefault="002D658D" w:rsidP="002D658D">
      <w:pPr>
        <w:spacing w:after="120"/>
        <w:jc w:val="both"/>
        <w:rPr>
          <w:rFonts w:ascii="Times New Roman" w:hAnsi="Times New Roman"/>
        </w:rPr>
      </w:pPr>
      <w:r>
        <w:rPr>
          <w:rFonts w:ascii="Times New Roman" w:hAnsi="Times New Roman"/>
          <w:b/>
          <w:bCs/>
        </w:rPr>
        <w:t>Proposal</w:t>
      </w:r>
      <w:r w:rsidRPr="0074314E">
        <w:rPr>
          <w:rFonts w:ascii="Times New Roman" w:hAnsi="Times New Roman"/>
          <w:b/>
          <w:bCs/>
        </w:rPr>
        <w:t xml:space="preserve"> </w:t>
      </w:r>
      <w:r w:rsidR="00D90544">
        <w:rPr>
          <w:rFonts w:ascii="Times New Roman" w:hAnsi="Times New Roman"/>
          <w:b/>
          <w:bCs/>
        </w:rPr>
        <w:t>3</w:t>
      </w:r>
      <w:r>
        <w:rPr>
          <w:rFonts w:ascii="Times New Roman" w:hAnsi="Times New Roman"/>
        </w:rPr>
        <w:t xml:space="preserve">: </w:t>
      </w:r>
      <w:r w:rsidR="00262DCD">
        <w:rPr>
          <w:rFonts w:ascii="Times New Roman" w:hAnsi="Times New Roman"/>
        </w:rPr>
        <w:t>Th</w:t>
      </w:r>
      <w:r>
        <w:rPr>
          <w:rFonts w:ascii="Times New Roman" w:hAnsi="Times New Roman"/>
        </w:rPr>
        <w:t xml:space="preserve">e OTA </w:t>
      </w:r>
      <w:r w:rsidRPr="001C47AE">
        <w:rPr>
          <w:rFonts w:ascii="Times New Roman" w:hAnsi="Times New Roman"/>
        </w:rPr>
        <w:t xml:space="preserve">EIRP </w:t>
      </w:r>
      <w:r>
        <w:rPr>
          <w:rFonts w:ascii="Times New Roman" w:hAnsi="Times New Roman"/>
        </w:rPr>
        <w:t>m</w:t>
      </w:r>
      <w:r w:rsidRPr="001C47AE">
        <w:rPr>
          <w:rFonts w:ascii="Times New Roman" w:hAnsi="Times New Roman"/>
        </w:rPr>
        <w:t>ask</w:t>
      </w:r>
      <w:r>
        <w:rPr>
          <w:rFonts w:ascii="Times New Roman" w:hAnsi="Times New Roman"/>
        </w:rPr>
        <w:t xml:space="preserve"> requirement</w:t>
      </w:r>
      <w:r w:rsidR="00262DCD">
        <w:rPr>
          <w:rFonts w:ascii="Times New Roman" w:hAnsi="Times New Roman"/>
        </w:rPr>
        <w:t xml:space="preserve"> shall be applicable to all </w:t>
      </w:r>
      <w:r w:rsidR="00437D22">
        <w:rPr>
          <w:rFonts w:ascii="Times New Roman" w:hAnsi="Times New Roman"/>
        </w:rPr>
        <w:t xml:space="preserve">BS supported </w:t>
      </w:r>
      <w:r w:rsidR="00262DCD">
        <w:rPr>
          <w:rFonts w:ascii="Times New Roman" w:hAnsi="Times New Roman"/>
        </w:rPr>
        <w:t>mechanical tilts, while</w:t>
      </w:r>
      <w:r>
        <w:rPr>
          <w:rFonts w:ascii="Times New Roman" w:hAnsi="Times New Roman"/>
        </w:rPr>
        <w:t xml:space="preserve"> </w:t>
      </w:r>
      <w:r w:rsidR="00262DCD">
        <w:rPr>
          <w:rFonts w:ascii="Times New Roman" w:hAnsi="Times New Roman"/>
        </w:rPr>
        <w:t xml:space="preserve">the </w:t>
      </w:r>
      <w:r w:rsidR="00437D22">
        <w:rPr>
          <w:rFonts w:ascii="Times New Roman" w:hAnsi="Times New Roman"/>
        </w:rPr>
        <w:t xml:space="preserve">BS supported </w:t>
      </w:r>
      <w:r w:rsidR="00262DCD">
        <w:rPr>
          <w:rFonts w:ascii="Times New Roman" w:hAnsi="Times New Roman"/>
        </w:rPr>
        <w:t xml:space="preserve">mechanical tilts are based upon BS vendor declaration. </w:t>
      </w:r>
    </w:p>
    <w:p w14:paraId="240F4BAB" w14:textId="4D549C98" w:rsidR="002D658D" w:rsidRDefault="002D658D" w:rsidP="002D658D">
      <w:pPr>
        <w:spacing w:after="180"/>
        <w:jc w:val="both"/>
        <w:rPr>
          <w:rFonts w:ascii="Times New Roman" w:hAnsi="Times New Roman"/>
        </w:rPr>
      </w:pPr>
    </w:p>
    <w:p w14:paraId="60A25ED7" w14:textId="48963CC7" w:rsidR="008C22D7" w:rsidRDefault="008C22D7" w:rsidP="008C22D7">
      <w:pPr>
        <w:spacing w:after="120"/>
        <w:jc w:val="both"/>
        <w:rPr>
          <w:rFonts w:ascii="Times New Roman" w:hAnsi="Times New Roman"/>
        </w:rPr>
      </w:pPr>
      <w:r>
        <w:rPr>
          <w:rFonts w:ascii="Times New Roman" w:hAnsi="Times New Roman"/>
          <w:b/>
          <w:bCs/>
        </w:rPr>
        <w:t>Proposal</w:t>
      </w:r>
      <w:r w:rsidRPr="0074314E">
        <w:rPr>
          <w:rFonts w:ascii="Times New Roman" w:hAnsi="Times New Roman"/>
          <w:b/>
          <w:bCs/>
        </w:rPr>
        <w:t xml:space="preserve"> </w:t>
      </w:r>
      <w:r w:rsidR="00D90544">
        <w:rPr>
          <w:rFonts w:ascii="Times New Roman" w:hAnsi="Times New Roman"/>
          <w:b/>
          <w:bCs/>
        </w:rPr>
        <w:t>4</w:t>
      </w:r>
      <w:r>
        <w:rPr>
          <w:rFonts w:ascii="Times New Roman" w:hAnsi="Times New Roman"/>
        </w:rPr>
        <w:t>: F</w:t>
      </w:r>
      <w:r w:rsidRPr="008C22D7">
        <w:rPr>
          <w:rFonts w:ascii="Times New Roman" w:hAnsi="Times New Roman"/>
        </w:rPr>
        <w:t>or the requirements on expected EIRP mask for upper 6GHz</w:t>
      </w:r>
      <w:r>
        <w:rPr>
          <w:rFonts w:ascii="Times New Roman" w:hAnsi="Times New Roman"/>
        </w:rPr>
        <w:t xml:space="preserve">, </w:t>
      </w:r>
      <w:r w:rsidRPr="008C22D7">
        <w:rPr>
          <w:rFonts w:ascii="Times New Roman" w:hAnsi="Times New Roman"/>
        </w:rPr>
        <w:t xml:space="preserve">the following text proposal </w:t>
      </w:r>
      <w:r w:rsidR="00C52551">
        <w:rPr>
          <w:rFonts w:ascii="Times New Roman" w:hAnsi="Times New Roman"/>
        </w:rPr>
        <w:t>for general description</w:t>
      </w:r>
      <w:r w:rsidR="00550CCB">
        <w:rPr>
          <w:rFonts w:ascii="Times New Roman" w:hAnsi="Times New Roman"/>
        </w:rPr>
        <w:t xml:space="preserve"> (for NR BS</w:t>
      </w:r>
      <w:r w:rsidR="00D90544">
        <w:rPr>
          <w:rFonts w:ascii="Times New Roman" w:hAnsi="Times New Roman"/>
        </w:rPr>
        <w:t xml:space="preserve"> as example</w:t>
      </w:r>
      <w:r w:rsidR="00550CCB">
        <w:rPr>
          <w:rFonts w:ascii="Times New Roman" w:hAnsi="Times New Roman"/>
        </w:rPr>
        <w:t>)</w:t>
      </w:r>
      <w:r w:rsidR="00C52551">
        <w:rPr>
          <w:rFonts w:ascii="Times New Roman" w:hAnsi="Times New Roman"/>
        </w:rPr>
        <w:t xml:space="preserve"> </w:t>
      </w:r>
      <w:r w:rsidRPr="008C22D7">
        <w:rPr>
          <w:rFonts w:ascii="Times New Roman" w:hAnsi="Times New Roman"/>
        </w:rPr>
        <w:t>is initially given for discussio</w:t>
      </w:r>
      <w:r>
        <w:rPr>
          <w:rFonts w:ascii="Times New Roman" w:hAnsi="Times New Roman"/>
        </w:rPr>
        <w:t xml:space="preserve">n: </w:t>
      </w:r>
    </w:p>
    <w:p w14:paraId="7D1FB99A" w14:textId="7255619D" w:rsidR="008C22D7" w:rsidRDefault="00903CD4" w:rsidP="008C22D7">
      <w:pPr>
        <w:spacing w:after="120"/>
        <w:jc w:val="both"/>
        <w:rPr>
          <w:rFonts w:ascii="Times New Roman" w:hAnsi="Times New Roman"/>
        </w:rPr>
      </w:pPr>
      <w:r>
        <w:rPr>
          <w:rFonts w:ascii="Times New Roman" w:hAnsi="Times New Roman"/>
        </w:rPr>
        <w:t>=================== Text Proposal ===================</w:t>
      </w:r>
    </w:p>
    <w:p w14:paraId="59BAEB71" w14:textId="3B59F272" w:rsidR="00466DD7" w:rsidRPr="00466DD7" w:rsidRDefault="00466DD7" w:rsidP="00466DD7">
      <w:pPr>
        <w:pStyle w:val="Heading2"/>
        <w:rPr>
          <w:lang w:val="en-US"/>
        </w:rPr>
      </w:pPr>
      <w:bookmarkStart w:id="5" w:name="_Toc44712372"/>
      <w:bookmarkStart w:id="6" w:name="_Toc45893684"/>
      <w:bookmarkStart w:id="7" w:name="_Toc53178398"/>
      <w:bookmarkStart w:id="8" w:name="_Toc53178849"/>
      <w:bookmarkStart w:id="9" w:name="_Toc61179087"/>
      <w:bookmarkStart w:id="10" w:name="_Toc61179557"/>
      <w:bookmarkStart w:id="11" w:name="_Toc67916853"/>
      <w:bookmarkStart w:id="12" w:name="_Toc74663474"/>
      <w:bookmarkStart w:id="13" w:name="_Toc82622015"/>
      <w:bookmarkStart w:id="14" w:name="_Toc90422862"/>
      <w:bookmarkStart w:id="15" w:name="_Toc106783058"/>
      <w:bookmarkStart w:id="16" w:name="_Toc107311949"/>
      <w:bookmarkStart w:id="17" w:name="_Toc107419533"/>
      <w:bookmarkStart w:id="18" w:name="_Toc107475162"/>
      <w:bookmarkStart w:id="19" w:name="_Toc114255755"/>
      <w:bookmarkStart w:id="20" w:name="_Toc115186435"/>
      <w:bookmarkStart w:id="21" w:name="_Toc123049265"/>
      <w:bookmarkStart w:id="22" w:name="_Toc123052187"/>
      <w:bookmarkStart w:id="23" w:name="_Toc123054656"/>
      <w:bookmarkStart w:id="24" w:name="_Toc123717757"/>
      <w:bookmarkStart w:id="25" w:name="_Toc124157333"/>
      <w:bookmarkStart w:id="26" w:name="_Toc124266737"/>
      <w:bookmarkStart w:id="27" w:name="_Toc131596095"/>
      <w:bookmarkStart w:id="28" w:name="_Toc131741093"/>
      <w:bookmarkStart w:id="29" w:name="_Toc131766627"/>
      <w:bookmarkStart w:id="30" w:name="_Toc138837849"/>
      <w:bookmarkStart w:id="31" w:name="_Toc156567670"/>
      <w:r w:rsidRPr="00466DD7">
        <w:rPr>
          <w:lang w:val="en-US"/>
        </w:rPr>
        <w:t>9.</w:t>
      </w:r>
      <w:r>
        <w:rPr>
          <w:lang w:val="en-US"/>
        </w:rPr>
        <w:t>7</w:t>
      </w:r>
      <w:r w:rsidRPr="00466DD7">
        <w:rPr>
          <w:lang w:val="en-US"/>
        </w:rPr>
        <w:tab/>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Pr>
          <w:lang w:val="en-US"/>
        </w:rPr>
        <w:t>OTA unwanted emissions</w:t>
      </w:r>
    </w:p>
    <w:p w14:paraId="56447A3B" w14:textId="06FE7471" w:rsidR="00466DD7" w:rsidRPr="0020580D" w:rsidRDefault="00466DD7" w:rsidP="00466DD7">
      <w:pPr>
        <w:pStyle w:val="Heading3"/>
        <w:rPr>
          <w:color w:val="4472C4" w:themeColor="accent1"/>
          <w:u w:val="single"/>
          <w:lang w:val="en-US"/>
        </w:rPr>
      </w:pPr>
      <w:r w:rsidRPr="0020580D">
        <w:rPr>
          <w:color w:val="4472C4" w:themeColor="accent1"/>
          <w:u w:val="single"/>
          <w:lang w:val="en-US"/>
        </w:rPr>
        <w:t>9.</w:t>
      </w:r>
      <w:r w:rsidR="00C52551" w:rsidRPr="0020580D">
        <w:rPr>
          <w:color w:val="4472C4" w:themeColor="accent1"/>
          <w:u w:val="single"/>
          <w:lang w:val="en-US"/>
        </w:rPr>
        <w:t>7</w:t>
      </w:r>
      <w:r w:rsidRPr="0020580D">
        <w:rPr>
          <w:color w:val="4472C4" w:themeColor="accent1"/>
          <w:u w:val="single"/>
          <w:lang w:val="en-US"/>
        </w:rPr>
        <w:t>.</w:t>
      </w:r>
      <w:r w:rsidR="00C52551" w:rsidRPr="0020580D">
        <w:rPr>
          <w:color w:val="4472C4" w:themeColor="accent1"/>
          <w:u w:val="single"/>
          <w:lang w:val="en-US"/>
        </w:rPr>
        <w:t>x</w:t>
      </w:r>
      <w:r w:rsidRPr="0020580D">
        <w:rPr>
          <w:color w:val="4472C4" w:themeColor="accent1"/>
          <w:u w:val="single"/>
          <w:lang w:val="en-US"/>
        </w:rPr>
        <w:tab/>
      </w:r>
      <w:r w:rsidR="00C52551" w:rsidRPr="0020580D">
        <w:rPr>
          <w:color w:val="4472C4" w:themeColor="accent1"/>
          <w:u w:val="single"/>
          <w:lang w:val="en-US"/>
        </w:rPr>
        <w:t>OTA EIRP mask</w:t>
      </w:r>
    </w:p>
    <w:p w14:paraId="410A72F5" w14:textId="299232C7" w:rsidR="00F20CF7" w:rsidRPr="0020580D" w:rsidRDefault="00F20CF7" w:rsidP="00F20CF7">
      <w:pPr>
        <w:pStyle w:val="Heading4"/>
        <w:rPr>
          <w:color w:val="4472C4" w:themeColor="accent1"/>
          <w:u w:val="single"/>
          <w:lang w:val="en-US"/>
        </w:rPr>
      </w:pPr>
      <w:bookmarkStart w:id="32" w:name="_Toc21127664"/>
      <w:bookmarkStart w:id="33" w:name="_Toc29811873"/>
      <w:bookmarkStart w:id="34" w:name="_Toc36817425"/>
      <w:bookmarkStart w:id="35" w:name="_Toc37260347"/>
      <w:bookmarkStart w:id="36" w:name="_Toc37267735"/>
      <w:bookmarkStart w:id="37" w:name="_Toc44712338"/>
      <w:bookmarkStart w:id="38" w:name="_Toc45893651"/>
      <w:bookmarkStart w:id="39" w:name="_Toc53178371"/>
      <w:bookmarkStart w:id="40" w:name="_Toc53178822"/>
      <w:bookmarkStart w:id="41" w:name="_Toc61179060"/>
      <w:bookmarkStart w:id="42" w:name="_Toc61179530"/>
      <w:bookmarkStart w:id="43" w:name="_Toc67916826"/>
      <w:bookmarkStart w:id="44" w:name="_Toc74663447"/>
      <w:bookmarkStart w:id="45" w:name="_Toc82621988"/>
      <w:bookmarkStart w:id="46" w:name="_Toc90422835"/>
      <w:bookmarkStart w:id="47" w:name="_Toc106783031"/>
      <w:bookmarkStart w:id="48" w:name="_Toc107311922"/>
      <w:bookmarkStart w:id="49" w:name="_Toc107419506"/>
      <w:bookmarkStart w:id="50" w:name="_Toc107475133"/>
      <w:bookmarkStart w:id="51" w:name="_Toc114255726"/>
      <w:bookmarkStart w:id="52" w:name="_Toc115186406"/>
      <w:bookmarkStart w:id="53" w:name="_Toc123049236"/>
      <w:bookmarkStart w:id="54" w:name="_Toc123052158"/>
      <w:bookmarkStart w:id="55" w:name="_Toc123054627"/>
      <w:bookmarkStart w:id="56" w:name="_Toc123717728"/>
      <w:bookmarkStart w:id="57" w:name="_Toc124157304"/>
      <w:bookmarkStart w:id="58" w:name="_Toc124266708"/>
      <w:bookmarkStart w:id="59" w:name="_Toc131596066"/>
      <w:bookmarkStart w:id="60" w:name="_Toc131741064"/>
      <w:bookmarkStart w:id="61" w:name="_Toc131766598"/>
      <w:bookmarkStart w:id="62" w:name="_Toc138837820"/>
      <w:bookmarkStart w:id="63" w:name="_Toc156567641"/>
      <w:r w:rsidRPr="0020580D">
        <w:rPr>
          <w:color w:val="4472C4" w:themeColor="accent1"/>
          <w:u w:val="single"/>
          <w:lang w:val="en-US"/>
        </w:rPr>
        <w:t>9.7.x.1</w:t>
      </w:r>
      <w:r w:rsidRPr="0020580D">
        <w:rPr>
          <w:color w:val="4472C4" w:themeColor="accent1"/>
          <w:u w:val="single"/>
          <w:lang w:val="en-US"/>
        </w:rPr>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053FF2D" w14:textId="082CF38A" w:rsidR="00C52551" w:rsidRPr="0020580D" w:rsidRDefault="00C52551" w:rsidP="00C52551">
      <w:pPr>
        <w:spacing w:after="120"/>
        <w:jc w:val="both"/>
        <w:rPr>
          <w:rFonts w:ascii="Times New Roman" w:hAnsi="Times New Roman"/>
          <w:color w:val="4472C4" w:themeColor="accent1"/>
          <w:u w:val="single"/>
        </w:rPr>
      </w:pPr>
      <w:r w:rsidRPr="0020580D">
        <w:rPr>
          <w:rFonts w:ascii="Times New Roman" w:hAnsi="Times New Roman"/>
          <w:color w:val="4472C4" w:themeColor="accent1"/>
          <w:u w:val="single"/>
        </w:rPr>
        <w:t xml:space="preserve">The OTA EIRP mask is a </w:t>
      </w:r>
      <w:r w:rsidR="003F2312" w:rsidRPr="0020580D">
        <w:rPr>
          <w:rFonts w:ascii="Times New Roman" w:hAnsi="Times New Roman"/>
          <w:color w:val="4472C4" w:themeColor="accent1"/>
          <w:u w:val="single"/>
        </w:rPr>
        <w:t>limit</w:t>
      </w:r>
      <w:r w:rsidRPr="0020580D">
        <w:rPr>
          <w:rFonts w:ascii="Times New Roman" w:hAnsi="Times New Roman"/>
          <w:color w:val="4472C4" w:themeColor="accent1"/>
          <w:u w:val="single"/>
        </w:rPr>
        <w:t xml:space="preserve"> of the level of expected </w:t>
      </w:r>
      <w:r w:rsidR="003F2312" w:rsidRPr="0020580D">
        <w:rPr>
          <w:rFonts w:ascii="Times New Roman" w:hAnsi="Times New Roman"/>
          <w:color w:val="4472C4" w:themeColor="accent1"/>
          <w:u w:val="single"/>
        </w:rPr>
        <w:t>EIRP</w:t>
      </w:r>
      <w:r w:rsidRPr="0020580D">
        <w:rPr>
          <w:rFonts w:ascii="Times New Roman" w:hAnsi="Times New Roman"/>
          <w:color w:val="4472C4" w:themeColor="accent1"/>
          <w:u w:val="single"/>
        </w:rPr>
        <w:t xml:space="preserve"> spectral density emitted by </w:t>
      </w:r>
      <w:r w:rsidR="003F2312" w:rsidRPr="0020580D">
        <w:rPr>
          <w:rFonts w:ascii="Times New Roman" w:hAnsi="Times New Roman"/>
          <w:color w:val="4472C4" w:themeColor="accent1"/>
          <w:u w:val="single"/>
        </w:rPr>
        <w:t>a BS</w:t>
      </w:r>
      <w:r w:rsidRPr="0020580D">
        <w:rPr>
          <w:rFonts w:ascii="Times New Roman" w:hAnsi="Times New Roman"/>
          <w:color w:val="4472C4" w:themeColor="accent1"/>
          <w:u w:val="single"/>
        </w:rPr>
        <w:t xml:space="preserve"> as a function of the vertical angle above the horizon</w:t>
      </w:r>
      <w:r w:rsidR="003F2312" w:rsidRPr="0020580D">
        <w:rPr>
          <w:rFonts w:ascii="Times New Roman" w:hAnsi="Times New Roman"/>
          <w:color w:val="4472C4" w:themeColor="accent1"/>
          <w:u w:val="single"/>
        </w:rPr>
        <w:t xml:space="preserve">. </w:t>
      </w:r>
      <w:r w:rsidR="00E959B6" w:rsidRPr="0020580D">
        <w:rPr>
          <w:rFonts w:ascii="Times New Roman" w:hAnsi="Times New Roman"/>
          <w:color w:val="4472C4" w:themeColor="accent1"/>
          <w:u w:val="single"/>
        </w:rPr>
        <w:t>See also Recommendation ITU-R xx.xxx.</w:t>
      </w:r>
    </w:p>
    <w:p w14:paraId="3F879AE6" w14:textId="61A889BB" w:rsidR="00E959B6" w:rsidRPr="0020580D" w:rsidRDefault="00E959B6" w:rsidP="00C52551">
      <w:pPr>
        <w:spacing w:after="120"/>
        <w:jc w:val="both"/>
        <w:rPr>
          <w:rFonts w:ascii="Times New Roman" w:hAnsi="Times New Roman"/>
          <w:color w:val="4472C4" w:themeColor="accent1"/>
          <w:u w:val="single"/>
        </w:rPr>
      </w:pPr>
      <w:r w:rsidRPr="0020580D">
        <w:rPr>
          <w:rFonts w:ascii="Times New Roman" w:hAnsi="Times New Roman"/>
          <w:color w:val="4472C4" w:themeColor="accent1"/>
          <w:u w:val="single"/>
        </w:rPr>
        <w:t xml:space="preserve">The OTA EIRP mask is applicable to BS operating within the frequency band 6 425-7 125 MHz. </w:t>
      </w:r>
    </w:p>
    <w:p w14:paraId="3F816227" w14:textId="3A9B1332" w:rsidR="00466DD7" w:rsidRPr="0020580D" w:rsidRDefault="003F2312" w:rsidP="008C22D7">
      <w:pPr>
        <w:spacing w:after="120"/>
        <w:jc w:val="both"/>
        <w:rPr>
          <w:rFonts w:ascii="Times New Roman" w:hAnsi="Times New Roman"/>
          <w:color w:val="4472C4" w:themeColor="accent1"/>
          <w:u w:val="single"/>
        </w:rPr>
      </w:pPr>
      <w:r w:rsidRPr="0020580D">
        <w:rPr>
          <w:rFonts w:ascii="Times New Roman" w:hAnsi="Times New Roman"/>
          <w:color w:val="4472C4" w:themeColor="accent1"/>
          <w:u w:val="single"/>
        </w:rPr>
        <w:t xml:space="preserve">The OTA EIRP mask requirement shall be applicable to all mechanical tilts </w:t>
      </w:r>
      <w:r w:rsidR="00E959B6" w:rsidRPr="0020580D">
        <w:rPr>
          <w:rFonts w:ascii="Times New Roman" w:hAnsi="Times New Roman"/>
          <w:color w:val="4472C4" w:themeColor="accent1"/>
          <w:u w:val="single"/>
        </w:rPr>
        <w:t>declared to be supported</w:t>
      </w:r>
      <w:r w:rsidRPr="0020580D">
        <w:rPr>
          <w:rFonts w:ascii="Times New Roman" w:hAnsi="Times New Roman"/>
          <w:color w:val="4472C4" w:themeColor="accent1"/>
          <w:u w:val="single"/>
        </w:rPr>
        <w:t xml:space="preserve">. </w:t>
      </w:r>
    </w:p>
    <w:p w14:paraId="25C549F7" w14:textId="7FBAF397" w:rsidR="00E959B6" w:rsidRPr="0020580D" w:rsidRDefault="00E959B6" w:rsidP="00F20CF7">
      <w:pPr>
        <w:pStyle w:val="Heading4"/>
        <w:rPr>
          <w:color w:val="4472C4" w:themeColor="accent1"/>
          <w:u w:val="single"/>
          <w:lang w:val="en-US"/>
        </w:rPr>
      </w:pPr>
      <w:r w:rsidRPr="0020580D">
        <w:rPr>
          <w:color w:val="4472C4" w:themeColor="accent1"/>
          <w:u w:val="single"/>
          <w:lang w:val="en-US"/>
        </w:rPr>
        <w:t>9.7.x</w:t>
      </w:r>
      <w:r w:rsidR="00F20CF7" w:rsidRPr="0020580D">
        <w:rPr>
          <w:color w:val="4472C4" w:themeColor="accent1"/>
          <w:u w:val="single"/>
          <w:lang w:val="en-US"/>
        </w:rPr>
        <w:t>.2</w:t>
      </w:r>
      <w:r w:rsidRPr="0020580D">
        <w:rPr>
          <w:color w:val="4472C4" w:themeColor="accent1"/>
          <w:u w:val="single"/>
          <w:lang w:val="en-US"/>
        </w:rPr>
        <w:tab/>
        <w:t>Min</w:t>
      </w:r>
      <w:r w:rsidR="00F20CF7" w:rsidRPr="0020580D">
        <w:rPr>
          <w:color w:val="4472C4" w:themeColor="accent1"/>
          <w:u w:val="single"/>
          <w:lang w:val="en-US"/>
        </w:rPr>
        <w:t xml:space="preserve">imum requirements for BS type 1-H and BS type 1-O </w:t>
      </w:r>
    </w:p>
    <w:p w14:paraId="57DA7207" w14:textId="77777777" w:rsidR="00903CD4" w:rsidRDefault="00903CD4" w:rsidP="00903CD4">
      <w:pPr>
        <w:spacing w:after="120"/>
        <w:jc w:val="both"/>
        <w:rPr>
          <w:rFonts w:ascii="Times New Roman" w:hAnsi="Times New Roman"/>
        </w:rPr>
      </w:pPr>
      <w:r>
        <w:rPr>
          <w:rFonts w:ascii="Times New Roman" w:hAnsi="Times New Roman"/>
        </w:rPr>
        <w:t>=================== Text Proposal ===================</w:t>
      </w:r>
    </w:p>
    <w:p w14:paraId="3C6C7AEB" w14:textId="77777777" w:rsidR="008C22D7" w:rsidRDefault="008C22D7" w:rsidP="002D658D">
      <w:pPr>
        <w:spacing w:after="180"/>
        <w:jc w:val="both"/>
        <w:rPr>
          <w:rFonts w:ascii="Times New Roman" w:hAnsi="Times New Roman"/>
        </w:rPr>
      </w:pPr>
    </w:p>
    <w:p w14:paraId="69395183" w14:textId="125F6778" w:rsidR="00EB55B4" w:rsidRDefault="00594655" w:rsidP="00261CBB">
      <w:pPr>
        <w:pStyle w:val="Heading1"/>
        <w:tabs>
          <w:tab w:val="num" w:pos="522"/>
        </w:tabs>
        <w:ind w:left="522" w:hanging="522"/>
        <w:rPr>
          <w:lang w:val="en-US" w:eastAsia="zh-CN"/>
        </w:rPr>
      </w:pPr>
      <w:r>
        <w:rPr>
          <w:lang w:val="en-US" w:eastAsia="zh-CN"/>
        </w:rPr>
        <w:lastRenderedPageBreak/>
        <w:t>4</w:t>
      </w:r>
      <w:r w:rsidR="00915D73" w:rsidRPr="00873E1F">
        <w:rPr>
          <w:rFonts w:hint="eastAsia"/>
          <w:lang w:val="en-US" w:eastAsia="zh-CN"/>
        </w:rPr>
        <w:t xml:space="preserve">. </w:t>
      </w:r>
      <w:r w:rsidR="008429AD">
        <w:rPr>
          <w:rFonts w:hint="eastAsia"/>
          <w:lang w:val="en-US" w:eastAsia="zh-CN"/>
        </w:rPr>
        <w:t>Conclusion</w:t>
      </w:r>
    </w:p>
    <w:p w14:paraId="46C30DAD" w14:textId="11271A12" w:rsidR="00473C63" w:rsidRDefault="009269B8" w:rsidP="00473C63">
      <w:pPr>
        <w:spacing w:after="180"/>
        <w:jc w:val="both"/>
        <w:rPr>
          <w:rFonts w:ascii="Times New Roman" w:hAnsi="Times New Roman"/>
        </w:rPr>
      </w:pPr>
      <w:r w:rsidRPr="009410D5">
        <w:rPr>
          <w:rFonts w:ascii="Times New Roman" w:hAnsi="Times New Roman"/>
        </w:rPr>
        <w:t>In this contribution, we</w:t>
      </w:r>
      <w:r w:rsidR="00CE4029" w:rsidRPr="009410D5">
        <w:rPr>
          <w:rFonts w:ascii="Times New Roman" w:hAnsi="Times New Roman"/>
        </w:rPr>
        <w:t xml:space="preserve"> provided </w:t>
      </w:r>
      <w:r w:rsidR="00262DCD">
        <w:rPr>
          <w:rFonts w:ascii="Times New Roman" w:hAnsi="Times New Roman"/>
        </w:rPr>
        <w:t xml:space="preserve">our analysis on the </w:t>
      </w:r>
      <w:r w:rsidR="00262DCD" w:rsidRPr="00362D22">
        <w:rPr>
          <w:rFonts w:ascii="Times New Roman" w:hAnsi="Times New Roman"/>
        </w:rPr>
        <w:t>expected EIRP mask for upper 6GHz</w:t>
      </w:r>
      <w:r w:rsidR="00262DCD">
        <w:rPr>
          <w:rFonts w:ascii="Times New Roman" w:hAnsi="Times New Roman"/>
        </w:rPr>
        <w:t xml:space="preserve">, and discuss the related BS requirements </w:t>
      </w:r>
      <w:r w:rsidR="00262DCD" w:rsidRPr="006E2A1B">
        <w:rPr>
          <w:rFonts w:ascii="Times New Roman" w:hAnsi="Times New Roman"/>
        </w:rPr>
        <w:t>for 6425-7125 MHz based on the WRC-23 outcome</w:t>
      </w:r>
      <w:r w:rsidR="00262DCD">
        <w:rPr>
          <w:rFonts w:ascii="Times New Roman" w:hAnsi="Times New Roman"/>
        </w:rPr>
        <w:t xml:space="preserve">. Specifically, the following observations and proposals are provided: </w:t>
      </w:r>
    </w:p>
    <w:p w14:paraId="241FE01C" w14:textId="019F645E" w:rsidR="008C22D7" w:rsidRPr="008C22D7" w:rsidRDefault="008C22D7" w:rsidP="00473C63">
      <w:pPr>
        <w:spacing w:after="180"/>
        <w:jc w:val="both"/>
        <w:rPr>
          <w:rFonts w:ascii="Times New Roman" w:hAnsi="Times New Roman"/>
          <w:i/>
          <w:iCs/>
          <w:u w:val="single"/>
        </w:rPr>
      </w:pPr>
      <w:r w:rsidRPr="008C22D7">
        <w:rPr>
          <w:rFonts w:ascii="Times New Roman" w:hAnsi="Times New Roman"/>
          <w:i/>
          <w:iCs/>
          <w:u w:val="single"/>
        </w:rPr>
        <w:t>Expected EIRP spectral density</w:t>
      </w:r>
    </w:p>
    <w:p w14:paraId="10362EB4" w14:textId="77777777" w:rsidR="00262DCD" w:rsidRDefault="00262DCD" w:rsidP="00262DCD">
      <w:pPr>
        <w:spacing w:after="180"/>
        <w:jc w:val="both"/>
        <w:rPr>
          <w:rFonts w:ascii="Times New Roman" w:hAnsi="Times New Roman"/>
        </w:rPr>
      </w:pPr>
      <w:r w:rsidRPr="0074314E">
        <w:rPr>
          <w:rFonts w:ascii="Times New Roman" w:hAnsi="Times New Roman"/>
          <w:b/>
          <w:bCs/>
        </w:rPr>
        <w:t>Observation 1</w:t>
      </w:r>
      <w:r>
        <w:rPr>
          <w:rFonts w:ascii="Times New Roman" w:hAnsi="Times New Roman"/>
        </w:rPr>
        <w:t xml:space="preserve">: Based on </w:t>
      </w:r>
      <w:r w:rsidRPr="00BD35B6">
        <w:rPr>
          <w:rFonts w:ascii="Times New Roman" w:hAnsi="Times New Roman"/>
        </w:rPr>
        <w:t>Resolution COM4/7</w:t>
      </w:r>
      <w:r>
        <w:rPr>
          <w:rFonts w:ascii="Times New Roman" w:hAnsi="Times New Roman"/>
        </w:rPr>
        <w:t xml:space="preserve"> (WRC-23), the </w:t>
      </w:r>
      <w:r w:rsidRPr="00BD35B6">
        <w:rPr>
          <w:rFonts w:ascii="Times New Roman" w:hAnsi="Times New Roman"/>
        </w:rPr>
        <w:t xml:space="preserve">level of expected </w:t>
      </w:r>
      <w:r>
        <w:rPr>
          <w:rFonts w:ascii="Times New Roman" w:hAnsi="Times New Roman"/>
        </w:rPr>
        <w:t>EIRP</w:t>
      </w:r>
      <w:r w:rsidRPr="00BD35B6">
        <w:rPr>
          <w:rFonts w:ascii="Times New Roman" w:hAnsi="Times New Roman"/>
        </w:rPr>
        <w:t xml:space="preserve"> spectral density </w:t>
      </w:r>
      <w:r>
        <w:rPr>
          <w:rFonts w:ascii="Times New Roman" w:hAnsi="Times New Roman"/>
        </w:rPr>
        <w:t xml:space="preserve">limit is a spatial mask, defined as </w:t>
      </w:r>
      <w:r w:rsidRPr="00BD35B6">
        <w:rPr>
          <w:rFonts w:ascii="Times New Roman" w:hAnsi="Times New Roman"/>
        </w:rPr>
        <w:t>a</w:t>
      </w:r>
      <w:r>
        <w:rPr>
          <w:rFonts w:ascii="Times New Roman" w:hAnsi="Times New Roman"/>
        </w:rPr>
        <w:t xml:space="preserve"> </w:t>
      </w:r>
      <w:r w:rsidRPr="00BD35B6">
        <w:rPr>
          <w:rFonts w:ascii="Times New Roman" w:hAnsi="Times New Roman"/>
        </w:rPr>
        <w:t xml:space="preserve">function of the </w:t>
      </w:r>
      <w:r>
        <w:rPr>
          <w:rFonts w:ascii="Times New Roman" w:hAnsi="Times New Roman"/>
        </w:rPr>
        <w:t xml:space="preserve">vertical angle </w:t>
      </w:r>
      <w:r w:rsidRPr="0074314E">
        <w:rPr>
          <w:rFonts w:ascii="Times New Roman" w:hAnsi="Times New Roman"/>
        </w:rPr>
        <w:t>θ</w:t>
      </w:r>
      <w:r w:rsidRPr="00BD35B6">
        <w:rPr>
          <w:rFonts w:ascii="Times New Roman" w:hAnsi="Times New Roman"/>
        </w:rPr>
        <w:t xml:space="preserve"> </w:t>
      </w:r>
      <w:r>
        <w:rPr>
          <w:rFonts w:ascii="Times New Roman" w:hAnsi="Times New Roman"/>
        </w:rPr>
        <w:t xml:space="preserve">(defined as the </w:t>
      </w:r>
      <w:r w:rsidRPr="00BD35B6">
        <w:rPr>
          <w:rFonts w:ascii="Times New Roman" w:hAnsi="Times New Roman"/>
        </w:rPr>
        <w:t>vertical angle above the horizon</w:t>
      </w:r>
      <w:r>
        <w:rPr>
          <w:rFonts w:ascii="Times New Roman" w:hAnsi="Times New Roman"/>
        </w:rPr>
        <w:t xml:space="preserve">).   </w:t>
      </w:r>
    </w:p>
    <w:p w14:paraId="3FADD3A4" w14:textId="77777777" w:rsidR="00437D22" w:rsidRDefault="00437D22" w:rsidP="00437D22">
      <w:pPr>
        <w:spacing w:after="180"/>
        <w:jc w:val="both"/>
        <w:rPr>
          <w:rFonts w:ascii="Times New Roman" w:hAnsi="Times New Roman"/>
        </w:rPr>
      </w:pPr>
      <w:r w:rsidRPr="0074314E">
        <w:rPr>
          <w:rFonts w:ascii="Times New Roman" w:hAnsi="Times New Roman"/>
          <w:b/>
          <w:bCs/>
        </w:rPr>
        <w:t xml:space="preserve">Observation </w:t>
      </w:r>
      <w:r>
        <w:rPr>
          <w:rFonts w:ascii="Times New Roman" w:hAnsi="Times New Roman"/>
          <w:b/>
          <w:bCs/>
        </w:rPr>
        <w:t>2</w:t>
      </w:r>
      <w:r>
        <w:rPr>
          <w:rFonts w:ascii="Times New Roman" w:hAnsi="Times New Roman"/>
        </w:rPr>
        <w:t xml:space="preserve">: Based on </w:t>
      </w:r>
      <w:r w:rsidRPr="00BD35B6">
        <w:rPr>
          <w:rFonts w:ascii="Times New Roman" w:hAnsi="Times New Roman"/>
        </w:rPr>
        <w:t>Resolution COM4/7</w:t>
      </w:r>
      <w:r>
        <w:rPr>
          <w:rFonts w:ascii="Times New Roman" w:hAnsi="Times New Roman"/>
        </w:rPr>
        <w:t xml:space="preserve"> (WRC-23), the </w:t>
      </w:r>
      <w:r w:rsidRPr="00BD35B6">
        <w:rPr>
          <w:rFonts w:ascii="Times New Roman" w:hAnsi="Times New Roman"/>
        </w:rPr>
        <w:t xml:space="preserve">level of expected </w:t>
      </w:r>
      <w:r>
        <w:rPr>
          <w:rFonts w:ascii="Times New Roman" w:hAnsi="Times New Roman"/>
        </w:rPr>
        <w:t>EIRP</w:t>
      </w:r>
      <w:r w:rsidRPr="00BD35B6">
        <w:rPr>
          <w:rFonts w:ascii="Times New Roman" w:hAnsi="Times New Roman"/>
        </w:rPr>
        <w:t xml:space="preserve"> spectral density </w:t>
      </w:r>
      <w:r>
        <w:rPr>
          <w:rFonts w:ascii="Times New Roman" w:hAnsi="Times New Roman"/>
        </w:rPr>
        <w:t xml:space="preserve">limit shall be complied for </w:t>
      </w:r>
      <w:r w:rsidRPr="00135D9F">
        <w:rPr>
          <w:rFonts w:ascii="Times New Roman" w:hAnsi="Times New Roman" w:cs="Times New Roman"/>
        </w:rPr>
        <w:t xml:space="preserve">all mechanical tilts with which </w:t>
      </w:r>
      <w:r>
        <w:rPr>
          <w:rFonts w:ascii="Times New Roman" w:hAnsi="Times New Roman" w:cs="Times New Roman"/>
        </w:rPr>
        <w:t>BS</w:t>
      </w:r>
      <w:r w:rsidRPr="00135D9F">
        <w:rPr>
          <w:rFonts w:ascii="Times New Roman" w:hAnsi="Times New Roman" w:cs="Times New Roman"/>
        </w:rPr>
        <w:t xml:space="preserve"> can be deployed</w:t>
      </w:r>
      <w:r>
        <w:rPr>
          <w:rFonts w:ascii="Times New Roman" w:hAnsi="Times New Roman"/>
        </w:rPr>
        <w:t xml:space="preserve">.   </w:t>
      </w:r>
    </w:p>
    <w:p w14:paraId="41053B83" w14:textId="042B4AB8" w:rsidR="008C22D7" w:rsidRPr="008C22D7" w:rsidRDefault="008C22D7" w:rsidP="008C22D7">
      <w:pPr>
        <w:spacing w:after="180"/>
        <w:jc w:val="both"/>
        <w:rPr>
          <w:rFonts w:ascii="Times New Roman" w:hAnsi="Times New Roman"/>
          <w:i/>
          <w:iCs/>
          <w:u w:val="single"/>
        </w:rPr>
      </w:pPr>
      <w:r w:rsidRPr="008C22D7">
        <w:rPr>
          <w:rFonts w:ascii="Times New Roman" w:hAnsi="Times New Roman"/>
          <w:i/>
          <w:iCs/>
          <w:u w:val="single"/>
        </w:rPr>
        <w:t>Details for calculation of EIRP of IMT BS</w:t>
      </w:r>
    </w:p>
    <w:p w14:paraId="62C01A21" w14:textId="77777777" w:rsidR="00262DCD" w:rsidRPr="00C57380" w:rsidRDefault="00262DCD" w:rsidP="00262DCD">
      <w:pPr>
        <w:spacing w:after="120"/>
        <w:jc w:val="both"/>
        <w:rPr>
          <w:rFonts w:ascii="Times New Roman" w:hAnsi="Times New Roman" w:cs="Times New Roman"/>
          <w:bCs/>
        </w:rPr>
      </w:pPr>
      <w:r w:rsidRPr="0074314E">
        <w:rPr>
          <w:rFonts w:ascii="Times New Roman" w:hAnsi="Times New Roman"/>
          <w:b/>
          <w:bCs/>
        </w:rPr>
        <w:t xml:space="preserve">Observation </w:t>
      </w:r>
      <w:r>
        <w:rPr>
          <w:rFonts w:ascii="Times New Roman" w:hAnsi="Times New Roman"/>
          <w:b/>
          <w:bCs/>
        </w:rPr>
        <w:t>3</w:t>
      </w:r>
      <w:r>
        <w:rPr>
          <w:rFonts w:ascii="Times New Roman" w:hAnsi="Times New Roman"/>
        </w:rPr>
        <w:t xml:space="preserve">: Based on Annex to </w:t>
      </w:r>
      <w:r w:rsidRPr="00BD35B6">
        <w:rPr>
          <w:rFonts w:ascii="Times New Roman" w:hAnsi="Times New Roman"/>
        </w:rPr>
        <w:t>Resolution COM4/7</w:t>
      </w:r>
      <w:r>
        <w:rPr>
          <w:rFonts w:ascii="Times New Roman" w:hAnsi="Times New Roman"/>
        </w:rPr>
        <w:t xml:space="preserve"> (WRC-23), </w:t>
      </w:r>
      <w:r w:rsidRPr="00C57380">
        <w:rPr>
          <w:rFonts w:ascii="Times New Roman" w:hAnsi="Times New Roman"/>
        </w:rPr>
        <w:t xml:space="preserve">the expected EIRP </w:t>
      </w:r>
      <w:r w:rsidRPr="00C57380">
        <w:rPr>
          <w:rFonts w:ascii="Times New Roman" w:hAnsi="Times New Roman" w:cs="Times New Roman"/>
        </w:rPr>
        <w:t xml:space="preserve">over the specified vertical angle range </w:t>
      </w:r>
      <w:r w:rsidRPr="00C57380">
        <w:rPr>
          <w:rFonts w:ascii="Times New Roman" w:hAnsi="Times New Roman" w:cs="Times New Roman"/>
          <w:bCs/>
        </w:rPr>
        <w:t>θ</w:t>
      </w:r>
      <w:r w:rsidRPr="00C57380">
        <w:rPr>
          <w:rFonts w:ascii="Times New Roman" w:hAnsi="Times New Roman" w:cs="Times New Roman"/>
          <w:bCs/>
          <w:vertAlign w:val="subscript"/>
        </w:rPr>
        <w:t>L</w:t>
      </w:r>
      <w:r w:rsidRPr="00C57380">
        <w:rPr>
          <w:rFonts w:ascii="Times New Roman" w:hAnsi="Times New Roman" w:cs="Times New Roman"/>
          <w:bCs/>
        </w:rPr>
        <w:t> ≤ θ &lt; θ</w:t>
      </w:r>
      <w:r w:rsidRPr="00C57380">
        <w:rPr>
          <w:rFonts w:ascii="Times New Roman" w:hAnsi="Times New Roman" w:cs="Times New Roman"/>
          <w:bCs/>
          <w:vertAlign w:val="subscript"/>
        </w:rPr>
        <w:t xml:space="preserve">H </w:t>
      </w:r>
      <w:r w:rsidRPr="00C57380">
        <w:rPr>
          <w:rFonts w:ascii="Times New Roman" w:hAnsi="Times New Roman" w:cs="Times New Roman"/>
          <w:bCs/>
        </w:rPr>
        <w:t>is calculated by</w:t>
      </w:r>
      <w:r>
        <w:rPr>
          <w:rFonts w:ascii="Times New Roman" w:hAnsi="Times New Roman" w:cs="Times New Roman"/>
          <w:bCs/>
        </w:rPr>
        <w:t xml:space="preserve"> performing</w:t>
      </w:r>
      <w:r w:rsidRPr="00C57380">
        <w:rPr>
          <w:rFonts w:ascii="Times New Roman" w:hAnsi="Times New Roman" w:cs="Times New Roman"/>
          <w:bCs/>
        </w:rPr>
        <w:t xml:space="preserve"> two levels of averaging, i.e., </w:t>
      </w:r>
    </w:p>
    <w:p w14:paraId="7EB75367" w14:textId="77777777" w:rsidR="00262DCD" w:rsidRPr="00C57380" w:rsidRDefault="00262DCD" w:rsidP="00262DCD">
      <w:pPr>
        <w:pStyle w:val="ListParagraph"/>
        <w:numPr>
          <w:ilvl w:val="0"/>
          <w:numId w:val="28"/>
        </w:numPr>
        <w:spacing w:after="120"/>
        <w:ind w:firstLineChars="0"/>
        <w:jc w:val="both"/>
        <w:rPr>
          <w:sz w:val="22"/>
          <w:szCs w:val="22"/>
        </w:rPr>
      </w:pPr>
      <w:r w:rsidRPr="00C57380">
        <w:rPr>
          <w:rFonts w:eastAsia="宋体"/>
          <w:sz w:val="22"/>
          <w:szCs w:val="22"/>
          <w:lang w:eastAsia="sv-SE"/>
        </w:rPr>
        <w:t xml:space="preserve">Averaging over beamforming directions for a given vertical angle </w:t>
      </w:r>
      <w:r w:rsidRPr="00C57380">
        <w:rPr>
          <w:rFonts w:eastAsia="TimesNewRomanPSMT"/>
          <w:sz w:val="22"/>
          <w:szCs w:val="22"/>
          <w:lang w:eastAsia="sv-SE"/>
        </w:rPr>
        <w:t>θ</w:t>
      </w:r>
      <w:r w:rsidRPr="00C57380">
        <w:rPr>
          <w:rFonts w:eastAsia="TimesNewRomanPSMT"/>
          <w:sz w:val="22"/>
          <w:szCs w:val="22"/>
          <w:vertAlign w:val="subscript"/>
          <w:lang w:eastAsia="sv-SE"/>
        </w:rPr>
        <w:t>0</w:t>
      </w:r>
      <w:r w:rsidRPr="00C57380">
        <w:rPr>
          <w:rFonts w:eastAsia="TimesNewRomanPSMT"/>
          <w:sz w:val="22"/>
          <w:szCs w:val="22"/>
          <w:lang w:eastAsia="sv-SE"/>
        </w:rPr>
        <w:t xml:space="preserve"> </w:t>
      </w:r>
      <w:r w:rsidRPr="00C57380">
        <w:rPr>
          <w:rFonts w:eastAsia="TimesNewRomanPS-BoldMT"/>
          <w:sz w:val="22"/>
          <w:szCs w:val="22"/>
          <w:lang w:eastAsia="sv-SE"/>
        </w:rPr>
        <w:t xml:space="preserve">and horizontal angle </w:t>
      </w:r>
      <w:r w:rsidRPr="00241D31">
        <w:rPr>
          <w:rFonts w:eastAsia="TimesNewRomanPSMT"/>
          <w:sz w:val="22"/>
          <w:szCs w:val="22"/>
          <w:lang w:eastAsia="sv-SE"/>
        </w:rPr>
        <w:t>φ</w:t>
      </w:r>
      <w:r w:rsidRPr="00241D31">
        <w:rPr>
          <w:rFonts w:eastAsia="宋体"/>
          <w:sz w:val="22"/>
          <w:szCs w:val="22"/>
          <w:vertAlign w:val="subscript"/>
          <w:lang w:eastAsia="sv-SE"/>
        </w:rPr>
        <w:t>0</w:t>
      </w:r>
      <w:r w:rsidRPr="009561AF">
        <w:rPr>
          <w:rFonts w:eastAsia="宋体"/>
          <w:sz w:val="22"/>
          <w:szCs w:val="22"/>
          <w:lang w:eastAsia="sv-SE"/>
        </w:rPr>
        <w:t xml:space="preserve">, and </w:t>
      </w:r>
    </w:p>
    <w:p w14:paraId="23CD32FB" w14:textId="436B9A08" w:rsidR="00262DCD" w:rsidRPr="00262DCD" w:rsidRDefault="00262DCD" w:rsidP="00262DCD">
      <w:pPr>
        <w:pStyle w:val="ListParagraph"/>
        <w:numPr>
          <w:ilvl w:val="0"/>
          <w:numId w:val="28"/>
        </w:numPr>
        <w:spacing w:after="120"/>
        <w:ind w:firstLineChars="0"/>
        <w:jc w:val="both"/>
        <w:rPr>
          <w:sz w:val="22"/>
          <w:szCs w:val="22"/>
        </w:rPr>
      </w:pPr>
      <w:r w:rsidRPr="00C57380">
        <w:rPr>
          <w:sz w:val="22"/>
          <w:szCs w:val="22"/>
        </w:rPr>
        <w:t>Averaging over horizontal and vertical angles.</w:t>
      </w:r>
    </w:p>
    <w:p w14:paraId="1229877A" w14:textId="77777777" w:rsidR="00262DCD" w:rsidRDefault="00262DCD" w:rsidP="00262DCD">
      <w:pPr>
        <w:spacing w:after="120"/>
        <w:jc w:val="both"/>
        <w:rPr>
          <w:rFonts w:ascii="Times New Roman" w:eastAsia="宋体" w:hAnsi="Times New Roman" w:cs="Times New Roman"/>
          <w:lang w:eastAsia="sv-SE"/>
        </w:rPr>
      </w:pPr>
      <w:r w:rsidRPr="0074314E">
        <w:rPr>
          <w:rFonts w:ascii="Times New Roman" w:hAnsi="Times New Roman"/>
          <w:b/>
          <w:bCs/>
        </w:rPr>
        <w:t xml:space="preserve">Observation </w:t>
      </w:r>
      <w:r>
        <w:rPr>
          <w:rFonts w:ascii="Times New Roman" w:hAnsi="Times New Roman"/>
          <w:b/>
          <w:bCs/>
        </w:rPr>
        <w:t>4</w:t>
      </w:r>
      <w:r>
        <w:rPr>
          <w:rFonts w:ascii="Times New Roman" w:hAnsi="Times New Roman"/>
        </w:rPr>
        <w:t>: When performing the a</w:t>
      </w:r>
      <w:r w:rsidRPr="00D03491">
        <w:rPr>
          <w:rFonts w:ascii="Times New Roman" w:eastAsia="宋体" w:hAnsi="Times New Roman" w:cs="Times New Roman"/>
          <w:lang w:eastAsia="sv-SE"/>
        </w:rPr>
        <w:t xml:space="preserve">veraging over beamforming directions for a given vertical angle </w:t>
      </w:r>
      <w:r w:rsidRPr="00D03491">
        <w:rPr>
          <w:rFonts w:ascii="Times New Roman" w:eastAsia="TimesNewRomanPSMT" w:hAnsi="Times New Roman" w:cs="Times New Roman"/>
          <w:lang w:eastAsia="sv-SE"/>
        </w:rPr>
        <w:t>θ</w:t>
      </w:r>
      <w:r w:rsidRPr="00D03491">
        <w:rPr>
          <w:rFonts w:ascii="Times New Roman" w:eastAsia="TimesNewRomanPSMT" w:hAnsi="Times New Roman" w:cs="Times New Roman"/>
          <w:vertAlign w:val="subscript"/>
          <w:lang w:eastAsia="sv-SE"/>
        </w:rPr>
        <w:t>0</w:t>
      </w:r>
      <w:r w:rsidRPr="00D03491">
        <w:rPr>
          <w:rFonts w:ascii="Times New Roman" w:eastAsia="TimesNewRomanPSMT" w:hAnsi="Times New Roman" w:cs="Times New Roman"/>
          <w:lang w:eastAsia="sv-SE"/>
        </w:rPr>
        <w:t xml:space="preserve"> </w:t>
      </w:r>
      <w:r w:rsidRPr="00D03491">
        <w:rPr>
          <w:rFonts w:ascii="Times New Roman" w:eastAsia="TimesNewRomanPS-BoldMT" w:hAnsi="Times New Roman" w:cs="Times New Roman"/>
          <w:lang w:eastAsia="sv-SE"/>
        </w:rPr>
        <w:t xml:space="preserve">and horizontal angle </w:t>
      </w:r>
      <w:r w:rsidRPr="00241D31">
        <w:rPr>
          <w:rFonts w:ascii="Times New Roman" w:eastAsia="TimesNewRomanPSMT" w:hAnsi="Times New Roman" w:cs="Times New Roman"/>
          <w:lang w:eastAsia="sv-SE"/>
        </w:rPr>
        <w:t>φ</w:t>
      </w:r>
      <w:r w:rsidRPr="00241D31">
        <w:rPr>
          <w:rFonts w:ascii="Times New Roman" w:eastAsia="宋体" w:hAnsi="Times New Roman" w:cs="Times New Roman"/>
          <w:vertAlign w:val="subscript"/>
          <w:lang w:eastAsia="sv-SE"/>
        </w:rPr>
        <w:t>0</w:t>
      </w:r>
      <w:r w:rsidRPr="00293C7B">
        <w:rPr>
          <w:rFonts w:ascii="Times New Roman" w:eastAsia="宋体" w:hAnsi="Times New Roman" w:cs="Times New Roman"/>
          <w:lang w:eastAsia="sv-SE"/>
        </w:rPr>
        <w:t xml:space="preserve">, </w:t>
      </w:r>
      <w:r>
        <w:rPr>
          <w:rFonts w:ascii="Times New Roman" w:eastAsia="宋体" w:hAnsi="Times New Roman" w:cs="Times New Roman"/>
          <w:lang w:eastAsia="sv-SE"/>
        </w:rPr>
        <w:t>the</w:t>
      </w:r>
      <w:r w:rsidRPr="00241D31">
        <w:rPr>
          <w:rFonts w:ascii="Times New Roman" w:eastAsia="宋体" w:hAnsi="Times New Roman" w:cs="Times New Roman"/>
          <w:i/>
          <w:iCs/>
          <w:lang w:eastAsia="sv-SE"/>
        </w:rPr>
        <w:t xml:space="preserve"> </w:t>
      </w:r>
      <w:r w:rsidRPr="00241D31">
        <w:rPr>
          <w:rFonts w:ascii="Times New Roman" w:eastAsia="宋体" w:hAnsi="Times New Roman" w:cs="Times New Roman"/>
          <w:lang w:eastAsia="sv-SE"/>
        </w:rPr>
        <w:t>beamforming directions</w:t>
      </w:r>
      <w:r>
        <w:rPr>
          <w:rFonts w:ascii="Times New Roman" w:eastAsia="宋体" w:hAnsi="Times New Roman" w:cs="Times New Roman"/>
          <w:lang w:eastAsia="sv-SE"/>
        </w:rPr>
        <w:t xml:space="preserve"> </w:t>
      </w:r>
      <w:r w:rsidRPr="00241D31">
        <w:rPr>
          <w:rFonts w:ascii="Times New Roman" w:eastAsia="宋体" w:hAnsi="Times New Roman" w:cs="Times New Roman"/>
          <w:lang w:eastAsia="sv-SE"/>
        </w:rPr>
        <w:t>(</w:t>
      </w:r>
      <w:r w:rsidRPr="00241D31">
        <w:rPr>
          <w:rFonts w:ascii="Times New Roman" w:eastAsia="TimesNewRomanPSMT" w:hAnsi="Times New Roman" w:cs="Times New Roman"/>
          <w:lang w:eastAsia="sv-SE"/>
        </w:rPr>
        <w:t>α</w:t>
      </w:r>
      <w:r w:rsidRPr="00365AFA">
        <w:rPr>
          <w:rFonts w:ascii="Times New Roman" w:eastAsia="宋体" w:hAnsi="Times New Roman" w:cs="Times New Roman"/>
          <w:i/>
          <w:iCs/>
          <w:vertAlign w:val="subscript"/>
          <w:lang w:eastAsia="sv-SE"/>
        </w:rPr>
        <w:t>n</w:t>
      </w:r>
      <w:r w:rsidRPr="00241D31">
        <w:rPr>
          <w:rFonts w:ascii="Times New Roman" w:eastAsia="宋体" w:hAnsi="Times New Roman" w:cs="Times New Roman"/>
          <w:lang w:eastAsia="sv-SE"/>
        </w:rPr>
        <w:t xml:space="preserve">, </w:t>
      </w:r>
      <w:r w:rsidRPr="00241D31">
        <w:rPr>
          <w:rFonts w:ascii="Times New Roman" w:eastAsia="TimesNewRomanPSMT" w:hAnsi="Times New Roman" w:cs="Times New Roman"/>
          <w:lang w:eastAsia="sv-SE"/>
        </w:rPr>
        <w:t>β</w:t>
      </w:r>
      <w:r w:rsidRPr="00365AFA">
        <w:rPr>
          <w:rFonts w:ascii="Times New Roman" w:eastAsia="宋体" w:hAnsi="Times New Roman" w:cs="Times New Roman"/>
          <w:i/>
          <w:iCs/>
          <w:vertAlign w:val="subscript"/>
          <w:lang w:eastAsia="sv-SE"/>
        </w:rPr>
        <w:t>n</w:t>
      </w:r>
      <w:r w:rsidRPr="00241D31">
        <w:rPr>
          <w:rFonts w:ascii="Times New Roman" w:eastAsia="宋体" w:hAnsi="Times New Roman" w:cs="Times New Roman"/>
          <w:lang w:eastAsia="sv-SE"/>
        </w:rPr>
        <w:t xml:space="preserve">) </w:t>
      </w:r>
      <w:r w:rsidRPr="00241D31">
        <w:rPr>
          <w:rFonts w:ascii="Times New Roman" w:eastAsia="宋体" w:hAnsi="Times New Roman" w:cs="Times New Roman"/>
          <w:i/>
          <w:iCs/>
          <w:lang w:eastAsia="sv-SE"/>
        </w:rPr>
        <w:t xml:space="preserve">n </w:t>
      </w:r>
      <w:r w:rsidRPr="00241D31">
        <w:rPr>
          <w:rFonts w:ascii="Times New Roman" w:eastAsia="宋体" w:hAnsi="Times New Roman" w:cs="Times New Roman"/>
          <w:lang w:eastAsia="sv-SE"/>
        </w:rPr>
        <w:t xml:space="preserve">= 1 ... </w:t>
      </w:r>
      <w:r w:rsidRPr="00241D31">
        <w:rPr>
          <w:rFonts w:ascii="Times New Roman" w:eastAsia="宋体" w:hAnsi="Times New Roman" w:cs="Times New Roman"/>
          <w:i/>
          <w:iCs/>
          <w:lang w:eastAsia="sv-SE"/>
        </w:rPr>
        <w:t>N</w:t>
      </w:r>
      <w:r>
        <w:rPr>
          <w:rFonts w:ascii="Times New Roman" w:eastAsia="宋体" w:hAnsi="Times New Roman" w:cs="Times New Roman"/>
          <w:i/>
          <w:iCs/>
          <w:lang w:eastAsia="sv-SE"/>
        </w:rPr>
        <w:t xml:space="preserve"> </w:t>
      </w:r>
      <w:r w:rsidRPr="00293C7B">
        <w:rPr>
          <w:rFonts w:ascii="Times New Roman" w:eastAsia="宋体" w:hAnsi="Times New Roman" w:cs="Times New Roman"/>
          <w:lang w:eastAsia="sv-SE"/>
        </w:rPr>
        <w:t>shall</w:t>
      </w:r>
      <w:r>
        <w:rPr>
          <w:rFonts w:ascii="Times New Roman" w:eastAsia="宋体" w:hAnsi="Times New Roman" w:cs="Times New Roman"/>
          <w:lang w:eastAsia="sv-SE"/>
        </w:rPr>
        <w:t xml:space="preserve"> be selected by: </w:t>
      </w:r>
    </w:p>
    <w:p w14:paraId="5E3F00F3" w14:textId="77777777" w:rsidR="00262DCD" w:rsidRDefault="00262DCD" w:rsidP="00262DCD">
      <w:pPr>
        <w:pStyle w:val="ListParagraph"/>
        <w:numPr>
          <w:ilvl w:val="0"/>
          <w:numId w:val="30"/>
        </w:numPr>
        <w:spacing w:after="120"/>
        <w:ind w:firstLineChars="0"/>
        <w:jc w:val="both"/>
        <w:rPr>
          <w:rFonts w:eastAsia="宋体"/>
          <w:sz w:val="22"/>
          <w:szCs w:val="22"/>
          <w:lang w:eastAsia="sv-SE"/>
        </w:rPr>
      </w:pPr>
      <w:r w:rsidRPr="00241D31">
        <w:rPr>
          <w:rFonts w:eastAsia="宋体"/>
          <w:sz w:val="22"/>
          <w:szCs w:val="22"/>
          <w:lang w:eastAsia="sv-SE"/>
        </w:rPr>
        <w:t>allow</w:t>
      </w:r>
      <w:r>
        <w:rPr>
          <w:rFonts w:eastAsia="宋体"/>
          <w:sz w:val="22"/>
          <w:szCs w:val="22"/>
          <w:lang w:eastAsia="sv-SE"/>
        </w:rPr>
        <w:t>ing</w:t>
      </w:r>
      <w:r w:rsidRPr="00241D31">
        <w:rPr>
          <w:rFonts w:eastAsia="宋体"/>
          <w:sz w:val="22"/>
          <w:szCs w:val="22"/>
          <w:lang w:eastAsia="sv-SE"/>
        </w:rPr>
        <w:t xml:space="preserve"> an accurate </w:t>
      </w:r>
      <w:r w:rsidRPr="009561AF">
        <w:rPr>
          <w:rFonts w:eastAsia="宋体"/>
          <w:sz w:val="22"/>
          <w:szCs w:val="22"/>
          <w:lang w:eastAsia="sv-SE"/>
        </w:rPr>
        <w:t>a</w:t>
      </w:r>
      <w:r w:rsidRPr="00241D31">
        <w:rPr>
          <w:rFonts w:eastAsia="宋体"/>
          <w:sz w:val="22"/>
          <w:szCs w:val="22"/>
          <w:lang w:eastAsia="sv-SE"/>
        </w:rPr>
        <w:t xml:space="preserve">veraging of the expected </w:t>
      </w:r>
      <w:r w:rsidRPr="009561AF">
        <w:rPr>
          <w:rFonts w:eastAsia="宋体"/>
          <w:sz w:val="22"/>
          <w:szCs w:val="22"/>
          <w:lang w:eastAsia="sv-SE"/>
        </w:rPr>
        <w:t>EIRP</w:t>
      </w:r>
      <w:r>
        <w:rPr>
          <w:rFonts w:eastAsia="宋体"/>
          <w:sz w:val="22"/>
          <w:szCs w:val="22"/>
          <w:lang w:eastAsia="sv-SE"/>
        </w:rPr>
        <w:t xml:space="preserve">, and </w:t>
      </w:r>
    </w:p>
    <w:p w14:paraId="32145BDF" w14:textId="77777777" w:rsidR="00262DCD" w:rsidRPr="009561AF" w:rsidRDefault="00262DCD" w:rsidP="00262DCD">
      <w:pPr>
        <w:pStyle w:val="ListParagraph"/>
        <w:numPr>
          <w:ilvl w:val="0"/>
          <w:numId w:val="30"/>
        </w:numPr>
        <w:spacing w:after="120"/>
        <w:ind w:firstLineChars="0"/>
        <w:jc w:val="both"/>
        <w:rPr>
          <w:rFonts w:eastAsia="宋体"/>
          <w:sz w:val="22"/>
          <w:szCs w:val="22"/>
          <w:lang w:eastAsia="sv-SE"/>
        </w:rPr>
      </w:pPr>
      <w:r>
        <w:rPr>
          <w:rFonts w:eastAsia="宋体"/>
          <w:sz w:val="22"/>
          <w:szCs w:val="22"/>
          <w:lang w:eastAsia="sv-SE"/>
        </w:rPr>
        <w:t>having t</w:t>
      </w:r>
      <w:r w:rsidRPr="009561AF">
        <w:rPr>
          <w:rFonts w:eastAsia="宋体"/>
          <w:sz w:val="22"/>
          <w:szCs w:val="22"/>
          <w:lang w:eastAsia="sv-SE"/>
        </w:rPr>
        <w:t>he beamforming directions (α</w:t>
      </w:r>
      <w:r w:rsidRPr="009561AF">
        <w:rPr>
          <w:rFonts w:eastAsia="宋体"/>
          <w:sz w:val="22"/>
          <w:szCs w:val="22"/>
          <w:vertAlign w:val="subscript"/>
          <w:lang w:eastAsia="sv-SE"/>
        </w:rPr>
        <w:t>n</w:t>
      </w:r>
      <w:r w:rsidRPr="009561AF">
        <w:rPr>
          <w:rFonts w:eastAsia="宋体"/>
          <w:sz w:val="22"/>
          <w:szCs w:val="22"/>
          <w:lang w:eastAsia="sv-SE"/>
        </w:rPr>
        <w:t>, β</w:t>
      </w:r>
      <w:r w:rsidRPr="009561AF">
        <w:rPr>
          <w:rFonts w:eastAsia="宋体"/>
          <w:sz w:val="22"/>
          <w:szCs w:val="22"/>
          <w:vertAlign w:val="subscript"/>
          <w:lang w:eastAsia="sv-SE"/>
        </w:rPr>
        <w:t>n</w:t>
      </w:r>
      <w:r w:rsidRPr="009561AF">
        <w:rPr>
          <w:rFonts w:eastAsia="宋体"/>
          <w:sz w:val="22"/>
          <w:szCs w:val="22"/>
          <w:lang w:eastAsia="sv-SE"/>
        </w:rPr>
        <w:t xml:space="preserve">) </w:t>
      </w:r>
      <w:r>
        <w:rPr>
          <w:rFonts w:eastAsia="宋体"/>
          <w:sz w:val="22"/>
          <w:szCs w:val="22"/>
          <w:lang w:eastAsia="sv-SE"/>
        </w:rPr>
        <w:t>with</w:t>
      </w:r>
      <w:r w:rsidRPr="009561AF">
        <w:rPr>
          <w:rFonts w:eastAsia="宋体"/>
          <w:sz w:val="22"/>
          <w:szCs w:val="22"/>
          <w:lang w:eastAsia="sv-SE"/>
        </w:rPr>
        <w:t xml:space="preserve"> a uniform statistical angular distribution within the steering range of the IMT base station</w:t>
      </w:r>
      <w:r>
        <w:rPr>
          <w:rFonts w:eastAsia="宋体"/>
          <w:sz w:val="22"/>
          <w:szCs w:val="22"/>
          <w:lang w:eastAsia="sv-SE"/>
        </w:rPr>
        <w:t>.</w:t>
      </w:r>
    </w:p>
    <w:p w14:paraId="48035076" w14:textId="77777777" w:rsidR="00262DCD" w:rsidRDefault="00262DCD" w:rsidP="00262DCD">
      <w:pPr>
        <w:spacing w:after="120"/>
        <w:jc w:val="both"/>
        <w:rPr>
          <w:rFonts w:ascii="Times New Roman" w:eastAsia="宋体" w:hAnsi="Times New Roman" w:cs="Times New Roman"/>
          <w:lang w:eastAsia="sv-SE"/>
        </w:rPr>
      </w:pPr>
      <w:r w:rsidRPr="0074314E">
        <w:rPr>
          <w:rFonts w:ascii="Times New Roman" w:hAnsi="Times New Roman"/>
          <w:b/>
          <w:bCs/>
        </w:rPr>
        <w:t xml:space="preserve">Observation </w:t>
      </w:r>
      <w:r>
        <w:rPr>
          <w:rFonts w:ascii="Times New Roman" w:hAnsi="Times New Roman"/>
          <w:b/>
          <w:bCs/>
        </w:rPr>
        <w:t>5</w:t>
      </w:r>
      <w:r>
        <w:rPr>
          <w:rFonts w:ascii="Times New Roman" w:hAnsi="Times New Roman"/>
        </w:rPr>
        <w:t xml:space="preserve">: Based on Annex to </w:t>
      </w:r>
      <w:r w:rsidRPr="00BD35B6">
        <w:rPr>
          <w:rFonts w:ascii="Times New Roman" w:hAnsi="Times New Roman"/>
        </w:rPr>
        <w:t>Resolution COM4/7</w:t>
      </w:r>
      <w:r>
        <w:rPr>
          <w:rFonts w:ascii="Times New Roman" w:hAnsi="Times New Roman"/>
        </w:rPr>
        <w:t xml:space="preserve"> (WRC-23), </w:t>
      </w:r>
      <w:r>
        <w:rPr>
          <w:rFonts w:ascii="Times New Roman" w:eastAsia="宋体" w:hAnsi="Times New Roman" w:cs="Times New Roman"/>
          <w:lang w:eastAsia="sv-SE"/>
        </w:rPr>
        <w:t>it is required that t</w:t>
      </w:r>
      <w:r w:rsidRPr="00365AFA">
        <w:rPr>
          <w:rFonts w:ascii="Times New Roman" w:eastAsia="宋体" w:hAnsi="Times New Roman" w:cs="Times New Roman"/>
          <w:lang w:eastAsia="sv-SE"/>
        </w:rPr>
        <w:t xml:space="preserve">he averaging processes in steps 1 and 2 shall allow for accurate averaging of the expected </w:t>
      </w:r>
      <w:r>
        <w:rPr>
          <w:rFonts w:ascii="Times New Roman" w:eastAsia="宋体" w:hAnsi="Times New Roman" w:cs="Times New Roman"/>
          <w:lang w:eastAsia="sv-SE"/>
        </w:rPr>
        <w:t xml:space="preserve">EIRP </w:t>
      </w:r>
      <w:r w:rsidRPr="00365AFA">
        <w:rPr>
          <w:rFonts w:ascii="Times New Roman" w:eastAsia="宋体" w:hAnsi="Times New Roman" w:cs="Times New Roman"/>
          <w:lang w:eastAsia="sv-SE"/>
        </w:rPr>
        <w:t>(e.g. to the confidence interval of 95%).</w:t>
      </w:r>
    </w:p>
    <w:p w14:paraId="6FDF6BAA" w14:textId="4215A10F" w:rsidR="008C22D7" w:rsidRPr="008C22D7" w:rsidRDefault="008C22D7" w:rsidP="008C22D7">
      <w:pPr>
        <w:spacing w:after="120"/>
        <w:jc w:val="both"/>
        <w:rPr>
          <w:rFonts w:ascii="Times New Roman" w:hAnsi="Times New Roman"/>
          <w:i/>
          <w:iCs/>
          <w:u w:val="single"/>
        </w:rPr>
      </w:pPr>
      <w:r w:rsidRPr="008C22D7">
        <w:rPr>
          <w:rFonts w:ascii="Times New Roman" w:hAnsi="Times New Roman"/>
          <w:i/>
          <w:iCs/>
          <w:u w:val="single"/>
        </w:rPr>
        <w:t>Requirements on Expected EIRP Mask for Upper 6GHz</w:t>
      </w:r>
    </w:p>
    <w:p w14:paraId="2DEAF16E" w14:textId="1D23C32F" w:rsidR="00D90544" w:rsidRDefault="00D90544" w:rsidP="00D90544">
      <w:pPr>
        <w:spacing w:after="120"/>
        <w:jc w:val="both"/>
        <w:rPr>
          <w:rFonts w:ascii="Times New Roman" w:hAnsi="Times New Roman"/>
        </w:rPr>
      </w:pPr>
      <w:r>
        <w:rPr>
          <w:rFonts w:ascii="Times New Roman" w:hAnsi="Times New Roman"/>
          <w:b/>
          <w:bCs/>
        </w:rPr>
        <w:t>Proposal</w:t>
      </w:r>
      <w:r w:rsidRPr="0074314E">
        <w:rPr>
          <w:rFonts w:ascii="Times New Roman" w:hAnsi="Times New Roman"/>
          <w:b/>
          <w:bCs/>
        </w:rPr>
        <w:t xml:space="preserve"> </w:t>
      </w:r>
      <w:r>
        <w:rPr>
          <w:rFonts w:ascii="Times New Roman" w:hAnsi="Times New Roman"/>
          <w:b/>
          <w:bCs/>
        </w:rPr>
        <w:t>1</w:t>
      </w:r>
      <w:r>
        <w:rPr>
          <w:rFonts w:ascii="Times New Roman" w:hAnsi="Times New Roman"/>
        </w:rPr>
        <w:t xml:space="preserve">: New clause 9.7.x shall be established in TS 38.104 (and similarly in TS 38.174), which can be named as “OTA </w:t>
      </w:r>
      <w:r w:rsidRPr="001C47AE">
        <w:rPr>
          <w:rFonts w:ascii="Times New Roman" w:hAnsi="Times New Roman"/>
        </w:rPr>
        <w:t xml:space="preserve">EIRP </w:t>
      </w:r>
      <w:r>
        <w:rPr>
          <w:rFonts w:ascii="Times New Roman" w:hAnsi="Times New Roman"/>
        </w:rPr>
        <w:t>m</w:t>
      </w:r>
      <w:r w:rsidRPr="001C47AE">
        <w:rPr>
          <w:rFonts w:ascii="Times New Roman" w:hAnsi="Times New Roman"/>
        </w:rPr>
        <w:t>ask</w:t>
      </w:r>
      <w:r>
        <w:rPr>
          <w:rFonts w:ascii="Times New Roman" w:hAnsi="Times New Roman"/>
        </w:rPr>
        <w:t xml:space="preserve">” or “OTA </w:t>
      </w:r>
      <w:r w:rsidRPr="001C47AE">
        <w:rPr>
          <w:rFonts w:ascii="Times New Roman" w:hAnsi="Times New Roman"/>
        </w:rPr>
        <w:t xml:space="preserve">EIRP </w:t>
      </w:r>
      <w:r>
        <w:rPr>
          <w:rFonts w:ascii="Times New Roman" w:hAnsi="Times New Roman"/>
        </w:rPr>
        <w:t>m</w:t>
      </w:r>
      <w:r w:rsidRPr="001C47AE">
        <w:rPr>
          <w:rFonts w:ascii="Times New Roman" w:hAnsi="Times New Roman"/>
        </w:rPr>
        <w:t>ask</w:t>
      </w:r>
      <w:r>
        <w:rPr>
          <w:rFonts w:ascii="Times New Roman" w:hAnsi="Times New Roman"/>
        </w:rPr>
        <w:t xml:space="preserve"> over vertical angle above the horizon”. </w:t>
      </w:r>
    </w:p>
    <w:p w14:paraId="28F9A0F1" w14:textId="77777777" w:rsidR="00D90544" w:rsidRDefault="00D90544" w:rsidP="00D90544">
      <w:pPr>
        <w:spacing w:after="120"/>
        <w:jc w:val="both"/>
        <w:rPr>
          <w:rFonts w:ascii="Times New Roman" w:hAnsi="Times New Roman"/>
        </w:rPr>
      </w:pPr>
      <w:r>
        <w:rPr>
          <w:rFonts w:ascii="Times New Roman" w:hAnsi="Times New Roman"/>
          <w:b/>
          <w:bCs/>
        </w:rPr>
        <w:t>Proposal</w:t>
      </w:r>
      <w:r w:rsidRPr="0074314E">
        <w:rPr>
          <w:rFonts w:ascii="Times New Roman" w:hAnsi="Times New Roman"/>
          <w:b/>
          <w:bCs/>
        </w:rPr>
        <w:t xml:space="preserve"> </w:t>
      </w:r>
      <w:r>
        <w:rPr>
          <w:rFonts w:ascii="Times New Roman" w:hAnsi="Times New Roman"/>
          <w:b/>
          <w:bCs/>
        </w:rPr>
        <w:t>2</w:t>
      </w:r>
      <w:r>
        <w:rPr>
          <w:rFonts w:ascii="Times New Roman" w:hAnsi="Times New Roman"/>
        </w:rPr>
        <w:t xml:space="preserve">: The new requirement of “OTA </w:t>
      </w:r>
      <w:r w:rsidRPr="001C47AE">
        <w:rPr>
          <w:rFonts w:ascii="Times New Roman" w:hAnsi="Times New Roman"/>
        </w:rPr>
        <w:t xml:space="preserve">EIRP </w:t>
      </w:r>
      <w:r>
        <w:rPr>
          <w:rFonts w:ascii="Times New Roman" w:hAnsi="Times New Roman"/>
        </w:rPr>
        <w:t>m</w:t>
      </w:r>
      <w:r w:rsidRPr="001C47AE">
        <w:rPr>
          <w:rFonts w:ascii="Times New Roman" w:hAnsi="Times New Roman"/>
        </w:rPr>
        <w:t>ask</w:t>
      </w:r>
      <w:r>
        <w:rPr>
          <w:rFonts w:ascii="Times New Roman" w:hAnsi="Times New Roman"/>
        </w:rPr>
        <w:t xml:space="preserve">” shall be introduced from Release 19, and no impact to legacy releases till Release 18. </w:t>
      </w:r>
    </w:p>
    <w:p w14:paraId="15BFCD12" w14:textId="77777777" w:rsidR="00D90544" w:rsidRDefault="00D90544" w:rsidP="00D90544">
      <w:pPr>
        <w:spacing w:after="120"/>
        <w:jc w:val="both"/>
        <w:rPr>
          <w:rFonts w:ascii="Times New Roman" w:hAnsi="Times New Roman"/>
        </w:rPr>
      </w:pPr>
      <w:r>
        <w:rPr>
          <w:rFonts w:ascii="Times New Roman" w:hAnsi="Times New Roman"/>
          <w:b/>
          <w:bCs/>
        </w:rPr>
        <w:t>Proposal</w:t>
      </w:r>
      <w:r w:rsidRPr="0074314E">
        <w:rPr>
          <w:rFonts w:ascii="Times New Roman" w:hAnsi="Times New Roman"/>
          <w:b/>
          <w:bCs/>
        </w:rPr>
        <w:t xml:space="preserve"> </w:t>
      </w:r>
      <w:r>
        <w:rPr>
          <w:rFonts w:ascii="Times New Roman" w:hAnsi="Times New Roman"/>
          <w:b/>
          <w:bCs/>
        </w:rPr>
        <w:t>3</w:t>
      </w:r>
      <w:r>
        <w:rPr>
          <w:rFonts w:ascii="Times New Roman" w:hAnsi="Times New Roman"/>
        </w:rPr>
        <w:t xml:space="preserve">: The OTA </w:t>
      </w:r>
      <w:r w:rsidRPr="001C47AE">
        <w:rPr>
          <w:rFonts w:ascii="Times New Roman" w:hAnsi="Times New Roman"/>
        </w:rPr>
        <w:t xml:space="preserve">EIRP </w:t>
      </w:r>
      <w:r>
        <w:rPr>
          <w:rFonts w:ascii="Times New Roman" w:hAnsi="Times New Roman"/>
        </w:rPr>
        <w:t>m</w:t>
      </w:r>
      <w:r w:rsidRPr="001C47AE">
        <w:rPr>
          <w:rFonts w:ascii="Times New Roman" w:hAnsi="Times New Roman"/>
        </w:rPr>
        <w:t>ask</w:t>
      </w:r>
      <w:r>
        <w:rPr>
          <w:rFonts w:ascii="Times New Roman" w:hAnsi="Times New Roman"/>
        </w:rPr>
        <w:t xml:space="preserve"> requirement shall be applicable to all BS supported mechanical tilts, while the BS supported mechanical tilts are based upon BS vendor declaration. </w:t>
      </w:r>
    </w:p>
    <w:p w14:paraId="5C793E81" w14:textId="77777777" w:rsidR="00D90544" w:rsidRDefault="00D90544" w:rsidP="00D90544">
      <w:pPr>
        <w:spacing w:after="120"/>
        <w:jc w:val="both"/>
        <w:rPr>
          <w:rFonts w:ascii="Times New Roman" w:hAnsi="Times New Roman"/>
        </w:rPr>
      </w:pPr>
      <w:r>
        <w:rPr>
          <w:rFonts w:ascii="Times New Roman" w:hAnsi="Times New Roman"/>
          <w:b/>
          <w:bCs/>
        </w:rPr>
        <w:t>Proposal</w:t>
      </w:r>
      <w:r w:rsidRPr="0074314E">
        <w:rPr>
          <w:rFonts w:ascii="Times New Roman" w:hAnsi="Times New Roman"/>
          <w:b/>
          <w:bCs/>
        </w:rPr>
        <w:t xml:space="preserve"> </w:t>
      </w:r>
      <w:r>
        <w:rPr>
          <w:rFonts w:ascii="Times New Roman" w:hAnsi="Times New Roman"/>
          <w:b/>
          <w:bCs/>
        </w:rPr>
        <w:t>4</w:t>
      </w:r>
      <w:r>
        <w:rPr>
          <w:rFonts w:ascii="Times New Roman" w:hAnsi="Times New Roman"/>
        </w:rPr>
        <w:t>: F</w:t>
      </w:r>
      <w:r w:rsidRPr="008C22D7">
        <w:rPr>
          <w:rFonts w:ascii="Times New Roman" w:hAnsi="Times New Roman"/>
        </w:rPr>
        <w:t>or the requirements on expected EIRP mask for upper 6GHz</w:t>
      </w:r>
      <w:r>
        <w:rPr>
          <w:rFonts w:ascii="Times New Roman" w:hAnsi="Times New Roman"/>
        </w:rPr>
        <w:t xml:space="preserve">, </w:t>
      </w:r>
      <w:r w:rsidRPr="008C22D7">
        <w:rPr>
          <w:rFonts w:ascii="Times New Roman" w:hAnsi="Times New Roman"/>
        </w:rPr>
        <w:t xml:space="preserve">the following text proposal </w:t>
      </w:r>
      <w:r>
        <w:rPr>
          <w:rFonts w:ascii="Times New Roman" w:hAnsi="Times New Roman"/>
        </w:rPr>
        <w:t xml:space="preserve">for general description (for NR BS as example) </w:t>
      </w:r>
      <w:r w:rsidRPr="008C22D7">
        <w:rPr>
          <w:rFonts w:ascii="Times New Roman" w:hAnsi="Times New Roman"/>
        </w:rPr>
        <w:t>is initially given for discussio</w:t>
      </w:r>
      <w:r>
        <w:rPr>
          <w:rFonts w:ascii="Times New Roman" w:hAnsi="Times New Roman"/>
        </w:rPr>
        <w:t xml:space="preserve">n: </w:t>
      </w:r>
    </w:p>
    <w:p w14:paraId="27A77C75" w14:textId="77777777" w:rsidR="0020580D" w:rsidRDefault="0020580D" w:rsidP="0020580D">
      <w:pPr>
        <w:spacing w:after="120"/>
        <w:jc w:val="both"/>
        <w:rPr>
          <w:rFonts w:ascii="Times New Roman" w:hAnsi="Times New Roman"/>
        </w:rPr>
      </w:pPr>
      <w:r>
        <w:rPr>
          <w:rFonts w:ascii="Times New Roman" w:hAnsi="Times New Roman"/>
        </w:rPr>
        <w:t>=================== Text Proposal ===================</w:t>
      </w:r>
    </w:p>
    <w:p w14:paraId="5F5E67BF" w14:textId="77777777" w:rsidR="0020580D" w:rsidRPr="00466DD7" w:rsidRDefault="0020580D" w:rsidP="0020580D">
      <w:pPr>
        <w:pStyle w:val="Heading2"/>
        <w:rPr>
          <w:lang w:val="en-US"/>
        </w:rPr>
      </w:pPr>
      <w:r w:rsidRPr="00466DD7">
        <w:rPr>
          <w:lang w:val="en-US"/>
        </w:rPr>
        <w:t>9.</w:t>
      </w:r>
      <w:r>
        <w:rPr>
          <w:lang w:val="en-US"/>
        </w:rPr>
        <w:t>7</w:t>
      </w:r>
      <w:r w:rsidRPr="00466DD7">
        <w:rPr>
          <w:lang w:val="en-US"/>
        </w:rPr>
        <w:tab/>
      </w:r>
      <w:r>
        <w:rPr>
          <w:lang w:val="en-US"/>
        </w:rPr>
        <w:t>OTA unwanted emissions</w:t>
      </w:r>
    </w:p>
    <w:p w14:paraId="43BF0305" w14:textId="77777777" w:rsidR="0020580D" w:rsidRPr="0020580D" w:rsidRDefault="0020580D" w:rsidP="0020580D">
      <w:pPr>
        <w:pStyle w:val="Heading3"/>
        <w:rPr>
          <w:color w:val="4472C4" w:themeColor="accent1"/>
          <w:u w:val="single"/>
          <w:lang w:val="en-US"/>
        </w:rPr>
      </w:pPr>
      <w:r w:rsidRPr="0020580D">
        <w:rPr>
          <w:color w:val="4472C4" w:themeColor="accent1"/>
          <w:u w:val="single"/>
          <w:lang w:val="en-US"/>
        </w:rPr>
        <w:t>9.7.x</w:t>
      </w:r>
      <w:r w:rsidRPr="0020580D">
        <w:rPr>
          <w:color w:val="4472C4" w:themeColor="accent1"/>
          <w:u w:val="single"/>
          <w:lang w:val="en-US"/>
        </w:rPr>
        <w:tab/>
        <w:t>OTA EIRP mask</w:t>
      </w:r>
    </w:p>
    <w:p w14:paraId="11E3C198" w14:textId="77777777" w:rsidR="0020580D" w:rsidRPr="0020580D" w:rsidRDefault="0020580D" w:rsidP="0020580D">
      <w:pPr>
        <w:pStyle w:val="Heading4"/>
        <w:rPr>
          <w:color w:val="4472C4" w:themeColor="accent1"/>
          <w:u w:val="single"/>
          <w:lang w:val="en-US"/>
        </w:rPr>
      </w:pPr>
      <w:r w:rsidRPr="0020580D">
        <w:rPr>
          <w:color w:val="4472C4" w:themeColor="accent1"/>
          <w:u w:val="single"/>
          <w:lang w:val="en-US"/>
        </w:rPr>
        <w:t>9.7.x.1</w:t>
      </w:r>
      <w:r w:rsidRPr="0020580D">
        <w:rPr>
          <w:color w:val="4472C4" w:themeColor="accent1"/>
          <w:u w:val="single"/>
          <w:lang w:val="en-US"/>
        </w:rPr>
        <w:tab/>
        <w:t>General</w:t>
      </w:r>
    </w:p>
    <w:p w14:paraId="69869179" w14:textId="77777777" w:rsidR="0020580D" w:rsidRPr="0020580D" w:rsidRDefault="0020580D" w:rsidP="0020580D">
      <w:pPr>
        <w:spacing w:after="120"/>
        <w:jc w:val="both"/>
        <w:rPr>
          <w:rFonts w:ascii="Times New Roman" w:hAnsi="Times New Roman"/>
          <w:color w:val="4472C4" w:themeColor="accent1"/>
          <w:u w:val="single"/>
        </w:rPr>
      </w:pPr>
      <w:r w:rsidRPr="0020580D">
        <w:rPr>
          <w:rFonts w:ascii="Times New Roman" w:hAnsi="Times New Roman"/>
          <w:color w:val="4472C4" w:themeColor="accent1"/>
          <w:u w:val="single"/>
        </w:rPr>
        <w:t>The OTA EIRP mask is a limit of the level of expected EIRP spectral density emitted by a BS as a function of the vertical angle above the horizon. See also Recommendation ITU-R xx.xxx.</w:t>
      </w:r>
    </w:p>
    <w:p w14:paraId="6A87C411" w14:textId="77777777" w:rsidR="0020580D" w:rsidRPr="0020580D" w:rsidRDefault="0020580D" w:rsidP="0020580D">
      <w:pPr>
        <w:spacing w:after="120"/>
        <w:jc w:val="both"/>
        <w:rPr>
          <w:rFonts w:ascii="Times New Roman" w:hAnsi="Times New Roman"/>
          <w:color w:val="4472C4" w:themeColor="accent1"/>
          <w:u w:val="single"/>
        </w:rPr>
      </w:pPr>
      <w:r w:rsidRPr="0020580D">
        <w:rPr>
          <w:rFonts w:ascii="Times New Roman" w:hAnsi="Times New Roman"/>
          <w:color w:val="4472C4" w:themeColor="accent1"/>
          <w:u w:val="single"/>
        </w:rPr>
        <w:t xml:space="preserve">The OTA EIRP mask is applicable to BS operating within the frequency band 6 425-7 125 MHz. </w:t>
      </w:r>
    </w:p>
    <w:p w14:paraId="7579BCB4" w14:textId="77777777" w:rsidR="0020580D" w:rsidRPr="0020580D" w:rsidRDefault="0020580D" w:rsidP="0020580D">
      <w:pPr>
        <w:spacing w:after="120"/>
        <w:jc w:val="both"/>
        <w:rPr>
          <w:rFonts w:ascii="Times New Roman" w:hAnsi="Times New Roman"/>
          <w:color w:val="4472C4" w:themeColor="accent1"/>
          <w:u w:val="single"/>
        </w:rPr>
      </w:pPr>
      <w:r w:rsidRPr="0020580D">
        <w:rPr>
          <w:rFonts w:ascii="Times New Roman" w:hAnsi="Times New Roman"/>
          <w:color w:val="4472C4" w:themeColor="accent1"/>
          <w:u w:val="single"/>
        </w:rPr>
        <w:t xml:space="preserve">The OTA EIRP mask requirement shall be applicable to all mechanical tilts declared to be supported. </w:t>
      </w:r>
    </w:p>
    <w:p w14:paraId="5A49413F" w14:textId="77777777" w:rsidR="0020580D" w:rsidRPr="0020580D" w:rsidRDefault="0020580D" w:rsidP="0020580D">
      <w:pPr>
        <w:pStyle w:val="Heading4"/>
        <w:rPr>
          <w:color w:val="4472C4" w:themeColor="accent1"/>
          <w:u w:val="single"/>
          <w:lang w:val="en-US"/>
        </w:rPr>
      </w:pPr>
      <w:r w:rsidRPr="0020580D">
        <w:rPr>
          <w:color w:val="4472C4" w:themeColor="accent1"/>
          <w:u w:val="single"/>
          <w:lang w:val="en-US"/>
        </w:rPr>
        <w:lastRenderedPageBreak/>
        <w:t>9.7.x.2</w:t>
      </w:r>
      <w:r w:rsidRPr="0020580D">
        <w:rPr>
          <w:color w:val="4472C4" w:themeColor="accent1"/>
          <w:u w:val="single"/>
          <w:lang w:val="en-US"/>
        </w:rPr>
        <w:tab/>
        <w:t xml:space="preserve">Minimum requirements for BS type 1-H and BS type 1-O </w:t>
      </w:r>
    </w:p>
    <w:p w14:paraId="4758F177" w14:textId="77777777" w:rsidR="0020580D" w:rsidRDefault="0020580D" w:rsidP="0020580D">
      <w:pPr>
        <w:spacing w:after="120"/>
        <w:jc w:val="both"/>
        <w:rPr>
          <w:rFonts w:ascii="Times New Roman" w:hAnsi="Times New Roman"/>
        </w:rPr>
      </w:pPr>
      <w:r>
        <w:rPr>
          <w:rFonts w:ascii="Times New Roman" w:hAnsi="Times New Roman"/>
        </w:rPr>
        <w:t>=================== Text Proposal ===================</w:t>
      </w:r>
    </w:p>
    <w:p w14:paraId="1B3F725D" w14:textId="77777777" w:rsidR="00262DCD" w:rsidRPr="00BE6686" w:rsidRDefault="00262DCD" w:rsidP="00473C63">
      <w:pPr>
        <w:spacing w:after="180"/>
        <w:jc w:val="both"/>
        <w:rPr>
          <w:rFonts w:ascii="Times New Roman" w:hAnsi="Times New Roman"/>
          <w:i/>
          <w:iCs/>
          <w:u w:val="single"/>
        </w:rPr>
      </w:pPr>
    </w:p>
    <w:p w14:paraId="1DCCAF6F" w14:textId="1A0D6459" w:rsidR="008429AD" w:rsidRDefault="00594655" w:rsidP="008429AD">
      <w:pPr>
        <w:pStyle w:val="Heading1"/>
        <w:tabs>
          <w:tab w:val="num" w:pos="522"/>
        </w:tabs>
        <w:ind w:left="522" w:hanging="522"/>
        <w:rPr>
          <w:lang w:val="en-US" w:eastAsia="zh-CN"/>
        </w:rPr>
      </w:pPr>
      <w:r>
        <w:rPr>
          <w:lang w:val="en-US" w:eastAsia="zh-CN"/>
        </w:rPr>
        <w:t>5</w:t>
      </w:r>
      <w:r w:rsidR="008429AD" w:rsidRPr="00873E1F">
        <w:rPr>
          <w:rFonts w:hint="eastAsia"/>
          <w:lang w:val="en-US" w:eastAsia="zh-CN"/>
        </w:rPr>
        <w:t>. Reference</w:t>
      </w:r>
    </w:p>
    <w:p w14:paraId="1B10D263" w14:textId="36F89F17" w:rsidR="00681BD6" w:rsidRDefault="00681BD6" w:rsidP="009410D5">
      <w:pPr>
        <w:spacing w:after="180"/>
        <w:jc w:val="both"/>
        <w:rPr>
          <w:rFonts w:ascii="Times New Roman" w:hAnsi="Times New Roman"/>
        </w:rPr>
      </w:pPr>
      <w:r w:rsidRPr="009410D5">
        <w:rPr>
          <w:rFonts w:ascii="Times New Roman" w:hAnsi="Times New Roman"/>
        </w:rPr>
        <w:t>[</w:t>
      </w:r>
      <w:r w:rsidR="000E04B4">
        <w:rPr>
          <w:rFonts w:ascii="Times New Roman" w:hAnsi="Times New Roman"/>
        </w:rPr>
        <w:t>1</w:t>
      </w:r>
      <w:r w:rsidRPr="009410D5">
        <w:rPr>
          <w:rFonts w:ascii="Times New Roman" w:hAnsi="Times New Roman"/>
        </w:rPr>
        <w:t xml:space="preserve">] </w:t>
      </w:r>
      <w:r w:rsidR="000E04B4" w:rsidRPr="000E04B4">
        <w:rPr>
          <w:rFonts w:ascii="Times New Roman" w:hAnsi="Times New Roman"/>
        </w:rPr>
        <w:t>RP-240829</w:t>
      </w:r>
      <w:r w:rsidRPr="009410D5">
        <w:rPr>
          <w:rFonts w:ascii="Times New Roman" w:hAnsi="Times New Roman"/>
        </w:rPr>
        <w:t>, “</w:t>
      </w:r>
      <w:r w:rsidR="000E04B4" w:rsidRPr="000E04B4">
        <w:rPr>
          <w:rFonts w:ascii="Times New Roman" w:hAnsi="Times New Roman"/>
        </w:rPr>
        <w:t>NR base station (BS) RF requirement evolution for FR1/FR2 and testing</w:t>
      </w:r>
      <w:r w:rsidRPr="009410D5">
        <w:rPr>
          <w:rFonts w:ascii="Times New Roman" w:hAnsi="Times New Roman"/>
        </w:rPr>
        <w:t>”</w:t>
      </w:r>
      <w:r w:rsidR="00021222" w:rsidRPr="009410D5">
        <w:rPr>
          <w:rFonts w:ascii="Times New Roman" w:hAnsi="Times New Roman"/>
        </w:rPr>
        <w:t>,</w:t>
      </w:r>
      <w:r w:rsidRPr="009410D5">
        <w:rPr>
          <w:rFonts w:ascii="Times New Roman" w:hAnsi="Times New Roman"/>
        </w:rPr>
        <w:t xml:space="preserve"> </w:t>
      </w:r>
      <w:r w:rsidR="000E04B4">
        <w:rPr>
          <w:rFonts w:ascii="Times New Roman" w:hAnsi="Times New Roman"/>
        </w:rPr>
        <w:t>Huawei</w:t>
      </w:r>
      <w:r w:rsidRPr="009410D5">
        <w:rPr>
          <w:rFonts w:ascii="Times New Roman" w:hAnsi="Times New Roman"/>
        </w:rPr>
        <w:t>, RAN#</w:t>
      </w:r>
      <w:r w:rsidR="00F41529">
        <w:rPr>
          <w:rFonts w:ascii="Times New Roman" w:hAnsi="Times New Roman"/>
        </w:rPr>
        <w:t>10</w:t>
      </w:r>
      <w:r w:rsidR="00CB0E7D">
        <w:rPr>
          <w:rFonts w:ascii="Times New Roman" w:hAnsi="Times New Roman"/>
        </w:rPr>
        <w:t>3</w:t>
      </w:r>
      <w:r w:rsidR="00F41529">
        <w:rPr>
          <w:rFonts w:ascii="Times New Roman" w:hAnsi="Times New Roman"/>
        </w:rPr>
        <w:t xml:space="preserve">, </w:t>
      </w:r>
      <w:r w:rsidR="00CB0E7D">
        <w:rPr>
          <w:rFonts w:ascii="Times New Roman" w:hAnsi="Times New Roman"/>
        </w:rPr>
        <w:t>March</w:t>
      </w:r>
      <w:r w:rsidR="00F41529">
        <w:rPr>
          <w:rFonts w:ascii="Times New Roman" w:hAnsi="Times New Roman"/>
        </w:rPr>
        <w:t xml:space="preserve"> 2023</w:t>
      </w:r>
      <w:r w:rsidRPr="009410D5">
        <w:rPr>
          <w:rFonts w:ascii="Times New Roman" w:hAnsi="Times New Roman"/>
        </w:rPr>
        <w:t>.</w:t>
      </w:r>
    </w:p>
    <w:p w14:paraId="44A31849" w14:textId="2BA067BA" w:rsidR="008570D1" w:rsidRPr="003076F8" w:rsidRDefault="000E04B4" w:rsidP="009410D5">
      <w:pPr>
        <w:spacing w:after="180"/>
        <w:jc w:val="both"/>
        <w:rPr>
          <w:rFonts w:ascii="Times New Roman" w:hAnsi="Times New Roman"/>
        </w:rPr>
      </w:pPr>
      <w:r>
        <w:rPr>
          <w:rFonts w:ascii="Times New Roman" w:hAnsi="Times New Roman"/>
        </w:rPr>
        <w:t>[2] Provisional Final Acts, World Radiocommunication Conference 2023 (WRC-23), 20</w:t>
      </w:r>
      <w:r w:rsidRPr="000E04B4">
        <w:rPr>
          <w:rFonts w:ascii="Times New Roman" w:hAnsi="Times New Roman"/>
          <w:vertAlign w:val="superscript"/>
        </w:rPr>
        <w:t>th</w:t>
      </w:r>
      <w:r>
        <w:rPr>
          <w:rFonts w:ascii="Times New Roman" w:hAnsi="Times New Roman"/>
        </w:rPr>
        <w:t xml:space="preserve"> Nov.-15</w:t>
      </w:r>
      <w:r w:rsidRPr="000E04B4">
        <w:rPr>
          <w:rFonts w:ascii="Times New Roman" w:hAnsi="Times New Roman"/>
          <w:vertAlign w:val="superscript"/>
        </w:rPr>
        <w:t>th</w:t>
      </w:r>
      <w:r>
        <w:rPr>
          <w:rFonts w:ascii="Times New Roman" w:hAnsi="Times New Roman"/>
        </w:rPr>
        <w:t xml:space="preserve"> Dec. 2023. </w:t>
      </w:r>
    </w:p>
    <w:p w14:paraId="2C88313C" w14:textId="77777777" w:rsidR="00640157" w:rsidRPr="000E04B4" w:rsidRDefault="00640157" w:rsidP="009410D5">
      <w:pPr>
        <w:spacing w:after="180"/>
        <w:jc w:val="both"/>
        <w:rPr>
          <w:rFonts w:ascii="Times New Roman" w:hAnsi="Times New Roman"/>
        </w:rPr>
      </w:pPr>
    </w:p>
    <w:sectPr w:rsidR="00640157" w:rsidRPr="000E04B4"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FE2CE" w14:textId="77777777" w:rsidR="00570AC8" w:rsidRDefault="00570AC8">
      <w:r>
        <w:separator/>
      </w:r>
    </w:p>
  </w:endnote>
  <w:endnote w:type="continuationSeparator" w:id="0">
    <w:p w14:paraId="0B552DD3" w14:textId="77777777" w:rsidR="00570AC8" w:rsidRDefault="00570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CambriaMath">
    <w:altName w:val="Yu Gothic"/>
    <w:panose1 w:val="00000000000000000000"/>
    <w:charset w:val="80"/>
    <w:family w:val="auto"/>
    <w:notTrueType/>
    <w:pitch w:val="default"/>
    <w:sig w:usb0="00000001" w:usb1="08070000" w:usb2="00000010" w:usb3="00000000" w:csb0="00020000" w:csb1="00000000"/>
  </w:font>
  <w:font w:name="SymbolMT">
    <w:altName w:val="Microsoft JhengHei"/>
    <w:panose1 w:val="00000000000000000000"/>
    <w:charset w:val="88"/>
    <w:family w:val="auto"/>
    <w:notTrueType/>
    <w:pitch w:val="default"/>
    <w:sig w:usb0="00000001" w:usb1="08080000" w:usb2="00000010" w:usb3="00000000" w:csb0="00100000" w:csb1="00000000"/>
  </w:font>
  <w:font w:name="TimesNewRomanPS-ItalicMT">
    <w:altName w:val="微软雅黑"/>
    <w:panose1 w:val="00000000000000000000"/>
    <w:charset w:val="86"/>
    <w:family w:val="auto"/>
    <w:notTrueType/>
    <w:pitch w:val="default"/>
    <w:sig w:usb0="00000001" w:usb1="080E0000" w:usb2="00000010" w:usb3="00000000" w:csb0="00040000" w:csb1="00000000"/>
  </w:font>
  <w:font w:name="TimesNewRomanPS-BoldMT">
    <w:altName w:val="微软雅黑"/>
    <w:panose1 w:val="00000000000000000000"/>
    <w:charset w:val="86"/>
    <w:family w:val="auto"/>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DD301" w14:textId="77777777" w:rsidR="00570AC8" w:rsidRDefault="00570AC8">
      <w:r>
        <w:separator/>
      </w:r>
    </w:p>
  </w:footnote>
  <w:footnote w:type="continuationSeparator" w:id="0">
    <w:p w14:paraId="17E40425" w14:textId="77777777" w:rsidR="00570AC8" w:rsidRDefault="00570A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9872F47"/>
    <w:multiLevelType w:val="hybridMultilevel"/>
    <w:tmpl w:val="5532C590"/>
    <w:lvl w:ilvl="0" w:tplc="0096F7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5" w15:restartNumberingAfterBreak="0">
    <w:nsid w:val="144304EC"/>
    <w:multiLevelType w:val="hybridMultilevel"/>
    <w:tmpl w:val="CFD0D81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8"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3" w15:restartNumberingAfterBreak="0">
    <w:nsid w:val="3CD03C88"/>
    <w:multiLevelType w:val="hybridMultilevel"/>
    <w:tmpl w:val="4C0E066A"/>
    <w:lvl w:ilvl="0" w:tplc="20000001">
      <w:start w:val="1"/>
      <w:numFmt w:val="bullet"/>
      <w:lvlText w:val=""/>
      <w:lvlJc w:val="left"/>
      <w:pPr>
        <w:ind w:left="360" w:hanging="360"/>
      </w:pPr>
      <w:rPr>
        <w:rFonts w:ascii="Symbol" w:hAnsi="Symbol" w:hint="default"/>
      </w:rPr>
    </w:lvl>
    <w:lvl w:ilvl="1" w:tplc="B2DAEBB8">
      <w:start w:val="1686"/>
      <w:numFmt w:val="bullet"/>
      <w:lvlText w:val="–"/>
      <w:lvlJc w:val="left"/>
      <w:pPr>
        <w:ind w:left="1080" w:hanging="360"/>
      </w:pPr>
      <w:rPr>
        <w:rFonts w:ascii="Arial" w:hAnsi="Arial"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4549C3"/>
    <w:multiLevelType w:val="hybridMultilevel"/>
    <w:tmpl w:val="23665A92"/>
    <w:lvl w:ilvl="0" w:tplc="0DB63B72">
      <w:start w:val="1"/>
      <w:numFmt w:val="bullet"/>
      <w:lvlText w:val="o"/>
      <w:lvlJc w:val="left"/>
      <w:pPr>
        <w:tabs>
          <w:tab w:val="num" w:pos="720"/>
        </w:tabs>
        <w:ind w:left="720" w:hanging="360"/>
      </w:pPr>
      <w:rPr>
        <w:rFonts w:ascii="Courier New" w:hAnsi="Courier New" w:cs="Times New Roman" w:hint="default"/>
      </w:rPr>
    </w:lvl>
    <w:lvl w:ilvl="1" w:tplc="DA1CDFFC">
      <w:start w:val="1"/>
      <w:numFmt w:val="bullet"/>
      <w:lvlText w:val="o"/>
      <w:lvlJc w:val="left"/>
      <w:pPr>
        <w:tabs>
          <w:tab w:val="num" w:pos="1440"/>
        </w:tabs>
        <w:ind w:left="1440" w:hanging="360"/>
      </w:pPr>
      <w:rPr>
        <w:rFonts w:ascii="Courier New" w:hAnsi="Courier New" w:cs="Times New Roman" w:hint="default"/>
      </w:rPr>
    </w:lvl>
    <w:lvl w:ilvl="2" w:tplc="8C12FABE">
      <w:start w:val="1"/>
      <w:numFmt w:val="bullet"/>
      <w:lvlText w:val="o"/>
      <w:lvlJc w:val="left"/>
      <w:pPr>
        <w:tabs>
          <w:tab w:val="num" w:pos="2160"/>
        </w:tabs>
        <w:ind w:left="2160" w:hanging="360"/>
      </w:pPr>
      <w:rPr>
        <w:rFonts w:ascii="Courier New" w:hAnsi="Courier New" w:cs="Times New Roman" w:hint="default"/>
      </w:rPr>
    </w:lvl>
    <w:lvl w:ilvl="3" w:tplc="D3840452">
      <w:start w:val="1"/>
      <w:numFmt w:val="bullet"/>
      <w:lvlText w:val="o"/>
      <w:lvlJc w:val="left"/>
      <w:pPr>
        <w:tabs>
          <w:tab w:val="num" w:pos="2880"/>
        </w:tabs>
        <w:ind w:left="2880" w:hanging="360"/>
      </w:pPr>
      <w:rPr>
        <w:rFonts w:ascii="Courier New" w:hAnsi="Courier New" w:cs="Times New Roman" w:hint="default"/>
      </w:rPr>
    </w:lvl>
    <w:lvl w:ilvl="4" w:tplc="2D5474EC">
      <w:start w:val="1"/>
      <w:numFmt w:val="bullet"/>
      <w:lvlText w:val="o"/>
      <w:lvlJc w:val="left"/>
      <w:pPr>
        <w:tabs>
          <w:tab w:val="num" w:pos="3600"/>
        </w:tabs>
        <w:ind w:left="3600" w:hanging="360"/>
      </w:pPr>
      <w:rPr>
        <w:rFonts w:ascii="Courier New" w:hAnsi="Courier New" w:cs="Times New Roman" w:hint="default"/>
      </w:rPr>
    </w:lvl>
    <w:lvl w:ilvl="5" w:tplc="2604E242">
      <w:start w:val="1"/>
      <w:numFmt w:val="bullet"/>
      <w:lvlText w:val="o"/>
      <w:lvlJc w:val="left"/>
      <w:pPr>
        <w:tabs>
          <w:tab w:val="num" w:pos="4320"/>
        </w:tabs>
        <w:ind w:left="4320" w:hanging="360"/>
      </w:pPr>
      <w:rPr>
        <w:rFonts w:ascii="Courier New" w:hAnsi="Courier New" w:cs="Times New Roman" w:hint="default"/>
      </w:rPr>
    </w:lvl>
    <w:lvl w:ilvl="6" w:tplc="C2689CD2">
      <w:start w:val="1"/>
      <w:numFmt w:val="bullet"/>
      <w:lvlText w:val="o"/>
      <w:lvlJc w:val="left"/>
      <w:pPr>
        <w:tabs>
          <w:tab w:val="num" w:pos="5040"/>
        </w:tabs>
        <w:ind w:left="5040" w:hanging="360"/>
      </w:pPr>
      <w:rPr>
        <w:rFonts w:ascii="Courier New" w:hAnsi="Courier New" w:cs="Times New Roman" w:hint="default"/>
      </w:rPr>
    </w:lvl>
    <w:lvl w:ilvl="7" w:tplc="91FC057E">
      <w:start w:val="1"/>
      <w:numFmt w:val="bullet"/>
      <w:lvlText w:val="o"/>
      <w:lvlJc w:val="left"/>
      <w:pPr>
        <w:tabs>
          <w:tab w:val="num" w:pos="5760"/>
        </w:tabs>
        <w:ind w:left="5760" w:hanging="360"/>
      </w:pPr>
      <w:rPr>
        <w:rFonts w:ascii="Courier New" w:hAnsi="Courier New" w:cs="Times New Roman" w:hint="default"/>
      </w:rPr>
    </w:lvl>
    <w:lvl w:ilvl="8" w:tplc="1C66C796">
      <w:start w:val="1"/>
      <w:numFmt w:val="bullet"/>
      <w:lvlText w:val="o"/>
      <w:lvlJc w:val="left"/>
      <w:pPr>
        <w:tabs>
          <w:tab w:val="num" w:pos="6480"/>
        </w:tabs>
        <w:ind w:left="6480" w:hanging="360"/>
      </w:pPr>
      <w:rPr>
        <w:rFonts w:ascii="Courier New" w:hAnsi="Courier New" w:cs="Times New Roman" w:hint="default"/>
      </w:rPr>
    </w:lvl>
  </w:abstractNum>
  <w:abstractNum w:abstractNumId="16"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5A3B9A"/>
    <w:multiLevelType w:val="hybridMultilevel"/>
    <w:tmpl w:val="668EC798"/>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6" w15:restartNumberingAfterBreak="0">
    <w:nsid w:val="68A830A4"/>
    <w:multiLevelType w:val="hybridMultilevel"/>
    <w:tmpl w:val="5964B3BC"/>
    <w:lvl w:ilvl="0" w:tplc="F7D2C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EA7C00"/>
    <w:multiLevelType w:val="hybridMultilevel"/>
    <w:tmpl w:val="CFD0D81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29" w15:restartNumberingAfterBreak="0">
    <w:nsid w:val="7F38609E"/>
    <w:multiLevelType w:val="hybridMultilevel"/>
    <w:tmpl w:val="CFD0D81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4"/>
  </w:num>
  <w:num w:numId="3">
    <w:abstractNumId w:val="12"/>
  </w:num>
  <w:num w:numId="4">
    <w:abstractNumId w:val="6"/>
  </w:num>
  <w:num w:numId="5">
    <w:abstractNumId w:val="10"/>
  </w:num>
  <w:num w:numId="6">
    <w:abstractNumId w:val="11"/>
  </w:num>
  <w:num w:numId="7">
    <w:abstractNumId w:val="9"/>
  </w:num>
  <w:num w:numId="8">
    <w:abstractNumId w:val="28"/>
  </w:num>
  <w:num w:numId="9">
    <w:abstractNumId w:val="14"/>
  </w:num>
  <w:num w:numId="10">
    <w:abstractNumId w:val="19"/>
  </w:num>
  <w:num w:numId="11">
    <w:abstractNumId w:val="2"/>
  </w:num>
  <w:num w:numId="12">
    <w:abstractNumId w:val="26"/>
  </w:num>
  <w:num w:numId="13">
    <w:abstractNumId w:val="4"/>
  </w:num>
  <w:num w:numId="14">
    <w:abstractNumId w:val="20"/>
  </w:num>
  <w:num w:numId="15">
    <w:abstractNumId w:val="0"/>
  </w:num>
  <w:num w:numId="16">
    <w:abstractNumId w:val="7"/>
  </w:num>
  <w:num w:numId="17">
    <w:abstractNumId w:val="15"/>
  </w:num>
  <w:num w:numId="18">
    <w:abstractNumId w:val="21"/>
  </w:num>
  <w:num w:numId="19">
    <w:abstractNumId w:val="1"/>
  </w:num>
  <w:num w:numId="20">
    <w:abstractNumId w:val="8"/>
  </w:num>
  <w:num w:numId="21">
    <w:abstractNumId w:val="17"/>
  </w:num>
  <w:num w:numId="22">
    <w:abstractNumId w:val="22"/>
  </w:num>
  <w:num w:numId="23">
    <w:abstractNumId w:val="16"/>
  </w:num>
  <w:num w:numId="24">
    <w:abstractNumId w:val="3"/>
  </w:num>
  <w:num w:numId="25">
    <w:abstractNumId w:val="23"/>
  </w:num>
  <w:num w:numId="26">
    <w:abstractNumId w:val="25"/>
  </w:num>
  <w:num w:numId="27">
    <w:abstractNumId w:val="13"/>
  </w:num>
  <w:num w:numId="28">
    <w:abstractNumId w:val="29"/>
  </w:num>
  <w:num w:numId="29">
    <w:abstractNumId w:val="5"/>
  </w:num>
  <w:num w:numId="30">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4D37"/>
    <w:rsid w:val="00005C08"/>
    <w:rsid w:val="00006323"/>
    <w:rsid w:val="00006A12"/>
    <w:rsid w:val="00010AE0"/>
    <w:rsid w:val="00011009"/>
    <w:rsid w:val="000136A5"/>
    <w:rsid w:val="0001378D"/>
    <w:rsid w:val="000160D2"/>
    <w:rsid w:val="00016C66"/>
    <w:rsid w:val="0001799D"/>
    <w:rsid w:val="0002120C"/>
    <w:rsid w:val="00021222"/>
    <w:rsid w:val="00022B06"/>
    <w:rsid w:val="000236C3"/>
    <w:rsid w:val="0002530B"/>
    <w:rsid w:val="00025B99"/>
    <w:rsid w:val="00026BF0"/>
    <w:rsid w:val="00026F3E"/>
    <w:rsid w:val="0003171D"/>
    <w:rsid w:val="00031C1D"/>
    <w:rsid w:val="00032AF6"/>
    <w:rsid w:val="0003313F"/>
    <w:rsid w:val="000353D1"/>
    <w:rsid w:val="000358CD"/>
    <w:rsid w:val="00036B50"/>
    <w:rsid w:val="0003795B"/>
    <w:rsid w:val="00040797"/>
    <w:rsid w:val="00041A3E"/>
    <w:rsid w:val="000430BE"/>
    <w:rsid w:val="00044A50"/>
    <w:rsid w:val="000457A1"/>
    <w:rsid w:val="000458AB"/>
    <w:rsid w:val="000463C3"/>
    <w:rsid w:val="00047FCD"/>
    <w:rsid w:val="00050001"/>
    <w:rsid w:val="00052041"/>
    <w:rsid w:val="0005326A"/>
    <w:rsid w:val="00054750"/>
    <w:rsid w:val="0005499E"/>
    <w:rsid w:val="00056FCB"/>
    <w:rsid w:val="00057928"/>
    <w:rsid w:val="00057CD0"/>
    <w:rsid w:val="00057F68"/>
    <w:rsid w:val="0006109E"/>
    <w:rsid w:val="0006266D"/>
    <w:rsid w:val="00065506"/>
    <w:rsid w:val="00066E7E"/>
    <w:rsid w:val="000675CC"/>
    <w:rsid w:val="00067E07"/>
    <w:rsid w:val="00071E68"/>
    <w:rsid w:val="00072282"/>
    <w:rsid w:val="0007382E"/>
    <w:rsid w:val="0007539F"/>
    <w:rsid w:val="000763D8"/>
    <w:rsid w:val="0007658C"/>
    <w:rsid w:val="000766E1"/>
    <w:rsid w:val="00077A5B"/>
    <w:rsid w:val="00077AE4"/>
    <w:rsid w:val="00077FF6"/>
    <w:rsid w:val="00080902"/>
    <w:rsid w:val="00080D82"/>
    <w:rsid w:val="00081692"/>
    <w:rsid w:val="00082AEE"/>
    <w:rsid w:val="00082C46"/>
    <w:rsid w:val="00082D46"/>
    <w:rsid w:val="00083764"/>
    <w:rsid w:val="0008562C"/>
    <w:rsid w:val="00085B90"/>
    <w:rsid w:val="00087548"/>
    <w:rsid w:val="000877D0"/>
    <w:rsid w:val="0009360C"/>
    <w:rsid w:val="00093E7E"/>
    <w:rsid w:val="00096F36"/>
    <w:rsid w:val="00097C14"/>
    <w:rsid w:val="000A0A1A"/>
    <w:rsid w:val="000A1830"/>
    <w:rsid w:val="000A1AE6"/>
    <w:rsid w:val="000A326D"/>
    <w:rsid w:val="000A4121"/>
    <w:rsid w:val="000A4AA3"/>
    <w:rsid w:val="000A550E"/>
    <w:rsid w:val="000B09C2"/>
    <w:rsid w:val="000B151B"/>
    <w:rsid w:val="000B196B"/>
    <w:rsid w:val="000B1A55"/>
    <w:rsid w:val="000B1B93"/>
    <w:rsid w:val="000B20BB"/>
    <w:rsid w:val="000B2EF6"/>
    <w:rsid w:val="000B2F02"/>
    <w:rsid w:val="000B2FA6"/>
    <w:rsid w:val="000B31A6"/>
    <w:rsid w:val="000B39CE"/>
    <w:rsid w:val="000B3FA8"/>
    <w:rsid w:val="000B4AA0"/>
    <w:rsid w:val="000B4BCE"/>
    <w:rsid w:val="000B4DA4"/>
    <w:rsid w:val="000B51F7"/>
    <w:rsid w:val="000B5826"/>
    <w:rsid w:val="000B5E69"/>
    <w:rsid w:val="000B5F97"/>
    <w:rsid w:val="000B61DE"/>
    <w:rsid w:val="000B63BD"/>
    <w:rsid w:val="000B6601"/>
    <w:rsid w:val="000C064D"/>
    <w:rsid w:val="000C2BBB"/>
    <w:rsid w:val="000C38C3"/>
    <w:rsid w:val="000C5B53"/>
    <w:rsid w:val="000D11CB"/>
    <w:rsid w:val="000D329B"/>
    <w:rsid w:val="000D4089"/>
    <w:rsid w:val="000D44FB"/>
    <w:rsid w:val="000D4F5E"/>
    <w:rsid w:val="000D66A7"/>
    <w:rsid w:val="000D6CFC"/>
    <w:rsid w:val="000D702D"/>
    <w:rsid w:val="000E04B4"/>
    <w:rsid w:val="000E2599"/>
    <w:rsid w:val="000E4891"/>
    <w:rsid w:val="000E537B"/>
    <w:rsid w:val="000E57D0"/>
    <w:rsid w:val="000E595A"/>
    <w:rsid w:val="000E5F86"/>
    <w:rsid w:val="000E64CB"/>
    <w:rsid w:val="000E71EF"/>
    <w:rsid w:val="000E7858"/>
    <w:rsid w:val="000F08E7"/>
    <w:rsid w:val="000F101B"/>
    <w:rsid w:val="000F1DA8"/>
    <w:rsid w:val="000F30C5"/>
    <w:rsid w:val="000F330F"/>
    <w:rsid w:val="000F4CDD"/>
    <w:rsid w:val="000F5023"/>
    <w:rsid w:val="000F5F02"/>
    <w:rsid w:val="000F7828"/>
    <w:rsid w:val="001009A7"/>
    <w:rsid w:val="0010249C"/>
    <w:rsid w:val="00103AB6"/>
    <w:rsid w:val="00104DFD"/>
    <w:rsid w:val="0010519A"/>
    <w:rsid w:val="0010535D"/>
    <w:rsid w:val="001062FD"/>
    <w:rsid w:val="0010639C"/>
    <w:rsid w:val="00106FD1"/>
    <w:rsid w:val="00107688"/>
    <w:rsid w:val="00110E26"/>
    <w:rsid w:val="00114609"/>
    <w:rsid w:val="001163AF"/>
    <w:rsid w:val="00117BD6"/>
    <w:rsid w:val="001206C2"/>
    <w:rsid w:val="00121360"/>
    <w:rsid w:val="00121978"/>
    <w:rsid w:val="0012268F"/>
    <w:rsid w:val="00123422"/>
    <w:rsid w:val="00123A38"/>
    <w:rsid w:val="00124B6A"/>
    <w:rsid w:val="00126E68"/>
    <w:rsid w:val="001270DF"/>
    <w:rsid w:val="00127974"/>
    <w:rsid w:val="001318B6"/>
    <w:rsid w:val="00132030"/>
    <w:rsid w:val="00135800"/>
    <w:rsid w:val="00135AFF"/>
    <w:rsid w:val="00135D4F"/>
    <w:rsid w:val="00135D9F"/>
    <w:rsid w:val="00137996"/>
    <w:rsid w:val="00142907"/>
    <w:rsid w:val="00143548"/>
    <w:rsid w:val="001437F2"/>
    <w:rsid w:val="00143857"/>
    <w:rsid w:val="001440CF"/>
    <w:rsid w:val="00144F96"/>
    <w:rsid w:val="0014527D"/>
    <w:rsid w:val="00147700"/>
    <w:rsid w:val="00150641"/>
    <w:rsid w:val="00151EAC"/>
    <w:rsid w:val="00152C68"/>
    <w:rsid w:val="00153528"/>
    <w:rsid w:val="00153659"/>
    <w:rsid w:val="00153941"/>
    <w:rsid w:val="00153AF7"/>
    <w:rsid w:val="00154116"/>
    <w:rsid w:val="00154E68"/>
    <w:rsid w:val="001553CC"/>
    <w:rsid w:val="0015707D"/>
    <w:rsid w:val="00161771"/>
    <w:rsid w:val="00162548"/>
    <w:rsid w:val="001628B4"/>
    <w:rsid w:val="00163D48"/>
    <w:rsid w:val="00163FBD"/>
    <w:rsid w:val="0016514D"/>
    <w:rsid w:val="001652C3"/>
    <w:rsid w:val="00166AB6"/>
    <w:rsid w:val="00167178"/>
    <w:rsid w:val="001672AB"/>
    <w:rsid w:val="00170C9E"/>
    <w:rsid w:val="0017138B"/>
    <w:rsid w:val="00172183"/>
    <w:rsid w:val="0017282B"/>
    <w:rsid w:val="00174284"/>
    <w:rsid w:val="001751AB"/>
    <w:rsid w:val="00175A3F"/>
    <w:rsid w:val="0017623C"/>
    <w:rsid w:val="00176427"/>
    <w:rsid w:val="00177DA7"/>
    <w:rsid w:val="00180E09"/>
    <w:rsid w:val="00181DD4"/>
    <w:rsid w:val="001832A4"/>
    <w:rsid w:val="00183D4C"/>
    <w:rsid w:val="00183F6D"/>
    <w:rsid w:val="001844F2"/>
    <w:rsid w:val="00185BC9"/>
    <w:rsid w:val="00185D6D"/>
    <w:rsid w:val="0018670E"/>
    <w:rsid w:val="0018681E"/>
    <w:rsid w:val="00187C00"/>
    <w:rsid w:val="00191505"/>
    <w:rsid w:val="00193244"/>
    <w:rsid w:val="0019495A"/>
    <w:rsid w:val="00195077"/>
    <w:rsid w:val="001952A9"/>
    <w:rsid w:val="00196AEB"/>
    <w:rsid w:val="001A08AA"/>
    <w:rsid w:val="001A3A90"/>
    <w:rsid w:val="001A4177"/>
    <w:rsid w:val="001A6CE9"/>
    <w:rsid w:val="001A7004"/>
    <w:rsid w:val="001A7008"/>
    <w:rsid w:val="001B169E"/>
    <w:rsid w:val="001B4F40"/>
    <w:rsid w:val="001B772D"/>
    <w:rsid w:val="001C1409"/>
    <w:rsid w:val="001C2EC3"/>
    <w:rsid w:val="001C34AB"/>
    <w:rsid w:val="001C4517"/>
    <w:rsid w:val="001C47AE"/>
    <w:rsid w:val="001C4A89"/>
    <w:rsid w:val="001C4DAC"/>
    <w:rsid w:val="001C529C"/>
    <w:rsid w:val="001C6177"/>
    <w:rsid w:val="001C636C"/>
    <w:rsid w:val="001C6D47"/>
    <w:rsid w:val="001C7D95"/>
    <w:rsid w:val="001D0363"/>
    <w:rsid w:val="001D0435"/>
    <w:rsid w:val="001D12EA"/>
    <w:rsid w:val="001D39C5"/>
    <w:rsid w:val="001D3CD3"/>
    <w:rsid w:val="001D5CA2"/>
    <w:rsid w:val="001D7D94"/>
    <w:rsid w:val="001E064E"/>
    <w:rsid w:val="001E0673"/>
    <w:rsid w:val="001E137D"/>
    <w:rsid w:val="001E13AE"/>
    <w:rsid w:val="001E2DD3"/>
    <w:rsid w:val="001E4218"/>
    <w:rsid w:val="001E4B3E"/>
    <w:rsid w:val="001E5066"/>
    <w:rsid w:val="001E52F2"/>
    <w:rsid w:val="001F0626"/>
    <w:rsid w:val="001F0B20"/>
    <w:rsid w:val="001F102D"/>
    <w:rsid w:val="001F18A9"/>
    <w:rsid w:val="001F1CEC"/>
    <w:rsid w:val="001F27C0"/>
    <w:rsid w:val="001F2BCE"/>
    <w:rsid w:val="001F4E8D"/>
    <w:rsid w:val="001F5D70"/>
    <w:rsid w:val="001F6C75"/>
    <w:rsid w:val="001F7E8A"/>
    <w:rsid w:val="00200A62"/>
    <w:rsid w:val="002010E0"/>
    <w:rsid w:val="00201933"/>
    <w:rsid w:val="0020272F"/>
    <w:rsid w:val="0020312D"/>
    <w:rsid w:val="00203740"/>
    <w:rsid w:val="002046C7"/>
    <w:rsid w:val="0020580D"/>
    <w:rsid w:val="0021012C"/>
    <w:rsid w:val="00211143"/>
    <w:rsid w:val="0021162C"/>
    <w:rsid w:val="00213818"/>
    <w:rsid w:val="002138EA"/>
    <w:rsid w:val="00213F84"/>
    <w:rsid w:val="002140DA"/>
    <w:rsid w:val="00214FBD"/>
    <w:rsid w:val="00216DA0"/>
    <w:rsid w:val="00220A88"/>
    <w:rsid w:val="00220CBA"/>
    <w:rsid w:val="00220DD3"/>
    <w:rsid w:val="00221F9A"/>
    <w:rsid w:val="00222897"/>
    <w:rsid w:val="00222B0C"/>
    <w:rsid w:val="00227A12"/>
    <w:rsid w:val="0023055E"/>
    <w:rsid w:val="00230769"/>
    <w:rsid w:val="00230859"/>
    <w:rsid w:val="00232E2B"/>
    <w:rsid w:val="00234199"/>
    <w:rsid w:val="00235394"/>
    <w:rsid w:val="00235577"/>
    <w:rsid w:val="0023677B"/>
    <w:rsid w:val="002405B0"/>
    <w:rsid w:val="00241D31"/>
    <w:rsid w:val="00241FA4"/>
    <w:rsid w:val="002435CA"/>
    <w:rsid w:val="00243EBA"/>
    <w:rsid w:val="0024469F"/>
    <w:rsid w:val="00245BA3"/>
    <w:rsid w:val="0024627C"/>
    <w:rsid w:val="00251B51"/>
    <w:rsid w:val="002529D2"/>
    <w:rsid w:val="00252E27"/>
    <w:rsid w:val="002537BC"/>
    <w:rsid w:val="00254C45"/>
    <w:rsid w:val="0025516F"/>
    <w:rsid w:val="00255C56"/>
    <w:rsid w:val="00255C58"/>
    <w:rsid w:val="002572C7"/>
    <w:rsid w:val="002606B7"/>
    <w:rsid w:val="00260EC7"/>
    <w:rsid w:val="0026179F"/>
    <w:rsid w:val="00261A70"/>
    <w:rsid w:val="00261CBB"/>
    <w:rsid w:val="00262550"/>
    <w:rsid w:val="00262DCD"/>
    <w:rsid w:val="0026389A"/>
    <w:rsid w:val="00263B46"/>
    <w:rsid w:val="00263DA8"/>
    <w:rsid w:val="00264F5A"/>
    <w:rsid w:val="00266AE4"/>
    <w:rsid w:val="00271A38"/>
    <w:rsid w:val="00272A2F"/>
    <w:rsid w:val="00274A7F"/>
    <w:rsid w:val="00274E1A"/>
    <w:rsid w:val="00275CC9"/>
    <w:rsid w:val="002775B1"/>
    <w:rsid w:val="002775B9"/>
    <w:rsid w:val="002811C4"/>
    <w:rsid w:val="00281639"/>
    <w:rsid w:val="00282213"/>
    <w:rsid w:val="002830DA"/>
    <w:rsid w:val="00283E5E"/>
    <w:rsid w:val="00284016"/>
    <w:rsid w:val="002848C5"/>
    <w:rsid w:val="0028513F"/>
    <w:rsid w:val="002858BF"/>
    <w:rsid w:val="00287D08"/>
    <w:rsid w:val="002928D0"/>
    <w:rsid w:val="00292F73"/>
    <w:rsid w:val="002930E1"/>
    <w:rsid w:val="002939AF"/>
    <w:rsid w:val="00293C7B"/>
    <w:rsid w:val="00294491"/>
    <w:rsid w:val="00294BDE"/>
    <w:rsid w:val="00295D81"/>
    <w:rsid w:val="00296A91"/>
    <w:rsid w:val="00297E2B"/>
    <w:rsid w:val="002A0CED"/>
    <w:rsid w:val="002A26D2"/>
    <w:rsid w:val="002A2BEE"/>
    <w:rsid w:val="002A4CD0"/>
    <w:rsid w:val="002A5BDF"/>
    <w:rsid w:val="002A6E69"/>
    <w:rsid w:val="002A7DA6"/>
    <w:rsid w:val="002A7DC4"/>
    <w:rsid w:val="002B00C9"/>
    <w:rsid w:val="002B516C"/>
    <w:rsid w:val="002B60C1"/>
    <w:rsid w:val="002C1090"/>
    <w:rsid w:val="002C297F"/>
    <w:rsid w:val="002C2A07"/>
    <w:rsid w:val="002C340A"/>
    <w:rsid w:val="002C3573"/>
    <w:rsid w:val="002C3FE8"/>
    <w:rsid w:val="002C4969"/>
    <w:rsid w:val="002C4B52"/>
    <w:rsid w:val="002C5C0E"/>
    <w:rsid w:val="002C62F6"/>
    <w:rsid w:val="002C777A"/>
    <w:rsid w:val="002D03E5"/>
    <w:rsid w:val="002D14DE"/>
    <w:rsid w:val="002D2149"/>
    <w:rsid w:val="002D222B"/>
    <w:rsid w:val="002D2A56"/>
    <w:rsid w:val="002D2AEB"/>
    <w:rsid w:val="002D3434"/>
    <w:rsid w:val="002D36EB"/>
    <w:rsid w:val="002D658D"/>
    <w:rsid w:val="002E195F"/>
    <w:rsid w:val="002E2A1C"/>
    <w:rsid w:val="002E2CBE"/>
    <w:rsid w:val="002E2CE9"/>
    <w:rsid w:val="002E345E"/>
    <w:rsid w:val="002E3BF7"/>
    <w:rsid w:val="002E5694"/>
    <w:rsid w:val="002F114A"/>
    <w:rsid w:val="002F158C"/>
    <w:rsid w:val="002F20C5"/>
    <w:rsid w:val="002F2D2E"/>
    <w:rsid w:val="002F4093"/>
    <w:rsid w:val="002F5636"/>
    <w:rsid w:val="0030041F"/>
    <w:rsid w:val="00301094"/>
    <w:rsid w:val="003022A5"/>
    <w:rsid w:val="00303AF7"/>
    <w:rsid w:val="00304513"/>
    <w:rsid w:val="00305393"/>
    <w:rsid w:val="00305B22"/>
    <w:rsid w:val="00305CF9"/>
    <w:rsid w:val="00305CFB"/>
    <w:rsid w:val="003071C1"/>
    <w:rsid w:val="00307535"/>
    <w:rsid w:val="0030753F"/>
    <w:rsid w:val="003076F8"/>
    <w:rsid w:val="00307A14"/>
    <w:rsid w:val="00307F65"/>
    <w:rsid w:val="0031061B"/>
    <w:rsid w:val="00311116"/>
    <w:rsid w:val="00311148"/>
    <w:rsid w:val="0031298A"/>
    <w:rsid w:val="00315267"/>
    <w:rsid w:val="0031577E"/>
    <w:rsid w:val="00315867"/>
    <w:rsid w:val="00322146"/>
    <w:rsid w:val="00323613"/>
    <w:rsid w:val="003240A0"/>
    <w:rsid w:val="00324956"/>
    <w:rsid w:val="003260D7"/>
    <w:rsid w:val="003267D0"/>
    <w:rsid w:val="00330156"/>
    <w:rsid w:val="003302F3"/>
    <w:rsid w:val="0033138D"/>
    <w:rsid w:val="00332A1C"/>
    <w:rsid w:val="003356B9"/>
    <w:rsid w:val="0033597C"/>
    <w:rsid w:val="00341CA0"/>
    <w:rsid w:val="003425DF"/>
    <w:rsid w:val="00342CE8"/>
    <w:rsid w:val="0034357B"/>
    <w:rsid w:val="003448B9"/>
    <w:rsid w:val="00345A0D"/>
    <w:rsid w:val="00347CA3"/>
    <w:rsid w:val="00350264"/>
    <w:rsid w:val="00351331"/>
    <w:rsid w:val="00351B8E"/>
    <w:rsid w:val="00352BCD"/>
    <w:rsid w:val="00352C53"/>
    <w:rsid w:val="00353384"/>
    <w:rsid w:val="00355873"/>
    <w:rsid w:val="00355A7A"/>
    <w:rsid w:val="0035660F"/>
    <w:rsid w:val="00357F4C"/>
    <w:rsid w:val="00357FAF"/>
    <w:rsid w:val="0036087F"/>
    <w:rsid w:val="003628B9"/>
    <w:rsid w:val="00362C6E"/>
    <w:rsid w:val="00362D22"/>
    <w:rsid w:val="00362D8F"/>
    <w:rsid w:val="00365AFA"/>
    <w:rsid w:val="00366712"/>
    <w:rsid w:val="0036687E"/>
    <w:rsid w:val="00367397"/>
    <w:rsid w:val="00367724"/>
    <w:rsid w:val="00367CB7"/>
    <w:rsid w:val="00370F68"/>
    <w:rsid w:val="003729EC"/>
    <w:rsid w:val="003730C9"/>
    <w:rsid w:val="003730F8"/>
    <w:rsid w:val="00373CF5"/>
    <w:rsid w:val="003752A0"/>
    <w:rsid w:val="00375C55"/>
    <w:rsid w:val="003763D8"/>
    <w:rsid w:val="0037685F"/>
    <w:rsid w:val="00376BB3"/>
    <w:rsid w:val="003770F6"/>
    <w:rsid w:val="0038258E"/>
    <w:rsid w:val="00382776"/>
    <w:rsid w:val="00382E2E"/>
    <w:rsid w:val="00386825"/>
    <w:rsid w:val="00387B66"/>
    <w:rsid w:val="00391FCC"/>
    <w:rsid w:val="00392D61"/>
    <w:rsid w:val="00392EB0"/>
    <w:rsid w:val="00393042"/>
    <w:rsid w:val="00394AD5"/>
    <w:rsid w:val="003959F3"/>
    <w:rsid w:val="00395C5E"/>
    <w:rsid w:val="0039642D"/>
    <w:rsid w:val="003A066B"/>
    <w:rsid w:val="003A0F18"/>
    <w:rsid w:val="003A2E40"/>
    <w:rsid w:val="003A36EC"/>
    <w:rsid w:val="003A42F1"/>
    <w:rsid w:val="003A43FE"/>
    <w:rsid w:val="003A4F44"/>
    <w:rsid w:val="003A5F88"/>
    <w:rsid w:val="003A65A2"/>
    <w:rsid w:val="003A7EDE"/>
    <w:rsid w:val="003B0158"/>
    <w:rsid w:val="003B027F"/>
    <w:rsid w:val="003B1617"/>
    <w:rsid w:val="003B2609"/>
    <w:rsid w:val="003B3CB3"/>
    <w:rsid w:val="003B4DE7"/>
    <w:rsid w:val="003B56DB"/>
    <w:rsid w:val="003B5A80"/>
    <w:rsid w:val="003B5FBA"/>
    <w:rsid w:val="003B6C83"/>
    <w:rsid w:val="003B755E"/>
    <w:rsid w:val="003C000B"/>
    <w:rsid w:val="003C0FF6"/>
    <w:rsid w:val="003C228E"/>
    <w:rsid w:val="003C4571"/>
    <w:rsid w:val="003C5127"/>
    <w:rsid w:val="003C51E7"/>
    <w:rsid w:val="003C7B1F"/>
    <w:rsid w:val="003C7EA8"/>
    <w:rsid w:val="003D0331"/>
    <w:rsid w:val="003D0CBF"/>
    <w:rsid w:val="003D1EFD"/>
    <w:rsid w:val="003D28BF"/>
    <w:rsid w:val="003D2C02"/>
    <w:rsid w:val="003D34A5"/>
    <w:rsid w:val="003D4215"/>
    <w:rsid w:val="003D62EE"/>
    <w:rsid w:val="003D76A6"/>
    <w:rsid w:val="003D7719"/>
    <w:rsid w:val="003E0E24"/>
    <w:rsid w:val="003E23B5"/>
    <w:rsid w:val="003E456F"/>
    <w:rsid w:val="003E5B0F"/>
    <w:rsid w:val="003E7C5E"/>
    <w:rsid w:val="003F0C1D"/>
    <w:rsid w:val="003F0E89"/>
    <w:rsid w:val="003F1C1B"/>
    <w:rsid w:val="003F2312"/>
    <w:rsid w:val="003F2458"/>
    <w:rsid w:val="003F35B1"/>
    <w:rsid w:val="003F7EEC"/>
    <w:rsid w:val="004007FE"/>
    <w:rsid w:val="00400BFF"/>
    <w:rsid w:val="00401144"/>
    <w:rsid w:val="00402595"/>
    <w:rsid w:val="00403CE7"/>
    <w:rsid w:val="00405B21"/>
    <w:rsid w:val="00407661"/>
    <w:rsid w:val="00410314"/>
    <w:rsid w:val="0041101E"/>
    <w:rsid w:val="00411995"/>
    <w:rsid w:val="00412063"/>
    <w:rsid w:val="00412EB1"/>
    <w:rsid w:val="004138D8"/>
    <w:rsid w:val="00414118"/>
    <w:rsid w:val="00416084"/>
    <w:rsid w:val="004160A9"/>
    <w:rsid w:val="00416811"/>
    <w:rsid w:val="004168BB"/>
    <w:rsid w:val="004175FC"/>
    <w:rsid w:val="00420587"/>
    <w:rsid w:val="00422F51"/>
    <w:rsid w:val="00422F9E"/>
    <w:rsid w:val="00423E9E"/>
    <w:rsid w:val="00424F8C"/>
    <w:rsid w:val="00426989"/>
    <w:rsid w:val="004271BA"/>
    <w:rsid w:val="0043296A"/>
    <w:rsid w:val="0043355D"/>
    <w:rsid w:val="00433F81"/>
    <w:rsid w:val="004344E5"/>
    <w:rsid w:val="00434DC1"/>
    <w:rsid w:val="004350F4"/>
    <w:rsid w:val="00435144"/>
    <w:rsid w:val="00437D22"/>
    <w:rsid w:val="004412A0"/>
    <w:rsid w:val="00445301"/>
    <w:rsid w:val="00445F14"/>
    <w:rsid w:val="004461BF"/>
    <w:rsid w:val="00450F27"/>
    <w:rsid w:val="00453775"/>
    <w:rsid w:val="004541B9"/>
    <w:rsid w:val="00456A75"/>
    <w:rsid w:val="00456E5B"/>
    <w:rsid w:val="00457D7F"/>
    <w:rsid w:val="00461E39"/>
    <w:rsid w:val="00462D3A"/>
    <w:rsid w:val="004634EB"/>
    <w:rsid w:val="00463521"/>
    <w:rsid w:val="00464301"/>
    <w:rsid w:val="00466DD7"/>
    <w:rsid w:val="00467E06"/>
    <w:rsid w:val="00471125"/>
    <w:rsid w:val="00473C63"/>
    <w:rsid w:val="00473D9B"/>
    <w:rsid w:val="0047437A"/>
    <w:rsid w:val="004761C5"/>
    <w:rsid w:val="004767E8"/>
    <w:rsid w:val="004811F4"/>
    <w:rsid w:val="00484B48"/>
    <w:rsid w:val="00484C51"/>
    <w:rsid w:val="0048543E"/>
    <w:rsid w:val="00485466"/>
    <w:rsid w:val="00485492"/>
    <w:rsid w:val="004854B4"/>
    <w:rsid w:val="00485766"/>
    <w:rsid w:val="00486711"/>
    <w:rsid w:val="004868C1"/>
    <w:rsid w:val="00486A5C"/>
    <w:rsid w:val="004871E4"/>
    <w:rsid w:val="0048750F"/>
    <w:rsid w:val="00487D36"/>
    <w:rsid w:val="00490FB2"/>
    <w:rsid w:val="00493D82"/>
    <w:rsid w:val="00494395"/>
    <w:rsid w:val="00494D6A"/>
    <w:rsid w:val="00495D6D"/>
    <w:rsid w:val="004A09D4"/>
    <w:rsid w:val="004A0CEA"/>
    <w:rsid w:val="004A2652"/>
    <w:rsid w:val="004A495F"/>
    <w:rsid w:val="004A577A"/>
    <w:rsid w:val="004A71D7"/>
    <w:rsid w:val="004A783D"/>
    <w:rsid w:val="004B139A"/>
    <w:rsid w:val="004B149F"/>
    <w:rsid w:val="004B1D60"/>
    <w:rsid w:val="004B5CF0"/>
    <w:rsid w:val="004B6B0F"/>
    <w:rsid w:val="004B762D"/>
    <w:rsid w:val="004B7D3B"/>
    <w:rsid w:val="004C15FF"/>
    <w:rsid w:val="004C2567"/>
    <w:rsid w:val="004C304A"/>
    <w:rsid w:val="004C33EA"/>
    <w:rsid w:val="004C68EB"/>
    <w:rsid w:val="004D0075"/>
    <w:rsid w:val="004D020E"/>
    <w:rsid w:val="004D43CA"/>
    <w:rsid w:val="004D4B38"/>
    <w:rsid w:val="004D67CC"/>
    <w:rsid w:val="004E1ECF"/>
    <w:rsid w:val="004E2659"/>
    <w:rsid w:val="004E27A4"/>
    <w:rsid w:val="004E30DF"/>
    <w:rsid w:val="004E39EE"/>
    <w:rsid w:val="004E41AF"/>
    <w:rsid w:val="004E56E0"/>
    <w:rsid w:val="004E62C0"/>
    <w:rsid w:val="004E7329"/>
    <w:rsid w:val="004E73F0"/>
    <w:rsid w:val="004E7887"/>
    <w:rsid w:val="004F08E1"/>
    <w:rsid w:val="004F0DFB"/>
    <w:rsid w:val="004F2CB0"/>
    <w:rsid w:val="004F36FC"/>
    <w:rsid w:val="004F5B20"/>
    <w:rsid w:val="004F626F"/>
    <w:rsid w:val="004F699E"/>
    <w:rsid w:val="005017F7"/>
    <w:rsid w:val="00501FA7"/>
    <w:rsid w:val="005036A1"/>
    <w:rsid w:val="00505BFA"/>
    <w:rsid w:val="005071B4"/>
    <w:rsid w:val="00507D53"/>
    <w:rsid w:val="00510D97"/>
    <w:rsid w:val="00510E40"/>
    <w:rsid w:val="005117A9"/>
    <w:rsid w:val="00511B22"/>
    <w:rsid w:val="00511F57"/>
    <w:rsid w:val="005131D3"/>
    <w:rsid w:val="00513D84"/>
    <w:rsid w:val="00515CBE"/>
    <w:rsid w:val="00515E2B"/>
    <w:rsid w:val="00516610"/>
    <w:rsid w:val="00517354"/>
    <w:rsid w:val="005173CE"/>
    <w:rsid w:val="00521DDF"/>
    <w:rsid w:val="00521FEE"/>
    <w:rsid w:val="00522A7E"/>
    <w:rsid w:val="00522F20"/>
    <w:rsid w:val="00524503"/>
    <w:rsid w:val="00524D4F"/>
    <w:rsid w:val="005259B8"/>
    <w:rsid w:val="005273F5"/>
    <w:rsid w:val="00527A4C"/>
    <w:rsid w:val="00527D47"/>
    <w:rsid w:val="0053013D"/>
    <w:rsid w:val="00530A2E"/>
    <w:rsid w:val="00530FBE"/>
    <w:rsid w:val="005320C6"/>
    <w:rsid w:val="005339DB"/>
    <w:rsid w:val="00534C89"/>
    <w:rsid w:val="0053594E"/>
    <w:rsid w:val="00537A83"/>
    <w:rsid w:val="00541573"/>
    <w:rsid w:val="00541D12"/>
    <w:rsid w:val="00541D59"/>
    <w:rsid w:val="0054348A"/>
    <w:rsid w:val="0054383B"/>
    <w:rsid w:val="005477DF"/>
    <w:rsid w:val="00550CCB"/>
    <w:rsid w:val="00550DD1"/>
    <w:rsid w:val="00550E5A"/>
    <w:rsid w:val="0055136F"/>
    <w:rsid w:val="005516EA"/>
    <w:rsid w:val="00555B4F"/>
    <w:rsid w:val="00556165"/>
    <w:rsid w:val="00562565"/>
    <w:rsid w:val="00564267"/>
    <w:rsid w:val="0056479E"/>
    <w:rsid w:val="00570AC8"/>
    <w:rsid w:val="00581106"/>
    <w:rsid w:val="005814E2"/>
    <w:rsid w:val="00581FFC"/>
    <w:rsid w:val="00582081"/>
    <w:rsid w:val="00582C98"/>
    <w:rsid w:val="00584CB8"/>
    <w:rsid w:val="0058519C"/>
    <w:rsid w:val="00585AAF"/>
    <w:rsid w:val="005863DC"/>
    <w:rsid w:val="005863E2"/>
    <w:rsid w:val="00590079"/>
    <w:rsid w:val="00590761"/>
    <w:rsid w:val="00593201"/>
    <w:rsid w:val="00594655"/>
    <w:rsid w:val="005956EE"/>
    <w:rsid w:val="00595B3C"/>
    <w:rsid w:val="005976B1"/>
    <w:rsid w:val="005A083E"/>
    <w:rsid w:val="005A28A1"/>
    <w:rsid w:val="005A2AAE"/>
    <w:rsid w:val="005A3355"/>
    <w:rsid w:val="005A4468"/>
    <w:rsid w:val="005A4EA2"/>
    <w:rsid w:val="005A74E2"/>
    <w:rsid w:val="005A77B4"/>
    <w:rsid w:val="005A7A26"/>
    <w:rsid w:val="005B0A97"/>
    <w:rsid w:val="005B145A"/>
    <w:rsid w:val="005B44FA"/>
    <w:rsid w:val="005B4F04"/>
    <w:rsid w:val="005B656A"/>
    <w:rsid w:val="005B73D7"/>
    <w:rsid w:val="005B7C47"/>
    <w:rsid w:val="005C087C"/>
    <w:rsid w:val="005C135A"/>
    <w:rsid w:val="005C1EA6"/>
    <w:rsid w:val="005C20B6"/>
    <w:rsid w:val="005C3613"/>
    <w:rsid w:val="005C42A8"/>
    <w:rsid w:val="005C4B25"/>
    <w:rsid w:val="005C52B4"/>
    <w:rsid w:val="005D0B99"/>
    <w:rsid w:val="005D0D1C"/>
    <w:rsid w:val="005D1735"/>
    <w:rsid w:val="005D190F"/>
    <w:rsid w:val="005D308E"/>
    <w:rsid w:val="005D312C"/>
    <w:rsid w:val="005D3A48"/>
    <w:rsid w:val="005D5AC0"/>
    <w:rsid w:val="005D6A16"/>
    <w:rsid w:val="005D6E74"/>
    <w:rsid w:val="005D7470"/>
    <w:rsid w:val="005D7D8C"/>
    <w:rsid w:val="005D7E46"/>
    <w:rsid w:val="005E0AF4"/>
    <w:rsid w:val="005E4C99"/>
    <w:rsid w:val="005E5C23"/>
    <w:rsid w:val="005E726D"/>
    <w:rsid w:val="005F006F"/>
    <w:rsid w:val="005F07E1"/>
    <w:rsid w:val="005F2145"/>
    <w:rsid w:val="005F25CC"/>
    <w:rsid w:val="005F3925"/>
    <w:rsid w:val="005F57D1"/>
    <w:rsid w:val="00600202"/>
    <w:rsid w:val="00600BA4"/>
    <w:rsid w:val="0060138C"/>
    <w:rsid w:val="006016E1"/>
    <w:rsid w:val="00601E64"/>
    <w:rsid w:val="00602D27"/>
    <w:rsid w:val="006078E8"/>
    <w:rsid w:val="00612038"/>
    <w:rsid w:val="00613625"/>
    <w:rsid w:val="006144A1"/>
    <w:rsid w:val="00616096"/>
    <w:rsid w:val="006160A2"/>
    <w:rsid w:val="0062168F"/>
    <w:rsid w:val="00623A98"/>
    <w:rsid w:val="006246E4"/>
    <w:rsid w:val="00626535"/>
    <w:rsid w:val="006278A3"/>
    <w:rsid w:val="006302AA"/>
    <w:rsid w:val="006306E8"/>
    <w:rsid w:val="00631BFC"/>
    <w:rsid w:val="00634D84"/>
    <w:rsid w:val="00635B33"/>
    <w:rsid w:val="006363BD"/>
    <w:rsid w:val="00637608"/>
    <w:rsid w:val="00640157"/>
    <w:rsid w:val="00640CAC"/>
    <w:rsid w:val="006412DC"/>
    <w:rsid w:val="0064177B"/>
    <w:rsid w:val="006437E5"/>
    <w:rsid w:val="0064399B"/>
    <w:rsid w:val="00643ECB"/>
    <w:rsid w:val="00644790"/>
    <w:rsid w:val="00644E62"/>
    <w:rsid w:val="00647C45"/>
    <w:rsid w:val="006501AF"/>
    <w:rsid w:val="00650DDE"/>
    <w:rsid w:val="0065130C"/>
    <w:rsid w:val="0065360C"/>
    <w:rsid w:val="00653A36"/>
    <w:rsid w:val="00653B49"/>
    <w:rsid w:val="0065561E"/>
    <w:rsid w:val="00656A4B"/>
    <w:rsid w:val="00656CCF"/>
    <w:rsid w:val="00657D27"/>
    <w:rsid w:val="00660AE2"/>
    <w:rsid w:val="0066413C"/>
    <w:rsid w:val="006667C7"/>
    <w:rsid w:val="00666E03"/>
    <w:rsid w:val="00671AD6"/>
    <w:rsid w:val="00671DEB"/>
    <w:rsid w:val="00672307"/>
    <w:rsid w:val="00673610"/>
    <w:rsid w:val="006770A4"/>
    <w:rsid w:val="006808C6"/>
    <w:rsid w:val="00681BD6"/>
    <w:rsid w:val="00687333"/>
    <w:rsid w:val="006907F9"/>
    <w:rsid w:val="00692A68"/>
    <w:rsid w:val="0069383C"/>
    <w:rsid w:val="00695D85"/>
    <w:rsid w:val="00696DB7"/>
    <w:rsid w:val="006972A2"/>
    <w:rsid w:val="0069790A"/>
    <w:rsid w:val="00697AEF"/>
    <w:rsid w:val="006A2715"/>
    <w:rsid w:val="006A3245"/>
    <w:rsid w:val="006A39DE"/>
    <w:rsid w:val="006A5171"/>
    <w:rsid w:val="006A5871"/>
    <w:rsid w:val="006A66EB"/>
    <w:rsid w:val="006A6C10"/>
    <w:rsid w:val="006A6D23"/>
    <w:rsid w:val="006B012A"/>
    <w:rsid w:val="006B111B"/>
    <w:rsid w:val="006B18C8"/>
    <w:rsid w:val="006B27AC"/>
    <w:rsid w:val="006B3CAA"/>
    <w:rsid w:val="006B5654"/>
    <w:rsid w:val="006B6451"/>
    <w:rsid w:val="006C0717"/>
    <w:rsid w:val="006C1C3B"/>
    <w:rsid w:val="006C241D"/>
    <w:rsid w:val="006C37B3"/>
    <w:rsid w:val="006C3BCB"/>
    <w:rsid w:val="006C4315"/>
    <w:rsid w:val="006C4E43"/>
    <w:rsid w:val="006C5EFA"/>
    <w:rsid w:val="006C62D3"/>
    <w:rsid w:val="006C6435"/>
    <w:rsid w:val="006C643E"/>
    <w:rsid w:val="006C7ACB"/>
    <w:rsid w:val="006D01BA"/>
    <w:rsid w:val="006D2779"/>
    <w:rsid w:val="006D3671"/>
    <w:rsid w:val="006D470A"/>
    <w:rsid w:val="006D488B"/>
    <w:rsid w:val="006D48B8"/>
    <w:rsid w:val="006D4DDF"/>
    <w:rsid w:val="006D5551"/>
    <w:rsid w:val="006D5659"/>
    <w:rsid w:val="006D6157"/>
    <w:rsid w:val="006D75EE"/>
    <w:rsid w:val="006E0A73"/>
    <w:rsid w:val="006E0FEE"/>
    <w:rsid w:val="006E2A1B"/>
    <w:rsid w:val="006E2F4C"/>
    <w:rsid w:val="006E36B3"/>
    <w:rsid w:val="006E38E9"/>
    <w:rsid w:val="006E4B19"/>
    <w:rsid w:val="006E59F4"/>
    <w:rsid w:val="006E6C11"/>
    <w:rsid w:val="006E7881"/>
    <w:rsid w:val="006E7FC9"/>
    <w:rsid w:val="006F5564"/>
    <w:rsid w:val="006F57C6"/>
    <w:rsid w:val="006F74E4"/>
    <w:rsid w:val="006F7C0C"/>
    <w:rsid w:val="0070052A"/>
    <w:rsid w:val="00700755"/>
    <w:rsid w:val="00700954"/>
    <w:rsid w:val="007023B9"/>
    <w:rsid w:val="007027E1"/>
    <w:rsid w:val="00703A45"/>
    <w:rsid w:val="00704EFF"/>
    <w:rsid w:val="0070547F"/>
    <w:rsid w:val="00705919"/>
    <w:rsid w:val="0070641C"/>
    <w:rsid w:val="0070646B"/>
    <w:rsid w:val="007109CC"/>
    <w:rsid w:val="0071232B"/>
    <w:rsid w:val="007130A2"/>
    <w:rsid w:val="00715463"/>
    <w:rsid w:val="007159FD"/>
    <w:rsid w:val="007167D8"/>
    <w:rsid w:val="00716F54"/>
    <w:rsid w:val="00717593"/>
    <w:rsid w:val="00721B36"/>
    <w:rsid w:val="00721E1E"/>
    <w:rsid w:val="0072229A"/>
    <w:rsid w:val="00722413"/>
    <w:rsid w:val="0072327C"/>
    <w:rsid w:val="007239BB"/>
    <w:rsid w:val="00725975"/>
    <w:rsid w:val="00727F46"/>
    <w:rsid w:val="00730655"/>
    <w:rsid w:val="007318A1"/>
    <w:rsid w:val="00731D77"/>
    <w:rsid w:val="00731F9B"/>
    <w:rsid w:val="00732360"/>
    <w:rsid w:val="00732AD1"/>
    <w:rsid w:val="00733588"/>
    <w:rsid w:val="0073390A"/>
    <w:rsid w:val="00734E64"/>
    <w:rsid w:val="00735BC3"/>
    <w:rsid w:val="00736B37"/>
    <w:rsid w:val="00736F41"/>
    <w:rsid w:val="007375C6"/>
    <w:rsid w:val="007402E9"/>
    <w:rsid w:val="00740BED"/>
    <w:rsid w:val="0074314E"/>
    <w:rsid w:val="0074340B"/>
    <w:rsid w:val="007439E9"/>
    <w:rsid w:val="00746160"/>
    <w:rsid w:val="00746CC9"/>
    <w:rsid w:val="00750825"/>
    <w:rsid w:val="00750FD8"/>
    <w:rsid w:val="00751001"/>
    <w:rsid w:val="007520B4"/>
    <w:rsid w:val="007530EF"/>
    <w:rsid w:val="00755327"/>
    <w:rsid w:val="007556D0"/>
    <w:rsid w:val="007572AB"/>
    <w:rsid w:val="00760721"/>
    <w:rsid w:val="00761F65"/>
    <w:rsid w:val="00761FA8"/>
    <w:rsid w:val="00762143"/>
    <w:rsid w:val="00764142"/>
    <w:rsid w:val="00764C9D"/>
    <w:rsid w:val="00765139"/>
    <w:rsid w:val="00765DE3"/>
    <w:rsid w:val="00770C21"/>
    <w:rsid w:val="00771C8C"/>
    <w:rsid w:val="0077218A"/>
    <w:rsid w:val="00772410"/>
    <w:rsid w:val="00772CE9"/>
    <w:rsid w:val="007737D8"/>
    <w:rsid w:val="00774B0F"/>
    <w:rsid w:val="007758AC"/>
    <w:rsid w:val="007763C1"/>
    <w:rsid w:val="00777E82"/>
    <w:rsid w:val="00781359"/>
    <w:rsid w:val="007821EF"/>
    <w:rsid w:val="00783129"/>
    <w:rsid w:val="0078325C"/>
    <w:rsid w:val="00785251"/>
    <w:rsid w:val="0078530F"/>
    <w:rsid w:val="00786A10"/>
    <w:rsid w:val="00787237"/>
    <w:rsid w:val="00787374"/>
    <w:rsid w:val="00790C1F"/>
    <w:rsid w:val="00790E31"/>
    <w:rsid w:val="00790FE1"/>
    <w:rsid w:val="0079126D"/>
    <w:rsid w:val="00791B81"/>
    <w:rsid w:val="00791E2F"/>
    <w:rsid w:val="00794A50"/>
    <w:rsid w:val="00795525"/>
    <w:rsid w:val="007977C8"/>
    <w:rsid w:val="00797C8A"/>
    <w:rsid w:val="007A06D5"/>
    <w:rsid w:val="007A1248"/>
    <w:rsid w:val="007A1DA0"/>
    <w:rsid w:val="007A2579"/>
    <w:rsid w:val="007A4180"/>
    <w:rsid w:val="007A5ACC"/>
    <w:rsid w:val="007A5FE3"/>
    <w:rsid w:val="007A6D4E"/>
    <w:rsid w:val="007A6D8E"/>
    <w:rsid w:val="007A79FD"/>
    <w:rsid w:val="007B0B9D"/>
    <w:rsid w:val="007B157E"/>
    <w:rsid w:val="007B43D6"/>
    <w:rsid w:val="007B4908"/>
    <w:rsid w:val="007B4E97"/>
    <w:rsid w:val="007B50A8"/>
    <w:rsid w:val="007B5A43"/>
    <w:rsid w:val="007B709B"/>
    <w:rsid w:val="007C1343"/>
    <w:rsid w:val="007C1C76"/>
    <w:rsid w:val="007C1E65"/>
    <w:rsid w:val="007C2BAF"/>
    <w:rsid w:val="007C3434"/>
    <w:rsid w:val="007C4640"/>
    <w:rsid w:val="007C5EF1"/>
    <w:rsid w:val="007C68FC"/>
    <w:rsid w:val="007C7BF5"/>
    <w:rsid w:val="007D04A5"/>
    <w:rsid w:val="007D075B"/>
    <w:rsid w:val="007D35BE"/>
    <w:rsid w:val="007D4062"/>
    <w:rsid w:val="007D72E2"/>
    <w:rsid w:val="007D75E5"/>
    <w:rsid w:val="007D773E"/>
    <w:rsid w:val="007E066E"/>
    <w:rsid w:val="007E1356"/>
    <w:rsid w:val="007E20FC"/>
    <w:rsid w:val="007E355F"/>
    <w:rsid w:val="007E405B"/>
    <w:rsid w:val="007E4525"/>
    <w:rsid w:val="007E4CD4"/>
    <w:rsid w:val="007E7062"/>
    <w:rsid w:val="007E75D2"/>
    <w:rsid w:val="007F03F9"/>
    <w:rsid w:val="007F0E1E"/>
    <w:rsid w:val="007F29A7"/>
    <w:rsid w:val="007F2D47"/>
    <w:rsid w:val="007F31CD"/>
    <w:rsid w:val="007F409E"/>
    <w:rsid w:val="007F5692"/>
    <w:rsid w:val="007F5987"/>
    <w:rsid w:val="007F5FB0"/>
    <w:rsid w:val="007F6658"/>
    <w:rsid w:val="007F7D3E"/>
    <w:rsid w:val="00800891"/>
    <w:rsid w:val="0080112E"/>
    <w:rsid w:val="008019B9"/>
    <w:rsid w:val="008021CD"/>
    <w:rsid w:val="00802CBD"/>
    <w:rsid w:val="00803440"/>
    <w:rsid w:val="00803915"/>
    <w:rsid w:val="008041A4"/>
    <w:rsid w:val="008051D1"/>
    <w:rsid w:val="00807D5D"/>
    <w:rsid w:val="0081048D"/>
    <w:rsid w:val="008145E5"/>
    <w:rsid w:val="00815EC1"/>
    <w:rsid w:val="00816078"/>
    <w:rsid w:val="008171F3"/>
    <w:rsid w:val="008173EF"/>
    <w:rsid w:val="008177E3"/>
    <w:rsid w:val="00817F4B"/>
    <w:rsid w:val="00820415"/>
    <w:rsid w:val="00821DDF"/>
    <w:rsid w:val="008232F5"/>
    <w:rsid w:val="00823AA9"/>
    <w:rsid w:val="00825C66"/>
    <w:rsid w:val="00825CD8"/>
    <w:rsid w:val="00827324"/>
    <w:rsid w:val="00830598"/>
    <w:rsid w:val="00834D32"/>
    <w:rsid w:val="0083589A"/>
    <w:rsid w:val="00836565"/>
    <w:rsid w:val="00836751"/>
    <w:rsid w:val="00836AD4"/>
    <w:rsid w:val="00837AAE"/>
    <w:rsid w:val="008412D3"/>
    <w:rsid w:val="008428E7"/>
    <w:rsid w:val="008429AD"/>
    <w:rsid w:val="00843D8E"/>
    <w:rsid w:val="008443C0"/>
    <w:rsid w:val="00844674"/>
    <w:rsid w:val="00844D53"/>
    <w:rsid w:val="00845DD5"/>
    <w:rsid w:val="00850292"/>
    <w:rsid w:val="00850A7B"/>
    <w:rsid w:val="00850C75"/>
    <w:rsid w:val="00850E39"/>
    <w:rsid w:val="00851DE8"/>
    <w:rsid w:val="00852EBF"/>
    <w:rsid w:val="00852EEF"/>
    <w:rsid w:val="0085469F"/>
    <w:rsid w:val="008546BF"/>
    <w:rsid w:val="008548DD"/>
    <w:rsid w:val="00854EF2"/>
    <w:rsid w:val="00855173"/>
    <w:rsid w:val="008557D9"/>
    <w:rsid w:val="00855BF7"/>
    <w:rsid w:val="00855EF9"/>
    <w:rsid w:val="00856214"/>
    <w:rsid w:val="008570D1"/>
    <w:rsid w:val="008578F2"/>
    <w:rsid w:val="0086027E"/>
    <w:rsid w:val="0086047E"/>
    <w:rsid w:val="0086060E"/>
    <w:rsid w:val="0086122F"/>
    <w:rsid w:val="008618FD"/>
    <w:rsid w:val="00862089"/>
    <w:rsid w:val="008630D8"/>
    <w:rsid w:val="00863A8A"/>
    <w:rsid w:val="00863A9E"/>
    <w:rsid w:val="00866D5B"/>
    <w:rsid w:val="00866D97"/>
    <w:rsid w:val="00866FF5"/>
    <w:rsid w:val="008675CA"/>
    <w:rsid w:val="00870BA4"/>
    <w:rsid w:val="00871E3E"/>
    <w:rsid w:val="008722A5"/>
    <w:rsid w:val="00872F5A"/>
    <w:rsid w:val="008738A4"/>
    <w:rsid w:val="00873E1F"/>
    <w:rsid w:val="008743BA"/>
    <w:rsid w:val="00874C16"/>
    <w:rsid w:val="00874FE2"/>
    <w:rsid w:val="00876825"/>
    <w:rsid w:val="00877D2F"/>
    <w:rsid w:val="00882F62"/>
    <w:rsid w:val="008865BF"/>
    <w:rsid w:val="00886653"/>
    <w:rsid w:val="00886AE0"/>
    <w:rsid w:val="00886D1F"/>
    <w:rsid w:val="00886F1E"/>
    <w:rsid w:val="008871E9"/>
    <w:rsid w:val="008903AA"/>
    <w:rsid w:val="0089178B"/>
    <w:rsid w:val="00891EE1"/>
    <w:rsid w:val="00893987"/>
    <w:rsid w:val="00895AF2"/>
    <w:rsid w:val="008963EF"/>
    <w:rsid w:val="0089688E"/>
    <w:rsid w:val="00896D5A"/>
    <w:rsid w:val="008A1013"/>
    <w:rsid w:val="008A19E0"/>
    <w:rsid w:val="008A1FBE"/>
    <w:rsid w:val="008A4046"/>
    <w:rsid w:val="008B2961"/>
    <w:rsid w:val="008B2E60"/>
    <w:rsid w:val="008B50FA"/>
    <w:rsid w:val="008B5AE7"/>
    <w:rsid w:val="008B5CB5"/>
    <w:rsid w:val="008B5DB5"/>
    <w:rsid w:val="008B789A"/>
    <w:rsid w:val="008C0F35"/>
    <w:rsid w:val="008C184A"/>
    <w:rsid w:val="008C22D7"/>
    <w:rsid w:val="008C2EF2"/>
    <w:rsid w:val="008C31D7"/>
    <w:rsid w:val="008C4A05"/>
    <w:rsid w:val="008C5790"/>
    <w:rsid w:val="008C60E9"/>
    <w:rsid w:val="008C6DDE"/>
    <w:rsid w:val="008D0A52"/>
    <w:rsid w:val="008D1B7C"/>
    <w:rsid w:val="008D225A"/>
    <w:rsid w:val="008D3E70"/>
    <w:rsid w:val="008D482A"/>
    <w:rsid w:val="008D4D7C"/>
    <w:rsid w:val="008D6657"/>
    <w:rsid w:val="008D6BBD"/>
    <w:rsid w:val="008D72B6"/>
    <w:rsid w:val="008E0362"/>
    <w:rsid w:val="008E0733"/>
    <w:rsid w:val="008E17F5"/>
    <w:rsid w:val="008E1F60"/>
    <w:rsid w:val="008E24E9"/>
    <w:rsid w:val="008E307E"/>
    <w:rsid w:val="008E3700"/>
    <w:rsid w:val="008E4309"/>
    <w:rsid w:val="008E4C82"/>
    <w:rsid w:val="008E63CD"/>
    <w:rsid w:val="008E6483"/>
    <w:rsid w:val="008F18FD"/>
    <w:rsid w:val="008F1F17"/>
    <w:rsid w:val="008F2829"/>
    <w:rsid w:val="008F299B"/>
    <w:rsid w:val="008F2A72"/>
    <w:rsid w:val="008F3138"/>
    <w:rsid w:val="008F4C2F"/>
    <w:rsid w:val="008F4D02"/>
    <w:rsid w:val="008F544F"/>
    <w:rsid w:val="008F6056"/>
    <w:rsid w:val="008F6521"/>
    <w:rsid w:val="00901719"/>
    <w:rsid w:val="00901DD0"/>
    <w:rsid w:val="009022E8"/>
    <w:rsid w:val="00902C07"/>
    <w:rsid w:val="00903CD4"/>
    <w:rsid w:val="00905652"/>
    <w:rsid w:val="00905804"/>
    <w:rsid w:val="0090796D"/>
    <w:rsid w:val="009101E2"/>
    <w:rsid w:val="00910A49"/>
    <w:rsid w:val="00911C55"/>
    <w:rsid w:val="00912303"/>
    <w:rsid w:val="00913531"/>
    <w:rsid w:val="009149B2"/>
    <w:rsid w:val="00914B09"/>
    <w:rsid w:val="00914B63"/>
    <w:rsid w:val="00915D73"/>
    <w:rsid w:val="0091605E"/>
    <w:rsid w:val="00916077"/>
    <w:rsid w:val="009170A2"/>
    <w:rsid w:val="0091727C"/>
    <w:rsid w:val="009208A6"/>
    <w:rsid w:val="009222D8"/>
    <w:rsid w:val="00923E35"/>
    <w:rsid w:val="00924217"/>
    <w:rsid w:val="00924514"/>
    <w:rsid w:val="009256D1"/>
    <w:rsid w:val="009269B8"/>
    <w:rsid w:val="00927316"/>
    <w:rsid w:val="00927C5A"/>
    <w:rsid w:val="00931B8C"/>
    <w:rsid w:val="009331BD"/>
    <w:rsid w:val="00933D12"/>
    <w:rsid w:val="0093443A"/>
    <w:rsid w:val="00935AF5"/>
    <w:rsid w:val="00937065"/>
    <w:rsid w:val="00940285"/>
    <w:rsid w:val="00940571"/>
    <w:rsid w:val="009410D5"/>
    <w:rsid w:val="0094483E"/>
    <w:rsid w:val="00944EF4"/>
    <w:rsid w:val="0094507C"/>
    <w:rsid w:val="00946425"/>
    <w:rsid w:val="00947484"/>
    <w:rsid w:val="00947E7E"/>
    <w:rsid w:val="00950254"/>
    <w:rsid w:val="0095139A"/>
    <w:rsid w:val="009536F4"/>
    <w:rsid w:val="00953E16"/>
    <w:rsid w:val="009542AC"/>
    <w:rsid w:val="00955C0A"/>
    <w:rsid w:val="009561AF"/>
    <w:rsid w:val="009563CA"/>
    <w:rsid w:val="009569A8"/>
    <w:rsid w:val="00957066"/>
    <w:rsid w:val="00957239"/>
    <w:rsid w:val="009638D6"/>
    <w:rsid w:val="0096450F"/>
    <w:rsid w:val="00966194"/>
    <w:rsid w:val="009664CA"/>
    <w:rsid w:val="0096769E"/>
    <w:rsid w:val="00967D1B"/>
    <w:rsid w:val="00967EA8"/>
    <w:rsid w:val="00967F36"/>
    <w:rsid w:val="009723B4"/>
    <w:rsid w:val="009728FA"/>
    <w:rsid w:val="0097408E"/>
    <w:rsid w:val="00974BB2"/>
    <w:rsid w:val="00974FA7"/>
    <w:rsid w:val="009756E5"/>
    <w:rsid w:val="009770B7"/>
    <w:rsid w:val="00977A8C"/>
    <w:rsid w:val="00980611"/>
    <w:rsid w:val="009817F0"/>
    <w:rsid w:val="00981BDA"/>
    <w:rsid w:val="00983910"/>
    <w:rsid w:val="00983BAF"/>
    <w:rsid w:val="00983D09"/>
    <w:rsid w:val="009863A5"/>
    <w:rsid w:val="00986DAB"/>
    <w:rsid w:val="009871F8"/>
    <w:rsid w:val="0098755F"/>
    <w:rsid w:val="00987C8E"/>
    <w:rsid w:val="009932AC"/>
    <w:rsid w:val="009937D3"/>
    <w:rsid w:val="009A1DBF"/>
    <w:rsid w:val="009A1E16"/>
    <w:rsid w:val="009A2755"/>
    <w:rsid w:val="009A3757"/>
    <w:rsid w:val="009A3B3C"/>
    <w:rsid w:val="009A4AFA"/>
    <w:rsid w:val="009A68E6"/>
    <w:rsid w:val="009A7598"/>
    <w:rsid w:val="009B0033"/>
    <w:rsid w:val="009B06C4"/>
    <w:rsid w:val="009B0E95"/>
    <w:rsid w:val="009B144A"/>
    <w:rsid w:val="009B1D10"/>
    <w:rsid w:val="009B1DF8"/>
    <w:rsid w:val="009B3D20"/>
    <w:rsid w:val="009B53EB"/>
    <w:rsid w:val="009B5418"/>
    <w:rsid w:val="009B6531"/>
    <w:rsid w:val="009B66D4"/>
    <w:rsid w:val="009B699F"/>
    <w:rsid w:val="009B7197"/>
    <w:rsid w:val="009B7212"/>
    <w:rsid w:val="009C01F4"/>
    <w:rsid w:val="009C0727"/>
    <w:rsid w:val="009C08B5"/>
    <w:rsid w:val="009C1030"/>
    <w:rsid w:val="009C4072"/>
    <w:rsid w:val="009C492F"/>
    <w:rsid w:val="009C5E2D"/>
    <w:rsid w:val="009C5F17"/>
    <w:rsid w:val="009D087C"/>
    <w:rsid w:val="009D279A"/>
    <w:rsid w:val="009D2FF2"/>
    <w:rsid w:val="009D3226"/>
    <w:rsid w:val="009D3385"/>
    <w:rsid w:val="009D4069"/>
    <w:rsid w:val="009D4FCE"/>
    <w:rsid w:val="009D538F"/>
    <w:rsid w:val="009D7EC4"/>
    <w:rsid w:val="009E156C"/>
    <w:rsid w:val="009E16A9"/>
    <w:rsid w:val="009E311B"/>
    <w:rsid w:val="009E375F"/>
    <w:rsid w:val="009E5401"/>
    <w:rsid w:val="009E6A9F"/>
    <w:rsid w:val="009F30F4"/>
    <w:rsid w:val="009F4B82"/>
    <w:rsid w:val="009F7ED2"/>
    <w:rsid w:val="00A02D3C"/>
    <w:rsid w:val="00A04782"/>
    <w:rsid w:val="00A05B26"/>
    <w:rsid w:val="00A0758F"/>
    <w:rsid w:val="00A07A22"/>
    <w:rsid w:val="00A07BCD"/>
    <w:rsid w:val="00A10439"/>
    <w:rsid w:val="00A11CE7"/>
    <w:rsid w:val="00A11E3B"/>
    <w:rsid w:val="00A13468"/>
    <w:rsid w:val="00A13841"/>
    <w:rsid w:val="00A1570A"/>
    <w:rsid w:val="00A15C98"/>
    <w:rsid w:val="00A211B4"/>
    <w:rsid w:val="00A211F9"/>
    <w:rsid w:val="00A2150C"/>
    <w:rsid w:val="00A23EFD"/>
    <w:rsid w:val="00A26CA6"/>
    <w:rsid w:val="00A326F4"/>
    <w:rsid w:val="00A33B4F"/>
    <w:rsid w:val="00A33DDF"/>
    <w:rsid w:val="00A34547"/>
    <w:rsid w:val="00A362DE"/>
    <w:rsid w:val="00A376B7"/>
    <w:rsid w:val="00A4035F"/>
    <w:rsid w:val="00A405FE"/>
    <w:rsid w:val="00A41BF5"/>
    <w:rsid w:val="00A434AD"/>
    <w:rsid w:val="00A43F09"/>
    <w:rsid w:val="00A44BEE"/>
    <w:rsid w:val="00A46683"/>
    <w:rsid w:val="00A46772"/>
    <w:rsid w:val="00A469E7"/>
    <w:rsid w:val="00A503DB"/>
    <w:rsid w:val="00A52133"/>
    <w:rsid w:val="00A548ED"/>
    <w:rsid w:val="00A54C75"/>
    <w:rsid w:val="00A56596"/>
    <w:rsid w:val="00A5773B"/>
    <w:rsid w:val="00A604A4"/>
    <w:rsid w:val="00A63C01"/>
    <w:rsid w:val="00A64004"/>
    <w:rsid w:val="00A64A13"/>
    <w:rsid w:val="00A655A9"/>
    <w:rsid w:val="00A6605B"/>
    <w:rsid w:val="00A66ADC"/>
    <w:rsid w:val="00A70A50"/>
    <w:rsid w:val="00A7118B"/>
    <w:rsid w:val="00A7147D"/>
    <w:rsid w:val="00A724EC"/>
    <w:rsid w:val="00A72612"/>
    <w:rsid w:val="00A74549"/>
    <w:rsid w:val="00A745FA"/>
    <w:rsid w:val="00A759AB"/>
    <w:rsid w:val="00A812CF"/>
    <w:rsid w:val="00A81B15"/>
    <w:rsid w:val="00A8272E"/>
    <w:rsid w:val="00A82C0D"/>
    <w:rsid w:val="00A837FF"/>
    <w:rsid w:val="00A846DF"/>
    <w:rsid w:val="00A84BFE"/>
    <w:rsid w:val="00A84DC8"/>
    <w:rsid w:val="00A85BA5"/>
    <w:rsid w:val="00A85DBC"/>
    <w:rsid w:val="00A87FEB"/>
    <w:rsid w:val="00A90F7B"/>
    <w:rsid w:val="00A92EE5"/>
    <w:rsid w:val="00A93F9F"/>
    <w:rsid w:val="00A9420E"/>
    <w:rsid w:val="00A97648"/>
    <w:rsid w:val="00AA1CFD"/>
    <w:rsid w:val="00AA2239"/>
    <w:rsid w:val="00AA33D2"/>
    <w:rsid w:val="00AA34ED"/>
    <w:rsid w:val="00AA4DD7"/>
    <w:rsid w:val="00AA5217"/>
    <w:rsid w:val="00AA646D"/>
    <w:rsid w:val="00AA7883"/>
    <w:rsid w:val="00AB0719"/>
    <w:rsid w:val="00AB0C57"/>
    <w:rsid w:val="00AB1195"/>
    <w:rsid w:val="00AB1374"/>
    <w:rsid w:val="00AB2A32"/>
    <w:rsid w:val="00AB4182"/>
    <w:rsid w:val="00AB4210"/>
    <w:rsid w:val="00AB462C"/>
    <w:rsid w:val="00AB4653"/>
    <w:rsid w:val="00AB5793"/>
    <w:rsid w:val="00AB6423"/>
    <w:rsid w:val="00AB79B8"/>
    <w:rsid w:val="00AB7BEA"/>
    <w:rsid w:val="00AC1202"/>
    <w:rsid w:val="00AC27DB"/>
    <w:rsid w:val="00AC4D98"/>
    <w:rsid w:val="00AC6D6B"/>
    <w:rsid w:val="00AD0353"/>
    <w:rsid w:val="00AD1085"/>
    <w:rsid w:val="00AD1BDC"/>
    <w:rsid w:val="00AD1DBD"/>
    <w:rsid w:val="00AD21F0"/>
    <w:rsid w:val="00AD3BD4"/>
    <w:rsid w:val="00AD3FB9"/>
    <w:rsid w:val="00AD47A8"/>
    <w:rsid w:val="00AD7736"/>
    <w:rsid w:val="00AD785D"/>
    <w:rsid w:val="00AE1D5F"/>
    <w:rsid w:val="00AE2B50"/>
    <w:rsid w:val="00AE3BB9"/>
    <w:rsid w:val="00AE4E81"/>
    <w:rsid w:val="00AE4ED8"/>
    <w:rsid w:val="00AE5C90"/>
    <w:rsid w:val="00AE70D4"/>
    <w:rsid w:val="00AE7684"/>
    <w:rsid w:val="00AE7868"/>
    <w:rsid w:val="00AF0407"/>
    <w:rsid w:val="00AF1AAE"/>
    <w:rsid w:val="00AF1DFE"/>
    <w:rsid w:val="00AF2EA8"/>
    <w:rsid w:val="00AF2F77"/>
    <w:rsid w:val="00AF30F5"/>
    <w:rsid w:val="00AF3204"/>
    <w:rsid w:val="00AF759B"/>
    <w:rsid w:val="00B00012"/>
    <w:rsid w:val="00B00EDA"/>
    <w:rsid w:val="00B02FD3"/>
    <w:rsid w:val="00B033A9"/>
    <w:rsid w:val="00B039B5"/>
    <w:rsid w:val="00B0508E"/>
    <w:rsid w:val="00B064E7"/>
    <w:rsid w:val="00B072AB"/>
    <w:rsid w:val="00B0752F"/>
    <w:rsid w:val="00B1071A"/>
    <w:rsid w:val="00B1516C"/>
    <w:rsid w:val="00B163F8"/>
    <w:rsid w:val="00B177D4"/>
    <w:rsid w:val="00B17E5F"/>
    <w:rsid w:val="00B17F9F"/>
    <w:rsid w:val="00B21700"/>
    <w:rsid w:val="00B22ADD"/>
    <w:rsid w:val="00B2472D"/>
    <w:rsid w:val="00B2549F"/>
    <w:rsid w:val="00B267DD"/>
    <w:rsid w:val="00B353F5"/>
    <w:rsid w:val="00B36DD9"/>
    <w:rsid w:val="00B372EF"/>
    <w:rsid w:val="00B42A45"/>
    <w:rsid w:val="00B42E37"/>
    <w:rsid w:val="00B44132"/>
    <w:rsid w:val="00B46DAB"/>
    <w:rsid w:val="00B51652"/>
    <w:rsid w:val="00B536E2"/>
    <w:rsid w:val="00B558D9"/>
    <w:rsid w:val="00B57265"/>
    <w:rsid w:val="00B573B0"/>
    <w:rsid w:val="00B61CEE"/>
    <w:rsid w:val="00B621BF"/>
    <w:rsid w:val="00B633AE"/>
    <w:rsid w:val="00B63FFC"/>
    <w:rsid w:val="00B65009"/>
    <w:rsid w:val="00B661F1"/>
    <w:rsid w:val="00B665D2"/>
    <w:rsid w:val="00B6737C"/>
    <w:rsid w:val="00B67EE7"/>
    <w:rsid w:val="00B70B36"/>
    <w:rsid w:val="00B715E1"/>
    <w:rsid w:val="00B7214D"/>
    <w:rsid w:val="00B73E87"/>
    <w:rsid w:val="00B73E95"/>
    <w:rsid w:val="00B73FE8"/>
    <w:rsid w:val="00B74372"/>
    <w:rsid w:val="00B75974"/>
    <w:rsid w:val="00B75EB3"/>
    <w:rsid w:val="00B77AAE"/>
    <w:rsid w:val="00B77F06"/>
    <w:rsid w:val="00B80283"/>
    <w:rsid w:val="00B8095F"/>
    <w:rsid w:val="00B80B0C"/>
    <w:rsid w:val="00B80B11"/>
    <w:rsid w:val="00B82399"/>
    <w:rsid w:val="00B8446C"/>
    <w:rsid w:val="00B857FF"/>
    <w:rsid w:val="00B871CD"/>
    <w:rsid w:val="00B87725"/>
    <w:rsid w:val="00B90552"/>
    <w:rsid w:val="00B92D0D"/>
    <w:rsid w:val="00B93933"/>
    <w:rsid w:val="00B9533D"/>
    <w:rsid w:val="00B97504"/>
    <w:rsid w:val="00BA259A"/>
    <w:rsid w:val="00BA259C"/>
    <w:rsid w:val="00BA29D3"/>
    <w:rsid w:val="00BA2D84"/>
    <w:rsid w:val="00BA307F"/>
    <w:rsid w:val="00BA3210"/>
    <w:rsid w:val="00BA45F7"/>
    <w:rsid w:val="00BA5280"/>
    <w:rsid w:val="00BA54B1"/>
    <w:rsid w:val="00BA6086"/>
    <w:rsid w:val="00BA757A"/>
    <w:rsid w:val="00BA763E"/>
    <w:rsid w:val="00BB0946"/>
    <w:rsid w:val="00BB0FDE"/>
    <w:rsid w:val="00BB122B"/>
    <w:rsid w:val="00BB14F1"/>
    <w:rsid w:val="00BB1791"/>
    <w:rsid w:val="00BB286F"/>
    <w:rsid w:val="00BB2BAB"/>
    <w:rsid w:val="00BB5645"/>
    <w:rsid w:val="00BB572E"/>
    <w:rsid w:val="00BB74FD"/>
    <w:rsid w:val="00BB7EE1"/>
    <w:rsid w:val="00BC1696"/>
    <w:rsid w:val="00BC38C3"/>
    <w:rsid w:val="00BC3BFA"/>
    <w:rsid w:val="00BC41F1"/>
    <w:rsid w:val="00BC5982"/>
    <w:rsid w:val="00BC64C6"/>
    <w:rsid w:val="00BC6966"/>
    <w:rsid w:val="00BC7CA2"/>
    <w:rsid w:val="00BD0FDA"/>
    <w:rsid w:val="00BD35B6"/>
    <w:rsid w:val="00BD4E6B"/>
    <w:rsid w:val="00BD6404"/>
    <w:rsid w:val="00BD7235"/>
    <w:rsid w:val="00BE079B"/>
    <w:rsid w:val="00BE178E"/>
    <w:rsid w:val="00BE181D"/>
    <w:rsid w:val="00BE2412"/>
    <w:rsid w:val="00BE33AE"/>
    <w:rsid w:val="00BE5766"/>
    <w:rsid w:val="00BE6686"/>
    <w:rsid w:val="00BF046F"/>
    <w:rsid w:val="00BF12BD"/>
    <w:rsid w:val="00BF4238"/>
    <w:rsid w:val="00BF5743"/>
    <w:rsid w:val="00BF651E"/>
    <w:rsid w:val="00BF6E31"/>
    <w:rsid w:val="00BF6FE4"/>
    <w:rsid w:val="00C014CF"/>
    <w:rsid w:val="00C019D0"/>
    <w:rsid w:val="00C019F0"/>
    <w:rsid w:val="00C01D50"/>
    <w:rsid w:val="00C02E7B"/>
    <w:rsid w:val="00C042EA"/>
    <w:rsid w:val="00C0537C"/>
    <w:rsid w:val="00C056DC"/>
    <w:rsid w:val="00C06144"/>
    <w:rsid w:val="00C109DE"/>
    <w:rsid w:val="00C10EC5"/>
    <w:rsid w:val="00C11C37"/>
    <w:rsid w:val="00C128B4"/>
    <w:rsid w:val="00C1329B"/>
    <w:rsid w:val="00C13E7D"/>
    <w:rsid w:val="00C17202"/>
    <w:rsid w:val="00C17F5B"/>
    <w:rsid w:val="00C20979"/>
    <w:rsid w:val="00C21560"/>
    <w:rsid w:val="00C22C4E"/>
    <w:rsid w:val="00C25B15"/>
    <w:rsid w:val="00C26E19"/>
    <w:rsid w:val="00C31283"/>
    <w:rsid w:val="00C3177F"/>
    <w:rsid w:val="00C31BC0"/>
    <w:rsid w:val="00C33C48"/>
    <w:rsid w:val="00C340E5"/>
    <w:rsid w:val="00C35AA7"/>
    <w:rsid w:val="00C36968"/>
    <w:rsid w:val="00C42F1D"/>
    <w:rsid w:val="00C4387C"/>
    <w:rsid w:val="00C43BA1"/>
    <w:rsid w:val="00C43DAB"/>
    <w:rsid w:val="00C43E8B"/>
    <w:rsid w:val="00C444F3"/>
    <w:rsid w:val="00C44AB1"/>
    <w:rsid w:val="00C45B48"/>
    <w:rsid w:val="00C45C42"/>
    <w:rsid w:val="00C47ACD"/>
    <w:rsid w:val="00C47F08"/>
    <w:rsid w:val="00C50F0C"/>
    <w:rsid w:val="00C5186A"/>
    <w:rsid w:val="00C52551"/>
    <w:rsid w:val="00C52B41"/>
    <w:rsid w:val="00C535A5"/>
    <w:rsid w:val="00C536FB"/>
    <w:rsid w:val="00C550F9"/>
    <w:rsid w:val="00C57380"/>
    <w:rsid w:val="00C5739F"/>
    <w:rsid w:val="00C57CF0"/>
    <w:rsid w:val="00C60ACF"/>
    <w:rsid w:val="00C623C5"/>
    <w:rsid w:val="00C642EB"/>
    <w:rsid w:val="00C64694"/>
    <w:rsid w:val="00C65891"/>
    <w:rsid w:val="00C70512"/>
    <w:rsid w:val="00C706BF"/>
    <w:rsid w:val="00C711EF"/>
    <w:rsid w:val="00C724D3"/>
    <w:rsid w:val="00C73664"/>
    <w:rsid w:val="00C736B0"/>
    <w:rsid w:val="00C7381D"/>
    <w:rsid w:val="00C755D0"/>
    <w:rsid w:val="00C77DD9"/>
    <w:rsid w:val="00C77F3F"/>
    <w:rsid w:val="00C80F13"/>
    <w:rsid w:val="00C81487"/>
    <w:rsid w:val="00C83F94"/>
    <w:rsid w:val="00C84FBB"/>
    <w:rsid w:val="00C85354"/>
    <w:rsid w:val="00C86ABA"/>
    <w:rsid w:val="00C92542"/>
    <w:rsid w:val="00C93F72"/>
    <w:rsid w:val="00C943F3"/>
    <w:rsid w:val="00CA060D"/>
    <w:rsid w:val="00CA08A5"/>
    <w:rsid w:val="00CA08C6"/>
    <w:rsid w:val="00CA0AA8"/>
    <w:rsid w:val="00CA2729"/>
    <w:rsid w:val="00CA3057"/>
    <w:rsid w:val="00CA384E"/>
    <w:rsid w:val="00CA45F8"/>
    <w:rsid w:val="00CA53DD"/>
    <w:rsid w:val="00CA5A72"/>
    <w:rsid w:val="00CA6BB3"/>
    <w:rsid w:val="00CA7BA3"/>
    <w:rsid w:val="00CB0AC1"/>
    <w:rsid w:val="00CB0E7D"/>
    <w:rsid w:val="00CB33C7"/>
    <w:rsid w:val="00CB3CC2"/>
    <w:rsid w:val="00CB3FA8"/>
    <w:rsid w:val="00CB4B5B"/>
    <w:rsid w:val="00CB67A6"/>
    <w:rsid w:val="00CB75C9"/>
    <w:rsid w:val="00CC0AE4"/>
    <w:rsid w:val="00CC0BB1"/>
    <w:rsid w:val="00CC25B4"/>
    <w:rsid w:val="00CC2E7B"/>
    <w:rsid w:val="00CC324A"/>
    <w:rsid w:val="00CC3E31"/>
    <w:rsid w:val="00CC4AFB"/>
    <w:rsid w:val="00CC55C7"/>
    <w:rsid w:val="00CC5798"/>
    <w:rsid w:val="00CC63AF"/>
    <w:rsid w:val="00CC69C8"/>
    <w:rsid w:val="00CC77A2"/>
    <w:rsid w:val="00CC7AEA"/>
    <w:rsid w:val="00CC7FE6"/>
    <w:rsid w:val="00CD162F"/>
    <w:rsid w:val="00CD40BC"/>
    <w:rsid w:val="00CD490E"/>
    <w:rsid w:val="00CD5914"/>
    <w:rsid w:val="00CD6A1B"/>
    <w:rsid w:val="00CE03C2"/>
    <w:rsid w:val="00CE0A7F"/>
    <w:rsid w:val="00CE1718"/>
    <w:rsid w:val="00CE1C50"/>
    <w:rsid w:val="00CE3CE5"/>
    <w:rsid w:val="00CE4029"/>
    <w:rsid w:val="00CE64A0"/>
    <w:rsid w:val="00CE6DF5"/>
    <w:rsid w:val="00CF278C"/>
    <w:rsid w:val="00CF4156"/>
    <w:rsid w:val="00CF5039"/>
    <w:rsid w:val="00CF606D"/>
    <w:rsid w:val="00CF71F0"/>
    <w:rsid w:val="00D03491"/>
    <w:rsid w:val="00D03D00"/>
    <w:rsid w:val="00D05168"/>
    <w:rsid w:val="00D05644"/>
    <w:rsid w:val="00D05C30"/>
    <w:rsid w:val="00D05F4C"/>
    <w:rsid w:val="00D060AA"/>
    <w:rsid w:val="00D06376"/>
    <w:rsid w:val="00D06881"/>
    <w:rsid w:val="00D06A3E"/>
    <w:rsid w:val="00D079E7"/>
    <w:rsid w:val="00D105F9"/>
    <w:rsid w:val="00D11359"/>
    <w:rsid w:val="00D13757"/>
    <w:rsid w:val="00D14B0D"/>
    <w:rsid w:val="00D15E37"/>
    <w:rsid w:val="00D15F50"/>
    <w:rsid w:val="00D16340"/>
    <w:rsid w:val="00D17607"/>
    <w:rsid w:val="00D17AEF"/>
    <w:rsid w:val="00D20406"/>
    <w:rsid w:val="00D213B9"/>
    <w:rsid w:val="00D2286A"/>
    <w:rsid w:val="00D2499E"/>
    <w:rsid w:val="00D24D31"/>
    <w:rsid w:val="00D25D1C"/>
    <w:rsid w:val="00D27537"/>
    <w:rsid w:val="00D30384"/>
    <w:rsid w:val="00D3188C"/>
    <w:rsid w:val="00D326A2"/>
    <w:rsid w:val="00D329FE"/>
    <w:rsid w:val="00D34FA0"/>
    <w:rsid w:val="00D35F9B"/>
    <w:rsid w:val="00D35FD4"/>
    <w:rsid w:val="00D3667C"/>
    <w:rsid w:val="00D36B69"/>
    <w:rsid w:val="00D400FC"/>
    <w:rsid w:val="00D40279"/>
    <w:rsid w:val="00D408DD"/>
    <w:rsid w:val="00D426A6"/>
    <w:rsid w:val="00D43490"/>
    <w:rsid w:val="00D4570E"/>
    <w:rsid w:val="00D45D72"/>
    <w:rsid w:val="00D520E4"/>
    <w:rsid w:val="00D525BA"/>
    <w:rsid w:val="00D534A2"/>
    <w:rsid w:val="00D539E0"/>
    <w:rsid w:val="00D5543D"/>
    <w:rsid w:val="00D55454"/>
    <w:rsid w:val="00D575DD"/>
    <w:rsid w:val="00D57816"/>
    <w:rsid w:val="00D57A95"/>
    <w:rsid w:val="00D57DFA"/>
    <w:rsid w:val="00D60689"/>
    <w:rsid w:val="00D613D2"/>
    <w:rsid w:val="00D61AD7"/>
    <w:rsid w:val="00D65EC2"/>
    <w:rsid w:val="00D706AA"/>
    <w:rsid w:val="00D709CE"/>
    <w:rsid w:val="00D71E45"/>
    <w:rsid w:val="00D71F73"/>
    <w:rsid w:val="00D7281F"/>
    <w:rsid w:val="00D72848"/>
    <w:rsid w:val="00D73B9B"/>
    <w:rsid w:val="00D74CE2"/>
    <w:rsid w:val="00D7619D"/>
    <w:rsid w:val="00D767E7"/>
    <w:rsid w:val="00D76B0C"/>
    <w:rsid w:val="00D80786"/>
    <w:rsid w:val="00D81CAB"/>
    <w:rsid w:val="00D82A65"/>
    <w:rsid w:val="00D8374D"/>
    <w:rsid w:val="00D8576F"/>
    <w:rsid w:val="00D8677F"/>
    <w:rsid w:val="00D86CB4"/>
    <w:rsid w:val="00D87D86"/>
    <w:rsid w:val="00D90544"/>
    <w:rsid w:val="00D91C3E"/>
    <w:rsid w:val="00D91CAB"/>
    <w:rsid w:val="00D91ED1"/>
    <w:rsid w:val="00D93356"/>
    <w:rsid w:val="00D94582"/>
    <w:rsid w:val="00D9549A"/>
    <w:rsid w:val="00D9600A"/>
    <w:rsid w:val="00D9638E"/>
    <w:rsid w:val="00D97F0C"/>
    <w:rsid w:val="00DA21AB"/>
    <w:rsid w:val="00DA3A86"/>
    <w:rsid w:val="00DA3AF1"/>
    <w:rsid w:val="00DA4CC9"/>
    <w:rsid w:val="00DA7AE8"/>
    <w:rsid w:val="00DB04AA"/>
    <w:rsid w:val="00DB0EAA"/>
    <w:rsid w:val="00DB1112"/>
    <w:rsid w:val="00DB1696"/>
    <w:rsid w:val="00DB49AE"/>
    <w:rsid w:val="00DB61B2"/>
    <w:rsid w:val="00DB6F85"/>
    <w:rsid w:val="00DB7665"/>
    <w:rsid w:val="00DC130B"/>
    <w:rsid w:val="00DC1A72"/>
    <w:rsid w:val="00DC34F4"/>
    <w:rsid w:val="00DC4CC6"/>
    <w:rsid w:val="00DC4D4A"/>
    <w:rsid w:val="00DC514F"/>
    <w:rsid w:val="00DC752D"/>
    <w:rsid w:val="00DC77DC"/>
    <w:rsid w:val="00DC781F"/>
    <w:rsid w:val="00DC7933"/>
    <w:rsid w:val="00DC7B21"/>
    <w:rsid w:val="00DD02AE"/>
    <w:rsid w:val="00DD09EE"/>
    <w:rsid w:val="00DD0C2C"/>
    <w:rsid w:val="00DD153C"/>
    <w:rsid w:val="00DD234B"/>
    <w:rsid w:val="00DD28BC"/>
    <w:rsid w:val="00DD2AC4"/>
    <w:rsid w:val="00DD3FD5"/>
    <w:rsid w:val="00DD513E"/>
    <w:rsid w:val="00DD6348"/>
    <w:rsid w:val="00DD6D1B"/>
    <w:rsid w:val="00DD7749"/>
    <w:rsid w:val="00DD788E"/>
    <w:rsid w:val="00DE0A8F"/>
    <w:rsid w:val="00DE11C5"/>
    <w:rsid w:val="00DE2D2C"/>
    <w:rsid w:val="00DE31F0"/>
    <w:rsid w:val="00DE3D1C"/>
    <w:rsid w:val="00DE6290"/>
    <w:rsid w:val="00DE6CD3"/>
    <w:rsid w:val="00DE7F96"/>
    <w:rsid w:val="00DF13CF"/>
    <w:rsid w:val="00DF2E94"/>
    <w:rsid w:val="00DF4252"/>
    <w:rsid w:val="00DF45D0"/>
    <w:rsid w:val="00DF5483"/>
    <w:rsid w:val="00DF72F8"/>
    <w:rsid w:val="00E007F0"/>
    <w:rsid w:val="00E01CC3"/>
    <w:rsid w:val="00E0227D"/>
    <w:rsid w:val="00E03EEB"/>
    <w:rsid w:val="00E04056"/>
    <w:rsid w:val="00E04B84"/>
    <w:rsid w:val="00E0553A"/>
    <w:rsid w:val="00E0603D"/>
    <w:rsid w:val="00E062D4"/>
    <w:rsid w:val="00E06CFB"/>
    <w:rsid w:val="00E06FDA"/>
    <w:rsid w:val="00E1031E"/>
    <w:rsid w:val="00E1068A"/>
    <w:rsid w:val="00E1282B"/>
    <w:rsid w:val="00E12E8C"/>
    <w:rsid w:val="00E14AB7"/>
    <w:rsid w:val="00E151F2"/>
    <w:rsid w:val="00E160A5"/>
    <w:rsid w:val="00E16574"/>
    <w:rsid w:val="00E1713D"/>
    <w:rsid w:val="00E20A43"/>
    <w:rsid w:val="00E221F6"/>
    <w:rsid w:val="00E2316C"/>
    <w:rsid w:val="00E235F2"/>
    <w:rsid w:val="00E23898"/>
    <w:rsid w:val="00E23A56"/>
    <w:rsid w:val="00E2410B"/>
    <w:rsid w:val="00E24654"/>
    <w:rsid w:val="00E26085"/>
    <w:rsid w:val="00E2635B"/>
    <w:rsid w:val="00E27F54"/>
    <w:rsid w:val="00E31459"/>
    <w:rsid w:val="00E33CD2"/>
    <w:rsid w:val="00E34A4C"/>
    <w:rsid w:val="00E34E88"/>
    <w:rsid w:val="00E35D91"/>
    <w:rsid w:val="00E363E0"/>
    <w:rsid w:val="00E40E90"/>
    <w:rsid w:val="00E4303D"/>
    <w:rsid w:val="00E4497F"/>
    <w:rsid w:val="00E4598B"/>
    <w:rsid w:val="00E465FA"/>
    <w:rsid w:val="00E47D6F"/>
    <w:rsid w:val="00E50AE3"/>
    <w:rsid w:val="00E50E23"/>
    <w:rsid w:val="00E51BC2"/>
    <w:rsid w:val="00E531EB"/>
    <w:rsid w:val="00E537EF"/>
    <w:rsid w:val="00E53A18"/>
    <w:rsid w:val="00E54874"/>
    <w:rsid w:val="00E54B6F"/>
    <w:rsid w:val="00E55ACA"/>
    <w:rsid w:val="00E55DBC"/>
    <w:rsid w:val="00E57B74"/>
    <w:rsid w:val="00E60331"/>
    <w:rsid w:val="00E62B51"/>
    <w:rsid w:val="00E63B11"/>
    <w:rsid w:val="00E661FF"/>
    <w:rsid w:val="00E6785E"/>
    <w:rsid w:val="00E70C6E"/>
    <w:rsid w:val="00E71A93"/>
    <w:rsid w:val="00E726EB"/>
    <w:rsid w:val="00E72A96"/>
    <w:rsid w:val="00E751B5"/>
    <w:rsid w:val="00E77291"/>
    <w:rsid w:val="00E8052E"/>
    <w:rsid w:val="00E80B52"/>
    <w:rsid w:val="00E80C3B"/>
    <w:rsid w:val="00E824C3"/>
    <w:rsid w:val="00E83CE9"/>
    <w:rsid w:val="00E840B3"/>
    <w:rsid w:val="00E8629F"/>
    <w:rsid w:val="00E86E0C"/>
    <w:rsid w:val="00E8769C"/>
    <w:rsid w:val="00E91008"/>
    <w:rsid w:val="00E91564"/>
    <w:rsid w:val="00E9224D"/>
    <w:rsid w:val="00E9374E"/>
    <w:rsid w:val="00E93880"/>
    <w:rsid w:val="00E93FA9"/>
    <w:rsid w:val="00E94113"/>
    <w:rsid w:val="00E94F54"/>
    <w:rsid w:val="00E959B6"/>
    <w:rsid w:val="00EA0AAA"/>
    <w:rsid w:val="00EA1111"/>
    <w:rsid w:val="00EA1901"/>
    <w:rsid w:val="00EA20D5"/>
    <w:rsid w:val="00EA3120"/>
    <w:rsid w:val="00EA3961"/>
    <w:rsid w:val="00EA3B4F"/>
    <w:rsid w:val="00EA3C24"/>
    <w:rsid w:val="00EA3F42"/>
    <w:rsid w:val="00EA46A3"/>
    <w:rsid w:val="00EA4731"/>
    <w:rsid w:val="00EA5DC7"/>
    <w:rsid w:val="00EA6575"/>
    <w:rsid w:val="00EA73DF"/>
    <w:rsid w:val="00EB197A"/>
    <w:rsid w:val="00EB335C"/>
    <w:rsid w:val="00EB55B4"/>
    <w:rsid w:val="00EB61AE"/>
    <w:rsid w:val="00EB6AF8"/>
    <w:rsid w:val="00EC1A60"/>
    <w:rsid w:val="00EC1DD4"/>
    <w:rsid w:val="00EC322D"/>
    <w:rsid w:val="00EC35D8"/>
    <w:rsid w:val="00EC3D3C"/>
    <w:rsid w:val="00EC43CD"/>
    <w:rsid w:val="00EC4741"/>
    <w:rsid w:val="00EC53B4"/>
    <w:rsid w:val="00EC5C75"/>
    <w:rsid w:val="00EC63E3"/>
    <w:rsid w:val="00EC745F"/>
    <w:rsid w:val="00ED014D"/>
    <w:rsid w:val="00ED0890"/>
    <w:rsid w:val="00ED1F71"/>
    <w:rsid w:val="00ED2629"/>
    <w:rsid w:val="00ED3307"/>
    <w:rsid w:val="00ED4182"/>
    <w:rsid w:val="00ED77E6"/>
    <w:rsid w:val="00EE14C9"/>
    <w:rsid w:val="00EE38D3"/>
    <w:rsid w:val="00EE4FA4"/>
    <w:rsid w:val="00EE5B68"/>
    <w:rsid w:val="00EE626C"/>
    <w:rsid w:val="00EE7CE4"/>
    <w:rsid w:val="00EF1EBA"/>
    <w:rsid w:val="00EF23F7"/>
    <w:rsid w:val="00EF55EB"/>
    <w:rsid w:val="00EF6797"/>
    <w:rsid w:val="00F001C4"/>
    <w:rsid w:val="00F00B3F"/>
    <w:rsid w:val="00F00DCC"/>
    <w:rsid w:val="00F0156F"/>
    <w:rsid w:val="00F0171D"/>
    <w:rsid w:val="00F02FE1"/>
    <w:rsid w:val="00F040C5"/>
    <w:rsid w:val="00F05AC8"/>
    <w:rsid w:val="00F07167"/>
    <w:rsid w:val="00F072D8"/>
    <w:rsid w:val="00F07CE0"/>
    <w:rsid w:val="00F07D73"/>
    <w:rsid w:val="00F1147D"/>
    <w:rsid w:val="00F11AD5"/>
    <w:rsid w:val="00F13D05"/>
    <w:rsid w:val="00F14386"/>
    <w:rsid w:val="00F161A2"/>
    <w:rsid w:val="00F1671E"/>
    <w:rsid w:val="00F1679D"/>
    <w:rsid w:val="00F1682C"/>
    <w:rsid w:val="00F200B9"/>
    <w:rsid w:val="00F20B91"/>
    <w:rsid w:val="00F20CF7"/>
    <w:rsid w:val="00F221E2"/>
    <w:rsid w:val="00F22594"/>
    <w:rsid w:val="00F23041"/>
    <w:rsid w:val="00F241A3"/>
    <w:rsid w:val="00F24B8B"/>
    <w:rsid w:val="00F26C49"/>
    <w:rsid w:val="00F27257"/>
    <w:rsid w:val="00F277B9"/>
    <w:rsid w:val="00F30136"/>
    <w:rsid w:val="00F30D2E"/>
    <w:rsid w:val="00F310DA"/>
    <w:rsid w:val="00F32EE9"/>
    <w:rsid w:val="00F33F57"/>
    <w:rsid w:val="00F35516"/>
    <w:rsid w:val="00F3578E"/>
    <w:rsid w:val="00F35790"/>
    <w:rsid w:val="00F35C8B"/>
    <w:rsid w:val="00F369F8"/>
    <w:rsid w:val="00F37071"/>
    <w:rsid w:val="00F37289"/>
    <w:rsid w:val="00F4094E"/>
    <w:rsid w:val="00F4136D"/>
    <w:rsid w:val="00F41529"/>
    <w:rsid w:val="00F4212E"/>
    <w:rsid w:val="00F42C20"/>
    <w:rsid w:val="00F42CD1"/>
    <w:rsid w:val="00F43577"/>
    <w:rsid w:val="00F43E34"/>
    <w:rsid w:val="00F44522"/>
    <w:rsid w:val="00F4592F"/>
    <w:rsid w:val="00F521C4"/>
    <w:rsid w:val="00F552D1"/>
    <w:rsid w:val="00F55913"/>
    <w:rsid w:val="00F55E2D"/>
    <w:rsid w:val="00F561DE"/>
    <w:rsid w:val="00F56685"/>
    <w:rsid w:val="00F5668D"/>
    <w:rsid w:val="00F57876"/>
    <w:rsid w:val="00F6083D"/>
    <w:rsid w:val="00F61598"/>
    <w:rsid w:val="00F618EF"/>
    <w:rsid w:val="00F61965"/>
    <w:rsid w:val="00F61F33"/>
    <w:rsid w:val="00F62B94"/>
    <w:rsid w:val="00F6369C"/>
    <w:rsid w:val="00F65582"/>
    <w:rsid w:val="00F66E75"/>
    <w:rsid w:val="00F709FE"/>
    <w:rsid w:val="00F72CF2"/>
    <w:rsid w:val="00F77530"/>
    <w:rsid w:val="00F77EB0"/>
    <w:rsid w:val="00F80B60"/>
    <w:rsid w:val="00F825EA"/>
    <w:rsid w:val="00F836EE"/>
    <w:rsid w:val="00F8714A"/>
    <w:rsid w:val="00F87CDD"/>
    <w:rsid w:val="00F9169C"/>
    <w:rsid w:val="00F91A6C"/>
    <w:rsid w:val="00F91D53"/>
    <w:rsid w:val="00F91E97"/>
    <w:rsid w:val="00F92818"/>
    <w:rsid w:val="00F933F0"/>
    <w:rsid w:val="00F93B24"/>
    <w:rsid w:val="00F94672"/>
    <w:rsid w:val="00F94715"/>
    <w:rsid w:val="00F94BAD"/>
    <w:rsid w:val="00F964DB"/>
    <w:rsid w:val="00F96B02"/>
    <w:rsid w:val="00FA0C3A"/>
    <w:rsid w:val="00FA18C7"/>
    <w:rsid w:val="00FA2280"/>
    <w:rsid w:val="00FA4718"/>
    <w:rsid w:val="00FA4A05"/>
    <w:rsid w:val="00FA56EC"/>
    <w:rsid w:val="00FA59D8"/>
    <w:rsid w:val="00FA697C"/>
    <w:rsid w:val="00FA7F3D"/>
    <w:rsid w:val="00FB488C"/>
    <w:rsid w:val="00FB4CCF"/>
    <w:rsid w:val="00FB7266"/>
    <w:rsid w:val="00FC051F"/>
    <w:rsid w:val="00FC06FF"/>
    <w:rsid w:val="00FC1D70"/>
    <w:rsid w:val="00FC1EE1"/>
    <w:rsid w:val="00FC201E"/>
    <w:rsid w:val="00FC545A"/>
    <w:rsid w:val="00FC560F"/>
    <w:rsid w:val="00FC69EA"/>
    <w:rsid w:val="00FC71BD"/>
    <w:rsid w:val="00FD0694"/>
    <w:rsid w:val="00FD25BE"/>
    <w:rsid w:val="00FD2E70"/>
    <w:rsid w:val="00FD67AB"/>
    <w:rsid w:val="00FD7AA7"/>
    <w:rsid w:val="00FD7D11"/>
    <w:rsid w:val="00FE0C32"/>
    <w:rsid w:val="00FE0FE4"/>
    <w:rsid w:val="00FE248C"/>
    <w:rsid w:val="00FE42EC"/>
    <w:rsid w:val="00FE65AF"/>
    <w:rsid w:val="00FE710B"/>
    <w:rsid w:val="00FF111E"/>
    <w:rsid w:val="00FF1FCB"/>
    <w:rsid w:val="00FF2056"/>
    <w:rsid w:val="00FF34C3"/>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0251F0CB-AF4F-43A9-B18C-166E86238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77E6"/>
    <w:rPr>
      <w:rFonts w:ascii="Calibri" w:eastAsiaTheme="minorEastAsia" w:hAnsi="Calibri"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cs="Times New Roman"/>
      <w:sz w:val="20"/>
      <w:szCs w:val="20"/>
      <w:lang w:val="en-GB" w:eastAsia="en-US"/>
    </w:rPr>
  </w:style>
  <w:style w:type="paragraph" w:customStyle="1" w:styleId="FP">
    <w:name w:val="FP"/>
    <w:basedOn w:val="Normal"/>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cs="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table" w:customStyle="1" w:styleId="Tabellengitternetz1">
    <w:name w:val="Tabellengitternetz1"/>
    <w:basedOn w:val="TableNormal"/>
    <w:next w:val="TableGrid"/>
    <w:rsid w:val="005C3613"/>
    <w:rPr>
      <w:rFonts w:ascii="CG Times (WN)" w:eastAsia="Arial"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A388B-B830-469B-A97C-4E0A8CC55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2323</Words>
  <Characters>13245</Characters>
  <Application>Microsoft Office Word</Application>
  <DocSecurity>0</DocSecurity>
  <Lines>110</Lines>
  <Paragraphs>31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15537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4</cp:revision>
  <cp:lastPrinted>2019-04-25T01:09:00Z</cp:lastPrinted>
  <dcterms:created xsi:type="dcterms:W3CDTF">2024-04-05T02:05:00Z</dcterms:created>
  <dcterms:modified xsi:type="dcterms:W3CDTF">2024-04-08T15:37:00Z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