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0147E698"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10</w:t>
      </w:r>
      <w:r w:rsidR="003950B7">
        <w:rPr>
          <w:rFonts w:cs="Arial"/>
          <w:sz w:val="24"/>
        </w:rPr>
        <w:t>-bis</w:t>
      </w:r>
      <w:r>
        <w:rPr>
          <w:rFonts w:cs="Arial"/>
          <w:i/>
          <w:sz w:val="24"/>
        </w:rPr>
        <w:tab/>
      </w:r>
      <w:r w:rsidR="007074EA" w:rsidRPr="007074EA">
        <w:rPr>
          <w:rFonts w:cs="Arial"/>
          <w:iCs/>
          <w:sz w:val="24"/>
        </w:rPr>
        <w:t>R4-2404984</w:t>
      </w:r>
    </w:p>
    <w:p w14:paraId="225BCA78" w14:textId="36E0AE2F" w:rsidR="00070795" w:rsidRDefault="003950B7" w:rsidP="00070795">
      <w:pPr>
        <w:pStyle w:val="Header"/>
        <w:tabs>
          <w:tab w:val="right" w:pos="10206"/>
        </w:tabs>
        <w:spacing w:after="120"/>
        <w:rPr>
          <w:rFonts w:cs="Arial"/>
          <w:sz w:val="24"/>
        </w:rPr>
      </w:pPr>
      <w:r>
        <w:rPr>
          <w:rFonts w:cs="Arial"/>
          <w:sz w:val="24"/>
        </w:rPr>
        <w:t>Chan</w:t>
      </w:r>
      <w:r w:rsidR="00464649">
        <w:rPr>
          <w:rFonts w:cs="Arial"/>
          <w:sz w:val="24"/>
        </w:rPr>
        <w:t>gsha</w:t>
      </w:r>
      <w:r w:rsidR="006C791A">
        <w:rPr>
          <w:rFonts w:cs="Arial"/>
          <w:sz w:val="24"/>
        </w:rPr>
        <w:t xml:space="preserve">, </w:t>
      </w:r>
      <w:r w:rsidR="00464649">
        <w:rPr>
          <w:rFonts w:cs="Arial"/>
          <w:sz w:val="24"/>
        </w:rPr>
        <w:t>China</w:t>
      </w:r>
      <w:r w:rsidR="00070795">
        <w:rPr>
          <w:rFonts w:cs="Arial"/>
          <w:sz w:val="24"/>
        </w:rPr>
        <w:t>,</w:t>
      </w:r>
      <w:r w:rsidR="00E01242">
        <w:rPr>
          <w:rFonts w:cs="Arial"/>
          <w:sz w:val="24"/>
        </w:rPr>
        <w:t xml:space="preserve"> </w:t>
      </w:r>
      <w:r w:rsidR="00464649">
        <w:rPr>
          <w:rFonts w:cs="Arial"/>
          <w:sz w:val="24"/>
        </w:rPr>
        <w:t>15</w:t>
      </w:r>
      <w:r w:rsidR="000B0CA1" w:rsidRPr="00F465E8">
        <w:rPr>
          <w:rFonts w:cs="Arial"/>
          <w:sz w:val="24"/>
          <w:vertAlign w:val="superscript"/>
        </w:rPr>
        <w:t>th</w:t>
      </w:r>
      <w:r w:rsidR="00763249">
        <w:rPr>
          <w:rFonts w:cs="Arial"/>
          <w:sz w:val="24"/>
        </w:rPr>
        <w:t xml:space="preserve"> </w:t>
      </w:r>
      <w:r w:rsidR="006C791A">
        <w:rPr>
          <w:rFonts w:cs="Arial"/>
          <w:sz w:val="24"/>
        </w:rPr>
        <w:t xml:space="preserve">to </w:t>
      </w:r>
      <w:r w:rsidR="00F465E8">
        <w:rPr>
          <w:rFonts w:cs="Arial"/>
          <w:sz w:val="24"/>
        </w:rPr>
        <w:t>1</w:t>
      </w:r>
      <w:r w:rsidR="00464649">
        <w:rPr>
          <w:rFonts w:cs="Arial"/>
          <w:sz w:val="24"/>
        </w:rPr>
        <w:t>9</w:t>
      </w:r>
      <w:r w:rsidR="00464649">
        <w:rPr>
          <w:rFonts w:cs="Arial"/>
          <w:sz w:val="24"/>
          <w:vertAlign w:val="superscript"/>
        </w:rPr>
        <w:t>th</w:t>
      </w:r>
      <w:r w:rsidR="00763249">
        <w:rPr>
          <w:rFonts w:cs="Arial"/>
          <w:sz w:val="24"/>
          <w:vertAlign w:val="superscript"/>
        </w:rPr>
        <w:t xml:space="preserve"> </w:t>
      </w:r>
      <w:r w:rsidR="00763249">
        <w:rPr>
          <w:rFonts w:cs="Arial"/>
          <w:sz w:val="24"/>
        </w:rPr>
        <w:t xml:space="preserve"> </w:t>
      </w:r>
      <w:r w:rsidR="00464649">
        <w:rPr>
          <w:rFonts w:cs="Arial"/>
          <w:sz w:val="24"/>
        </w:rPr>
        <w:t>April</w:t>
      </w:r>
      <w:r w:rsidR="00763249">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31920ADF" w:rsidR="003B61A8" w:rsidRDefault="003B61A8" w:rsidP="129D1B99">
      <w:pPr>
        <w:spacing w:after="120"/>
        <w:ind w:left="1985" w:hanging="1985"/>
        <w:rPr>
          <w:rFonts w:ascii="Arial" w:hAnsi="Arial" w:cs="Arial"/>
          <w:color w:val="FF0000"/>
        </w:rPr>
      </w:pPr>
      <w:r w:rsidRPr="129D1B99">
        <w:rPr>
          <w:rFonts w:ascii="Arial" w:hAnsi="Arial" w:cs="Arial"/>
          <w:b/>
          <w:bCs/>
        </w:rPr>
        <w:t>Title:</w:t>
      </w:r>
      <w:r>
        <w:tab/>
      </w:r>
      <w:r w:rsidR="0062745C" w:rsidRPr="129D1B99">
        <w:rPr>
          <w:rFonts w:ascii="Arial" w:hAnsi="Arial" w:cs="Arial"/>
        </w:rPr>
        <w:t>O</w:t>
      </w:r>
      <w:r w:rsidR="000703FE" w:rsidRPr="129D1B99">
        <w:rPr>
          <w:rFonts w:ascii="Arial" w:hAnsi="Arial" w:cs="Arial"/>
        </w:rPr>
        <w:t xml:space="preserve">verview of BS </w:t>
      </w:r>
      <w:r w:rsidR="686F9118" w:rsidRPr="129D1B99">
        <w:rPr>
          <w:rFonts w:ascii="Arial" w:hAnsi="Arial" w:cs="Arial"/>
        </w:rPr>
        <w:t xml:space="preserve">OTA </w:t>
      </w:r>
      <w:r w:rsidR="000703FE" w:rsidRPr="129D1B99">
        <w:rPr>
          <w:rFonts w:ascii="Arial" w:hAnsi="Arial" w:cs="Arial"/>
        </w:rPr>
        <w:t xml:space="preserve">co-location requirements </w:t>
      </w:r>
    </w:p>
    <w:p w14:paraId="72798C4E" w14:textId="14F5AE9B"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7018DB">
        <w:rPr>
          <w:rFonts w:ascii="Arial" w:hAnsi="Arial" w:cs="Arial"/>
          <w:bCs/>
          <w:lang w:val="en-US"/>
        </w:rPr>
        <w:t>9.2.3</w:t>
      </w:r>
    </w:p>
    <w:p w14:paraId="3C088A4A" w14:textId="3911058A"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28837FE6" w:rsidR="00843454" w:rsidRDefault="0062745C" w:rsidP="00155B44">
      <w:pPr>
        <w:pStyle w:val="BodyText"/>
      </w:pPr>
      <w:r>
        <w:t>At the last RAN meeting (RAN#</w:t>
      </w:r>
      <w:r w:rsidR="002D5A58">
        <w:t>103</w:t>
      </w:r>
      <w:r>
        <w:t xml:space="preserve"> in </w:t>
      </w:r>
      <w:r w:rsidR="002D5A58">
        <w:t>Maastricht</w:t>
      </w:r>
      <w:r>
        <w:t>)</w:t>
      </w:r>
      <w:r w:rsidR="00155B44">
        <w:t xml:space="preserve"> </w:t>
      </w:r>
      <w:r w:rsidR="002D5A58">
        <w:t>a new WI was initiated</w:t>
      </w:r>
      <w:r w:rsidR="004036F3">
        <w:t xml:space="preserve"> [1]</w:t>
      </w:r>
      <w:r w:rsidR="002D5A58">
        <w:t xml:space="preserve">. </w:t>
      </w:r>
      <w:r w:rsidR="00C66747">
        <w:t xml:space="preserve">One of the objectives in the WI is related to improving the co-location requirements in BS specifications. </w:t>
      </w:r>
      <w:r>
        <w:t xml:space="preserve"> </w:t>
      </w:r>
    </w:p>
    <w:p w14:paraId="52EC68F0" w14:textId="57CE646F" w:rsidR="00843454" w:rsidRPr="007D610C" w:rsidRDefault="00C628DE" w:rsidP="0062745C">
      <w:pPr>
        <w:pStyle w:val="BodyText"/>
      </w:pPr>
      <w:r>
        <w:t>In t</w:t>
      </w:r>
      <w:r w:rsidR="00843454">
        <w:t>his contribution</w:t>
      </w:r>
      <w:r w:rsidR="003C1F83">
        <w:t xml:space="preserve"> we present an overview of aspects to further consider</w:t>
      </w:r>
      <w:r w:rsidR="004036F3">
        <w:t xml:space="preserve"> in relation to the WI objectives for the new WI.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D7D80AD" w14:textId="75B239DB" w:rsidR="009D53A7" w:rsidRDefault="009D53A7" w:rsidP="009D53A7">
      <w:pPr>
        <w:pStyle w:val="BodyText"/>
      </w:pPr>
      <w:r>
        <w:t xml:space="preserve">In Rel-15 a complete set of OTA requirements were defined for MSR AAS BS (TS 37.105 and TS 37.145-2) and NR BS type 1-O for FR1 and NR BS type 2-O for FR2 (TS 38.104 and TS 38.141-2) for the first time. Now after some years and many new bands have been added we have noticed some technical issues in specifications. The issues and corresponding solutions have been identified as candidates for specification improvements </w:t>
      </w:r>
      <w:r w:rsidR="001229B2">
        <w:t xml:space="preserve">as </w:t>
      </w:r>
      <w:r>
        <w:t xml:space="preserve">part of the OTA test enhancement essential to evolve the BS RF specifications.  </w:t>
      </w:r>
    </w:p>
    <w:p w14:paraId="02BE57C6" w14:textId="73A619B9" w:rsidR="009D53A7" w:rsidRDefault="009D53A7" w:rsidP="009D53A7">
      <w:pPr>
        <w:pStyle w:val="BodyText"/>
      </w:pPr>
      <w:r>
        <w:t xml:space="preserve">In general, OTA requirement will provide many benefits, such as having requirements defined for the complete system </w:t>
      </w:r>
      <w:r w:rsidR="00DB7035">
        <w:t>w</w:t>
      </w:r>
      <w:r>
        <w:t>ithout the need for RF connectors which is of great importance for upper FR1 and FR2 frequencies. Initially, the transition to move to the OTA conformance testing was encountered as a large challenge, but now with all experiences from NR BS type 2-O it’s clear that the industry is ready for NR BS type 1-O products operating in the upper parts of FR1.</w:t>
      </w:r>
    </w:p>
    <w:p w14:paraId="5B3A0232" w14:textId="1BC6F673" w:rsidR="009D53A7" w:rsidRDefault="009D53A7" w:rsidP="009D53A7">
      <w:pPr>
        <w:pStyle w:val="BodyText"/>
      </w:pPr>
      <w:r>
        <w:t>For NR BS type 1-O, co-location requirements are defined to guarantee co-location of base station</w:t>
      </w:r>
      <w:r w:rsidR="00DD5811" w:rsidRPr="00203B95">
        <w:rPr>
          <w:rFonts w:eastAsia="Times New Roman"/>
          <w:lang w:val="en-US"/>
        </w:rPr>
        <w:t>s</w:t>
      </w:r>
      <w:r>
        <w:t xml:space="preserve"> operating within different frequency bands in the same geographical area. The emission and blocking requirements will directly set design constraints on radio front end characteristics such as RF band filter suppression, transmitter linearity, etc. The co-location requirements are categorized as optional declared requirements defined to guarantee co-location of multiple networks. The transmitter intermodulation requirement is defined to guarantee that unwanted emission requirement levels are maintained when operating in close vicinity of a neighbouring interfering base station. This requirement will set design constraints on the transmitter implementation. It is also a regulatory requirement is some regions. </w:t>
      </w:r>
    </w:p>
    <w:p w14:paraId="57879E49" w14:textId="44E4AE62" w:rsidR="004B372C" w:rsidRDefault="009D53A7" w:rsidP="0062745C">
      <w:pPr>
        <w:pStyle w:val="BodyText"/>
      </w:pPr>
      <w:r>
        <w:t xml:space="preserve">With these proposed OTA test improvements, the NR BS type 1-O requirements will be prepared for M-MIMO/AAS products supporting enhancements in RAN1 features allowing the industry to facilitate a shift to full OTA specification and conformance testing. Since the work proposed here is extensive it can be split up over multiple releases, where some issues are resolved in Rel-19 and other to be resolved later in Rel-20. </w:t>
      </w:r>
      <w:r w:rsidR="003B61A8">
        <w:t xml:space="preserve">  </w:t>
      </w:r>
    </w:p>
    <w:p w14:paraId="3F62B398" w14:textId="2DD3BC58" w:rsidR="002D47DD" w:rsidRDefault="002D47DD" w:rsidP="002D47DD">
      <w:r>
        <w:t xml:space="preserve">The co-location requirements are defined based on a concept of a </w:t>
      </w:r>
      <w:r w:rsidRPr="00F57792">
        <w:rPr>
          <w:i/>
          <w:iCs/>
        </w:rPr>
        <w:t>co-location reference antenna</w:t>
      </w:r>
      <w:r>
        <w:t xml:space="preserve"> mimicking a specific co-location scenario. </w:t>
      </w:r>
    </w:p>
    <w:p w14:paraId="4890A1C3" w14:textId="77777777" w:rsidR="002D47DD" w:rsidRDefault="002D47DD" w:rsidP="002D47DD">
      <w:r>
        <w:t>The technical background and challenges related to use current test specification and adding support for upper parts of FR1 and above 7125 MHz can be summarized as:</w:t>
      </w:r>
    </w:p>
    <w:p w14:paraId="6F9AA3FB" w14:textId="77777777" w:rsidR="002D47DD" w:rsidRDefault="002D47DD" w:rsidP="002D47DD">
      <w:pPr>
        <w:pStyle w:val="ListParagraph"/>
      </w:pPr>
    </w:p>
    <w:p w14:paraId="1A91D4D7" w14:textId="77777777" w:rsidR="002D47DD" w:rsidRPr="00553235" w:rsidRDefault="002D47DD" w:rsidP="002D47DD">
      <w:pPr>
        <w:pStyle w:val="ListParagraph"/>
        <w:ind w:left="567" w:hanging="567"/>
        <w:rPr>
          <w:b/>
          <w:bCs/>
          <w:u w:val="single"/>
        </w:rPr>
      </w:pPr>
      <w:r w:rsidRPr="00553235">
        <w:rPr>
          <w:b/>
          <w:bCs/>
          <w:u w:val="single"/>
        </w:rPr>
        <w:t>Requirement issues:</w:t>
      </w:r>
    </w:p>
    <w:p w14:paraId="679EEAEF" w14:textId="77777777" w:rsidR="002D47DD" w:rsidRDefault="002D47DD" w:rsidP="002D47DD">
      <w:pPr>
        <w:pStyle w:val="ListParagraph"/>
      </w:pPr>
    </w:p>
    <w:p w14:paraId="56A7C0D1" w14:textId="77777777" w:rsidR="002D47DD" w:rsidRDefault="002D47DD" w:rsidP="00314238">
      <w:pPr>
        <w:pStyle w:val="ListParagraph"/>
        <w:numPr>
          <w:ilvl w:val="0"/>
          <w:numId w:val="8"/>
        </w:numPr>
        <w:ind w:left="851" w:hanging="567"/>
      </w:pPr>
      <w:r>
        <w:t xml:space="preserve">Before adopting the co-location concept for bands above 2.5 GHz RAN4 needs to evaluate relevant co-location scenarios, such as side-by-side (used as baseline for Rel-15), on top each other, in different sites pointing towards each other (Used as baseline before Rel-15), or any other relevant scenario. </w:t>
      </w:r>
      <w:r w:rsidRPr="0072204A">
        <w:t>Th</w:t>
      </w:r>
      <w:r>
        <w:t xml:space="preserve">e scenario considered for Rel-15 </w:t>
      </w:r>
      <w:r w:rsidRPr="0072204A">
        <w:t xml:space="preserve">may not be representative for many </w:t>
      </w:r>
      <w:r>
        <w:t>deployed</w:t>
      </w:r>
      <w:r w:rsidRPr="0072204A">
        <w:t xml:space="preserve"> networks now (end of Rel-18).</w:t>
      </w:r>
      <w:r>
        <w:t xml:space="preserve"> The antenna arrays used at higher frequencies are typically electrically larger than what was assumed for Rel-15. </w:t>
      </w:r>
    </w:p>
    <w:p w14:paraId="7C9D04A3" w14:textId="77777777" w:rsidR="002D47DD" w:rsidRDefault="002D47DD" w:rsidP="00314238">
      <w:pPr>
        <w:pStyle w:val="ListParagraph"/>
        <w:numPr>
          <w:ilvl w:val="0"/>
          <w:numId w:val="8"/>
        </w:numPr>
        <w:ind w:left="851" w:hanging="567"/>
      </w:pPr>
      <w:r>
        <w:lastRenderedPageBreak/>
        <w:t xml:space="preserve">The Rel-15 co-location scenario consider an AAS co-located with a non-AAS with a passive single column antenna. With a single column antenna, the array factor in the horizontal domain is not captured. During the introduction of AAS this was a reasonable scenario to consider, but now with new bands above 2.5 GHz also scenarios with AAS to AAS may be highly relevant. For AAS, a statistical approach would be needed to capture relevant coupling due to beam forming. </w:t>
      </w:r>
    </w:p>
    <w:p w14:paraId="2EC7E4F1" w14:textId="77777777" w:rsidR="002D47DD" w:rsidRDefault="002D47DD" w:rsidP="00314238">
      <w:pPr>
        <w:pStyle w:val="ListParagraph"/>
        <w:numPr>
          <w:ilvl w:val="0"/>
          <w:numId w:val="8"/>
        </w:numPr>
        <w:ind w:left="851" w:hanging="567"/>
      </w:pPr>
      <w:r>
        <w:t xml:space="preserve">The Rel-15 co-location scenario is focused on wide area deployment. Its relevance for other BS classes like medium range BS and local area BS, etc. is not clear. Eventually, new co-location antennas or scenario may be needed for those BS classes to make specifications complete. </w:t>
      </w:r>
    </w:p>
    <w:p w14:paraId="45A6B19D" w14:textId="77777777" w:rsidR="002D47DD" w:rsidRDefault="002D47DD" w:rsidP="00314238">
      <w:pPr>
        <w:pStyle w:val="ListParagraph"/>
        <w:numPr>
          <w:ilvl w:val="0"/>
          <w:numId w:val="8"/>
        </w:numPr>
        <w:ind w:left="851" w:hanging="567"/>
      </w:pPr>
      <w:r>
        <w:t xml:space="preserve">All requirement levels are derived based on an assumed port-to-port isolation of 30 dB. </w:t>
      </w:r>
      <w:r w:rsidRPr="00922E77">
        <w:t xml:space="preserve">When 30 dB was assumed, the isolation between a single column antenna and a AAS with few branches was considered. Now RAN4 consider higher frequencies and much larger array structures. The isolation value to assume above 2.5 GHz </w:t>
      </w:r>
      <w:r>
        <w:t xml:space="preserve">with </w:t>
      </w:r>
      <w:r w:rsidRPr="00922E77">
        <w:t>more than 32 transceiver branches</w:t>
      </w:r>
      <w:r>
        <w:t xml:space="preserve"> and considering array excitations</w:t>
      </w:r>
      <w:r w:rsidRPr="00922E77">
        <w:t xml:space="preserve"> should be further studied.</w:t>
      </w:r>
      <w:r>
        <w:t xml:space="preserve"> To find a relevant isolation a statistical analysis including beamforming aspects on both victim and aggressor would be required. As coupling given same physical separation would be frequency dependent, the requirement levels need to be adjusted accordingly.</w:t>
      </w:r>
    </w:p>
    <w:p w14:paraId="26F8B97D" w14:textId="77777777" w:rsidR="002D47DD" w:rsidRDefault="002D47DD" w:rsidP="00314238">
      <w:pPr>
        <w:pStyle w:val="ListParagraph"/>
        <w:numPr>
          <w:ilvl w:val="0"/>
          <w:numId w:val="8"/>
        </w:numPr>
        <w:ind w:left="851" w:hanging="567"/>
      </w:pPr>
      <w:r>
        <w:t>To maintain degradation level used for non-AAS BS, RAN4 should reconsider the AAS BS co-location spurious emission and not include the 9 dB relaxation part of requirement derivation background. The current requirement levels for AAS BS may not guarantee the same level of degradation as for non-AAS BS.</w:t>
      </w:r>
    </w:p>
    <w:p w14:paraId="0D96B9C5" w14:textId="77777777" w:rsidR="00AB6788" w:rsidRDefault="00285635" w:rsidP="00285635">
      <w:r w:rsidRPr="00314238">
        <w:rPr>
          <w:b/>
          <w:bCs/>
          <w:u w:val="single"/>
        </w:rPr>
        <w:t>Observation 1:</w:t>
      </w:r>
      <w:r>
        <w:t xml:space="preserve"> </w:t>
      </w:r>
      <w:r w:rsidR="00AF668C">
        <w:t xml:space="preserve">The considered </w:t>
      </w:r>
      <w:r w:rsidR="00CC6348">
        <w:t xml:space="preserve">BS-to-BS co-location </w:t>
      </w:r>
      <w:r w:rsidR="00AF668C">
        <w:t>scenario</w:t>
      </w:r>
      <w:r w:rsidR="00CC6348">
        <w:t xml:space="preserve"> assumed in Rel-15 for AAS BS require further considerations in relation to </w:t>
      </w:r>
      <w:r w:rsidR="005B7514">
        <w:t>spectrum above 2.5 GHz. The current approach assumes a certain co-location scenario</w:t>
      </w:r>
      <w:r w:rsidR="00B03BFB">
        <w:t xml:space="preserve"> (side-by-side, separated 10 cm)</w:t>
      </w:r>
      <w:r w:rsidR="000D752C">
        <w:t xml:space="preserve">. This scenario </w:t>
      </w:r>
      <w:r w:rsidR="00742BD2">
        <w:t xml:space="preserve">does not cover relevant scenarios between non-AAS/AAS and AAS/AAS co-location scenario for all bands defined within FR1. </w:t>
      </w:r>
    </w:p>
    <w:p w14:paraId="533812E1" w14:textId="77777777" w:rsidR="0018264C" w:rsidRDefault="00AB6788" w:rsidP="00285635">
      <w:r w:rsidRPr="00314238">
        <w:rPr>
          <w:b/>
          <w:bCs/>
          <w:u w:val="single"/>
        </w:rPr>
        <w:t>Observation 2:</w:t>
      </w:r>
      <w:r>
        <w:t xml:space="preserve"> Currently, RAN4 assumes 30 dB isolation between victim and aggressor when co-location </w:t>
      </w:r>
      <w:r w:rsidR="0018264C">
        <w:t>requirements</w:t>
      </w:r>
      <w:r>
        <w:t xml:space="preserve"> are derived. </w:t>
      </w:r>
      <w:r w:rsidR="0015780B">
        <w:t xml:space="preserve">30 dB was relevant for </w:t>
      </w:r>
      <w:r w:rsidR="0018264C">
        <w:t>frequencies</w:t>
      </w:r>
      <w:r w:rsidR="0015780B">
        <w:t xml:space="preserve"> below 2.5 GHz and victim and aggressor antenna size </w:t>
      </w:r>
      <w:r w:rsidR="0018264C">
        <w:t>were</w:t>
      </w:r>
      <w:r w:rsidR="0015780B">
        <w:t xml:space="preserve"> </w:t>
      </w:r>
      <w:r w:rsidR="00245D02">
        <w:t>equally large.</w:t>
      </w:r>
      <w:r w:rsidR="0018264C">
        <w:t xml:space="preserve"> RAN4 need to evaluate relevant isolation values for realistic deployment scenarios at frequencies above 2.5 GHz. </w:t>
      </w:r>
    </w:p>
    <w:p w14:paraId="42D894C6" w14:textId="77777777" w:rsidR="009344B5" w:rsidRDefault="00290545" w:rsidP="00285635">
      <w:r w:rsidRPr="00314238">
        <w:rPr>
          <w:b/>
          <w:bCs/>
          <w:u w:val="single"/>
        </w:rPr>
        <w:t>Observation 3:</w:t>
      </w:r>
      <w:r>
        <w:t xml:space="preserve"> The 9 dB additional </w:t>
      </w:r>
      <w:r w:rsidR="00CA42F5">
        <w:t>relaxation</w:t>
      </w:r>
      <w:r>
        <w:t xml:space="preserve"> applied for </w:t>
      </w:r>
      <w:r w:rsidR="00CA42F5">
        <w:t>co-location spurious emission should be removed.</w:t>
      </w:r>
    </w:p>
    <w:p w14:paraId="0A4D247C" w14:textId="0C6805C7" w:rsidR="00285635" w:rsidRDefault="009344B5" w:rsidP="00314238">
      <w:r w:rsidRPr="00314238">
        <w:rPr>
          <w:b/>
          <w:bCs/>
          <w:u w:val="single"/>
        </w:rPr>
        <w:t>Observation 4:</w:t>
      </w:r>
      <w:r>
        <w:t xml:space="preserve"> </w:t>
      </w:r>
      <w:r w:rsidR="00051E08">
        <w:t xml:space="preserve">It would be very beneficial to move away from the co-location reference antenna and instead define requirements on OTA parameters such as </w:t>
      </w:r>
      <w:r w:rsidR="000F7528">
        <w:t>field-strength or power density.</w:t>
      </w:r>
      <w:r w:rsidR="00CA42F5">
        <w:t xml:space="preserve"> </w:t>
      </w:r>
      <w:r w:rsidR="00245D02">
        <w:t xml:space="preserve"> </w:t>
      </w:r>
      <w:r w:rsidR="00CC6348">
        <w:t xml:space="preserve"> </w:t>
      </w:r>
    </w:p>
    <w:p w14:paraId="2EF0C801" w14:textId="77777777" w:rsidR="002D47DD" w:rsidRDefault="002D47DD" w:rsidP="002D47DD">
      <w:pPr>
        <w:pStyle w:val="ListParagraph"/>
      </w:pPr>
    </w:p>
    <w:p w14:paraId="66358ECD" w14:textId="77777777" w:rsidR="002D47DD" w:rsidRPr="00553235" w:rsidRDefault="002D47DD" w:rsidP="002D47DD">
      <w:pPr>
        <w:pStyle w:val="ListParagraph"/>
        <w:ind w:left="567" w:hanging="567"/>
        <w:rPr>
          <w:b/>
          <w:bCs/>
          <w:u w:val="single"/>
        </w:rPr>
      </w:pPr>
      <w:r w:rsidRPr="00553235">
        <w:rPr>
          <w:b/>
          <w:bCs/>
          <w:u w:val="single"/>
        </w:rPr>
        <w:t>Conformance test issues:</w:t>
      </w:r>
    </w:p>
    <w:p w14:paraId="2FB43068" w14:textId="77777777" w:rsidR="002D47DD" w:rsidRDefault="002D47DD" w:rsidP="002D47DD">
      <w:pPr>
        <w:pStyle w:val="ListParagraph"/>
      </w:pPr>
    </w:p>
    <w:p w14:paraId="2EB1C8C5" w14:textId="77777777" w:rsidR="002D47DD" w:rsidRDefault="002D47DD" w:rsidP="00314238">
      <w:pPr>
        <w:pStyle w:val="ListParagraph"/>
        <w:numPr>
          <w:ilvl w:val="0"/>
          <w:numId w:val="9"/>
        </w:numPr>
        <w:ind w:left="851" w:hanging="567"/>
      </w:pPr>
      <w:r>
        <w:t>A band specific Co-location Test Antenna (CLTA) is required per declared supported co-location band. This will create a logistical problem during conformance testing since a product is typically declared to support many co-location situations. This will result in many CLTAs are needed per tested product, which create a logistical challenge for test laboratories.</w:t>
      </w:r>
    </w:p>
    <w:p w14:paraId="756FEFE0" w14:textId="77777777" w:rsidR="002D47DD" w:rsidRDefault="002D47DD" w:rsidP="00314238">
      <w:pPr>
        <w:pStyle w:val="ListParagraph"/>
        <w:numPr>
          <w:ilvl w:val="0"/>
          <w:numId w:val="9"/>
        </w:numPr>
        <w:ind w:left="851" w:hanging="567"/>
      </w:pPr>
      <w:r w:rsidRPr="00C23C0E">
        <w:t>For bands defined above 2.5 GHz it is very difficult to find commercially available single column BS antennas or multi-columns with similar characteristics</w:t>
      </w:r>
      <w:r>
        <w:t xml:space="preserve"> as specified in TS 38.141-2, subclause 4.12</w:t>
      </w:r>
      <w:r w:rsidRPr="00C23C0E">
        <w:t xml:space="preserve">. Therefore, the availability and access to </w:t>
      </w:r>
      <w:r>
        <w:t xml:space="preserve">relevant </w:t>
      </w:r>
      <w:r w:rsidRPr="00C23C0E">
        <w:t>CLTA</w:t>
      </w:r>
      <w:r>
        <w:t>s</w:t>
      </w:r>
      <w:r w:rsidRPr="00C23C0E">
        <w:t xml:space="preserve"> </w:t>
      </w:r>
      <w:r>
        <w:t>are</w:t>
      </w:r>
      <w:r w:rsidRPr="00C23C0E">
        <w:t xml:space="preserve"> </w:t>
      </w:r>
      <w:r>
        <w:t xml:space="preserve">very </w:t>
      </w:r>
      <w:r w:rsidRPr="00C23C0E">
        <w:t>limited for bands above 2.5 GHz</w:t>
      </w:r>
      <w:r>
        <w:t>.</w:t>
      </w:r>
    </w:p>
    <w:p w14:paraId="62525B0F" w14:textId="77777777" w:rsidR="002D47DD" w:rsidRDefault="002D47DD" w:rsidP="00314238">
      <w:pPr>
        <w:pStyle w:val="ListParagraph"/>
        <w:numPr>
          <w:ilvl w:val="0"/>
          <w:numId w:val="9"/>
        </w:numPr>
        <w:ind w:left="851" w:hanging="567"/>
      </w:pPr>
      <w:r>
        <w:t>By experience, it can be concluded that the test setup for transmitter intermodulation is very complex. A large PA capable of very high output power is required to generate the interfering signal clean enough to be injected by the CLTA, while TRP unwanted emissions is measured and evaluated. The TRP level for unwanted emission can be measured in a far-field test environment or in a reverberation chamber test environment, as described in TS 38.141-2.</w:t>
      </w:r>
    </w:p>
    <w:p w14:paraId="0C7C43DE" w14:textId="77777777" w:rsidR="002D47DD" w:rsidRDefault="002D47DD" w:rsidP="00314238">
      <w:pPr>
        <w:pStyle w:val="ListParagraph"/>
        <w:numPr>
          <w:ilvl w:val="0"/>
          <w:numId w:val="9"/>
        </w:numPr>
        <w:ind w:left="851" w:hanging="567"/>
      </w:pPr>
      <w:r w:rsidRPr="00FC19C0">
        <w:t xml:space="preserve">The CLTA puts additional </w:t>
      </w:r>
      <w:r>
        <w:t>burden</w:t>
      </w:r>
      <w:r w:rsidRPr="00FC19C0">
        <w:t xml:space="preserve"> on the OTA test environments, such as volume</w:t>
      </w:r>
      <w:r>
        <w:t xml:space="preserve"> restrictions</w:t>
      </w:r>
      <w:r w:rsidRPr="00FC19C0">
        <w:t xml:space="preserve"> and </w:t>
      </w:r>
      <w:r>
        <w:t xml:space="preserve">additional </w:t>
      </w:r>
      <w:r w:rsidRPr="00FC19C0">
        <w:t xml:space="preserve">weight on the </w:t>
      </w:r>
      <w:r>
        <w:t xml:space="preserve">positioner used in the test chamber. It is therefore not suitable to use a passive BS antenna with multiple columns, even though current specification allows it. </w:t>
      </w:r>
    </w:p>
    <w:p w14:paraId="164440F7" w14:textId="77777777" w:rsidR="002D47DD" w:rsidRDefault="002D47DD" w:rsidP="00314238">
      <w:pPr>
        <w:pStyle w:val="ListParagraph"/>
        <w:numPr>
          <w:ilvl w:val="0"/>
          <w:numId w:val="9"/>
        </w:numPr>
        <w:ind w:left="851" w:hanging="567"/>
      </w:pPr>
      <w:r>
        <w:t>Due to the very complex test setup required to test transmitter intermodulation (TX IMD) careful review of the test scope is required to minimize total test time. The test is based on measuring TRP at the same time an interferer signal is injected using the CLTA. Further evaluation of the test scope in TS 38.141-2, subclause 6.8.4 to capture only relevant cases of e.g., carrier, bandwidth, multi-band and carrier aggregation configurations.</w:t>
      </w:r>
    </w:p>
    <w:p w14:paraId="537D08BD" w14:textId="77777777" w:rsidR="002D47DD" w:rsidRDefault="002D47DD" w:rsidP="00314238">
      <w:pPr>
        <w:pStyle w:val="ListParagraph"/>
        <w:numPr>
          <w:ilvl w:val="0"/>
          <w:numId w:val="9"/>
        </w:numPr>
        <w:ind w:left="851" w:hanging="567"/>
      </w:pPr>
      <w:r>
        <w:t xml:space="preserve">It should be noted that many co-location requirements either require very high OTA chamber dynamic range (co-location spurious emission) or require generation of very high power in the chamber as CLTA and existing co-location concept would imply blocking interferer level 30 dB higher than existing conducted requirements. </w:t>
      </w:r>
    </w:p>
    <w:p w14:paraId="7EC51FA9" w14:textId="77777777" w:rsidR="002D47DD" w:rsidRDefault="002D47DD" w:rsidP="002D47DD">
      <w:pPr>
        <w:pStyle w:val="ListParagraph"/>
      </w:pPr>
    </w:p>
    <w:p w14:paraId="6ADADF7F" w14:textId="3659544F" w:rsidR="00695806" w:rsidRDefault="002D47DD" w:rsidP="002D47DD">
      <w:r>
        <w:lastRenderedPageBreak/>
        <w:t>For upper FR1 and the frequency range between 7 to 24 GHz the co-location requirement concept needs to be evolved. It would be suitable to define requirement such that the need for a specified dedicated co-location reference antenna can be avoided. Hence, determine relevant parameters and requirement levels based on OTA parameters such as field-strength or power density at a given test distance. In [</w:t>
      </w:r>
      <w:r w:rsidR="00A64BF9">
        <w:t>3</w:t>
      </w:r>
      <w:r>
        <w:t xml:space="preserve">], some basic technical background for such approach was presented. Further elaborations and studies may be needed to fully define an evolved requirement concept for co-location requirements. </w:t>
      </w:r>
    </w:p>
    <w:p w14:paraId="592FC728" w14:textId="1F9AF9E6" w:rsidR="002D47DD" w:rsidRDefault="00695806" w:rsidP="002D47DD">
      <w:r w:rsidRPr="00314238">
        <w:rPr>
          <w:b/>
          <w:bCs/>
          <w:u w:val="single"/>
        </w:rPr>
        <w:t>Observation 5:</w:t>
      </w:r>
      <w:r>
        <w:t xml:space="preserve"> Experiences </w:t>
      </w:r>
      <w:r w:rsidR="000634E0">
        <w:t xml:space="preserve">shows that </w:t>
      </w:r>
      <w:r w:rsidR="0069470C">
        <w:t xml:space="preserve">the </w:t>
      </w:r>
      <w:r w:rsidR="008F3A49">
        <w:t>handling and logistics related to CLTA is not optimal.</w:t>
      </w:r>
    </w:p>
    <w:p w14:paraId="308E5688" w14:textId="04DD3356" w:rsidR="008F3A49" w:rsidRDefault="008F3A49" w:rsidP="002D47DD">
      <w:r w:rsidRPr="00314238">
        <w:rPr>
          <w:b/>
          <w:bCs/>
          <w:u w:val="single"/>
        </w:rPr>
        <w:t>Observation 6:</w:t>
      </w:r>
      <w:r>
        <w:t xml:space="preserve"> For TX IM the test</w:t>
      </w:r>
      <w:r w:rsidR="00E4691E">
        <w:t xml:space="preserve"> </w:t>
      </w:r>
      <w:r>
        <w:t>setup is very complex requiring large PA</w:t>
      </w:r>
      <w:r w:rsidR="00E4691E">
        <w:t xml:space="preserve"> with very high output power capability. This </w:t>
      </w:r>
      <w:r w:rsidR="001678AA">
        <w:t xml:space="preserve">will cause human safety and logistical aspects to </w:t>
      </w:r>
      <w:r w:rsidR="002A2C9E">
        <w:t xml:space="preserve">further </w:t>
      </w:r>
      <w:r w:rsidR="001678AA">
        <w:t xml:space="preserve">consider in an OTA test </w:t>
      </w:r>
      <w:r w:rsidR="002A2C9E">
        <w:t xml:space="preserve">environment. </w:t>
      </w:r>
    </w:p>
    <w:p w14:paraId="6F3D9477" w14:textId="662C759C" w:rsidR="00085AE0" w:rsidRDefault="00544E71" w:rsidP="002D47DD">
      <w:r>
        <w:t xml:space="preserve">The work related to TX IM test scope reduction is related to </w:t>
      </w:r>
      <w:r w:rsidR="00B23463">
        <w:t xml:space="preserve">updating the conformance test </w:t>
      </w:r>
      <w:r w:rsidR="00D64FED">
        <w:t>specification,</w:t>
      </w:r>
      <w:r w:rsidR="00B23463">
        <w:t xml:space="preserve"> which is part of performance work</w:t>
      </w:r>
      <w:r w:rsidR="00C17535">
        <w:t>, while a</w:t>
      </w:r>
      <w:r w:rsidR="00085AE0">
        <w:t xml:space="preserve">spects related to how to improve </w:t>
      </w:r>
      <w:r w:rsidR="00C17535">
        <w:t xml:space="preserve">co-location requirements relates to both RF core and performance work. </w:t>
      </w:r>
      <w:r w:rsidR="004B0844">
        <w:t>At this</w:t>
      </w:r>
      <w:r w:rsidR="00C8558D">
        <w:t xml:space="preserve"> meeting RAN4 need to</w:t>
      </w:r>
      <w:r w:rsidR="001566EA">
        <w:t xml:space="preserve"> create a way-forward with</w:t>
      </w:r>
      <w:r w:rsidR="00C8558D">
        <w:t xml:space="preserve"> </w:t>
      </w:r>
      <w:r w:rsidR="005F3064">
        <w:t xml:space="preserve">general </w:t>
      </w:r>
      <w:r w:rsidR="001566EA">
        <w:t>guidance</w:t>
      </w:r>
      <w:r w:rsidR="005F3064">
        <w:t xml:space="preserve"> and </w:t>
      </w:r>
      <w:r w:rsidR="00C8558D">
        <w:t xml:space="preserve">tasks to study </w:t>
      </w:r>
      <w:r w:rsidR="0056131A">
        <w:t xml:space="preserve">for </w:t>
      </w:r>
      <w:r w:rsidR="005F3064">
        <w:t>coming</w:t>
      </w:r>
      <w:r w:rsidR="0056131A">
        <w:t xml:space="preserve"> meeting</w:t>
      </w:r>
      <w:r w:rsidR="001566EA">
        <w:t>s</w:t>
      </w:r>
      <w:r w:rsidR="0056131A">
        <w:t xml:space="preserve">. </w:t>
      </w:r>
      <w:r w:rsidR="00C8558D">
        <w:t xml:space="preserve">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6BD4312C" w14:textId="77777777" w:rsidR="00314238" w:rsidRDefault="009A1366" w:rsidP="003B61A8">
      <w:pPr>
        <w:pStyle w:val="BodyText"/>
      </w:pPr>
      <w:r>
        <w:t xml:space="preserve">In this contribution we </w:t>
      </w:r>
      <w:r w:rsidR="00F749D3">
        <w:t xml:space="preserve">present background and experiences from </w:t>
      </w:r>
      <w:r w:rsidR="00314238">
        <w:t xml:space="preserve">BS type 1-O co-location requirement and corresponding testing. </w:t>
      </w:r>
    </w:p>
    <w:p w14:paraId="04E2BA7D" w14:textId="77777777" w:rsidR="00314238" w:rsidRDefault="00314238" w:rsidP="003B61A8">
      <w:pPr>
        <w:pStyle w:val="BodyText"/>
      </w:pPr>
      <w:r>
        <w:t>We have made the following observations:</w:t>
      </w:r>
    </w:p>
    <w:p w14:paraId="576DD8AD" w14:textId="77777777" w:rsidR="00314238" w:rsidRDefault="00314238" w:rsidP="00314238">
      <w:r w:rsidRPr="006A114E">
        <w:rPr>
          <w:b/>
          <w:bCs/>
          <w:u w:val="single"/>
        </w:rPr>
        <w:t>Observation 1:</w:t>
      </w:r>
      <w:r>
        <w:t xml:space="preserve"> The considered BS-to-BS co-location scenario assumed in Rel-15 for AAS BS require further considerations in relation to spectrum above 2.5 GHz. The current approach assumes a certain co-location scenario (side-by-side, separated 10 cm). This scenario does not cover relevant scenarios between non-AAS/AAS and AAS/AAS co-location scenario for all bands defined within FR1. </w:t>
      </w:r>
    </w:p>
    <w:p w14:paraId="2C1E420F" w14:textId="77777777" w:rsidR="00314238" w:rsidRDefault="00314238" w:rsidP="00314238">
      <w:r w:rsidRPr="006A114E">
        <w:rPr>
          <w:b/>
          <w:bCs/>
          <w:u w:val="single"/>
        </w:rPr>
        <w:t>Observation 2:</w:t>
      </w:r>
      <w:r>
        <w:t xml:space="preserve"> Currently, RAN4 assumes 30 dB isolation between victim and aggressor when co-location requirements are derived. 30 dB was relevant for frequencies below 2.5 GHz and victim and aggressor antenna size were equally large. RAN4 need to evaluate relevant isolation values for realistic deployment scenarios at frequencies above 2.5 GHz. </w:t>
      </w:r>
    </w:p>
    <w:p w14:paraId="1FD911CB" w14:textId="77777777" w:rsidR="00314238" w:rsidRDefault="00314238" w:rsidP="00314238">
      <w:r w:rsidRPr="006A114E">
        <w:rPr>
          <w:b/>
          <w:bCs/>
          <w:u w:val="single"/>
        </w:rPr>
        <w:t>Observation 3:</w:t>
      </w:r>
      <w:r>
        <w:t xml:space="preserve"> The 9 dB additional relaxation applied for co-location spurious emission should be removed.</w:t>
      </w:r>
    </w:p>
    <w:p w14:paraId="658C5224" w14:textId="77777777" w:rsidR="00314238" w:rsidRDefault="00314238" w:rsidP="00314238">
      <w:r w:rsidRPr="006A114E">
        <w:rPr>
          <w:b/>
          <w:bCs/>
          <w:u w:val="single"/>
        </w:rPr>
        <w:t>Observation 4:</w:t>
      </w:r>
      <w:r>
        <w:t xml:space="preserve"> It would be very beneficial to move away from the co-location reference antenna and instead define requirements on OTA parameters such as field-strength or power density.   </w:t>
      </w:r>
    </w:p>
    <w:p w14:paraId="0F7DD0A5" w14:textId="77777777" w:rsidR="00314238" w:rsidRDefault="00314238" w:rsidP="00314238">
      <w:r w:rsidRPr="006A114E">
        <w:rPr>
          <w:b/>
          <w:bCs/>
          <w:u w:val="single"/>
        </w:rPr>
        <w:t>Observation 5:</w:t>
      </w:r>
      <w:r>
        <w:t xml:space="preserve"> Experiences shows that the handling and logistics related to CLTA is not optimal.</w:t>
      </w:r>
    </w:p>
    <w:p w14:paraId="68BA0D86" w14:textId="77777777" w:rsidR="00314238" w:rsidRDefault="00314238" w:rsidP="00314238">
      <w:r w:rsidRPr="006A114E">
        <w:rPr>
          <w:b/>
          <w:bCs/>
          <w:u w:val="single"/>
        </w:rPr>
        <w:t>Observation 6:</w:t>
      </w:r>
      <w:r>
        <w:t xml:space="preserve"> For TX IM the test setup is very complex requiring large PA with very high output power capability. This will cause human safety and logistical aspects to further consider in an OTA test environment. </w:t>
      </w:r>
    </w:p>
    <w:p w14:paraId="188A849B" w14:textId="5AEB0319" w:rsidR="003B61A8" w:rsidRPr="007D610C" w:rsidRDefault="003B61A8" w:rsidP="003B61A8">
      <w:pPr>
        <w:pStyle w:val="BodyText"/>
      </w:pPr>
      <w:r>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3A0C4669" w:rsidR="003B61A8" w:rsidRDefault="003B61A8" w:rsidP="003B61A8">
      <w:pPr>
        <w:ind w:left="709" w:hanging="709"/>
      </w:pPr>
      <w:r>
        <w:t>[1]</w:t>
      </w:r>
      <w:r>
        <w:tab/>
      </w:r>
      <w:r w:rsidR="00144215">
        <w:t>RP-</w:t>
      </w:r>
      <w:r w:rsidR="00592B25">
        <w:t>240829</w:t>
      </w:r>
      <w:r w:rsidR="00144215">
        <w:t>, “</w:t>
      </w:r>
      <w:r w:rsidR="002D5A58" w:rsidRPr="002D5A58">
        <w:t>New WID: NR base station (BS) RF requirement evolution for FR1/FR2 and testing</w:t>
      </w:r>
      <w:r w:rsidR="00144215">
        <w:t>”,</w:t>
      </w:r>
      <w:r w:rsidR="00592B25">
        <w:t xml:space="preserve"> ZTE</w:t>
      </w:r>
      <w:r w:rsidR="00144215">
        <w:t xml:space="preserve"> </w:t>
      </w:r>
    </w:p>
    <w:p w14:paraId="35EE84EA" w14:textId="3151541D" w:rsidR="003B61A8" w:rsidRDefault="003B61A8" w:rsidP="003B61A8">
      <w:pPr>
        <w:ind w:left="709" w:hanging="709"/>
      </w:pPr>
      <w:r>
        <w:t xml:space="preserve">[2] </w:t>
      </w:r>
      <w:r>
        <w:tab/>
      </w:r>
      <w:r w:rsidR="00144215">
        <w:t>R4-2402475, “</w:t>
      </w:r>
      <w:r w:rsidR="006D707C" w:rsidRPr="006D707C">
        <w:t>NR BS RF enhancements in Rel-19</w:t>
      </w:r>
      <w:r w:rsidR="00144215">
        <w:t>”, Ericsson</w:t>
      </w:r>
    </w:p>
    <w:p w14:paraId="195E8050" w14:textId="04455704" w:rsidR="00A64BF9" w:rsidRDefault="00A64BF9" w:rsidP="003B61A8">
      <w:pPr>
        <w:ind w:left="709" w:hanging="709"/>
      </w:pPr>
      <w:r>
        <w:t>[3]</w:t>
      </w:r>
      <w:r>
        <w:tab/>
      </w:r>
      <w:r w:rsidR="00B13C48" w:rsidRPr="00B13C48">
        <w:t>R4-2319398, “Background and technical challenges with BS RF co-location requirements in relation to development of NCR RF co-location requirements”, Ericsson</w:t>
      </w:r>
      <w:r w:rsidR="00B13C48" w:rsidRPr="00B13C48" w:rsidDel="00B13C48">
        <w:t xml:space="preserve"> </w:t>
      </w:r>
    </w:p>
    <w:bookmarkEnd w:id="0"/>
    <w:p w14:paraId="7185828F" w14:textId="77777777" w:rsidR="005C7173" w:rsidRDefault="005C7173" w:rsidP="005C7173"/>
    <w:sectPr w:rsidR="005C717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91287" w14:textId="77777777" w:rsidR="005A579D" w:rsidRDefault="005A579D">
      <w:r>
        <w:separator/>
      </w:r>
    </w:p>
  </w:endnote>
  <w:endnote w:type="continuationSeparator" w:id="0">
    <w:p w14:paraId="407457FD" w14:textId="77777777" w:rsidR="005A579D" w:rsidRDefault="005A579D">
      <w:r>
        <w:continuationSeparator/>
      </w:r>
    </w:p>
  </w:endnote>
  <w:endnote w:type="continuationNotice" w:id="1">
    <w:p w14:paraId="6E143DF0" w14:textId="77777777" w:rsidR="005A579D" w:rsidRDefault="005A57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CEACE" w14:textId="77777777" w:rsidR="005A579D" w:rsidRDefault="005A579D">
      <w:r>
        <w:separator/>
      </w:r>
    </w:p>
  </w:footnote>
  <w:footnote w:type="continuationSeparator" w:id="0">
    <w:p w14:paraId="3B85F139" w14:textId="77777777" w:rsidR="005A579D" w:rsidRDefault="005A579D">
      <w:r>
        <w:continuationSeparator/>
      </w:r>
    </w:p>
  </w:footnote>
  <w:footnote w:type="continuationNotice" w:id="1">
    <w:p w14:paraId="0CCADA0D" w14:textId="77777777" w:rsidR="005A579D" w:rsidRDefault="005A57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121881"/>
    <w:multiLevelType w:val="hybridMultilevel"/>
    <w:tmpl w:val="FF74ADB0"/>
    <w:lvl w:ilvl="0" w:tplc="2000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FC14875"/>
    <w:multiLevelType w:val="hybridMultilevel"/>
    <w:tmpl w:val="D1E832C6"/>
    <w:lvl w:ilvl="0" w:tplc="2000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5" w15:restartNumberingAfterBreak="0">
    <w:nsid w:val="365A52D3"/>
    <w:multiLevelType w:val="hybridMultilevel"/>
    <w:tmpl w:val="C460514A"/>
    <w:lvl w:ilvl="0" w:tplc="2000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3"/>
  </w:num>
  <w:num w:numId="5" w16cid:durableId="922879894">
    <w:abstractNumId w:val="6"/>
  </w:num>
  <w:num w:numId="6" w16cid:durableId="1466200772">
    <w:abstractNumId w:val="7"/>
  </w:num>
  <w:num w:numId="7" w16cid:durableId="126557031">
    <w:abstractNumId w:val="4"/>
  </w:num>
  <w:num w:numId="8" w16cid:durableId="816528059">
    <w:abstractNumId w:val="5"/>
  </w:num>
  <w:num w:numId="9" w16cid:durableId="1036203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33397"/>
    <w:rsid w:val="00040095"/>
    <w:rsid w:val="00051834"/>
    <w:rsid w:val="00051E08"/>
    <w:rsid w:val="00054A22"/>
    <w:rsid w:val="000560CC"/>
    <w:rsid w:val="000634E0"/>
    <w:rsid w:val="000655A6"/>
    <w:rsid w:val="000703FE"/>
    <w:rsid w:val="00070795"/>
    <w:rsid w:val="00080512"/>
    <w:rsid w:val="00085AE0"/>
    <w:rsid w:val="00091EA0"/>
    <w:rsid w:val="00094D53"/>
    <w:rsid w:val="00096009"/>
    <w:rsid w:val="000A6201"/>
    <w:rsid w:val="000B0CA1"/>
    <w:rsid w:val="000C7180"/>
    <w:rsid w:val="000D58AB"/>
    <w:rsid w:val="000D59CF"/>
    <w:rsid w:val="000D696C"/>
    <w:rsid w:val="000D752C"/>
    <w:rsid w:val="000D7994"/>
    <w:rsid w:val="000E1DEA"/>
    <w:rsid w:val="000E632F"/>
    <w:rsid w:val="000F0805"/>
    <w:rsid w:val="000F7528"/>
    <w:rsid w:val="00106F91"/>
    <w:rsid w:val="001229B2"/>
    <w:rsid w:val="00144215"/>
    <w:rsid w:val="00155B44"/>
    <w:rsid w:val="001566EA"/>
    <w:rsid w:val="0015780B"/>
    <w:rsid w:val="001678AA"/>
    <w:rsid w:val="00176C71"/>
    <w:rsid w:val="0018264C"/>
    <w:rsid w:val="001862BC"/>
    <w:rsid w:val="00191E6B"/>
    <w:rsid w:val="00196273"/>
    <w:rsid w:val="001B0597"/>
    <w:rsid w:val="001B3783"/>
    <w:rsid w:val="001C1DF4"/>
    <w:rsid w:val="001D02C2"/>
    <w:rsid w:val="001E62AA"/>
    <w:rsid w:val="001F168B"/>
    <w:rsid w:val="001F33FD"/>
    <w:rsid w:val="00203B95"/>
    <w:rsid w:val="00206D59"/>
    <w:rsid w:val="00214458"/>
    <w:rsid w:val="00231DE5"/>
    <w:rsid w:val="0023254C"/>
    <w:rsid w:val="002347A2"/>
    <w:rsid w:val="00241D8F"/>
    <w:rsid w:val="00243290"/>
    <w:rsid w:val="00245D02"/>
    <w:rsid w:val="0027787D"/>
    <w:rsid w:val="00277BB5"/>
    <w:rsid w:val="00280CDB"/>
    <w:rsid w:val="00285635"/>
    <w:rsid w:val="00290545"/>
    <w:rsid w:val="0029459C"/>
    <w:rsid w:val="002A0978"/>
    <w:rsid w:val="002A2C9E"/>
    <w:rsid w:val="002A682D"/>
    <w:rsid w:val="002B067D"/>
    <w:rsid w:val="002B0AA9"/>
    <w:rsid w:val="002B0B48"/>
    <w:rsid w:val="002D47DD"/>
    <w:rsid w:val="002D5A58"/>
    <w:rsid w:val="002E2D39"/>
    <w:rsid w:val="002F1E03"/>
    <w:rsid w:val="00314238"/>
    <w:rsid w:val="003172DC"/>
    <w:rsid w:val="00332D64"/>
    <w:rsid w:val="003348D7"/>
    <w:rsid w:val="00335B0B"/>
    <w:rsid w:val="00337FDB"/>
    <w:rsid w:val="0035462D"/>
    <w:rsid w:val="00361E87"/>
    <w:rsid w:val="00367B5A"/>
    <w:rsid w:val="003743A7"/>
    <w:rsid w:val="003848C4"/>
    <w:rsid w:val="003950B7"/>
    <w:rsid w:val="003A2576"/>
    <w:rsid w:val="003B1D4A"/>
    <w:rsid w:val="003B61A8"/>
    <w:rsid w:val="003C0B2F"/>
    <w:rsid w:val="003C1F83"/>
    <w:rsid w:val="003C3971"/>
    <w:rsid w:val="003E6D67"/>
    <w:rsid w:val="003F17A2"/>
    <w:rsid w:val="003F299C"/>
    <w:rsid w:val="003F7077"/>
    <w:rsid w:val="004036F3"/>
    <w:rsid w:val="00423391"/>
    <w:rsid w:val="004239C7"/>
    <w:rsid w:val="00424BFB"/>
    <w:rsid w:val="00445137"/>
    <w:rsid w:val="00460E9A"/>
    <w:rsid w:val="00464649"/>
    <w:rsid w:val="004A25CE"/>
    <w:rsid w:val="004A4210"/>
    <w:rsid w:val="004B0844"/>
    <w:rsid w:val="004B372C"/>
    <w:rsid w:val="004B5078"/>
    <w:rsid w:val="004C174C"/>
    <w:rsid w:val="004C43A9"/>
    <w:rsid w:val="004D3578"/>
    <w:rsid w:val="004E0C1D"/>
    <w:rsid w:val="004E213A"/>
    <w:rsid w:val="004E29CC"/>
    <w:rsid w:val="004F4D5A"/>
    <w:rsid w:val="00527742"/>
    <w:rsid w:val="00543E6C"/>
    <w:rsid w:val="00544E71"/>
    <w:rsid w:val="0056131A"/>
    <w:rsid w:val="00562810"/>
    <w:rsid w:val="00565087"/>
    <w:rsid w:val="00567D27"/>
    <w:rsid w:val="00592A9D"/>
    <w:rsid w:val="00592B25"/>
    <w:rsid w:val="00594E26"/>
    <w:rsid w:val="005A579D"/>
    <w:rsid w:val="005B3C08"/>
    <w:rsid w:val="005B3C73"/>
    <w:rsid w:val="005B4A0A"/>
    <w:rsid w:val="005B7514"/>
    <w:rsid w:val="005C2897"/>
    <w:rsid w:val="005C7173"/>
    <w:rsid w:val="005D2E01"/>
    <w:rsid w:val="005D3EE8"/>
    <w:rsid w:val="005F3064"/>
    <w:rsid w:val="005F4CBA"/>
    <w:rsid w:val="00612061"/>
    <w:rsid w:val="00614FDF"/>
    <w:rsid w:val="00625621"/>
    <w:rsid w:val="0062745C"/>
    <w:rsid w:val="006437A9"/>
    <w:rsid w:val="00647309"/>
    <w:rsid w:val="00652641"/>
    <w:rsid w:val="006639DB"/>
    <w:rsid w:val="00674E7D"/>
    <w:rsid w:val="0069470C"/>
    <w:rsid w:val="00695806"/>
    <w:rsid w:val="006C791A"/>
    <w:rsid w:val="006D1100"/>
    <w:rsid w:val="006D60B5"/>
    <w:rsid w:val="006D707C"/>
    <w:rsid w:val="006E5C86"/>
    <w:rsid w:val="007018DB"/>
    <w:rsid w:val="007074EA"/>
    <w:rsid w:val="00712421"/>
    <w:rsid w:val="007148E4"/>
    <w:rsid w:val="00714AEA"/>
    <w:rsid w:val="007170B2"/>
    <w:rsid w:val="00734A5B"/>
    <w:rsid w:val="007353F4"/>
    <w:rsid w:val="00742BD2"/>
    <w:rsid w:val="00744E76"/>
    <w:rsid w:val="007577CB"/>
    <w:rsid w:val="007602D3"/>
    <w:rsid w:val="00763249"/>
    <w:rsid w:val="00771315"/>
    <w:rsid w:val="007817BC"/>
    <w:rsid w:val="00781F0F"/>
    <w:rsid w:val="007A0F21"/>
    <w:rsid w:val="007A2E78"/>
    <w:rsid w:val="007B4A73"/>
    <w:rsid w:val="007C4C45"/>
    <w:rsid w:val="007F52D4"/>
    <w:rsid w:val="008028A4"/>
    <w:rsid w:val="00805820"/>
    <w:rsid w:val="00826F97"/>
    <w:rsid w:val="008371ED"/>
    <w:rsid w:val="00843454"/>
    <w:rsid w:val="008515F6"/>
    <w:rsid w:val="00872E34"/>
    <w:rsid w:val="008768CA"/>
    <w:rsid w:val="00881EAD"/>
    <w:rsid w:val="008877E6"/>
    <w:rsid w:val="008947E2"/>
    <w:rsid w:val="008B735F"/>
    <w:rsid w:val="008C0085"/>
    <w:rsid w:val="008C0DA0"/>
    <w:rsid w:val="008C2529"/>
    <w:rsid w:val="008C307C"/>
    <w:rsid w:val="008F3A49"/>
    <w:rsid w:val="008F6912"/>
    <w:rsid w:val="0090271F"/>
    <w:rsid w:val="00902E23"/>
    <w:rsid w:val="0090598A"/>
    <w:rsid w:val="00907978"/>
    <w:rsid w:val="0091348E"/>
    <w:rsid w:val="00917CCB"/>
    <w:rsid w:val="009228DF"/>
    <w:rsid w:val="0092774C"/>
    <w:rsid w:val="009344B5"/>
    <w:rsid w:val="00937B72"/>
    <w:rsid w:val="00942EC2"/>
    <w:rsid w:val="00944C13"/>
    <w:rsid w:val="00974355"/>
    <w:rsid w:val="009A0A2A"/>
    <w:rsid w:val="009A1366"/>
    <w:rsid w:val="009A2D2D"/>
    <w:rsid w:val="009B13F6"/>
    <w:rsid w:val="009B5100"/>
    <w:rsid w:val="009D53A7"/>
    <w:rsid w:val="009F37B7"/>
    <w:rsid w:val="00A0430A"/>
    <w:rsid w:val="00A10F02"/>
    <w:rsid w:val="00A164B4"/>
    <w:rsid w:val="00A53724"/>
    <w:rsid w:val="00A6396C"/>
    <w:rsid w:val="00A6421D"/>
    <w:rsid w:val="00A64BF9"/>
    <w:rsid w:val="00A81D3C"/>
    <w:rsid w:val="00A82346"/>
    <w:rsid w:val="00AB0B6C"/>
    <w:rsid w:val="00AB6788"/>
    <w:rsid w:val="00AC17A1"/>
    <w:rsid w:val="00AF09C5"/>
    <w:rsid w:val="00AF668C"/>
    <w:rsid w:val="00B03BFB"/>
    <w:rsid w:val="00B06CF4"/>
    <w:rsid w:val="00B1355D"/>
    <w:rsid w:val="00B13C48"/>
    <w:rsid w:val="00B14246"/>
    <w:rsid w:val="00B15449"/>
    <w:rsid w:val="00B23463"/>
    <w:rsid w:val="00B476B7"/>
    <w:rsid w:val="00B5264B"/>
    <w:rsid w:val="00B57386"/>
    <w:rsid w:val="00B57A40"/>
    <w:rsid w:val="00B63B7E"/>
    <w:rsid w:val="00B65EE4"/>
    <w:rsid w:val="00B67296"/>
    <w:rsid w:val="00B96C0C"/>
    <w:rsid w:val="00BC0F7D"/>
    <w:rsid w:val="00BD5C61"/>
    <w:rsid w:val="00BD6E67"/>
    <w:rsid w:val="00BF1095"/>
    <w:rsid w:val="00BF1C81"/>
    <w:rsid w:val="00C17535"/>
    <w:rsid w:val="00C17A60"/>
    <w:rsid w:val="00C316CA"/>
    <w:rsid w:val="00C33079"/>
    <w:rsid w:val="00C371B3"/>
    <w:rsid w:val="00C42538"/>
    <w:rsid w:val="00C45231"/>
    <w:rsid w:val="00C6035E"/>
    <w:rsid w:val="00C628DE"/>
    <w:rsid w:val="00C66747"/>
    <w:rsid w:val="00C72833"/>
    <w:rsid w:val="00C745B2"/>
    <w:rsid w:val="00C8558D"/>
    <w:rsid w:val="00C91B3C"/>
    <w:rsid w:val="00C92C8B"/>
    <w:rsid w:val="00C93F40"/>
    <w:rsid w:val="00CA3B1D"/>
    <w:rsid w:val="00CA3D0C"/>
    <w:rsid w:val="00CA3D41"/>
    <w:rsid w:val="00CA42F5"/>
    <w:rsid w:val="00CA47BF"/>
    <w:rsid w:val="00CB380A"/>
    <w:rsid w:val="00CC3F7F"/>
    <w:rsid w:val="00CC6348"/>
    <w:rsid w:val="00CD110C"/>
    <w:rsid w:val="00CD2E52"/>
    <w:rsid w:val="00CE4DE3"/>
    <w:rsid w:val="00CE5AE6"/>
    <w:rsid w:val="00D11B3A"/>
    <w:rsid w:val="00D15384"/>
    <w:rsid w:val="00D209A0"/>
    <w:rsid w:val="00D2544C"/>
    <w:rsid w:val="00D3471C"/>
    <w:rsid w:val="00D41400"/>
    <w:rsid w:val="00D4682F"/>
    <w:rsid w:val="00D56778"/>
    <w:rsid w:val="00D64FED"/>
    <w:rsid w:val="00D738D6"/>
    <w:rsid w:val="00D755EB"/>
    <w:rsid w:val="00D858D5"/>
    <w:rsid w:val="00D878CB"/>
    <w:rsid w:val="00D87E00"/>
    <w:rsid w:val="00D9134D"/>
    <w:rsid w:val="00D9546E"/>
    <w:rsid w:val="00D96451"/>
    <w:rsid w:val="00DA2DBA"/>
    <w:rsid w:val="00DA7A03"/>
    <w:rsid w:val="00DB1818"/>
    <w:rsid w:val="00DB7035"/>
    <w:rsid w:val="00DB79C1"/>
    <w:rsid w:val="00DC309B"/>
    <w:rsid w:val="00DC4DA2"/>
    <w:rsid w:val="00DD5811"/>
    <w:rsid w:val="00DF2B1F"/>
    <w:rsid w:val="00DF4AD9"/>
    <w:rsid w:val="00DF62CD"/>
    <w:rsid w:val="00E01242"/>
    <w:rsid w:val="00E13370"/>
    <w:rsid w:val="00E20B05"/>
    <w:rsid w:val="00E3622A"/>
    <w:rsid w:val="00E41C4A"/>
    <w:rsid w:val="00E448DE"/>
    <w:rsid w:val="00E4691E"/>
    <w:rsid w:val="00E72121"/>
    <w:rsid w:val="00E73B83"/>
    <w:rsid w:val="00E77645"/>
    <w:rsid w:val="00E95F22"/>
    <w:rsid w:val="00EA7C61"/>
    <w:rsid w:val="00EC4A25"/>
    <w:rsid w:val="00EF1994"/>
    <w:rsid w:val="00EF1FC5"/>
    <w:rsid w:val="00EF696B"/>
    <w:rsid w:val="00F025A2"/>
    <w:rsid w:val="00F03195"/>
    <w:rsid w:val="00F04712"/>
    <w:rsid w:val="00F13E6C"/>
    <w:rsid w:val="00F22EC7"/>
    <w:rsid w:val="00F264EF"/>
    <w:rsid w:val="00F26CEE"/>
    <w:rsid w:val="00F465E8"/>
    <w:rsid w:val="00F653B8"/>
    <w:rsid w:val="00F749D3"/>
    <w:rsid w:val="00F9489A"/>
    <w:rsid w:val="00FA1266"/>
    <w:rsid w:val="00FA215D"/>
    <w:rsid w:val="00FA5947"/>
    <w:rsid w:val="00FC1192"/>
    <w:rsid w:val="00FC7EF5"/>
    <w:rsid w:val="00FE11B9"/>
    <w:rsid w:val="00FE181B"/>
    <w:rsid w:val="00FF1F52"/>
    <w:rsid w:val="00FF56B6"/>
    <w:rsid w:val="129D1B99"/>
    <w:rsid w:val="520A01A8"/>
    <w:rsid w:val="62524569"/>
    <w:rsid w:val="686F911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ListParagraph">
    <w:name w:val="List Paragraph"/>
    <w:basedOn w:val="Normal"/>
    <w:uiPriority w:val="34"/>
    <w:qFormat/>
    <w:rsid w:val="002D47DD"/>
    <w:pPr>
      <w:ind w:left="720"/>
      <w:contextualSpacing/>
    </w:p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val="en-GB" w:eastAsia="en-US"/>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7AAF98-3D99-4173-90C8-4050A111BB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37ABAD4-B9CF-481F-BE22-CE815229C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F2F7DB03-9B6E-4FFF-88AC-BC0307A616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1749</Words>
  <Characters>9972</Characters>
  <Application>Microsoft Office Word</Application>
  <DocSecurity>0</DocSecurity>
  <Lines>83</Lines>
  <Paragraphs>23</Paragraphs>
  <ScaleCrop>false</ScaleCrop>
  <Company>ETSI</Company>
  <LinksUpToDate>false</LinksUpToDate>
  <CharactersWithSpaces>11698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Bing Li</cp:lastModifiedBy>
  <cp:revision>163</cp:revision>
  <dcterms:created xsi:type="dcterms:W3CDTF">2018-11-16T18:00:00Z</dcterms:created>
  <dcterms:modified xsi:type="dcterms:W3CDTF">2024-04-08T12:30:00Z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