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1A09">
        <w:fldChar w:fldCharType="begin"/>
      </w:r>
      <w:r w:rsidR="00071A09">
        <w:instrText xml:space="preserve"> DOCPROPERTY  TSG/WGRef  \* MERGEFORMAT </w:instrText>
      </w:r>
      <w:r w:rsidR="00071A09">
        <w:fldChar w:fldCharType="separate"/>
      </w:r>
      <w:r w:rsidR="003609EF">
        <w:rPr>
          <w:b/>
          <w:noProof/>
          <w:sz w:val="24"/>
        </w:rPr>
        <w:t>RAN4</w:t>
      </w:r>
      <w:r w:rsidR="00071A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1A09">
        <w:fldChar w:fldCharType="begin"/>
      </w:r>
      <w:r w:rsidR="00071A09">
        <w:instrText xml:space="preserve"> DOCPROPERTY  MtgSeq  \* MERGEFORMAT </w:instrText>
      </w:r>
      <w:r w:rsidR="00071A09">
        <w:fldChar w:fldCharType="separate"/>
      </w:r>
      <w:r w:rsidR="00EB09B7" w:rsidRPr="00EB09B7">
        <w:rPr>
          <w:b/>
          <w:noProof/>
          <w:sz w:val="24"/>
        </w:rPr>
        <w:t>110</w:t>
      </w:r>
      <w:r w:rsidR="00071A09">
        <w:rPr>
          <w:b/>
          <w:noProof/>
          <w:sz w:val="24"/>
        </w:rPr>
        <w:fldChar w:fldCharType="end"/>
      </w:r>
      <w:r w:rsidR="00071A09">
        <w:fldChar w:fldCharType="begin"/>
      </w:r>
      <w:r w:rsidR="00071A09">
        <w:instrText xml:space="preserve"> DOCPROPERTY  MtgTitle  \* MERGEFORMAT </w:instrText>
      </w:r>
      <w:r w:rsidR="00071A09">
        <w:fldChar w:fldCharType="separate"/>
      </w:r>
      <w:r w:rsidR="00071A09">
        <w:fldChar w:fldCharType="end"/>
      </w:r>
      <w:r>
        <w:rPr>
          <w:b/>
          <w:i/>
          <w:noProof/>
          <w:sz w:val="28"/>
        </w:rPr>
        <w:tab/>
      </w:r>
      <w:r w:rsidR="00071A09">
        <w:fldChar w:fldCharType="begin"/>
      </w:r>
      <w:r w:rsidR="00071A09">
        <w:instrText xml:space="preserve"> DOCPROPERTY  Tdoc#  \* MERGEFORMAT </w:instrText>
      </w:r>
      <w:r w:rsidR="00071A09">
        <w:fldChar w:fldCharType="separate"/>
      </w:r>
      <w:r w:rsidR="00E13F3D" w:rsidRPr="00E13F3D">
        <w:rPr>
          <w:b/>
          <w:i/>
          <w:noProof/>
          <w:sz w:val="28"/>
        </w:rPr>
        <w:t>R4-2402700</w:t>
      </w:r>
      <w:r w:rsidR="00071A09">
        <w:rPr>
          <w:b/>
          <w:i/>
          <w:noProof/>
          <w:sz w:val="28"/>
        </w:rPr>
        <w:fldChar w:fldCharType="end"/>
      </w:r>
    </w:p>
    <w:p w14:paraId="7CB45193" w14:textId="77777777" w:rsidR="001E41F3" w:rsidRDefault="00071A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1A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1A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7312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1A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1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358E4F" w:rsidR="00F25D98" w:rsidRDefault="00FB5E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36.133 Applicability of measurement requirements for </w:t>
            </w:r>
            <w:proofErr w:type="spellStart"/>
            <w:r w:rsidR="002640DD">
              <w:t>NBIoT</w:t>
            </w:r>
            <w:proofErr w:type="spellEnd"/>
            <w:r w:rsidR="002640DD">
              <w:t xml:space="preserve"> in Connected 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1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2E1FD" w:rsidR="001E41F3" w:rsidRDefault="007058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E6BB2">
              <w:rPr>
                <w:rFonts w:cs="Arial"/>
                <w:bCs/>
              </w:rPr>
              <w:t>TSG RAN WG</w:t>
            </w:r>
            <w:r>
              <w:rPr>
                <w:rFonts w:cs="Arial"/>
                <w:bCs/>
              </w:rPr>
              <w:t>4</w:t>
            </w:r>
            <w:r w:rsidR="00071A09">
              <w:fldChar w:fldCharType="begin"/>
            </w:r>
            <w:r w:rsidR="00071A09">
              <w:instrText xml:space="preserve"> DOCPROPERTY  SourceIfTsg  \* MERGEFORMAT </w:instrText>
            </w:r>
            <w:r w:rsidR="00071A09">
              <w:fldChar w:fldCharType="separate"/>
            </w:r>
            <w:r w:rsidR="00071A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1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1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1A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1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9B60A" w:rsidR="001E41F3" w:rsidRDefault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informed RAN4 that it is up for UE implementation which frequencies are to be measured/prioritized in NB-IoT in connected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E1406" w:rsidR="001E41F3" w:rsidRDefault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this aspect into the specification by not forcing UE to measure specific frequencies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EDA272" w:rsidR="001E41F3" w:rsidRDefault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 will not be in line with RAN2 design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E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F8C6F" w:rsidR="00FB5E26" w:rsidRDefault="00FB5E26" w:rsidP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t>8.14A.6.2, 8.14A.6.3, 8.14A.6.4</w:t>
            </w:r>
          </w:p>
        </w:tc>
      </w:tr>
      <w:tr w:rsidR="00FB5E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5E26" w:rsidRDefault="00FB5E26" w:rsidP="00FB5E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5E26" w:rsidRDefault="00FB5E26" w:rsidP="00FB5E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E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5E26" w:rsidRDefault="00FB5E26" w:rsidP="00FB5E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5E26" w:rsidRDefault="00FB5E26" w:rsidP="00FB5E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E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7DA178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5E26" w:rsidRDefault="00FB5E26" w:rsidP="00FB5E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5E26" w:rsidRDefault="00FB5E26" w:rsidP="00FB5E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E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5E26" w:rsidRDefault="00FB5E26" w:rsidP="00FB5E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19FBF5" w:rsidR="00FB5E26" w:rsidRDefault="00071A09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5E26" w:rsidRDefault="00FB5E26" w:rsidP="00FB5E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5E26" w:rsidRDefault="00FB5E26" w:rsidP="00FB5E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E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5E26" w:rsidRDefault="00FB5E26" w:rsidP="00FB5E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E3A59D" w:rsidR="00FB5E26" w:rsidRDefault="00071A09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5E26" w:rsidRDefault="00FB5E26" w:rsidP="00FB5E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5E26" w:rsidRDefault="00FB5E26" w:rsidP="00FB5E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E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5E26" w:rsidRDefault="00FB5E26" w:rsidP="00FB5E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5E26" w:rsidRDefault="00FB5E26" w:rsidP="00FB5E26">
            <w:pPr>
              <w:pStyle w:val="CRCoverPage"/>
              <w:spacing w:after="0"/>
              <w:rPr>
                <w:noProof/>
              </w:rPr>
            </w:pPr>
          </w:p>
        </w:tc>
      </w:tr>
      <w:tr w:rsidR="00FB5E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5E26" w:rsidRDefault="00FB5E26" w:rsidP="00FB5E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E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5E26" w:rsidRPr="008863B9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5E26" w:rsidRPr="008863B9" w:rsidRDefault="00FB5E26" w:rsidP="00FB5E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E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5E26" w:rsidRDefault="00FB5E26" w:rsidP="00FB5E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34112" w14:textId="77777777" w:rsidR="00FB5E26" w:rsidRDefault="00FB5E26" w:rsidP="00DA48A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hAnsi="Arial"/>
          <w:sz w:val="24"/>
        </w:rPr>
        <w:lastRenderedPageBreak/>
        <w:t>8.14A.6.2</w:t>
      </w:r>
      <w:r>
        <w:rPr>
          <w:rFonts w:ascii="Arial" w:hAnsi="Arial"/>
          <w:sz w:val="24"/>
        </w:rPr>
        <w:tab/>
        <w:t>Requirements</w:t>
      </w:r>
    </w:p>
    <w:p w14:paraId="39D422DD" w14:textId="77777777" w:rsidR="00FB5E26" w:rsidRDefault="00FB5E26" w:rsidP="00DA48A5">
      <w:pPr>
        <w:rPr>
          <w:rFonts w:asciiTheme="minorHAnsi" w:eastAsiaTheme="minorHAnsi" w:hAnsiTheme="minorHAnsi"/>
          <w:sz w:val="22"/>
        </w:rPr>
      </w:pPr>
      <w:r>
        <w:rPr>
          <w:rFonts w:cs="v4.2.0"/>
        </w:rPr>
        <w:t xml:space="preserve">The </w:t>
      </w:r>
      <w:r>
        <w:t xml:space="preserve">UE supporting connected mode measurements, as indicated by the capabilities </w:t>
      </w:r>
      <w:r>
        <w:rPr>
          <w:i/>
          <w:iCs/>
        </w:rPr>
        <w:t>connModeMeasIntraFreq-r17</w:t>
      </w:r>
      <w:r>
        <w:t xml:space="preserve"> and </w:t>
      </w:r>
      <w:r>
        <w:rPr>
          <w:i/>
          <w:iCs/>
        </w:rPr>
        <w:t>connModeMeasInterFreq-r17</w:t>
      </w:r>
      <w:r>
        <w:t xml:space="preserve"> [31] shall measure neighbour cells when:</w:t>
      </w:r>
    </w:p>
    <w:p w14:paraId="1A4A422B" w14:textId="77777777" w:rsidR="00FB5E26" w:rsidRDefault="00FB5E26" w:rsidP="00DA48A5">
      <w:pPr>
        <w:spacing w:after="0"/>
        <w:ind w:left="644" w:hanging="360"/>
        <w:contextualSpacing/>
        <w:rPr>
          <w:szCs w:val="24"/>
          <w:lang w:eastAsia="en-GB"/>
        </w:rPr>
      </w:pPr>
      <w:r>
        <w:rPr>
          <w:szCs w:val="24"/>
          <w:lang w:eastAsia="en-GB"/>
        </w:rPr>
        <w:t>the criterion for triggering the neighbour cell measurements defined in [1] is fulfilled; or</w:t>
      </w:r>
    </w:p>
    <w:p w14:paraId="2DD922D8" w14:textId="77777777" w:rsidR="00FB5E26" w:rsidRDefault="00FB5E26" w:rsidP="00DA48A5">
      <w:pPr>
        <w:spacing w:after="0"/>
        <w:ind w:left="644" w:hanging="360"/>
        <w:contextualSpacing/>
        <w:rPr>
          <w:szCs w:val="24"/>
          <w:lang w:eastAsia="en-GB"/>
        </w:rPr>
      </w:pPr>
      <w:r>
        <w:rPr>
          <w:szCs w:val="24"/>
          <w:lang w:eastAsia="en-GB"/>
        </w:rPr>
        <w:t xml:space="preserve">before </w:t>
      </w:r>
      <w:r>
        <w:rPr>
          <w:i/>
          <w:iCs/>
          <w:szCs w:val="24"/>
          <w:lang w:eastAsia="en-GB"/>
        </w:rPr>
        <w:t>t-service</w:t>
      </w:r>
      <w:r>
        <w:rPr>
          <w:szCs w:val="24"/>
          <w:lang w:eastAsia="en-GB"/>
        </w:rPr>
        <w:t xml:space="preserve"> if the UE supports time-based measurement initiation and t-service is configured by the serving cell [2]</w:t>
      </w:r>
      <w:ins w:id="1" w:author="Author">
        <w:r>
          <w:rPr>
            <w:szCs w:val="24"/>
            <w:lang w:eastAsia="en-GB"/>
          </w:rPr>
          <w:t>, but the exact instant to start the measurements is left by UE implementation</w:t>
        </w:r>
      </w:ins>
      <w:r>
        <w:rPr>
          <w:szCs w:val="24"/>
          <w:lang w:eastAsia="en-GB"/>
        </w:rPr>
        <w:t>; or</w:t>
      </w:r>
    </w:p>
    <w:p w14:paraId="7E1A8D49" w14:textId="77777777" w:rsidR="00FB5E26" w:rsidRDefault="00FB5E26" w:rsidP="00DA48A5">
      <w:pPr>
        <w:spacing w:after="0"/>
        <w:ind w:left="644" w:hanging="360"/>
        <w:contextualSpacing/>
        <w:rPr>
          <w:szCs w:val="24"/>
          <w:lang w:eastAsia="en-GB"/>
        </w:rPr>
      </w:pPr>
      <w:r>
        <w:rPr>
          <w:szCs w:val="24"/>
          <w:lang w:eastAsia="en-GB"/>
        </w:rPr>
        <w:t xml:space="preserve">the UE supports location-based measurement initiation and the distance between the UE and the serving cell reference location is larger than </w:t>
      </w:r>
      <w:proofErr w:type="spellStart"/>
      <w:r>
        <w:rPr>
          <w:szCs w:val="24"/>
          <w:lang w:eastAsia="en-GB"/>
        </w:rPr>
        <w:t>distanceThresh</w:t>
      </w:r>
      <w:proofErr w:type="spellEnd"/>
      <w:r>
        <w:rPr>
          <w:szCs w:val="24"/>
          <w:lang w:eastAsia="en-GB"/>
        </w:rPr>
        <w:t xml:space="preserve"> [2]. The requirements apply provided that the distance exceeds the </w:t>
      </w:r>
      <w:proofErr w:type="spellStart"/>
      <w:r>
        <w:rPr>
          <w:szCs w:val="24"/>
          <w:lang w:eastAsia="en-GB"/>
        </w:rPr>
        <w:t>distanceThresh</w:t>
      </w:r>
      <w:proofErr w:type="spellEnd"/>
      <w:r>
        <w:rPr>
          <w:szCs w:val="24"/>
          <w:lang w:eastAsia="en-GB"/>
        </w:rPr>
        <w:t xml:space="preserve"> by a margin of 50 m.</w:t>
      </w:r>
    </w:p>
    <w:p w14:paraId="5BAB1B09" w14:textId="77777777" w:rsidR="00FB5E26" w:rsidRDefault="00FB5E26" w:rsidP="00DA48A5">
      <w:pPr>
        <w:ind w:left="644"/>
        <w:rPr>
          <w:szCs w:val="22"/>
        </w:rPr>
      </w:pPr>
    </w:p>
    <w:p w14:paraId="4E39094D" w14:textId="77777777" w:rsidR="00FB5E26" w:rsidRDefault="00FB5E26" w:rsidP="00DA48A5">
      <w:r>
        <w:t>The measurement quantities are defined in [4], the measurement model is defined in [22].</w:t>
      </w:r>
    </w:p>
    <w:p w14:paraId="7D26B16D" w14:textId="77777777" w:rsidR="00FB5E26" w:rsidRDefault="00FB5E26" w:rsidP="00DA48A5">
      <w:r>
        <w:t xml:space="preserve">The requirements for intra-frequency neighbour cell measurement when the target carrier is same as serving carrier is defined in clause 8.14A.6.3, and are applicable for UEs supporting </w:t>
      </w:r>
      <w:r>
        <w:rPr>
          <w:i/>
          <w:iCs/>
        </w:rPr>
        <w:t>connModeMeasIntraFreq-r17</w:t>
      </w:r>
      <w:ins w:id="2" w:author="Author">
        <w:r>
          <w:t xml:space="preserve">, and configured with only a intra-frequency layer to be measured. </w:t>
        </w:r>
      </w:ins>
      <w:del w:id="3" w:author="Author">
        <w:r w:rsidDel="00DA48A5">
          <w:delText xml:space="preserve"> .</w:delText>
        </w:r>
      </w:del>
    </w:p>
    <w:p w14:paraId="5071965C" w14:textId="77777777" w:rsidR="00FB5E26" w:rsidRDefault="00FB5E26" w:rsidP="00DA48A5">
      <w:pPr>
        <w:rPr>
          <w:ins w:id="4" w:author="Author"/>
        </w:rPr>
      </w:pPr>
      <w:r>
        <w:t xml:space="preserve">The requirements for inter-frequency neighbour cell measurement when the target carrier is different from serving carrier is defined in clause 8.14A.6.4, and are applicable for UEs supporting </w:t>
      </w:r>
      <w:r>
        <w:rPr>
          <w:i/>
          <w:iCs/>
        </w:rPr>
        <w:t>connModeMeasInterFreq-r17</w:t>
      </w:r>
      <w:ins w:id="5" w:author="Author">
        <w:r>
          <w:t>, and configured with only one inter-frequency layer to be measured and no intra-frequency layer to be measured.</w:t>
        </w:r>
      </w:ins>
      <w:del w:id="6" w:author="Author">
        <w:r w:rsidDel="00DA48A5">
          <w:delText>.</w:delText>
        </w:r>
      </w:del>
    </w:p>
    <w:p w14:paraId="30A239B0" w14:textId="77777777" w:rsidR="00FB5E26" w:rsidRDefault="00FB5E26" w:rsidP="00DA48A5">
      <w:ins w:id="7" w:author="Author">
        <w:r>
          <w:t>When the UE is configured with multiple layers to be measured</w:t>
        </w:r>
        <w:r w:rsidRPr="00DA48A5">
          <w:t xml:space="preserve"> it is up to UE implementation which frequencies to be measured/prioritized in RRC_CONNECTED</w:t>
        </w:r>
        <w:r>
          <w:t xml:space="preserve"> </w:t>
        </w:r>
      </w:ins>
    </w:p>
    <w:p w14:paraId="5A8BEEDA" w14:textId="77777777" w:rsidR="00FB5E26" w:rsidRDefault="00FB5E26" w:rsidP="00DA48A5">
      <w:r>
        <w:t xml:space="preserve">If </w:t>
      </w:r>
      <w:r>
        <w:rPr>
          <w:i/>
          <w:iCs/>
        </w:rPr>
        <w:t>t-</w:t>
      </w:r>
      <w:proofErr w:type="spellStart"/>
      <w:r>
        <w:rPr>
          <w:i/>
          <w:iCs/>
        </w:rPr>
        <w:t>serviceStartNeigh</w:t>
      </w:r>
      <w:proofErr w:type="spellEnd"/>
      <w:r>
        <w:t xml:space="preserve"> is configured for the </w:t>
      </w:r>
      <w:proofErr w:type="spellStart"/>
      <w:r>
        <w:t>neighbor</w:t>
      </w:r>
      <w:proofErr w:type="spellEnd"/>
      <w:r>
        <w:t xml:space="preserve"> cells in a given frequency layer, the UE is not required to initiate measurements in this frequency layer in </w:t>
      </w:r>
      <w:proofErr w:type="spellStart"/>
      <w:r>
        <w:t>neighbor</w:t>
      </w:r>
      <w:proofErr w:type="spellEnd"/>
      <w:r>
        <w:t xml:space="preserve"> cells associated to this satellite until </w:t>
      </w:r>
      <w:r>
        <w:rPr>
          <w:i/>
          <w:iCs/>
        </w:rPr>
        <w:t>t-</w:t>
      </w:r>
      <w:proofErr w:type="spellStart"/>
      <w:r>
        <w:rPr>
          <w:i/>
          <w:iCs/>
        </w:rPr>
        <w:t>serviceStartNeigh</w:t>
      </w:r>
      <w:proofErr w:type="spellEnd"/>
      <w:r>
        <w:rPr>
          <w:i/>
          <w:iCs/>
        </w:rPr>
        <w:t xml:space="preserve"> </w:t>
      </w:r>
      <w:r>
        <w:t>is reached.</w:t>
      </w:r>
    </w:p>
    <w:p w14:paraId="4556F9D6" w14:textId="77777777" w:rsidR="00FB5E26" w:rsidRDefault="00FB5E26" w:rsidP="00DA48A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8.14A.6.3</w:t>
      </w:r>
      <w:r>
        <w:rPr>
          <w:rFonts w:ascii="Arial" w:hAnsi="Arial"/>
          <w:sz w:val="24"/>
        </w:rPr>
        <w:tab/>
        <w:t>Intra-frequency neighbour cell measurements</w:t>
      </w:r>
    </w:p>
    <w:p w14:paraId="34BB5C03" w14:textId="77777777" w:rsidR="00FB5E26" w:rsidRDefault="00FB5E26" w:rsidP="00DA48A5">
      <w:pPr>
        <w:rPr>
          <w:rFonts w:asciiTheme="minorHAnsi" w:hAnsiTheme="minorHAnsi"/>
          <w:sz w:val="22"/>
        </w:rPr>
      </w:pPr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 [1]. </w:t>
      </w:r>
      <w:r>
        <w:t xml:space="preserve">An intra frequency cell is considered to be detectable according to NRSRP, NRSRP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</w:t>
      </w:r>
      <w:r>
        <w:t xml:space="preserve"> NSCH_RP and NSCH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defined in Annex B.2.24 for a corresponding Band.</w:t>
      </w:r>
    </w:p>
    <w:p w14:paraId="12C5ADB1" w14:textId="77777777" w:rsidR="00FB5E26" w:rsidRDefault="00FB5E26" w:rsidP="00DA48A5">
      <w:pPr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proofErr w:type="spellEnd"/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proofErr w:type="spellEnd"/>
      <w:r>
        <w:rPr>
          <w:rFonts w:eastAsia="SimSun"/>
          <w:szCs w:val="24"/>
          <w:vertAlign w:val="subscript"/>
        </w:rPr>
        <w:t xml:space="preserve"> _intra</w:t>
      </w:r>
      <w:r>
        <w:rPr>
          <w:vertAlign w:val="subscript"/>
        </w:rPr>
        <w:t>_NB1-NC</w:t>
      </w:r>
    </w:p>
    <w:p w14:paraId="44A52788" w14:textId="77777777" w:rsidR="00FB5E26" w:rsidRDefault="00FB5E26" w:rsidP="00DA48A5">
      <w:r>
        <w:t>If only intra-satellite measurements are configured by the serving cell in this frequency layer, or if the UE is configured to measure GSO satellites:</w:t>
      </w:r>
    </w:p>
    <w:p w14:paraId="0EEA6A25" w14:textId="77777777" w:rsidR="00FB5E26" w:rsidRDefault="00FB5E26" w:rsidP="00DA48A5">
      <w:pPr>
        <w:spacing w:after="0"/>
        <w:ind w:left="644" w:hanging="360"/>
        <w:contextualSpacing/>
        <w:rPr>
          <w:rFonts w:eastAsia="SimSun"/>
          <w:szCs w:val="24"/>
          <w:lang w:eastAsia="en-GB"/>
        </w:rPr>
      </w:pPr>
      <w:r>
        <w:rPr>
          <w:szCs w:val="24"/>
          <w:lang w:eastAsia="en-GB"/>
        </w:rPr>
        <w:t xml:space="preserve">When DRX is not used, </w:t>
      </w:r>
      <w:proofErr w:type="spellStart"/>
      <w:r>
        <w:rPr>
          <w:szCs w:val="24"/>
          <w:lang w:val="en-US" w:eastAsia="en-GB"/>
        </w:rPr>
        <w:t>T</w:t>
      </w:r>
      <w:r>
        <w:rPr>
          <w:szCs w:val="24"/>
          <w:vertAlign w:val="subscript"/>
          <w:lang w:val="en-US" w:eastAsia="en-GB"/>
        </w:rPr>
        <w:t>detect_intra</w:t>
      </w:r>
      <w:proofErr w:type="spellEnd"/>
      <w:r>
        <w:rPr>
          <w:szCs w:val="24"/>
          <w:vertAlign w:val="subscript"/>
          <w:lang w:eastAsia="en-GB"/>
        </w:rPr>
        <w:t>_NB1-NC</w:t>
      </w:r>
      <w:r>
        <w:rPr>
          <w:szCs w:val="24"/>
          <w:lang w:val="en-US" w:eastAsia="en-GB"/>
        </w:rPr>
        <w:t xml:space="preserve"> is 1400 </w:t>
      </w:r>
      <w:proofErr w:type="spellStart"/>
      <w:r>
        <w:rPr>
          <w:szCs w:val="24"/>
          <w:lang w:val="en-US" w:eastAsia="en-GB"/>
        </w:rPr>
        <w:t>ms</w:t>
      </w:r>
      <w:proofErr w:type="spellEnd"/>
      <w:r>
        <w:rPr>
          <w:szCs w:val="24"/>
          <w:lang w:val="en-US" w:eastAsia="en-GB"/>
        </w:rPr>
        <w:t xml:space="preserve">, and </w:t>
      </w:r>
      <w:proofErr w:type="spellStart"/>
      <w:r>
        <w:rPr>
          <w:rFonts w:eastAsia="SimSun"/>
          <w:szCs w:val="24"/>
          <w:lang w:eastAsia="en-GB"/>
        </w:rPr>
        <w:t>T</w:t>
      </w:r>
      <w:r>
        <w:rPr>
          <w:rFonts w:eastAsia="SimSun"/>
          <w:szCs w:val="24"/>
          <w:vertAlign w:val="subscript"/>
          <w:lang w:eastAsia="en-GB"/>
        </w:rPr>
        <w:t>measure</w:t>
      </w:r>
      <w:proofErr w:type="spellEnd"/>
      <w:r>
        <w:rPr>
          <w:rFonts w:eastAsia="SimSun"/>
          <w:szCs w:val="24"/>
          <w:vertAlign w:val="subscript"/>
          <w:lang w:eastAsia="en-GB"/>
        </w:rPr>
        <w:t xml:space="preserve"> _intra</w:t>
      </w:r>
      <w:r>
        <w:rPr>
          <w:szCs w:val="24"/>
          <w:vertAlign w:val="subscript"/>
          <w:lang w:eastAsia="en-GB"/>
        </w:rPr>
        <w:t>_NB1-NC</w:t>
      </w:r>
      <w:r>
        <w:rPr>
          <w:rFonts w:eastAsia="SimSun"/>
          <w:szCs w:val="24"/>
          <w:lang w:eastAsia="en-GB"/>
        </w:rPr>
        <w:t xml:space="preserve"> is 800 </w:t>
      </w:r>
      <w:proofErr w:type="spellStart"/>
      <w:r>
        <w:rPr>
          <w:rFonts w:eastAsia="SimSun"/>
          <w:szCs w:val="24"/>
          <w:lang w:eastAsia="en-GB"/>
        </w:rPr>
        <w:t>ms</w:t>
      </w:r>
      <w:proofErr w:type="spellEnd"/>
      <w:r>
        <w:rPr>
          <w:rFonts w:eastAsia="SimSun"/>
          <w:szCs w:val="24"/>
          <w:lang w:eastAsia="en-GB"/>
        </w:rPr>
        <w:t xml:space="preserve"> and 1600 </w:t>
      </w:r>
      <w:proofErr w:type="spellStart"/>
      <w:r>
        <w:rPr>
          <w:rFonts w:eastAsia="SimSun"/>
          <w:szCs w:val="24"/>
          <w:lang w:eastAsia="en-GB"/>
        </w:rPr>
        <w:t>ms</w:t>
      </w:r>
      <w:proofErr w:type="spellEnd"/>
      <w:r>
        <w:rPr>
          <w:rFonts w:eastAsia="SimSun"/>
          <w:szCs w:val="24"/>
          <w:lang w:eastAsia="en-GB"/>
        </w:rPr>
        <w:t xml:space="preserve"> for NRS-based measurement and NSSS-based measurement respectively.</w:t>
      </w:r>
    </w:p>
    <w:p w14:paraId="51F6C9D5" w14:textId="77777777" w:rsidR="00FB5E26" w:rsidRDefault="00FB5E26" w:rsidP="00DA48A5">
      <w:pPr>
        <w:spacing w:after="0"/>
        <w:ind w:left="644" w:hanging="360"/>
        <w:contextualSpacing/>
        <w:rPr>
          <w:rFonts w:eastAsia="SimSun"/>
          <w:szCs w:val="24"/>
          <w:lang w:eastAsia="en-GB"/>
        </w:rPr>
      </w:pPr>
      <w:r>
        <w:rPr>
          <w:rFonts w:eastAsia="SimSun"/>
          <w:szCs w:val="24"/>
          <w:lang w:eastAsia="en-GB"/>
        </w:rPr>
        <w:t xml:space="preserve">When DRX is used, </w:t>
      </w:r>
      <w:proofErr w:type="spellStart"/>
      <w:r>
        <w:rPr>
          <w:szCs w:val="24"/>
          <w:lang w:val="en-US" w:eastAsia="en-GB"/>
        </w:rPr>
        <w:t>T</w:t>
      </w:r>
      <w:r>
        <w:rPr>
          <w:szCs w:val="24"/>
          <w:vertAlign w:val="subscript"/>
          <w:lang w:val="en-US" w:eastAsia="en-GB"/>
        </w:rPr>
        <w:t>detect_intra</w:t>
      </w:r>
      <w:proofErr w:type="spellEnd"/>
      <w:r>
        <w:rPr>
          <w:szCs w:val="24"/>
          <w:vertAlign w:val="subscript"/>
          <w:lang w:eastAsia="en-GB"/>
        </w:rPr>
        <w:t>_NB1-NC</w:t>
      </w:r>
      <w:r>
        <w:rPr>
          <w:szCs w:val="24"/>
          <w:vertAlign w:val="subscript"/>
          <w:lang w:val="en-US" w:eastAsia="en-GB"/>
        </w:rPr>
        <w:t xml:space="preserve"> </w:t>
      </w:r>
      <w:r>
        <w:rPr>
          <w:szCs w:val="24"/>
          <w:lang w:val="en-US" w:eastAsia="en-GB"/>
        </w:rPr>
        <w:t xml:space="preserve">and </w:t>
      </w:r>
      <w:proofErr w:type="spellStart"/>
      <w:r>
        <w:rPr>
          <w:rFonts w:eastAsia="SimSun"/>
          <w:szCs w:val="24"/>
          <w:lang w:eastAsia="en-GB"/>
        </w:rPr>
        <w:t>T</w:t>
      </w:r>
      <w:r>
        <w:rPr>
          <w:rFonts w:eastAsia="SimSun"/>
          <w:szCs w:val="24"/>
          <w:vertAlign w:val="subscript"/>
          <w:lang w:eastAsia="en-GB"/>
        </w:rPr>
        <w:t>measure</w:t>
      </w:r>
      <w:proofErr w:type="spellEnd"/>
      <w:r>
        <w:rPr>
          <w:rFonts w:eastAsia="SimSun"/>
          <w:szCs w:val="24"/>
          <w:vertAlign w:val="subscript"/>
          <w:lang w:eastAsia="en-GB"/>
        </w:rPr>
        <w:t xml:space="preserve"> _intra</w:t>
      </w:r>
      <w:r>
        <w:rPr>
          <w:szCs w:val="24"/>
          <w:vertAlign w:val="subscript"/>
          <w:lang w:eastAsia="en-GB"/>
        </w:rPr>
        <w:t>_NB1-NC</w:t>
      </w:r>
      <w:r>
        <w:rPr>
          <w:rFonts w:eastAsia="SimSun"/>
          <w:szCs w:val="24"/>
          <w:lang w:eastAsia="en-GB"/>
        </w:rPr>
        <w:t xml:space="preserve"> are defined in table 8.14A.6.3-1 and 8.14A.6.3-2.</w:t>
      </w:r>
    </w:p>
    <w:p w14:paraId="03A9D9A8" w14:textId="77777777" w:rsidR="00FB5E26" w:rsidRDefault="00FB5E26" w:rsidP="00DA48A5">
      <w:pPr>
        <w:ind w:left="644"/>
        <w:rPr>
          <w:rFonts w:eastAsia="SimSun"/>
          <w:szCs w:val="22"/>
        </w:rPr>
      </w:pPr>
    </w:p>
    <w:p w14:paraId="260FBD60" w14:textId="77777777" w:rsidR="00FB5E26" w:rsidRDefault="00FB5E26" w:rsidP="00DA48A5">
      <w:pPr>
        <w:keepNext/>
        <w:keepLines/>
        <w:spacing w:before="60"/>
        <w:jc w:val="center"/>
        <w:rPr>
          <w:rFonts w:ascii="Arial" w:eastAsiaTheme="minorHAnsi" w:hAnsi="Arial"/>
          <w:b/>
        </w:rPr>
      </w:pPr>
      <w:r>
        <w:rPr>
          <w:rFonts w:ascii="Arial" w:hAnsi="Arial"/>
          <w:b/>
          <w:snapToGrid w:val="0"/>
        </w:rPr>
        <w:t xml:space="preserve">Table 8.14A.6.3-1: </w:t>
      </w:r>
      <w:r>
        <w:rPr>
          <w:rFonts w:ascii="Arial" w:hAnsi="Arial"/>
          <w:b/>
        </w:rPr>
        <w:t>Requirement for intra-frequency detection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FB5E26" w14:paraId="66BC3C6D" w14:textId="77777777" w:rsidTr="00DA48A5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E052" w14:textId="77777777" w:rsidR="00FB5E26" w:rsidRDefault="00FB5E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7878" w14:textId="77777777" w:rsidR="00FB5E26" w:rsidRDefault="00FB5E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en-US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val="en-US"/>
              </w:rPr>
              <w:t>(s) (DRX cycles)</w:t>
            </w:r>
          </w:p>
        </w:tc>
      </w:tr>
      <w:tr w:rsidR="00FB5E26" w14:paraId="0A54AA76" w14:textId="77777777" w:rsidTr="00DA48A5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2193" w14:textId="77777777" w:rsidR="00FB5E26" w:rsidRDefault="00FB5E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0.256&lt;DRX-cycle≤10.24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FE89" w14:textId="77777777" w:rsidR="00FB5E26" w:rsidRDefault="00FB5E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Note 1</w:t>
            </w:r>
          </w:p>
        </w:tc>
      </w:tr>
      <w:tr w:rsidR="00FB5E26" w14:paraId="69E20A34" w14:textId="77777777" w:rsidTr="00DA48A5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186D" w14:textId="77777777" w:rsidR="00FB5E26" w:rsidRDefault="00FB5E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Note1:</w:t>
            </w:r>
            <w:r>
              <w:rPr>
                <w:rFonts w:ascii="Arial" w:hAnsi="Arial" w:cs="Arial"/>
                <w:sz w:val="18"/>
                <w:lang w:val="en-US"/>
              </w:rPr>
              <w:tab/>
              <w:t>Time depends upon the DRX cycle in use</w:t>
            </w:r>
          </w:p>
        </w:tc>
      </w:tr>
    </w:tbl>
    <w:p w14:paraId="1FAE496E" w14:textId="77777777" w:rsidR="00FB5E26" w:rsidRDefault="00FB5E26" w:rsidP="00DA48A5">
      <w:pPr>
        <w:rPr>
          <w:rFonts w:asciiTheme="minorHAnsi" w:eastAsia="SimSun" w:hAnsiTheme="minorHAnsi" w:cstheme="minorBidi"/>
          <w:kern w:val="2"/>
          <w:sz w:val="22"/>
          <w:szCs w:val="24"/>
          <w14:ligatures w14:val="standardContextual"/>
        </w:rPr>
      </w:pPr>
    </w:p>
    <w:p w14:paraId="7C43C0F2" w14:textId="77777777" w:rsidR="00FB5E26" w:rsidRDefault="00FB5E26" w:rsidP="00DA48A5">
      <w:pPr>
        <w:keepNext/>
        <w:keepLines/>
        <w:spacing w:before="60"/>
        <w:jc w:val="center"/>
        <w:rPr>
          <w:rFonts w:ascii="Arial" w:eastAsiaTheme="minorHAnsi" w:hAnsi="Arial"/>
          <w:b/>
          <w:szCs w:val="22"/>
        </w:rPr>
      </w:pPr>
      <w:r>
        <w:rPr>
          <w:rFonts w:ascii="Arial" w:hAnsi="Arial"/>
          <w:b/>
          <w:snapToGrid w:val="0"/>
        </w:rPr>
        <w:t xml:space="preserve">Table 8.14A.6.3-2: </w:t>
      </w:r>
      <w:r>
        <w:rPr>
          <w:rFonts w:ascii="Arial" w:hAnsi="Arial"/>
          <w:b/>
        </w:rPr>
        <w:t>Requirement for intra-frequency measurement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FB5E26" w14:paraId="47927385" w14:textId="77777777" w:rsidTr="00DA48A5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08C3" w14:textId="77777777" w:rsidR="00FB5E26" w:rsidRDefault="00FB5E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FCA1" w14:textId="77777777" w:rsidR="00FB5E26" w:rsidRDefault="00FB5E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  <w:lang w:val="en-US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val="en-US"/>
              </w:rPr>
              <w:t>(s) (DRX cycles)</w:t>
            </w:r>
          </w:p>
        </w:tc>
      </w:tr>
      <w:tr w:rsidR="00FB5E26" w14:paraId="2064D859" w14:textId="77777777" w:rsidTr="00DA48A5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96A6" w14:textId="77777777" w:rsidR="00FB5E26" w:rsidRDefault="00FB5E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0.256&lt;DRX-cycle≤10.24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3645" w14:textId="77777777" w:rsidR="00FB5E26" w:rsidRDefault="00FB5E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Note 1</w:t>
            </w:r>
          </w:p>
        </w:tc>
      </w:tr>
      <w:tr w:rsidR="00FB5E26" w14:paraId="5F7F471F" w14:textId="77777777" w:rsidTr="00DA48A5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9BBB" w14:textId="77777777" w:rsidR="00FB5E26" w:rsidRDefault="00FB5E2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Note1:</w:t>
            </w:r>
            <w:r>
              <w:rPr>
                <w:rFonts w:ascii="Arial" w:hAnsi="Arial" w:cs="Arial"/>
                <w:sz w:val="18"/>
                <w:lang w:val="en-US"/>
              </w:rPr>
              <w:tab/>
              <w:t>Time depends upon the DRX cycle in use</w:t>
            </w:r>
          </w:p>
        </w:tc>
      </w:tr>
    </w:tbl>
    <w:p w14:paraId="30D86992" w14:textId="77777777" w:rsidR="00FB5E26" w:rsidRDefault="00FB5E26" w:rsidP="00DA48A5">
      <w:pP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7956E2CC" w14:textId="77777777" w:rsidR="00FB5E26" w:rsidRDefault="00FB5E26" w:rsidP="00DA48A5">
      <w:r>
        <w:t xml:space="preserve">If the UE is configured to measure a </w:t>
      </w:r>
      <w:proofErr w:type="spellStart"/>
      <w:r>
        <w:t>neighbor</w:t>
      </w:r>
      <w:proofErr w:type="spellEnd"/>
      <w:r>
        <w:t xml:space="preserve"> NGSO satellite, then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proofErr w:type="spellEnd"/>
      <w:r>
        <w:rPr>
          <w:vertAlign w:val="subscript"/>
        </w:rPr>
        <w:t xml:space="preserve">_NB1-NC =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detect_inter</w:t>
      </w:r>
      <w:proofErr w:type="spellEnd"/>
      <w:r>
        <w:rPr>
          <w:vertAlign w:val="subscript"/>
        </w:rPr>
        <w:t>_NB1-NC,m</w:t>
      </w:r>
      <w:r>
        <w:rPr>
          <w:vertAlign w:val="subscript"/>
          <w:lang w:val="en-US"/>
        </w:rPr>
        <w:t xml:space="preserve">  </w:t>
      </w:r>
      <w:r>
        <w:rPr>
          <w:lang w:val="en-US"/>
        </w:rPr>
        <w:t xml:space="preserve">and </w:t>
      </w:r>
      <w:r>
        <w:rPr>
          <w:rFonts w:cs="Arial"/>
          <w:lang w:val="en-US"/>
        </w:rPr>
        <w:t>T</w:t>
      </w:r>
      <w:r>
        <w:rPr>
          <w:rFonts w:cs="Arial"/>
          <w:vertAlign w:val="subscript"/>
          <w:lang w:val="en-US"/>
        </w:rPr>
        <w:t>measure_intra</w:t>
      </w:r>
      <w:r>
        <w:rPr>
          <w:vertAlign w:val="subscript"/>
          <w:lang w:val="en-US"/>
        </w:rPr>
        <w:t xml:space="preserve">_NB1-NC = </w:t>
      </w:r>
      <w:r>
        <w:rPr>
          <w:rFonts w:cs="Arial"/>
          <w:lang w:val="en-US"/>
        </w:rPr>
        <w:t>T</w:t>
      </w:r>
      <w:r>
        <w:rPr>
          <w:rFonts w:cs="Arial"/>
          <w:vertAlign w:val="subscript"/>
          <w:lang w:val="en-US"/>
        </w:rPr>
        <w:t>measure_inter</w:t>
      </w:r>
      <w:r>
        <w:rPr>
          <w:vertAlign w:val="subscript"/>
          <w:lang w:val="en-US"/>
        </w:rPr>
        <w:t>_NB1-NC,m</w:t>
      </w:r>
      <w:r>
        <w:rPr>
          <w:lang w:val="en-US"/>
        </w:rPr>
        <w:t>, where</w:t>
      </w:r>
      <w:r>
        <w:rPr>
          <w:rFonts w:cs="Arial"/>
          <w:lang w:val="en-US"/>
        </w:rPr>
        <w:t xml:space="preserve"> T</w:t>
      </w:r>
      <w:r>
        <w:rPr>
          <w:rFonts w:cs="Arial"/>
          <w:vertAlign w:val="subscript"/>
          <w:lang w:val="en-US"/>
        </w:rPr>
        <w:t>measure_inter</w:t>
      </w:r>
      <w:r>
        <w:rPr>
          <w:vertAlign w:val="subscript"/>
          <w:lang w:val="en-US"/>
        </w:rPr>
        <w:t xml:space="preserve">_NB1-NC,m </w:t>
      </w:r>
      <w:r>
        <w:rPr>
          <w:lang w:val="en-US"/>
        </w:rPr>
        <w:t xml:space="preserve">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detect_inter</w:t>
      </w:r>
      <w:proofErr w:type="spellEnd"/>
      <w:r>
        <w:rPr>
          <w:vertAlign w:val="subscript"/>
        </w:rPr>
        <w:t xml:space="preserve">_NB1-NC,m </w:t>
      </w:r>
      <w:r>
        <w:t>are defined in clause 8.14A.6.4</w:t>
      </w:r>
      <w:r>
        <w:rPr>
          <w:lang w:val="en-US"/>
        </w:rPr>
        <w:t xml:space="preserve"> . </w:t>
      </w:r>
    </w:p>
    <w:p w14:paraId="2CA63BF2" w14:textId="0271DC5A" w:rsidR="00FB5E26" w:rsidDel="00FB5E26" w:rsidRDefault="00FB5E26" w:rsidP="00FB5E26">
      <w:pPr>
        <w:rPr>
          <w:del w:id="8" w:author="Nokia" w:date="2024-02-19T22:58:00Z"/>
        </w:rPr>
      </w:pPr>
      <w:del w:id="9" w:author="Nokia" w:date="2024-02-19T22:58:00Z">
        <w:r w:rsidDel="00FB5E26">
          <w:delText xml:space="preserve">When UE is monitoring multiple carriers, </w:delText>
        </w:r>
        <w:r w:rsidDel="00FB5E26">
          <w:rPr>
            <w:rFonts w:cs="v4.2.0"/>
          </w:rPr>
          <w:delText>T</w:delText>
        </w:r>
        <w:r w:rsidDel="00FB5E26">
          <w:rPr>
            <w:rFonts w:cs="v4.2.0"/>
            <w:vertAlign w:val="subscript"/>
          </w:rPr>
          <w:delText>identify_intra</w:delText>
        </w:r>
        <w:r w:rsidDel="00FB5E26">
          <w:rPr>
            <w:vertAlign w:val="subscript"/>
          </w:rPr>
          <w:delText>_NB1-NC</w:delText>
        </w:r>
        <w:r w:rsidDel="00FB5E26">
          <w:rPr>
            <w:rFonts w:cs="v4.2.0"/>
            <w:vertAlign w:val="subscript"/>
          </w:rPr>
          <w:delText xml:space="preserve"> </w:delText>
        </w:r>
        <w:r w:rsidDel="00FB5E26">
          <w:rPr>
            <w:rFonts w:cs="v4.2.0"/>
          </w:rPr>
          <w:delText xml:space="preserve">= </w:delText>
        </w:r>
        <w:r w:rsidDel="00FB5E26">
          <w:rPr>
            <w:lang w:val="en-US"/>
          </w:rPr>
          <w:delText>T</w:delText>
        </w:r>
        <w:r w:rsidDel="00FB5E26">
          <w:rPr>
            <w:vertAlign w:val="subscript"/>
            <w:lang w:val="en-US"/>
          </w:rPr>
          <w:delText>detect</w:delText>
        </w:r>
        <w:r w:rsidDel="00FB5E26">
          <w:rPr>
            <w:vertAlign w:val="subscript"/>
          </w:rPr>
          <w:delText>_NB1-NC</w:delText>
        </w:r>
        <w:r w:rsidDel="00FB5E26">
          <w:rPr>
            <w:vertAlign w:val="subscript"/>
            <w:lang w:val="en-US"/>
          </w:rPr>
          <w:delText xml:space="preserve"> </w:delText>
        </w:r>
        <w:r w:rsidDel="00FB5E26">
          <w:rPr>
            <w:lang w:val="en-US"/>
          </w:rPr>
          <w:delText xml:space="preserve">+ </w:delText>
        </w:r>
        <w:r w:rsidDel="00FB5E26">
          <w:rPr>
            <w:rFonts w:eastAsia="SimSun"/>
            <w:szCs w:val="24"/>
          </w:rPr>
          <w:delText>T</w:delText>
        </w:r>
        <w:r w:rsidDel="00FB5E26">
          <w:rPr>
            <w:rFonts w:eastAsia="SimSun"/>
            <w:szCs w:val="24"/>
            <w:vertAlign w:val="subscript"/>
          </w:rPr>
          <w:delText>measure</w:delText>
        </w:r>
        <w:r w:rsidDel="00FB5E26">
          <w:rPr>
            <w:vertAlign w:val="subscript"/>
          </w:rPr>
          <w:delText>_NB1-NC</w:delText>
        </w:r>
        <w:r w:rsidDel="00FB5E26">
          <w:rPr>
            <w:rFonts w:eastAsia="SimSun"/>
            <w:szCs w:val="24"/>
          </w:rPr>
          <w:delText xml:space="preserve">, where </w:delText>
        </w:r>
        <w:r w:rsidDel="00FB5E26">
          <w:delText>T</w:delText>
        </w:r>
        <w:r w:rsidDel="00FB5E26">
          <w:rPr>
            <w:vertAlign w:val="subscript"/>
          </w:rPr>
          <w:delText>detect_NB1-NC</w:delText>
        </w:r>
        <w:r w:rsidDel="00FB5E26">
          <w:delText xml:space="preserve"> = T</w:delText>
        </w:r>
        <w:r w:rsidDel="00FB5E26">
          <w:rPr>
            <w:vertAlign w:val="subscript"/>
          </w:rPr>
          <w:delText>detect _intra_NB1-NC</w:delText>
        </w:r>
        <w:r w:rsidDel="00FB5E26">
          <w:delText xml:space="preserve"> + </w:delText>
        </w:r>
      </w:del>
      <m:oMath>
        <m:nary>
          <m:naryPr>
            <m:chr m:val="∑"/>
            <m:limLoc m:val="undOvr"/>
            <m:ctrlPr>
              <w:del w:id="10" w:author="Nokia" w:date="2024-02-19T22:58:00Z">
                <w:rPr>
                  <w:rFonts w:ascii="Cambria Math" w:eastAsiaTheme="minorHAnsi" w:hAnsi="Cambria Math" w:cstheme="minorBidi"/>
                  <w:i/>
                  <w:kern w:val="2"/>
                  <w:sz w:val="22"/>
                  <w:szCs w:val="22"/>
                  <w14:ligatures w14:val="standardContextual"/>
                </w:rPr>
              </w:del>
            </m:ctrlPr>
          </m:naryPr>
          <m:sub>
            <m:r>
              <w:del w:id="11" w:author="Nokia" w:date="2024-02-19T22:58:00Z">
                <w:rPr>
                  <w:rFonts w:ascii="Cambria Math" w:hAnsi="Cambria Math"/>
                </w:rPr>
                <m:t>m=1</m:t>
              </w:del>
            </m:r>
          </m:sub>
          <m:sup>
            <m:sSub>
              <m:sSubPr>
                <m:ctrlPr>
                  <w:del w:id="12" w:author="Nokia" w:date="2024-02-19T22:58:00Z">
                    <w:rPr>
                      <w:rFonts w:ascii="Cambria Math" w:eastAsiaTheme="minorHAnsi" w:hAnsi="Cambria Math" w:cstheme="minorBidi"/>
                      <w:i/>
                      <w:kern w:val="2"/>
                      <w:sz w:val="22"/>
                      <w:szCs w:val="22"/>
                      <w14:ligatures w14:val="standardContextual"/>
                    </w:rPr>
                  </w:del>
                </m:ctrlPr>
              </m:sSubPr>
              <m:e>
                <m:r>
                  <w:del w:id="13" w:author="Nokia" w:date="2024-02-19T22:58:00Z">
                    <w:rPr>
                      <w:rFonts w:ascii="Cambria Math" w:hAnsi="Cambria Math"/>
                    </w:rPr>
                    <m:t>N</m:t>
                  </w:del>
                </m:r>
              </m:e>
              <m:sub>
                <m:r>
                  <w:del w:id="14" w:author="Nokia" w:date="2024-02-19T22:58:00Z">
                    <w:rPr>
                      <w:rFonts w:ascii="Cambria Math" w:hAnsi="Cambria Math"/>
                    </w:rPr>
                    <m:t>freq</m:t>
                  </w:del>
                </m:r>
              </m:sub>
            </m:sSub>
          </m:sup>
          <m:e>
            <m:sSub>
              <m:sSubPr>
                <m:ctrlPr>
                  <w:del w:id="15" w:author="Nokia" w:date="2024-02-19T22:58:00Z">
                    <w:rPr>
                      <w:rFonts w:ascii="Cambria Math" w:eastAsiaTheme="minorHAnsi" w:hAnsi="Cambria Math" w:cstheme="minorBidi"/>
                      <w:kern w:val="2"/>
                      <w:sz w:val="22"/>
                      <w:szCs w:val="22"/>
                      <w14:ligatures w14:val="standardContextual"/>
                    </w:rPr>
                  </w:del>
                </m:ctrlPr>
              </m:sSubPr>
              <m:e>
                <m:r>
                  <w:del w:id="16" w:author="Nokia" w:date="2024-02-19T22:5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17" w:author="Nokia" w:date="2024-02-19T22:58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detect_inter_NB1-NC,m</m:t>
                  </w:del>
                </m:r>
              </m:sub>
            </m:sSub>
          </m:e>
        </m:nary>
        <m:r>
          <w:del w:id="18" w:author="Nokia" w:date="2024-02-19T22:58:00Z">
            <w:rPr>
              <w:rFonts w:ascii="Cambria Math" w:hAnsi="Cambria Math"/>
            </w:rPr>
            <m:t xml:space="preserve"> </m:t>
          </w:del>
        </m:r>
      </m:oMath>
      <w:del w:id="19" w:author="Nokia" w:date="2024-02-19T22:58:00Z">
        <w:r w:rsidDel="00FB5E26">
          <w:delText>and T</w:delText>
        </w:r>
        <w:r w:rsidDel="00FB5E26">
          <w:rPr>
            <w:vertAlign w:val="subscript"/>
          </w:rPr>
          <w:delText xml:space="preserve">measure </w:delText>
        </w:r>
        <w:r w:rsidDel="00FB5E26">
          <w:delText>= T</w:delText>
        </w:r>
        <w:r w:rsidDel="00FB5E26">
          <w:rPr>
            <w:vertAlign w:val="subscript"/>
          </w:rPr>
          <w:delText>measure _intra_NB1-NC</w:delText>
        </w:r>
        <w:r w:rsidDel="00FB5E26">
          <w:delText xml:space="preserve"> +</w:delText>
        </w:r>
      </w:del>
      <m:oMath>
        <m:nary>
          <m:naryPr>
            <m:chr m:val="∑"/>
            <m:limLoc m:val="undOvr"/>
            <m:ctrlPr>
              <w:del w:id="20" w:author="Nokia" w:date="2024-02-19T22:58:00Z">
                <w:rPr>
                  <w:rFonts w:ascii="Cambria Math" w:eastAsiaTheme="minorHAnsi" w:hAnsi="Cambria Math" w:cstheme="minorBidi"/>
                  <w:i/>
                  <w:kern w:val="2"/>
                  <w:sz w:val="22"/>
                  <w:szCs w:val="22"/>
                  <w14:ligatures w14:val="standardContextual"/>
                </w:rPr>
              </w:del>
            </m:ctrlPr>
          </m:naryPr>
          <m:sub>
            <m:r>
              <w:del w:id="21" w:author="Nokia" w:date="2024-02-19T22:58:00Z">
                <w:rPr>
                  <w:rFonts w:ascii="Cambria Math" w:hAnsi="Cambria Math"/>
                </w:rPr>
                <m:t>m=1</m:t>
              </w:del>
            </m:r>
          </m:sub>
          <m:sup>
            <m:sSub>
              <m:sSubPr>
                <m:ctrlPr>
                  <w:del w:id="22" w:author="Nokia" w:date="2024-02-19T22:58:00Z">
                    <w:rPr>
                      <w:rFonts w:ascii="Cambria Math" w:eastAsiaTheme="minorHAnsi" w:hAnsi="Cambria Math" w:cstheme="minorBidi"/>
                      <w:i/>
                      <w:kern w:val="2"/>
                      <w:sz w:val="22"/>
                      <w:szCs w:val="22"/>
                      <w14:ligatures w14:val="standardContextual"/>
                    </w:rPr>
                  </w:del>
                </m:ctrlPr>
              </m:sSubPr>
              <m:e>
                <m:r>
                  <w:del w:id="23" w:author="Nokia" w:date="2024-02-19T22:58:00Z">
                    <w:rPr>
                      <w:rFonts w:ascii="Cambria Math" w:hAnsi="Cambria Math"/>
                    </w:rPr>
                    <m:t>N</m:t>
                  </w:del>
                </m:r>
              </m:e>
              <m:sub>
                <m:r>
                  <w:del w:id="24" w:author="Nokia" w:date="2024-02-19T22:58:00Z">
                    <w:rPr>
                      <w:rFonts w:ascii="Cambria Math" w:hAnsi="Cambria Math"/>
                    </w:rPr>
                    <m:t>freq</m:t>
                  </w:del>
                </m:r>
              </m:sub>
            </m:sSub>
          </m:sup>
          <m:e>
            <m:sSub>
              <m:sSubPr>
                <m:ctrlPr>
                  <w:del w:id="25" w:author="Nokia" w:date="2024-02-19T22:58:00Z">
                    <w:rPr>
                      <w:rFonts w:ascii="Cambria Math" w:eastAsiaTheme="minorHAnsi" w:hAnsi="Cambria Math" w:cstheme="minorBidi"/>
                      <w:kern w:val="2"/>
                      <w:sz w:val="22"/>
                      <w:szCs w:val="22"/>
                      <w14:ligatures w14:val="standardContextual"/>
                    </w:rPr>
                  </w:del>
                </m:ctrlPr>
              </m:sSubPr>
              <m:e>
                <m:r>
                  <w:del w:id="26" w:author="Nokia" w:date="2024-02-19T22:5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27" w:author="Nokia" w:date="2024-02-19T22:58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measure_inter_NB1-NC,m</m:t>
                  </w:del>
                </m:r>
              </m:sub>
            </m:sSub>
          </m:e>
        </m:nary>
      </m:oMath>
      <w:del w:id="28" w:author="Nokia" w:date="2024-02-19T22:58:00Z">
        <w:r w:rsidDel="00FB5E26">
          <w:delText xml:space="preserve">. </w:delText>
        </w:r>
      </w:del>
    </w:p>
    <w:p w14:paraId="1547A75F" w14:textId="77777777" w:rsidR="00FB5E26" w:rsidRDefault="00FB5E26" w:rsidP="00DA48A5"/>
    <w:p w14:paraId="78EC9357" w14:textId="77777777" w:rsidR="00FB5E26" w:rsidRDefault="00FB5E26" w:rsidP="00ED52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8.14A.6.4</w:t>
      </w:r>
      <w:r>
        <w:rPr>
          <w:rFonts w:ascii="Arial" w:hAnsi="Arial"/>
          <w:sz w:val="24"/>
        </w:rPr>
        <w:tab/>
        <w:t>Inter-frequency neighbour cell measurements</w:t>
      </w:r>
    </w:p>
    <w:p w14:paraId="26DD7AC6" w14:textId="77777777" w:rsidR="00FB5E26" w:rsidRDefault="00FB5E26" w:rsidP="00ED5255">
      <w:pPr>
        <w:rPr>
          <w:rFonts w:asciiTheme="minorHAnsi" w:hAnsiTheme="minorHAnsi"/>
          <w:sz w:val="22"/>
        </w:rPr>
      </w:pPr>
      <w:r>
        <w:rPr>
          <w:rFonts w:cs="v4.2.0"/>
        </w:rPr>
        <w:t>The UE shall be able to identify a new detectable inter-frequency cell in the within T</w:t>
      </w:r>
      <w:r>
        <w:rPr>
          <w:rFonts w:cs="v4.2.0"/>
          <w:vertAlign w:val="subscript"/>
        </w:rPr>
        <w:t xml:space="preserve">identify_inter_NB1-NC,m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 [1]. </w:t>
      </w:r>
      <w:r>
        <w:t xml:space="preserve">An inter frequency cell is considered to be detectable according to NRSRP, NRSRP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</w:t>
      </w:r>
      <w:r>
        <w:t xml:space="preserve"> NSCH_RP and NSCH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defined in Annex B.2.25 for a corresponding Band.</w:t>
      </w:r>
    </w:p>
    <w:p w14:paraId="19BBD5AC" w14:textId="77777777" w:rsidR="00FB5E26" w:rsidRDefault="00FB5E26" w:rsidP="00ED5255">
      <w:pPr>
        <w:keepLines/>
        <w:tabs>
          <w:tab w:val="center" w:pos="4536"/>
          <w:tab w:val="right" w:pos="9072"/>
        </w:tabs>
        <w:rPr>
          <w:noProof/>
        </w:rPr>
      </w:pPr>
      <w:r>
        <w:rPr>
          <w:noProof/>
        </w:rPr>
        <w:tab/>
        <w:t>T</w:t>
      </w:r>
      <w:r>
        <w:rPr>
          <w:noProof/>
          <w:vertAlign w:val="subscript"/>
        </w:rPr>
        <w:t xml:space="preserve">identify _inter_NB1-NC </w:t>
      </w:r>
      <w:r>
        <w:rPr>
          <w:noProof/>
        </w:rPr>
        <w:t xml:space="preserve">= </w:t>
      </w:r>
      <w:r>
        <w:rPr>
          <w:noProof/>
          <w:lang w:val="en-US"/>
        </w:rPr>
        <w:t>T</w:t>
      </w:r>
      <w:r>
        <w:rPr>
          <w:noProof/>
          <w:vertAlign w:val="subscript"/>
          <w:lang w:val="en-US"/>
        </w:rPr>
        <w:t>detect_inter</w:t>
      </w:r>
      <w:r>
        <w:rPr>
          <w:noProof/>
          <w:vertAlign w:val="subscript"/>
        </w:rPr>
        <w:t>_NB1-NC,m</w:t>
      </w:r>
      <w:r>
        <w:rPr>
          <w:noProof/>
          <w:vertAlign w:val="subscript"/>
          <w:lang w:val="en-US"/>
        </w:rPr>
        <w:t xml:space="preserve"> </w:t>
      </w:r>
      <w:r>
        <w:rPr>
          <w:noProof/>
          <w:lang w:val="en-US"/>
        </w:rPr>
        <w:t xml:space="preserve">+ </w:t>
      </w:r>
      <w:r>
        <w:rPr>
          <w:rFonts w:eastAsia="SimSun"/>
          <w:noProof/>
          <w:szCs w:val="24"/>
        </w:rPr>
        <w:t>T</w:t>
      </w:r>
      <w:r>
        <w:rPr>
          <w:rFonts w:eastAsia="SimSun"/>
          <w:noProof/>
          <w:szCs w:val="24"/>
          <w:vertAlign w:val="subscript"/>
        </w:rPr>
        <w:t>measure _inter</w:t>
      </w:r>
      <w:r>
        <w:rPr>
          <w:noProof/>
          <w:vertAlign w:val="subscript"/>
        </w:rPr>
        <w:t>_NB1-NC,m</w:t>
      </w:r>
    </w:p>
    <w:p w14:paraId="5600F5DC" w14:textId="77777777" w:rsidR="00FB5E26" w:rsidRDefault="00FB5E26" w:rsidP="00ED5255">
      <w:r>
        <w:t>Where</w:t>
      </w:r>
    </w:p>
    <w:p w14:paraId="7DE4D29C" w14:textId="77777777" w:rsidR="00FB5E26" w:rsidRDefault="00FB5E26" w:rsidP="00ED5255">
      <w:pPr>
        <w:keepLines/>
        <w:tabs>
          <w:tab w:val="center" w:pos="4536"/>
          <w:tab w:val="right" w:pos="9072"/>
        </w:tabs>
        <w:rPr>
          <w:noProof/>
          <w:lang w:val="en-US"/>
        </w:rPr>
      </w:pPr>
      <w:r>
        <w:rPr>
          <w:iCs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noProof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detect_inter_NB1-NC,m</m:t>
            </m:r>
          </m:sub>
        </m:sSub>
        <m:r>
          <m:rPr>
            <m:sty m:val="p"/>
          </m:rPr>
          <w:rPr>
            <w:rFonts w:ascii="Cambria Math" w:eastAsia="Cambria Math" w:hAnsi="Cambria Math"/>
            <w:noProof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noProof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noProof/>
                <w:lang w:val="sv-SE"/>
              </w:rPr>
              <m:t>i</m:t>
            </m:r>
          </m:sub>
          <m:sup>
            <m:r>
              <w:rPr>
                <w:rFonts w:ascii="Cambria Math" w:eastAsia="Cambria Math" w:hAnsi="Cambria Math"/>
                <w:noProof/>
                <w:lang w:val="sv-SE"/>
              </w:rPr>
              <m:t>N</m:t>
            </m:r>
          </m:sup>
          <m:e>
            <m:r>
              <w:rPr>
                <w:rFonts w:ascii="Cambria Math" w:eastAsia="Cambria Math" w:hAnsi="Cambria Math"/>
                <w:noProof/>
                <w:lang w:val="sv-SE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noProof/>
                <w:lang w:val="en-US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noProof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noProof/>
                    <w:lang w:val="sv-SE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noProof/>
                    <w:lang w:val="sv-SE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noProof/>
                    <w:lang w:val="en-US"/>
                  </w:rPr>
                  <m:t>,</m:t>
                </m:r>
                <m:r>
                  <w:rPr>
                    <w:rFonts w:ascii="Cambria Math" w:eastAsia="Cambria Math" w:hAnsi="Cambria Math"/>
                    <w:noProof/>
                    <w:lang w:val="sv-SE"/>
                  </w:rPr>
                  <m:t>i,m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noProof/>
                <w:lang w:val="en-US"/>
              </w:rPr>
              <m:t>)</m:t>
            </m:r>
          </m:e>
        </m:nary>
      </m:oMath>
      <w:r>
        <w:rPr>
          <w:noProof/>
          <w:lang w:val="en-US"/>
        </w:rPr>
        <w:t xml:space="preserve"> ms</w:t>
      </w:r>
    </w:p>
    <w:p w14:paraId="4E7094C5" w14:textId="77777777" w:rsidR="00FB5E26" w:rsidRDefault="00FB5E26" w:rsidP="00ED5255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N=70*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satellite,m</m:t>
            </m:r>
          </m:sub>
        </m:sSub>
      </m:oMath>
      <w:r>
        <w:t xml:space="preserve">, </w:t>
      </w:r>
    </w:p>
    <w:p w14:paraId="50082B33" w14:textId="77777777" w:rsidR="00FB5E26" w:rsidRDefault="00FB5E26" w:rsidP="00ED5255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a,i</w:t>
      </w:r>
      <w:proofErr w:type="spellEnd"/>
      <w:r>
        <w:rPr>
          <w:vertAlign w:val="subscript"/>
        </w:rPr>
        <w:t xml:space="preserve"> </w:t>
      </w:r>
      <w:r>
        <w:t>is the interval between available measurement samples in measurement occasions (MO</w:t>
      </w:r>
      <w:r>
        <w:rPr>
          <w:vertAlign w:val="subscript"/>
        </w:rPr>
        <w:t>detect_inter_NB1-NC</w:t>
      </w:r>
      <w:r>
        <w:t>) for inter-frequency detection, where</w:t>
      </w:r>
    </w:p>
    <w:p w14:paraId="646E1100" w14:textId="77777777" w:rsidR="00FB5E26" w:rsidRDefault="00FB5E26" w:rsidP="00ED5255">
      <w:pPr>
        <w:keepLines/>
        <w:tabs>
          <w:tab w:val="center" w:pos="4536"/>
          <w:tab w:val="right" w:pos="9072"/>
        </w:tabs>
        <w:rPr>
          <w:noProof/>
        </w:rPr>
      </w:pPr>
      <w:r>
        <w:rPr>
          <w:noProof/>
        </w:rPr>
        <w:tab/>
        <w:t xml:space="preserve">40 ms </w:t>
      </w:r>
      <w:r>
        <w:rPr>
          <w:noProof/>
          <w:lang w:val="en-US"/>
        </w:rPr>
        <w:t>≤</w:t>
      </w:r>
      <w:r>
        <w:rPr>
          <w:noProof/>
        </w:rPr>
        <w:t xml:space="preserve">  T</w:t>
      </w:r>
      <w:r>
        <w:rPr>
          <w:noProof/>
          <w:vertAlign w:val="subscript"/>
        </w:rPr>
        <w:t>a,i</w:t>
      </w:r>
      <w:r>
        <w:rPr>
          <w:noProof/>
        </w:rPr>
        <w:t xml:space="preserve"> ≤ 5000 ms</w:t>
      </w:r>
    </w:p>
    <w:p w14:paraId="6D8F2628" w14:textId="77777777" w:rsidR="00FB5E26" w:rsidRDefault="00FB5E26" w:rsidP="00ED5255">
      <w:pPr>
        <w:ind w:left="568" w:hanging="284"/>
      </w:pPr>
      <w:r>
        <w:t>-</w:t>
      </w:r>
      <w:r>
        <w:tab/>
        <w:t xml:space="preserve">The UE shall restart the cell detection when the interval between two samples are larger than 5000 </w:t>
      </w:r>
      <w:proofErr w:type="spellStart"/>
      <w:r>
        <w:t>ms</w:t>
      </w:r>
      <w:proofErr w:type="spellEnd"/>
      <w:r>
        <w:t>.</w:t>
      </w:r>
    </w:p>
    <w:p w14:paraId="27B7C1B9" w14:textId="77777777" w:rsidR="00FB5E26" w:rsidRDefault="00FB5E26" w:rsidP="00ED5255">
      <w:pPr>
        <w:ind w:left="568" w:hanging="284"/>
      </w:pPr>
      <w:r>
        <w:t>-</w:t>
      </w:r>
      <w:r>
        <w:tab/>
        <w:t xml:space="preserve">The UE is not required to monitor NPSS/NSSS more frequent than once per 40ms. </w:t>
      </w:r>
    </w:p>
    <w:p w14:paraId="4F8F8CFB" w14:textId="77777777" w:rsidR="00FB5E26" w:rsidRDefault="00FB5E26" w:rsidP="00ED5255">
      <w:pPr>
        <w:ind w:left="568" w:hanging="284"/>
      </w:pPr>
      <w:r>
        <w:t>-</w:t>
      </w:r>
      <w:r>
        <w:tab/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51204A8E" w14:textId="77777777" w:rsidR="00FB5E26" w:rsidRDefault="00FB5E26" w:rsidP="00ED5255">
      <w:pPr>
        <w:ind w:left="851" w:hanging="284"/>
      </w:pPr>
      <w:r>
        <w:t>-</w:t>
      </w:r>
      <w:r>
        <w:tab/>
        <w:t xml:space="preserve">Resources on which the UE is not scheduled for data transmission or reception, </w:t>
      </w:r>
    </w:p>
    <w:p w14:paraId="5ED90D77" w14:textId="77777777" w:rsidR="00FB5E26" w:rsidRDefault="00FB5E26" w:rsidP="00ED5255">
      <w:pPr>
        <w:ind w:left="851" w:hanging="284"/>
      </w:pPr>
      <w:r>
        <w:t>-</w:t>
      </w:r>
      <w:r>
        <w:tab/>
        <w:t xml:space="preserve">Resources on which the UE is not required to do NPDCCH monitoring, </w:t>
      </w:r>
    </w:p>
    <w:p w14:paraId="47E66CF1" w14:textId="77777777" w:rsidR="00FB5E26" w:rsidRDefault="00FB5E26" w:rsidP="00ED5255">
      <w:pPr>
        <w:ind w:left="851" w:hanging="284"/>
      </w:pPr>
      <w:r>
        <w:t>-</w:t>
      </w:r>
      <w:r>
        <w:tab/>
        <w:t>Resources occurring during the DRX inactive period</w:t>
      </w:r>
    </w:p>
    <w:p w14:paraId="6DEE23CD" w14:textId="77777777" w:rsidR="00FB5E26" w:rsidRDefault="00FB5E26" w:rsidP="00ED5255">
      <w:pPr>
        <w:ind w:left="851" w:hanging="284"/>
      </w:pPr>
      <w:r>
        <w:t>-</w:t>
      </w:r>
      <w:r>
        <w:tab/>
        <w:t>Length of MO</w:t>
      </w:r>
      <w:r>
        <w:rPr>
          <w:vertAlign w:val="subscript"/>
        </w:rPr>
        <w:t xml:space="preserve">detect_inter_NB1-NC </w:t>
      </w:r>
      <w:r>
        <w:t xml:space="preserve"> is at least 200 </w:t>
      </w:r>
      <w:proofErr w:type="spellStart"/>
      <w:r>
        <w:t>ms</w:t>
      </w:r>
      <w:proofErr w:type="spellEnd"/>
      <w:r>
        <w:t>.</w:t>
      </w:r>
    </w:p>
    <w:p w14:paraId="63E06FE6" w14:textId="77777777" w:rsidR="00FB5E26" w:rsidRDefault="00FB5E26" w:rsidP="00ED5255">
      <w:pPr>
        <w:ind w:left="568" w:hanging="284"/>
      </w:pPr>
      <w:r>
        <w:t>-</w:t>
      </w:r>
      <w:r>
        <w:tab/>
        <w:t xml:space="preserve">The inter-frequency detection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detect_inter_NB1-NC,m</m:t>
            </m:r>
          </m:sub>
        </m:sSub>
      </m:oMath>
      <w:r>
        <w:rPr>
          <w:lang w:val="sv-SE"/>
        </w:rPr>
        <w:t xml:space="preserve"> </w:t>
      </w:r>
      <w:r>
        <w:rPr>
          <w:lang w:val="en-US"/>
        </w:rPr>
        <w:t xml:space="preserve">≤ </w:t>
      </w:r>
      <w:r>
        <w:t>60 seconds per inter-frequency carrier.</w:t>
      </w:r>
    </w:p>
    <w:p w14:paraId="3431B148" w14:textId="77777777" w:rsidR="00FB5E26" w:rsidRDefault="00FB5E26" w:rsidP="00ED5255">
      <w:pPr>
        <w:ind w:left="568" w:hanging="284"/>
      </w:pPr>
      <w:r>
        <w:t>-</w:t>
      </w:r>
      <w:r>
        <w:tab/>
      </w:r>
      <w:proofErr w:type="spellStart"/>
      <w:r>
        <w:rPr>
          <w:i/>
          <w:iCs/>
        </w:rPr>
        <w:t>K</w:t>
      </w:r>
      <w:r>
        <w:rPr>
          <w:i/>
          <w:iCs/>
          <w:vertAlign w:val="subscript"/>
        </w:rPr>
        <w:t>satellite,m</w:t>
      </w:r>
      <w:proofErr w:type="spellEnd"/>
      <w:r>
        <w:rPr>
          <w:vertAlign w:val="subscript"/>
        </w:rPr>
        <w:t xml:space="preserve"> </w:t>
      </w:r>
      <w:r>
        <w:t>is the number of satellites to be measured in this frequency layer and whose value is equal to:</w:t>
      </w:r>
    </w:p>
    <w:p w14:paraId="716AF21E" w14:textId="77777777" w:rsidR="00FB5E26" w:rsidRDefault="00FB5E26" w:rsidP="00FB5E26">
      <w:pPr>
        <w:numPr>
          <w:ilvl w:val="0"/>
          <w:numId w:val="1"/>
        </w:numPr>
        <w:spacing w:after="160" w:line="256" w:lineRule="auto"/>
      </w:pPr>
      <w:r>
        <w:t>1, if measurements are performed on GSO cells in this frequency layer; or if there is only one NGSO satellite associated to cells the UE is required to measure in this frequency layer;</w:t>
      </w:r>
    </w:p>
    <w:p w14:paraId="2ED7565F" w14:textId="77777777" w:rsidR="00FB5E26" w:rsidRDefault="00FB5E26" w:rsidP="00FB5E26">
      <w:pPr>
        <w:numPr>
          <w:ilvl w:val="0"/>
          <w:numId w:val="1"/>
        </w:numPr>
        <w:spacing w:after="160" w:line="256" w:lineRule="auto"/>
      </w:pPr>
      <w:r>
        <w:t>2, if there are two or more NGSO satellites associated to the cells the UE is required to measure;</w:t>
      </w:r>
    </w:p>
    <w:p w14:paraId="16193C87" w14:textId="77777777" w:rsidR="00FB5E26" w:rsidRDefault="00FB5E26" w:rsidP="00ED5255">
      <w:pPr>
        <w:ind w:left="720"/>
      </w:pPr>
    </w:p>
    <w:p w14:paraId="6133BB7E" w14:textId="77777777" w:rsidR="00FB5E26" w:rsidRDefault="00FB5E26" w:rsidP="00ED5255"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inter-frequency cell as defined below:</w:t>
      </w:r>
    </w:p>
    <w:p w14:paraId="18ACB04F" w14:textId="77777777" w:rsidR="00FB5E26" w:rsidRDefault="00FB5E26" w:rsidP="00ED5255">
      <w:pPr>
        <w:keepLines/>
        <w:tabs>
          <w:tab w:val="center" w:pos="4536"/>
          <w:tab w:val="right" w:pos="9072"/>
        </w:tabs>
        <w:rPr>
          <w:noProof/>
          <w:lang w:val="en-US"/>
        </w:rPr>
      </w:pPr>
      <w:r>
        <w:rPr>
          <w:iCs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noProof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measure_inter_NB1-NC,m</m:t>
            </m:r>
          </m:sub>
        </m:sSub>
        <m:r>
          <m:rPr>
            <m:sty m:val="p"/>
          </m:rPr>
          <w:rPr>
            <w:rFonts w:ascii="Cambria Math" w:eastAsia="Cambria Math" w:hAnsi="Cambria Math"/>
            <w:noProof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noProof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noProof/>
                <w:lang w:val="sv-SE"/>
              </w:rPr>
              <m:t>i</m:t>
            </m:r>
          </m:sub>
          <m:sup>
            <m:r>
              <w:rPr>
                <w:rFonts w:ascii="Cambria Math" w:eastAsia="Cambria Math" w:hAnsi="Cambria Math"/>
                <w:noProof/>
                <w:lang w:val="sv-SE"/>
              </w:rPr>
              <m:t>M</m:t>
            </m:r>
          </m:sup>
          <m:e>
            <m:r>
              <w:rPr>
                <w:rFonts w:ascii="Cambria Math" w:eastAsia="Cambria Math" w:hAnsi="Cambria Math"/>
                <w:noProof/>
                <w:lang w:val="sv-SE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noProof/>
                <w:lang w:val="en-US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noProof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noProof/>
                    <w:lang w:val="sv-SE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noProof/>
                    <w:lang w:val="sv-S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noProof/>
                    <w:lang w:val="en-US"/>
                  </w:rPr>
                  <m:t>,</m:t>
                </m:r>
                <m:r>
                  <w:rPr>
                    <w:rFonts w:ascii="Cambria Math" w:eastAsia="Cambria Math" w:hAnsi="Cambria Math"/>
                    <w:noProof/>
                    <w:lang w:val="sv-SE"/>
                  </w:rPr>
                  <m:t>i,m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noProof/>
                <w:lang w:val="en-US"/>
              </w:rPr>
              <m:t>)</m:t>
            </m:r>
          </m:e>
        </m:nary>
      </m:oMath>
      <w:r>
        <w:rPr>
          <w:noProof/>
          <w:lang w:val="en-US"/>
        </w:rPr>
        <w:t xml:space="preserve"> ms</w:t>
      </w:r>
    </w:p>
    <w:p w14:paraId="33F490E1" w14:textId="77777777" w:rsidR="00FB5E26" w:rsidRDefault="00FB5E26" w:rsidP="00ED5255">
      <w:pPr>
        <w:ind w:left="568" w:hanging="284"/>
      </w:pPr>
      <w:r>
        <w:t>-</w:t>
      </w:r>
      <w:r>
        <w:tab/>
        <w:t>M = 60</w:t>
      </w:r>
      <m:oMath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satellite,m</m:t>
            </m:r>
          </m:sub>
        </m:sSub>
      </m:oMath>
      <w:r>
        <w:t xml:space="preserve"> for NRS-based RRM measurement and M = 40</w:t>
      </w:r>
      <m:oMath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satellite,m</m:t>
            </m:r>
          </m:sub>
        </m:sSub>
      </m:oMath>
      <w:r>
        <w:t xml:space="preserve"> for NSSS based RRM measurement,</w:t>
      </w:r>
    </w:p>
    <w:p w14:paraId="4866DAD5" w14:textId="77777777" w:rsidR="00FB5E26" w:rsidRDefault="00FB5E26" w:rsidP="00ED5255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b,i</w:t>
      </w:r>
      <w:proofErr w:type="spellEnd"/>
      <w:r>
        <w:rPr>
          <w:vertAlign w:val="subscript"/>
        </w:rPr>
        <w:t xml:space="preserve"> </w:t>
      </w:r>
      <w:r>
        <w:t>is the interval between available measurement samples in measurement occasions (MO</w:t>
      </w:r>
      <w:r>
        <w:rPr>
          <w:vertAlign w:val="subscript"/>
        </w:rPr>
        <w:t>measure_inter_NB1-NC</w:t>
      </w:r>
      <w:r>
        <w:t>) for inter-frequency measurement, where</w:t>
      </w:r>
    </w:p>
    <w:p w14:paraId="2CE60814" w14:textId="77777777" w:rsidR="00FB5E26" w:rsidRDefault="00FB5E26" w:rsidP="00ED5255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>
        <w:rPr>
          <w:rFonts w:eastAsia="Malgun Gothic"/>
          <w:noProof/>
        </w:rPr>
        <w:tab/>
        <w:t xml:space="preserve">  20 ms ≤  T</w:t>
      </w:r>
      <w:r>
        <w:rPr>
          <w:rFonts w:eastAsia="Malgun Gothic"/>
          <w:noProof/>
          <w:vertAlign w:val="subscript"/>
        </w:rPr>
        <w:t>b,i</w:t>
      </w:r>
      <w:r>
        <w:rPr>
          <w:rFonts w:eastAsia="Malgun Gothic"/>
          <w:noProof/>
        </w:rPr>
        <w:t xml:space="preserve"> ≤ 5000 ms for NRS based measurement or</w:t>
      </w:r>
    </w:p>
    <w:p w14:paraId="0FD0B3EC" w14:textId="77777777" w:rsidR="00FB5E26" w:rsidRDefault="00FB5E26" w:rsidP="00ED5255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>
        <w:rPr>
          <w:rFonts w:eastAsia="Malgun Gothic"/>
          <w:noProof/>
        </w:rPr>
        <w:tab/>
        <w:t>40 ms ≤ T</w:t>
      </w:r>
      <w:r>
        <w:rPr>
          <w:rFonts w:eastAsia="Malgun Gothic"/>
          <w:noProof/>
          <w:vertAlign w:val="subscript"/>
        </w:rPr>
        <w:t>b,i</w:t>
      </w:r>
      <w:r>
        <w:rPr>
          <w:rFonts w:eastAsia="Malgun Gothic"/>
          <w:noProof/>
        </w:rPr>
        <w:t xml:space="preserve"> ≤ 5000 ms for </w:t>
      </w:r>
      <w:r>
        <w:rPr>
          <w:noProof/>
        </w:rPr>
        <w:t>NSSS-based</w:t>
      </w:r>
      <w:r>
        <w:rPr>
          <w:rFonts w:eastAsia="Malgun Gothic"/>
          <w:noProof/>
        </w:rPr>
        <w:t xml:space="preserve"> measurement</w:t>
      </w:r>
    </w:p>
    <w:p w14:paraId="5493113E" w14:textId="77777777" w:rsidR="00FB5E26" w:rsidRDefault="00FB5E26" w:rsidP="00ED5255">
      <w:pPr>
        <w:ind w:left="568" w:hanging="284"/>
        <w:rPr>
          <w:rFonts w:eastAsiaTheme="minorHAnsi"/>
        </w:rPr>
      </w:pPr>
      <w:r>
        <w:t>-</w:t>
      </w:r>
      <w:r>
        <w:tab/>
        <w:t xml:space="preserve">The UE shall restart the measurement when the interval between two samples are larger than 5000 </w:t>
      </w:r>
      <w:proofErr w:type="spellStart"/>
      <w:r>
        <w:t>ms</w:t>
      </w:r>
      <w:proofErr w:type="spellEnd"/>
      <w:r>
        <w:t>.</w:t>
      </w:r>
    </w:p>
    <w:p w14:paraId="29094D51" w14:textId="77777777" w:rsidR="00FB5E26" w:rsidRDefault="00FB5E26" w:rsidP="00ED5255">
      <w:pPr>
        <w:ind w:left="568" w:hanging="284"/>
        <w:rPr>
          <w:strike/>
        </w:rPr>
      </w:pPr>
      <w:r>
        <w:t>-</w:t>
      </w:r>
      <w:r>
        <w:tab/>
        <w:t xml:space="preserve">The UE is not required to monitor NRS more frequent than once per 20ms for NRS-based measurement and NSSS more frequent than 40 </w:t>
      </w:r>
      <w:proofErr w:type="spellStart"/>
      <w:r>
        <w:t>ms</w:t>
      </w:r>
      <w:proofErr w:type="spellEnd"/>
      <w:r>
        <w:t xml:space="preserve"> for NSSS-based measurement</w:t>
      </w:r>
      <w:r>
        <w:rPr>
          <w:rFonts w:asciiTheme="minorEastAsia" w:hAnsiTheme="minorEastAsia" w:hint="eastAsia"/>
        </w:rPr>
        <w:t>.</w:t>
      </w:r>
      <w:r>
        <w:rPr>
          <w:strike/>
        </w:rPr>
        <w:t xml:space="preserve"> </w:t>
      </w:r>
    </w:p>
    <w:p w14:paraId="64E7F570" w14:textId="77777777" w:rsidR="00FB5E26" w:rsidRDefault="00FB5E26" w:rsidP="00ED5255">
      <w:pPr>
        <w:ind w:left="568" w:hanging="284"/>
      </w:pPr>
      <w:r>
        <w:t>-</w:t>
      </w:r>
      <w:r>
        <w:tab/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31BFC1CC" w14:textId="77777777" w:rsidR="00FB5E26" w:rsidRDefault="00FB5E26" w:rsidP="00ED5255">
      <w:pPr>
        <w:ind w:left="851" w:hanging="284"/>
      </w:pPr>
      <w:r>
        <w:lastRenderedPageBreak/>
        <w:t>-</w:t>
      </w:r>
      <w:r>
        <w:tab/>
        <w:t xml:space="preserve">Resources on which the UE is not scheduled for data transmission or reception, </w:t>
      </w:r>
    </w:p>
    <w:p w14:paraId="247A8F78" w14:textId="77777777" w:rsidR="00FB5E26" w:rsidRDefault="00FB5E26" w:rsidP="00ED5255">
      <w:pPr>
        <w:ind w:left="851" w:hanging="284"/>
      </w:pPr>
      <w:r>
        <w:t>-</w:t>
      </w:r>
      <w:r>
        <w:tab/>
        <w:t xml:space="preserve">Resources on which the UE is not required to do NPDCCH monitoring, </w:t>
      </w:r>
    </w:p>
    <w:p w14:paraId="0CDEB8B4" w14:textId="77777777" w:rsidR="00FB5E26" w:rsidRDefault="00FB5E26" w:rsidP="00ED5255">
      <w:pPr>
        <w:ind w:left="851" w:hanging="284"/>
      </w:pPr>
      <w:r>
        <w:t>-</w:t>
      </w:r>
      <w:r>
        <w:tab/>
        <w:t>Resources occurring during the DRX inactive period,</w:t>
      </w:r>
    </w:p>
    <w:p w14:paraId="57607727" w14:textId="77777777" w:rsidR="00FB5E26" w:rsidRDefault="00FB5E26" w:rsidP="00ED5255">
      <w:pPr>
        <w:ind w:left="851" w:hanging="284"/>
      </w:pPr>
      <w:r>
        <w:t>-</w:t>
      </w:r>
      <w:r>
        <w:tab/>
        <w:t>Length of MO</w:t>
      </w:r>
      <w:r>
        <w:rPr>
          <w:vertAlign w:val="subscript"/>
        </w:rPr>
        <w:t xml:space="preserve">measure_inter_NB1-NC </w:t>
      </w:r>
      <w:r>
        <w:t xml:space="preserve"> is at least 50 </w:t>
      </w:r>
      <w:proofErr w:type="spellStart"/>
      <w:r>
        <w:t>ms</w:t>
      </w:r>
      <w:proofErr w:type="spellEnd"/>
      <w:r>
        <w:t>.</w:t>
      </w:r>
    </w:p>
    <w:p w14:paraId="2AC801FD" w14:textId="77777777" w:rsidR="00FB5E26" w:rsidRDefault="00FB5E26" w:rsidP="00ED5255">
      <w:pPr>
        <w:ind w:left="568" w:hanging="284"/>
      </w:pPr>
      <w:r>
        <w:t>-</w:t>
      </w:r>
      <w:r>
        <w:tab/>
        <w:t xml:space="preserve">The inter-frequency measurement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measure_inter_NB1-NC,m</m:t>
            </m:r>
          </m:sub>
        </m:sSub>
      </m:oMath>
      <w:r>
        <w:rPr>
          <w:lang w:val="sv-SE"/>
        </w:rPr>
        <w:t xml:space="preserve"> </w:t>
      </w:r>
      <w:r>
        <w:rPr>
          <w:lang w:val="en-US"/>
        </w:rPr>
        <w:t xml:space="preserve">≤ </w:t>
      </w:r>
      <w:r>
        <w:t>50 seconds per inter-frequency carrier.</w:t>
      </w:r>
    </w:p>
    <w:p w14:paraId="309E130D" w14:textId="4B61CA10" w:rsidR="00FB5E26" w:rsidDel="00FB5E26" w:rsidRDefault="00FB5E26" w:rsidP="00FB5E26">
      <w:pPr>
        <w:rPr>
          <w:del w:id="29" w:author="Nokia" w:date="2024-02-19T22:58:00Z"/>
          <w:rFonts w:eastAsia="SimSun"/>
          <w:szCs w:val="24"/>
        </w:rPr>
      </w:pPr>
      <w:del w:id="30" w:author="Nokia" w:date="2024-02-19T22:58:00Z">
        <w:r w:rsidDel="00FB5E26">
          <w:delText xml:space="preserve">When UE is monitoring multiple carriers, </w:delText>
        </w:r>
        <w:r w:rsidDel="00FB5E26">
          <w:rPr>
            <w:rFonts w:cs="v4.2.0"/>
          </w:rPr>
          <w:delText>T</w:delText>
        </w:r>
        <w:r w:rsidDel="00FB5E26">
          <w:rPr>
            <w:rFonts w:cs="v4.2.0"/>
            <w:vertAlign w:val="subscript"/>
          </w:rPr>
          <w:delText>identify_inter</w:delText>
        </w:r>
        <w:r w:rsidDel="00FB5E26">
          <w:rPr>
            <w:vertAlign w:val="subscript"/>
          </w:rPr>
          <w:delText>_NB1-NC</w:delText>
        </w:r>
        <w:r w:rsidDel="00FB5E26">
          <w:rPr>
            <w:rFonts w:cs="v4.2.0"/>
            <w:vertAlign w:val="subscript"/>
          </w:rPr>
          <w:delText xml:space="preserve"> </w:delText>
        </w:r>
        <w:r w:rsidDel="00FB5E26">
          <w:rPr>
            <w:rFonts w:cs="v4.2.0"/>
          </w:rPr>
          <w:delText xml:space="preserve">= </w:delText>
        </w:r>
        <w:r w:rsidDel="00FB5E26">
          <w:rPr>
            <w:lang w:val="en-US"/>
          </w:rPr>
          <w:delText>T</w:delText>
        </w:r>
        <w:r w:rsidDel="00FB5E26">
          <w:rPr>
            <w:vertAlign w:val="subscript"/>
            <w:lang w:val="en-US"/>
          </w:rPr>
          <w:delText>detect</w:delText>
        </w:r>
        <w:r w:rsidDel="00FB5E26">
          <w:rPr>
            <w:vertAlign w:val="subscript"/>
          </w:rPr>
          <w:delText>_NB1-NC</w:delText>
        </w:r>
        <w:r w:rsidDel="00FB5E26">
          <w:rPr>
            <w:vertAlign w:val="subscript"/>
            <w:lang w:val="en-US"/>
          </w:rPr>
          <w:delText xml:space="preserve"> </w:delText>
        </w:r>
        <w:r w:rsidDel="00FB5E26">
          <w:rPr>
            <w:lang w:val="en-US"/>
          </w:rPr>
          <w:delText xml:space="preserve">+ </w:delText>
        </w:r>
        <w:r w:rsidDel="00FB5E26">
          <w:rPr>
            <w:rFonts w:eastAsia="SimSun"/>
            <w:szCs w:val="24"/>
          </w:rPr>
          <w:delText>T</w:delText>
        </w:r>
        <w:r w:rsidDel="00FB5E26">
          <w:rPr>
            <w:rFonts w:eastAsia="SimSun"/>
            <w:szCs w:val="24"/>
            <w:vertAlign w:val="subscript"/>
          </w:rPr>
          <w:delText>measure</w:delText>
        </w:r>
        <w:r w:rsidDel="00FB5E26">
          <w:rPr>
            <w:vertAlign w:val="subscript"/>
          </w:rPr>
          <w:delText>_NB1-NC</w:delText>
        </w:r>
        <w:r w:rsidDel="00FB5E26">
          <w:rPr>
            <w:rFonts w:eastAsia="SimSun"/>
            <w:szCs w:val="24"/>
          </w:rPr>
          <w:delText xml:space="preserve">, where </w:delText>
        </w:r>
        <w:r w:rsidDel="00FB5E26">
          <w:delText>T</w:delText>
        </w:r>
        <w:r w:rsidDel="00FB5E26">
          <w:rPr>
            <w:vertAlign w:val="subscript"/>
          </w:rPr>
          <w:delText>detect_NB1-NC</w:delText>
        </w:r>
        <w:r w:rsidDel="00FB5E26">
          <w:delText xml:space="preserve"> = T</w:delText>
        </w:r>
        <w:r w:rsidDel="00FB5E26">
          <w:rPr>
            <w:vertAlign w:val="subscript"/>
          </w:rPr>
          <w:delText>detect _intra_NB1-NC</w:delText>
        </w:r>
        <w:r w:rsidDel="00FB5E26">
          <w:delText xml:space="preserve"> + </w:delText>
        </w:r>
      </w:del>
      <m:oMath>
        <m:nary>
          <m:naryPr>
            <m:chr m:val="∑"/>
            <m:limLoc m:val="undOvr"/>
            <m:ctrlPr>
              <w:del w:id="31" w:author="Nokia" w:date="2024-02-19T22:58:00Z">
                <w:rPr>
                  <w:rFonts w:ascii="Cambria Math" w:eastAsiaTheme="minorHAnsi" w:hAnsi="Cambria Math" w:cstheme="minorBidi"/>
                  <w:i/>
                  <w:kern w:val="2"/>
                  <w:sz w:val="22"/>
                  <w:szCs w:val="22"/>
                  <w14:ligatures w14:val="standardContextual"/>
                </w:rPr>
              </w:del>
            </m:ctrlPr>
          </m:naryPr>
          <m:sub>
            <m:r>
              <w:del w:id="32" w:author="Nokia" w:date="2024-02-19T22:58:00Z">
                <w:rPr>
                  <w:rFonts w:ascii="Cambria Math" w:hAnsi="Cambria Math"/>
                </w:rPr>
                <m:t>m=1</m:t>
              </w:del>
            </m:r>
          </m:sub>
          <m:sup>
            <m:sSub>
              <m:sSubPr>
                <m:ctrlPr>
                  <w:del w:id="33" w:author="Nokia" w:date="2024-02-19T22:58:00Z">
                    <w:rPr>
                      <w:rFonts w:ascii="Cambria Math" w:eastAsiaTheme="minorHAnsi" w:hAnsi="Cambria Math" w:cstheme="minorBidi"/>
                      <w:i/>
                      <w:kern w:val="2"/>
                      <w:sz w:val="22"/>
                      <w:szCs w:val="22"/>
                      <w14:ligatures w14:val="standardContextual"/>
                    </w:rPr>
                  </w:del>
                </m:ctrlPr>
              </m:sSubPr>
              <m:e>
                <m:r>
                  <w:del w:id="34" w:author="Nokia" w:date="2024-02-19T22:58:00Z">
                    <w:rPr>
                      <w:rFonts w:ascii="Cambria Math" w:hAnsi="Cambria Math"/>
                    </w:rPr>
                    <m:t>N</m:t>
                  </w:del>
                </m:r>
              </m:e>
              <m:sub>
                <m:r>
                  <w:del w:id="35" w:author="Nokia" w:date="2024-02-19T22:58:00Z">
                    <w:rPr>
                      <w:rFonts w:ascii="Cambria Math" w:hAnsi="Cambria Math"/>
                    </w:rPr>
                    <m:t>freq</m:t>
                  </w:del>
                </m:r>
              </m:sub>
            </m:sSub>
          </m:sup>
          <m:e>
            <m:sSub>
              <m:sSubPr>
                <m:ctrlPr>
                  <w:del w:id="36" w:author="Nokia" w:date="2024-02-19T22:58:00Z">
                    <w:rPr>
                      <w:rFonts w:ascii="Cambria Math" w:eastAsiaTheme="minorHAnsi" w:hAnsi="Cambria Math" w:cstheme="minorBidi"/>
                      <w:kern w:val="2"/>
                      <w:sz w:val="22"/>
                      <w:szCs w:val="22"/>
                      <w14:ligatures w14:val="standardContextual"/>
                    </w:rPr>
                  </w:del>
                </m:ctrlPr>
              </m:sSubPr>
              <m:e>
                <m:r>
                  <w:del w:id="37" w:author="Nokia" w:date="2024-02-19T22:5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38" w:author="Nokia" w:date="2024-02-19T22:58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detect_inter_NB1-NC,m</m:t>
                  </w:del>
                </m:r>
              </m:sub>
            </m:sSub>
          </m:e>
        </m:nary>
        <m:r>
          <w:del w:id="39" w:author="Nokia" w:date="2024-02-19T22:58:00Z">
            <w:rPr>
              <w:rFonts w:ascii="Cambria Math" w:hAnsi="Cambria Math"/>
            </w:rPr>
            <m:t xml:space="preserve"> </m:t>
          </w:del>
        </m:r>
      </m:oMath>
      <w:del w:id="40" w:author="Nokia" w:date="2024-02-19T22:58:00Z">
        <w:r w:rsidDel="00FB5E26">
          <w:delText>and T</w:delText>
        </w:r>
        <w:r w:rsidDel="00FB5E26">
          <w:rPr>
            <w:vertAlign w:val="subscript"/>
          </w:rPr>
          <w:delText xml:space="preserve">measure </w:delText>
        </w:r>
        <w:r w:rsidDel="00FB5E26">
          <w:delText>= T</w:delText>
        </w:r>
        <w:r w:rsidDel="00FB5E26">
          <w:rPr>
            <w:vertAlign w:val="subscript"/>
          </w:rPr>
          <w:delText>measure_intra_NB1-NC</w:delText>
        </w:r>
        <w:r w:rsidDel="00FB5E26">
          <w:delText xml:space="preserve"> +</w:delText>
        </w:r>
      </w:del>
      <m:oMath>
        <m:nary>
          <m:naryPr>
            <m:chr m:val="∑"/>
            <m:limLoc m:val="undOvr"/>
            <m:ctrlPr>
              <w:del w:id="41" w:author="Nokia" w:date="2024-02-19T22:58:00Z">
                <w:rPr>
                  <w:rFonts w:ascii="Cambria Math" w:eastAsiaTheme="minorHAnsi" w:hAnsi="Cambria Math" w:cstheme="minorBidi"/>
                  <w:i/>
                  <w:kern w:val="2"/>
                  <w:sz w:val="22"/>
                  <w:szCs w:val="22"/>
                  <w14:ligatures w14:val="standardContextual"/>
                </w:rPr>
              </w:del>
            </m:ctrlPr>
          </m:naryPr>
          <m:sub>
            <m:r>
              <w:del w:id="42" w:author="Nokia" w:date="2024-02-19T22:58:00Z">
                <w:rPr>
                  <w:rFonts w:ascii="Cambria Math" w:hAnsi="Cambria Math"/>
                </w:rPr>
                <m:t>m=1</m:t>
              </w:del>
            </m:r>
          </m:sub>
          <m:sup>
            <m:sSub>
              <m:sSubPr>
                <m:ctrlPr>
                  <w:del w:id="43" w:author="Nokia" w:date="2024-02-19T22:58:00Z">
                    <w:rPr>
                      <w:rFonts w:ascii="Cambria Math" w:eastAsiaTheme="minorHAnsi" w:hAnsi="Cambria Math" w:cstheme="minorBidi"/>
                      <w:i/>
                      <w:kern w:val="2"/>
                      <w:sz w:val="22"/>
                      <w:szCs w:val="22"/>
                      <w14:ligatures w14:val="standardContextual"/>
                    </w:rPr>
                  </w:del>
                </m:ctrlPr>
              </m:sSubPr>
              <m:e>
                <m:r>
                  <w:del w:id="44" w:author="Nokia" w:date="2024-02-19T22:58:00Z">
                    <w:rPr>
                      <w:rFonts w:ascii="Cambria Math" w:hAnsi="Cambria Math"/>
                    </w:rPr>
                    <m:t>N</m:t>
                  </w:del>
                </m:r>
              </m:e>
              <m:sub>
                <m:r>
                  <w:del w:id="45" w:author="Nokia" w:date="2024-02-19T22:58:00Z">
                    <w:rPr>
                      <w:rFonts w:ascii="Cambria Math" w:hAnsi="Cambria Math"/>
                    </w:rPr>
                    <m:t>freq</m:t>
                  </w:del>
                </m:r>
              </m:sub>
            </m:sSub>
          </m:sup>
          <m:e>
            <m:sSub>
              <m:sSubPr>
                <m:ctrlPr>
                  <w:del w:id="46" w:author="Nokia" w:date="2024-02-19T22:58:00Z">
                    <w:rPr>
                      <w:rFonts w:ascii="Cambria Math" w:eastAsiaTheme="minorHAnsi" w:hAnsi="Cambria Math" w:cstheme="minorBidi"/>
                      <w:kern w:val="2"/>
                      <w:sz w:val="22"/>
                      <w:szCs w:val="22"/>
                      <w14:ligatures w14:val="standardContextual"/>
                    </w:rPr>
                  </w:del>
                </m:ctrlPr>
              </m:sSubPr>
              <m:e>
                <m:r>
                  <w:del w:id="47" w:author="Nokia" w:date="2024-02-19T22:5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48" w:author="Nokia" w:date="2024-02-19T22:58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measure_inter_NB1-NC,m</m:t>
                  </w:del>
                </m:r>
              </m:sub>
            </m:sSub>
          </m:e>
        </m:nary>
      </m:oMath>
      <w:del w:id="49" w:author="Nokia" w:date="2024-02-19T22:58:00Z">
        <w:r w:rsidDel="00FB5E26">
          <w:delText xml:space="preserve">. </w:delText>
        </w:r>
        <w:r w:rsidDel="00FB5E26">
          <w:rPr>
            <w:rFonts w:eastAsia="SimSun"/>
            <w:szCs w:val="24"/>
          </w:rPr>
          <w:delText>N</w:delText>
        </w:r>
        <w:r w:rsidDel="00FB5E26">
          <w:rPr>
            <w:rFonts w:eastAsia="SimSun"/>
            <w:szCs w:val="24"/>
            <w:vertAlign w:val="subscript"/>
          </w:rPr>
          <w:delText>freq</w:delText>
        </w:r>
        <w:r w:rsidDel="00FB5E26">
          <w:rPr>
            <w:rFonts w:eastAsia="SimSun"/>
            <w:szCs w:val="24"/>
          </w:rPr>
          <w:delText xml:space="preserve"> is number of inter-frequency carriers to be measured according to the measurement capability, where </w:delText>
        </w:r>
        <w:r w:rsidDel="00FB5E26">
          <w:delText>T</w:delText>
        </w:r>
        <w:r w:rsidDel="00FB5E26">
          <w:rPr>
            <w:vertAlign w:val="subscript"/>
          </w:rPr>
          <w:delText>measure_intra_NB1-NC</w:delText>
        </w:r>
        <w:r w:rsidDel="00FB5E26">
          <w:delText xml:space="preserve"> and</w:delText>
        </w:r>
        <w:r w:rsidDel="00FB5E26">
          <w:rPr>
            <w:vertAlign w:val="subscript"/>
          </w:rPr>
          <w:delText xml:space="preserve"> </w:delText>
        </w:r>
        <w:r w:rsidDel="00FB5E26">
          <w:delText>T</w:delText>
        </w:r>
        <w:r w:rsidDel="00FB5E26">
          <w:rPr>
            <w:vertAlign w:val="subscript"/>
          </w:rPr>
          <w:delText xml:space="preserve">detect _intra_NB1-NC </w:delText>
        </w:r>
        <w:r w:rsidDel="00FB5E26">
          <w:delText>are defined in clause 8.14A.6.2</w:delText>
        </w:r>
        <w:r w:rsidDel="00FB5E26">
          <w:rPr>
            <w:rFonts w:eastAsia="SimSun"/>
            <w:szCs w:val="24"/>
          </w:rPr>
          <w:delText xml:space="preserve">. </w:delText>
        </w:r>
      </w:del>
    </w:p>
    <w:p w14:paraId="0249EED5" w14:textId="77777777" w:rsidR="00FB5E26" w:rsidRDefault="00FB5E26" w:rsidP="00DA48A5"/>
    <w:p w14:paraId="695C2569" w14:textId="77777777" w:rsidR="00FB5E26" w:rsidRDefault="00FB5E2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0E25"/>
    <w:multiLevelType w:val="hybridMultilevel"/>
    <w:tmpl w:val="9D52E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19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A0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88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5E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B5E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1189</Words>
  <Characters>8894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2024-02-19T21:59:00Z</dcterms:created>
  <dcterms:modified xsi:type="dcterms:W3CDTF">2024-02-19T22:14:00Z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R4-2402700</vt:lpwstr>
  </property>
  <property fmtid="{D5CDD505-2E9C-101B-9397-08002B2CF9AE}" pid="10" name="Spec#">
    <vt:lpwstr>36.133</vt:lpwstr>
  </property>
  <property fmtid="{D5CDD505-2E9C-101B-9397-08002B2CF9AE}" pid="11" name="Cr#">
    <vt:lpwstr>7312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on 36.133 Applicability of measurement requirements for NBIoT in Connected Mode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</Properties>
</file>