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228D" w14:textId="0C641830" w:rsidR="00463FD4" w:rsidRPr="00F144D7" w:rsidRDefault="00463FD4" w:rsidP="00463FD4">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110</w:t>
      </w:r>
      <w:r w:rsidRPr="00F144D7">
        <w:rPr>
          <w:rFonts w:cs="Arial"/>
          <w:noProof w:val="0"/>
          <w:sz w:val="22"/>
        </w:rPr>
        <w:tab/>
      </w:r>
      <w:r w:rsidR="007C1D44" w:rsidRPr="007C1D44">
        <w:rPr>
          <w:rFonts w:cs="Arial"/>
          <w:noProof w:val="0"/>
          <w:sz w:val="22"/>
        </w:rPr>
        <w:t>R4-2402316</w:t>
      </w:r>
    </w:p>
    <w:p w14:paraId="528A5EBA" w14:textId="77777777" w:rsidR="00463FD4" w:rsidRDefault="00463FD4" w:rsidP="00463FD4">
      <w:pPr>
        <w:pBdr>
          <w:bottom w:val="single" w:sz="4" w:space="1" w:color="auto"/>
        </w:pBdr>
        <w:rPr>
          <w:rFonts w:ascii="Arial" w:hAnsi="Arial" w:cs="Arial"/>
          <w:b/>
          <w:sz w:val="22"/>
          <w:lang w:val="en-US"/>
        </w:rPr>
      </w:pPr>
      <w:r w:rsidRPr="00A74134">
        <w:rPr>
          <w:rFonts w:ascii="Arial" w:hAnsi="Arial" w:cs="Arial"/>
          <w:b/>
          <w:sz w:val="22"/>
          <w:lang w:val="en-US"/>
        </w:rPr>
        <w:t>Athens, Greece, 26 Feb – 01 Mar, 2024</w:t>
      </w:r>
    </w:p>
    <w:p w14:paraId="2160E7CE" w14:textId="77777777" w:rsidR="00463FD4" w:rsidRPr="008826B3" w:rsidRDefault="00463FD4" w:rsidP="00463FD4">
      <w:pPr>
        <w:pBdr>
          <w:bottom w:val="single" w:sz="4" w:space="1" w:color="auto"/>
        </w:pBdr>
        <w:rPr>
          <w:rFonts w:ascii="Arial" w:hAnsi="Arial" w:cs="Arial"/>
        </w:rPr>
      </w:pPr>
    </w:p>
    <w:p w14:paraId="1DA98256" w14:textId="77777777" w:rsidR="00463FD4" w:rsidRPr="001954A2" w:rsidRDefault="00463FD4" w:rsidP="00463FD4">
      <w:pPr>
        <w:rPr>
          <w:rFonts w:ascii="Arial" w:hAnsi="Arial" w:cs="Arial"/>
        </w:rPr>
      </w:pPr>
    </w:p>
    <w:p w14:paraId="0AF9CF13" w14:textId="77777777" w:rsidR="00463FD4" w:rsidRDefault="00463FD4" w:rsidP="00463FD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Pr="00735AA6">
        <w:rPr>
          <w:rFonts w:ascii="Arial" w:hAnsi="Arial" w:cs="Arial"/>
          <w:bCs/>
          <w:color w:val="000000" w:themeColor="text1"/>
          <w:lang w:eastAsia="zh-CN"/>
        </w:rPr>
        <w:t xml:space="preserve">IE </w:t>
      </w:r>
      <w:proofErr w:type="spellStart"/>
      <w:r w:rsidRPr="00735AA6">
        <w:rPr>
          <w:rFonts w:ascii="Arial" w:hAnsi="Arial" w:cs="Arial"/>
          <w:bCs/>
          <w:color w:val="000000" w:themeColor="text1"/>
          <w:lang w:eastAsia="zh-CN"/>
        </w:rPr>
        <w:t>supportedBandwidthCombinationSetIntraENDC</w:t>
      </w:r>
      <w:proofErr w:type="spellEnd"/>
    </w:p>
    <w:p w14:paraId="2C89B75D" w14:textId="77777777" w:rsidR="00463FD4" w:rsidRDefault="00463FD4" w:rsidP="00463FD4">
      <w:pPr>
        <w:spacing w:after="60"/>
        <w:ind w:left="1985" w:hanging="1985"/>
        <w:rPr>
          <w:rFonts w:ascii="Arial" w:hAnsi="Arial" w:cs="Arial"/>
          <w:b/>
        </w:rPr>
      </w:pPr>
      <w:r>
        <w:rPr>
          <w:rFonts w:ascii="Arial" w:hAnsi="Arial" w:cs="Arial"/>
          <w:b/>
        </w:rPr>
        <w:t>Response to:</w:t>
      </w:r>
      <w:r>
        <w:rPr>
          <w:rFonts w:ascii="Arial" w:hAnsi="Arial" w:cs="Arial"/>
          <w:bCs/>
        </w:rPr>
        <w:tab/>
      </w:r>
    </w:p>
    <w:p w14:paraId="3A4C2BC0" w14:textId="77777777" w:rsidR="00463FD4" w:rsidRDefault="00463FD4" w:rsidP="00463FD4">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7</w:t>
      </w:r>
    </w:p>
    <w:p w14:paraId="17372ABC" w14:textId="77777777" w:rsidR="00463FD4" w:rsidRDefault="00463FD4" w:rsidP="00463FD4">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TEI17</w:t>
      </w:r>
    </w:p>
    <w:p w14:paraId="3A6F3ACD" w14:textId="77777777" w:rsidR="00463FD4" w:rsidRPr="00C37A59" w:rsidRDefault="00463FD4" w:rsidP="00463FD4">
      <w:pPr>
        <w:spacing w:after="60"/>
        <w:ind w:left="1985" w:hanging="1985"/>
        <w:rPr>
          <w:rFonts w:ascii="Arial" w:hAnsi="Arial" w:cs="Arial"/>
          <w:b/>
        </w:rPr>
      </w:pPr>
    </w:p>
    <w:p w14:paraId="582F8F68" w14:textId="77777777" w:rsidR="00463FD4" w:rsidRDefault="00463FD4" w:rsidP="00463FD4">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9D66D1" w14:textId="77777777" w:rsidR="00463FD4" w:rsidRDefault="00463FD4" w:rsidP="00463FD4">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387E3831" w14:textId="77777777" w:rsidR="00463FD4" w:rsidRDefault="00463FD4" w:rsidP="00463FD4">
      <w:pPr>
        <w:spacing w:after="60"/>
        <w:ind w:left="1985" w:hanging="1985"/>
        <w:rPr>
          <w:rFonts w:ascii="Arial" w:hAnsi="Arial" w:cs="Arial"/>
          <w:bCs/>
        </w:rPr>
      </w:pPr>
      <w:r>
        <w:rPr>
          <w:rFonts w:ascii="Arial" w:hAnsi="Arial" w:cs="Arial"/>
          <w:b/>
        </w:rPr>
        <w:t>Cc:</w:t>
      </w:r>
      <w:r>
        <w:rPr>
          <w:rFonts w:ascii="Arial" w:hAnsi="Arial" w:cs="Arial"/>
          <w:bCs/>
        </w:rPr>
        <w:tab/>
      </w:r>
    </w:p>
    <w:p w14:paraId="5D3E8897" w14:textId="77777777" w:rsidR="00463FD4" w:rsidRPr="00296941" w:rsidRDefault="00463FD4" w:rsidP="00463FD4">
      <w:pPr>
        <w:spacing w:after="60"/>
        <w:ind w:left="1985" w:hanging="1985"/>
        <w:rPr>
          <w:rFonts w:ascii="Arial" w:hAnsi="Arial" w:cs="Arial"/>
          <w:bCs/>
        </w:rPr>
      </w:pPr>
    </w:p>
    <w:p w14:paraId="430AEC10" w14:textId="77777777" w:rsidR="00463FD4" w:rsidRPr="000F4E43" w:rsidRDefault="00463FD4" w:rsidP="00463FD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50EE82C" w14:textId="77777777" w:rsidR="00463FD4" w:rsidRPr="000F4E43" w:rsidRDefault="00463FD4" w:rsidP="00463FD4">
      <w:pPr>
        <w:pStyle w:val="Contact"/>
        <w:tabs>
          <w:tab w:val="clear" w:pos="2268"/>
        </w:tabs>
        <w:rPr>
          <w:bCs/>
        </w:rPr>
      </w:pPr>
      <w:r w:rsidRPr="000F4E43">
        <w:t>Name:</w:t>
      </w:r>
      <w:r>
        <w:t xml:space="preserve"> </w:t>
      </w:r>
      <w:r>
        <w:rPr>
          <w:b w:val="0"/>
        </w:rPr>
        <w:t>Clement Huang</w:t>
      </w:r>
    </w:p>
    <w:p w14:paraId="77EDA8F6" w14:textId="77777777" w:rsidR="00463FD4" w:rsidRPr="000F4E43" w:rsidRDefault="00463FD4" w:rsidP="00463FD4">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7377E26B" w14:textId="77777777" w:rsidR="00463FD4" w:rsidRPr="000F4E43" w:rsidRDefault="00463FD4" w:rsidP="00463FD4">
      <w:pPr>
        <w:spacing w:after="60"/>
        <w:ind w:left="1985" w:hanging="1985"/>
        <w:rPr>
          <w:rFonts w:ascii="Arial" w:hAnsi="Arial" w:cs="Arial"/>
          <w:b/>
        </w:rPr>
      </w:pPr>
    </w:p>
    <w:p w14:paraId="59362937" w14:textId="77777777" w:rsidR="00463FD4" w:rsidRPr="00C80F16" w:rsidRDefault="00463FD4" w:rsidP="00463FD4">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DD8170C" w14:textId="77777777" w:rsidR="00463FD4" w:rsidRDefault="00463FD4" w:rsidP="00463FD4">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35F8E8B3" w14:textId="77777777" w:rsidR="00463FD4" w:rsidRPr="000F4E43" w:rsidRDefault="00463FD4" w:rsidP="00463FD4">
      <w:pPr>
        <w:pBdr>
          <w:bottom w:val="single" w:sz="4" w:space="1" w:color="auto"/>
        </w:pBdr>
        <w:rPr>
          <w:rFonts w:ascii="Arial" w:hAnsi="Arial" w:cs="Arial"/>
        </w:rPr>
      </w:pPr>
    </w:p>
    <w:p w14:paraId="2903DD7E" w14:textId="77777777" w:rsidR="00463FD4" w:rsidRPr="000F4E43" w:rsidRDefault="00463FD4" w:rsidP="00463FD4">
      <w:pPr>
        <w:spacing w:afterLines="50" w:after="120"/>
        <w:rPr>
          <w:rFonts w:ascii="Arial" w:hAnsi="Arial" w:cs="Arial"/>
          <w:b/>
        </w:rPr>
      </w:pPr>
      <w:r w:rsidRPr="000F4E43">
        <w:rPr>
          <w:rFonts w:ascii="Arial" w:hAnsi="Arial" w:cs="Arial"/>
          <w:b/>
        </w:rPr>
        <w:t>1. Overall Description:</w:t>
      </w:r>
    </w:p>
    <w:p w14:paraId="1454E2AC" w14:textId="77777777" w:rsidR="00463FD4" w:rsidRDefault="00463FD4" w:rsidP="00463FD4">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proofErr w:type="spellStart"/>
      <w:r w:rsidRPr="003D7D15">
        <w:rPr>
          <w:rFonts w:eastAsiaTheme="minorEastAsia" w:cs="Arial"/>
          <w:b w:val="0"/>
          <w:i/>
          <w:iCs/>
          <w:noProof w:val="0"/>
          <w:sz w:val="20"/>
          <w:lang w:eastAsia="zh-CN"/>
        </w:rPr>
        <w:t>supportedBandwidthCombinationSetIntraENDC</w:t>
      </w:r>
      <w:proofErr w:type="spellEnd"/>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or DC_1A-3A-41A_n3A-n41A,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463FD4" w14:paraId="7ACE0ECF" w14:textId="77777777" w:rsidTr="004472AB">
        <w:tc>
          <w:tcPr>
            <w:tcW w:w="4810" w:type="dxa"/>
            <w:vAlign w:val="center"/>
          </w:tcPr>
          <w:p w14:paraId="1788A74B" w14:textId="77777777" w:rsidR="00463FD4" w:rsidRPr="0047649E" w:rsidRDefault="00463FD4" w:rsidP="004472AB">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7086B4AC" w14:textId="77777777" w:rsidR="00463FD4" w:rsidRPr="0047649E" w:rsidRDefault="00463FD4" w:rsidP="004472AB">
            <w:pPr>
              <w:keepNext/>
              <w:keepLines/>
              <w:spacing w:after="0"/>
              <w:jc w:val="center"/>
              <w:rPr>
                <w:rFonts w:ascii="Arial" w:hAnsi="Arial"/>
                <w:b/>
                <w:sz w:val="18"/>
                <w:lang w:val="fr-FR" w:eastAsia="fi-FI"/>
              </w:rPr>
            </w:pPr>
            <w:proofErr w:type="spellStart"/>
            <w:r w:rsidRPr="0024034C">
              <w:rPr>
                <w:rFonts w:ascii="Arial" w:hAnsi="Arial"/>
                <w:b/>
                <w:sz w:val="18"/>
                <w:lang w:val="fr-FR" w:eastAsia="fi-FI"/>
              </w:rPr>
              <w:t>Uplink</w:t>
            </w:r>
            <w:proofErr w:type="spellEnd"/>
            <w:r w:rsidRPr="0024034C">
              <w:rPr>
                <w:rFonts w:ascii="Arial" w:hAnsi="Arial"/>
                <w:b/>
                <w:sz w:val="18"/>
                <w:lang w:val="fr-FR" w:eastAsia="fi-FI"/>
              </w:rPr>
              <w:t xml:space="preserve">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463FD4" w14:paraId="7E86BF51" w14:textId="77777777" w:rsidTr="004472AB">
        <w:tc>
          <w:tcPr>
            <w:tcW w:w="4810" w:type="dxa"/>
          </w:tcPr>
          <w:p w14:paraId="4E1B23CB" w14:textId="77777777" w:rsidR="00463FD4" w:rsidRDefault="00463FD4" w:rsidP="004472AB">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23901AF" w14:textId="77777777" w:rsidR="00463FD4" w:rsidRPr="0024034C" w:rsidRDefault="00463FD4" w:rsidP="004472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024F5E" w14:textId="77777777" w:rsidR="00463FD4" w:rsidRPr="0024034C" w:rsidRDefault="00463FD4" w:rsidP="004472AB">
            <w:pPr>
              <w:keepNext/>
              <w:keepLines/>
              <w:spacing w:after="0"/>
              <w:jc w:val="center"/>
              <w:rPr>
                <w:rFonts w:ascii="Arial" w:hAnsi="Arial"/>
                <w:sz w:val="18"/>
                <w:lang w:eastAsia="zh-CN"/>
              </w:rPr>
            </w:pPr>
            <w:r w:rsidRPr="0024034C">
              <w:rPr>
                <w:rFonts w:ascii="Arial" w:hAnsi="Arial"/>
                <w:sz w:val="18"/>
              </w:rPr>
              <w:t>DC_3A_n41A</w:t>
            </w:r>
          </w:p>
          <w:p w14:paraId="53ABBD37" w14:textId="77777777" w:rsidR="00463FD4" w:rsidRDefault="00463FD4" w:rsidP="004472AB">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63FD4" w14:paraId="3CB6469B" w14:textId="77777777" w:rsidTr="004472AB">
        <w:tc>
          <w:tcPr>
            <w:tcW w:w="4810" w:type="dxa"/>
          </w:tcPr>
          <w:p w14:paraId="12668C8D" w14:textId="77777777" w:rsidR="00463FD4" w:rsidRDefault="00463FD4" w:rsidP="004472AB">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032AB5F3" w14:textId="77777777" w:rsidR="00463FD4" w:rsidRPr="006355E0" w:rsidRDefault="00463FD4" w:rsidP="004472A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92CBA6"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9B64C4" w14:textId="77777777" w:rsidR="00463FD4" w:rsidRPr="006355E0" w:rsidRDefault="00463FD4" w:rsidP="004472A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758C4B" w14:textId="77777777" w:rsidR="00463FD4" w:rsidRPr="006355E0" w:rsidRDefault="00463FD4" w:rsidP="004472A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93F1F5" w14:textId="77777777" w:rsidR="00463FD4" w:rsidRDefault="00463FD4" w:rsidP="004472AB">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37BF72DD" w14:textId="77777777" w:rsidR="00463FD4" w:rsidRPr="004F533A" w:rsidRDefault="00463FD4" w:rsidP="00463FD4">
      <w:pPr>
        <w:pStyle w:val="Header"/>
        <w:rPr>
          <w:rFonts w:eastAsia="DengXian" w:cs="Arial"/>
          <w:lang w:eastAsia="zh-CN"/>
        </w:rPr>
      </w:pPr>
    </w:p>
    <w:p w14:paraId="76856903" w14:textId="3D9BB59E" w:rsidR="00463FD4" w:rsidRDefault="00463FD4" w:rsidP="00463FD4">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Pr>
          <w:rFonts w:ascii="Arial" w:eastAsiaTheme="minorEastAsia" w:hAnsi="Arial" w:cs="Arial"/>
          <w:lang w:eastAsia="zh-CN"/>
        </w:rPr>
        <w:t>how</w:t>
      </w:r>
      <w:r w:rsidRPr="001E6602">
        <w:rPr>
          <w:rFonts w:ascii="Arial" w:eastAsiaTheme="minorEastAsia" w:hAnsi="Arial" w:cs="Arial"/>
          <w:lang w:eastAsia="zh-CN"/>
        </w:rPr>
        <w:t xml:space="preserve"> to </w:t>
      </w:r>
      <w:r>
        <w:rPr>
          <w:rFonts w:ascii="Arial" w:eastAsiaTheme="minorEastAsia" w:hAnsi="Arial" w:cs="Arial"/>
          <w:lang w:eastAsia="zh-CN"/>
        </w:rPr>
        <w:t xml:space="preserve">solve the </w:t>
      </w:r>
      <w:r>
        <w:rPr>
          <w:rFonts w:ascii="Arial" w:eastAsiaTheme="minorEastAsia" w:hAnsi="Arial" w:cs="Arial"/>
          <w:lang w:val="en-US" w:eastAsia="zh-TW"/>
        </w:rPr>
        <w:t xml:space="preserve">ambiguous </w:t>
      </w:r>
      <w:proofErr w:type="spellStart"/>
      <w:r>
        <w:rPr>
          <w:rFonts w:ascii="Arial" w:eastAsiaTheme="minorEastAsia" w:hAnsi="Arial" w:cs="Arial" w:hint="eastAsia"/>
          <w:lang w:eastAsia="zh-TW"/>
        </w:rPr>
        <w:t>s</w:t>
      </w:r>
      <w:r>
        <w:rPr>
          <w:rFonts w:ascii="Arial" w:eastAsiaTheme="minorEastAsia" w:hAnsi="Arial" w:cs="Arial"/>
          <w:lang w:eastAsia="zh-CN"/>
        </w:rPr>
        <w:t>ignaling</w:t>
      </w:r>
      <w:proofErr w:type="spellEnd"/>
      <w:r>
        <w:rPr>
          <w:rFonts w:ascii="Arial" w:eastAsiaTheme="minorEastAsia" w:hAnsi="Arial" w:cs="Arial"/>
          <w:lang w:eastAsia="zh-CN"/>
        </w:rPr>
        <w:t xml:space="preserve"> issue</w:t>
      </w:r>
      <w:r w:rsidRPr="001E6602">
        <w:rPr>
          <w:rFonts w:ascii="Arial" w:eastAsiaTheme="minorEastAsia" w:hAnsi="Arial" w:cs="Arial"/>
          <w:lang w:eastAsia="zh-CN"/>
        </w:rPr>
        <w:t xml:space="preserve"> for the inter-band EN-DC band combination</w:t>
      </w:r>
      <w:r>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69E53203" w14:textId="77777777" w:rsidR="00735F2C" w:rsidRPr="002738E0" w:rsidRDefault="00735F2C" w:rsidP="00463FD4">
      <w:pPr>
        <w:spacing w:after="120"/>
        <w:rPr>
          <w:rFonts w:ascii="Arial" w:eastAsiaTheme="minorEastAsia" w:hAnsi="Arial" w:cs="Arial"/>
          <w:lang w:eastAsia="zh-CN"/>
        </w:rPr>
      </w:pPr>
    </w:p>
    <w:p w14:paraId="771A8CFA" w14:textId="77777777" w:rsidR="00463FD4" w:rsidRPr="000F4E43" w:rsidRDefault="00463FD4" w:rsidP="00463FD4">
      <w:pPr>
        <w:spacing w:after="120"/>
        <w:rPr>
          <w:rFonts w:ascii="Arial" w:hAnsi="Arial" w:cs="Arial"/>
          <w:b/>
        </w:rPr>
      </w:pPr>
      <w:r w:rsidRPr="000F4E43">
        <w:rPr>
          <w:rFonts w:ascii="Arial" w:hAnsi="Arial" w:cs="Arial"/>
          <w:b/>
        </w:rPr>
        <w:t>2. Actions:</w:t>
      </w:r>
    </w:p>
    <w:p w14:paraId="509F3A72" w14:textId="77777777" w:rsidR="00463FD4" w:rsidRDefault="00463FD4" w:rsidP="00463FD4">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07920959" w14:textId="77777777" w:rsidR="00463FD4" w:rsidRDefault="00463FD4" w:rsidP="00463FD4">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087D5E52" w14:textId="77777777" w:rsidR="00463FD4" w:rsidRPr="00C05F6A" w:rsidRDefault="00463FD4" w:rsidP="00463FD4">
      <w:pPr>
        <w:spacing w:after="120"/>
        <w:ind w:left="993" w:hanging="993"/>
        <w:rPr>
          <w:rFonts w:ascii="Arial" w:hAnsi="Arial" w:cs="Arial"/>
        </w:rPr>
      </w:pPr>
    </w:p>
    <w:p w14:paraId="4C98321A" w14:textId="77777777" w:rsidR="00463FD4" w:rsidRDefault="00463FD4" w:rsidP="00463FD4">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C6DFC6" w14:textId="77777777" w:rsidR="00463FD4" w:rsidRDefault="00463FD4" w:rsidP="00463F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Changsha</w:t>
      </w:r>
      <w:r w:rsidRPr="001954A2">
        <w:rPr>
          <w:rFonts w:ascii="Arial" w:hAnsi="Arial" w:cs="Arial"/>
          <w:bCs/>
          <w:color w:val="000000"/>
        </w:rPr>
        <w:t xml:space="preserve">, </w:t>
      </w:r>
      <w:r>
        <w:rPr>
          <w:rFonts w:ascii="Arial" w:hAnsi="Arial" w:cs="Arial"/>
          <w:bCs/>
          <w:color w:val="000000"/>
        </w:rPr>
        <w:t>CN</w:t>
      </w:r>
    </w:p>
    <w:p w14:paraId="1222E0BA" w14:textId="2A814E0B" w:rsidR="003443CE" w:rsidRPr="002738E0" w:rsidRDefault="00463FD4" w:rsidP="00463FD4">
      <w:pPr>
        <w:rPr>
          <w:rFonts w:eastAsia="SimSun"/>
          <w:sz w:val="21"/>
          <w:lang w:eastAsia="zh-CN"/>
        </w:rPr>
      </w:pPr>
      <w:r w:rsidRPr="00435C1A">
        <w:rPr>
          <w:rFonts w:ascii="Arial" w:hAnsi="Arial" w:cs="Arial"/>
          <w:bCs/>
          <w:lang w:eastAsia="en-GB"/>
        </w:rPr>
        <w:lastRenderedPageBreak/>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Pr>
          <w:rFonts w:ascii="Arial" w:hAnsi="Arial" w:cs="Arial"/>
          <w:bCs/>
          <w:color w:val="000000"/>
          <w:lang w:eastAsia="en-GB"/>
        </w:rPr>
        <w:t>20</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 </w:t>
      </w:r>
      <w:r>
        <w:rPr>
          <w:rFonts w:ascii="Arial" w:hAnsi="Arial" w:cs="Arial"/>
          <w:bCs/>
          <w:color w:val="000000"/>
          <w:lang w:eastAsia="en-GB"/>
        </w:rPr>
        <w:t>24</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Fukuoka City</w:t>
      </w:r>
      <w:r w:rsidRPr="001954A2">
        <w:rPr>
          <w:rFonts w:ascii="Arial" w:hAnsi="Arial" w:cs="Arial"/>
          <w:bCs/>
          <w:color w:val="000000"/>
        </w:rPr>
        <w:t xml:space="preserve">, </w:t>
      </w:r>
      <w:r>
        <w:rPr>
          <w:rFonts w:ascii="Arial" w:hAnsi="Arial" w:cs="Arial"/>
          <w:bCs/>
          <w:color w:val="000000"/>
        </w:rPr>
        <w:t>JP</w:t>
      </w:r>
    </w:p>
    <w:sectPr w:rsidR="003443CE" w:rsidRPr="002738E0"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4E6D3" w14:textId="77777777" w:rsidR="005A0BC2" w:rsidRDefault="005A0BC2">
      <w:r>
        <w:separator/>
      </w:r>
    </w:p>
  </w:endnote>
  <w:endnote w:type="continuationSeparator" w:id="0">
    <w:p w14:paraId="0AE27CEC" w14:textId="77777777" w:rsidR="005A0BC2" w:rsidRDefault="005A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AB03" w14:textId="77777777" w:rsidR="005A0BC2" w:rsidRDefault="005A0BC2">
      <w:r>
        <w:separator/>
      </w:r>
    </w:p>
  </w:footnote>
  <w:footnote w:type="continuationSeparator" w:id="0">
    <w:p w14:paraId="2417859C" w14:textId="77777777" w:rsidR="005A0BC2" w:rsidRDefault="005A0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8" type="#_x0000_t75" style="width:56.9pt;height:37.4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958"/>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8E0"/>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3FD4"/>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BC2"/>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19A"/>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3D42"/>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5F2C"/>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1D44"/>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57B"/>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20169</TotalTime>
  <Pages>2</Pages>
  <Words>252</Words>
  <Characters>1440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829</cp:revision>
  <cp:lastPrinted>2017-09-11T16:45:00Z</cp:lastPrinted>
  <dcterms:created xsi:type="dcterms:W3CDTF">2022-02-14T18:34:00Z</dcterms:created>
  <dcterms:modified xsi:type="dcterms:W3CDTF">2024-02-19T17:16:00Z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