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A47EA7" w14:textId="29580DAE" w:rsidR="00294933" w:rsidRPr="00305F87" w:rsidRDefault="00294933" w:rsidP="00294933">
      <w:pPr>
        <w:pStyle w:val="CRCoverPage"/>
        <w:tabs>
          <w:tab w:val="right" w:pos="9639"/>
        </w:tabs>
        <w:spacing w:after="0"/>
        <w:rPr>
          <w:b/>
          <w:noProof/>
          <w:sz w:val="24"/>
        </w:rPr>
      </w:pPr>
      <w:bookmarkStart w:id="0" w:name="_Hlk66949131"/>
      <w:bookmarkStart w:id="1" w:name="_Hlk514061252"/>
      <w:bookmarkEnd w:id="0"/>
      <w:r w:rsidRPr="00305F87">
        <w:rPr>
          <w:b/>
          <w:noProof/>
          <w:sz w:val="24"/>
        </w:rPr>
        <w:t>3GPP TSG-RAN WG4 Meeting #</w:t>
      </w:r>
      <w:bookmarkEnd w:id="1"/>
      <w:r>
        <w:rPr>
          <w:b/>
          <w:noProof/>
          <w:sz w:val="24"/>
        </w:rPr>
        <w:t>109</w:t>
      </w:r>
      <w:r w:rsidRPr="00305F87">
        <w:rPr>
          <w:b/>
          <w:noProof/>
          <w:sz w:val="24"/>
        </w:rPr>
        <w:tab/>
        <w:t>R4-231</w:t>
      </w:r>
      <w:r w:rsidR="00CB62C5">
        <w:rPr>
          <w:b/>
          <w:noProof/>
          <w:sz w:val="24"/>
        </w:rPr>
        <w:t>87</w:t>
      </w:r>
      <w:r w:rsidR="00056498">
        <w:rPr>
          <w:b/>
          <w:noProof/>
          <w:sz w:val="24"/>
        </w:rPr>
        <w:t>72</w:t>
      </w:r>
    </w:p>
    <w:p w14:paraId="189BADA1" w14:textId="77777777" w:rsidR="00294933" w:rsidRDefault="00294933" w:rsidP="00294933">
      <w:pPr>
        <w:spacing w:after="60"/>
        <w:ind w:left="1985" w:hanging="1985"/>
        <w:rPr>
          <w:rFonts w:ascii="Arial" w:hAnsi="Arial" w:cs="Arial"/>
          <w:b/>
          <w:sz w:val="24"/>
        </w:rPr>
      </w:pPr>
      <w:r>
        <w:rPr>
          <w:rFonts w:ascii="Arial" w:hAnsi="Arial" w:cs="Arial"/>
          <w:b/>
          <w:sz w:val="24"/>
        </w:rPr>
        <w:t>Chicago</w:t>
      </w:r>
      <w:r w:rsidRPr="00305F87">
        <w:rPr>
          <w:rFonts w:ascii="Arial" w:hAnsi="Arial" w:cs="Arial"/>
          <w:b/>
          <w:sz w:val="24"/>
        </w:rPr>
        <w:t xml:space="preserve">, </w:t>
      </w:r>
      <w:r>
        <w:rPr>
          <w:rFonts w:ascii="Arial" w:hAnsi="Arial" w:cs="Arial"/>
          <w:b/>
          <w:sz w:val="24"/>
        </w:rPr>
        <w:t>USA</w:t>
      </w:r>
      <w:r w:rsidRPr="00305F87">
        <w:rPr>
          <w:rFonts w:ascii="Arial" w:hAnsi="Arial" w:cs="Arial"/>
          <w:b/>
          <w:sz w:val="24"/>
        </w:rPr>
        <w:t xml:space="preserve">, </w:t>
      </w:r>
      <w:r>
        <w:rPr>
          <w:rFonts w:ascii="Arial" w:hAnsi="Arial" w:cs="Arial"/>
          <w:b/>
          <w:sz w:val="24"/>
        </w:rPr>
        <w:t>Nov</w:t>
      </w:r>
      <w:r w:rsidRPr="00305F87">
        <w:rPr>
          <w:rFonts w:ascii="Arial" w:hAnsi="Arial" w:cs="Arial"/>
          <w:b/>
          <w:sz w:val="24"/>
        </w:rPr>
        <w:t>. 2023</w:t>
      </w:r>
    </w:p>
    <w:p w14:paraId="0FB20F39" w14:textId="77777777" w:rsidR="004F02E1" w:rsidRPr="00697B05" w:rsidRDefault="004F02E1" w:rsidP="004F02E1">
      <w:pPr>
        <w:pStyle w:val="Header"/>
        <w:rPr>
          <w:b w:val="0"/>
          <w:sz w:val="24"/>
          <w:highlight w:val="yellow"/>
        </w:rPr>
      </w:pPr>
    </w:p>
    <w:p w14:paraId="3CFEA7E4" w14:textId="609CD4C4" w:rsidR="004F02E1" w:rsidRPr="00B52BB4" w:rsidRDefault="004F02E1" w:rsidP="004F02E1">
      <w:pPr>
        <w:spacing w:after="120"/>
        <w:ind w:left="1987" w:hanging="1987"/>
        <w:rPr>
          <w:rFonts w:ascii="Arial" w:eastAsia="Times New Roman" w:hAnsi="Arial" w:cs="Arial"/>
          <w:b/>
          <w:lang w:eastAsia="ko-KR"/>
        </w:rPr>
      </w:pPr>
      <w:r w:rsidRPr="00B52BB4">
        <w:rPr>
          <w:rFonts w:ascii="Arial" w:eastAsia="Times New Roman" w:hAnsi="Arial" w:cs="Arial"/>
          <w:b/>
          <w:lang w:eastAsia="ko-KR"/>
        </w:rPr>
        <w:t>Title</w:t>
      </w:r>
      <w:r w:rsidRPr="00B52BB4">
        <w:rPr>
          <w:rFonts w:ascii="Arial" w:eastAsia="Times New Roman" w:hAnsi="Arial" w:cs="Arial"/>
          <w:b/>
          <w:lang w:eastAsia="ko-KR"/>
        </w:rPr>
        <w:tab/>
      </w:r>
      <w:r w:rsidRPr="00B52BB4">
        <w:rPr>
          <w:rFonts w:ascii="Arial" w:eastAsia="Times New Roman" w:hAnsi="Arial" w:cs="Arial"/>
          <w:b/>
          <w:lang w:eastAsia="ko-KR"/>
        </w:rPr>
        <w:tab/>
        <w:t xml:space="preserve">: </w:t>
      </w:r>
      <w:r w:rsidR="00CD512B" w:rsidRPr="00CD512B">
        <w:rPr>
          <w:rFonts w:ascii="Arial" w:eastAsia="Times New Roman" w:hAnsi="Arial" w:cs="Arial"/>
          <w:b/>
          <w:lang w:eastAsia="ko-KR"/>
        </w:rPr>
        <w:t>An approach to specify transparent UL enhancements for Rel-18</w:t>
      </w:r>
    </w:p>
    <w:p w14:paraId="107BB9C9" w14:textId="77777777" w:rsidR="004F02E1" w:rsidRPr="00B52BB4" w:rsidRDefault="004F02E1" w:rsidP="004F02E1">
      <w:pPr>
        <w:spacing w:after="120"/>
        <w:ind w:left="1987" w:hanging="1987"/>
        <w:rPr>
          <w:rFonts w:ascii="Arial" w:eastAsia="Times New Roman" w:hAnsi="Arial" w:cs="Arial"/>
          <w:b/>
          <w:lang w:eastAsia="ko-KR"/>
        </w:rPr>
      </w:pPr>
      <w:r w:rsidRPr="00B52BB4">
        <w:rPr>
          <w:rFonts w:ascii="Arial" w:eastAsia="Times New Roman" w:hAnsi="Arial" w:cs="Arial"/>
          <w:b/>
          <w:lang w:eastAsia="ko-KR"/>
        </w:rPr>
        <w:t>Source</w:t>
      </w:r>
      <w:r w:rsidRPr="00B52BB4">
        <w:rPr>
          <w:rFonts w:ascii="Arial" w:eastAsia="Times New Roman" w:hAnsi="Arial" w:cs="Arial"/>
          <w:b/>
          <w:lang w:eastAsia="ko-KR"/>
        </w:rPr>
        <w:tab/>
        <w:t>: Qualcomm Incorporated</w:t>
      </w:r>
    </w:p>
    <w:p w14:paraId="75931355" w14:textId="7385188B" w:rsidR="004F02E1" w:rsidRPr="00B52BB4" w:rsidRDefault="004F02E1" w:rsidP="004F02E1">
      <w:pPr>
        <w:spacing w:after="120"/>
        <w:ind w:left="1987" w:hanging="1987"/>
        <w:rPr>
          <w:rFonts w:ascii="Arial" w:eastAsia="Times New Roman" w:hAnsi="Arial" w:cs="Arial"/>
          <w:b/>
          <w:lang w:eastAsia="ko-KR"/>
        </w:rPr>
      </w:pPr>
      <w:r w:rsidRPr="00D151C4">
        <w:rPr>
          <w:rFonts w:ascii="Arial" w:eastAsia="Times New Roman" w:hAnsi="Arial" w:cs="Arial"/>
          <w:b/>
          <w:lang w:eastAsia="ko-KR"/>
        </w:rPr>
        <w:t>Agenda item</w:t>
      </w:r>
      <w:r w:rsidRPr="00D151C4">
        <w:rPr>
          <w:rFonts w:ascii="Arial" w:eastAsia="Times New Roman" w:hAnsi="Arial" w:cs="Arial"/>
          <w:b/>
          <w:lang w:eastAsia="ko-KR"/>
        </w:rPr>
        <w:tab/>
      </w:r>
      <w:r w:rsidRPr="00D151C4">
        <w:rPr>
          <w:rFonts w:ascii="Arial" w:eastAsia="Times New Roman" w:hAnsi="Arial" w:cs="Arial"/>
          <w:b/>
          <w:lang w:eastAsia="ko-KR"/>
        </w:rPr>
        <w:tab/>
        <w:t xml:space="preserve">: </w:t>
      </w:r>
      <w:r w:rsidR="00294933" w:rsidRPr="00D151C4">
        <w:rPr>
          <w:rFonts w:ascii="Arial" w:eastAsia="Times New Roman" w:hAnsi="Arial" w:cs="Arial"/>
          <w:b/>
          <w:lang w:eastAsia="ko-KR"/>
        </w:rPr>
        <w:t>8</w:t>
      </w:r>
      <w:r w:rsidRPr="00D151C4">
        <w:rPr>
          <w:rFonts w:ascii="Arial" w:eastAsia="Times New Roman" w:hAnsi="Arial" w:cs="Arial"/>
          <w:b/>
          <w:lang w:eastAsia="ko-KR"/>
        </w:rPr>
        <w:t>.27.1.</w:t>
      </w:r>
      <w:r w:rsidR="00CD512B" w:rsidRPr="00D151C4">
        <w:rPr>
          <w:rFonts w:ascii="Arial" w:eastAsia="Times New Roman" w:hAnsi="Arial" w:cs="Arial"/>
          <w:b/>
          <w:lang w:eastAsia="ko-KR"/>
        </w:rPr>
        <w:t>2</w:t>
      </w:r>
    </w:p>
    <w:p w14:paraId="26599061" w14:textId="77777777" w:rsidR="004F02E1" w:rsidRPr="00B52BB4" w:rsidRDefault="004F02E1" w:rsidP="004F02E1">
      <w:pPr>
        <w:spacing w:after="120"/>
        <w:ind w:left="1987" w:hanging="1987"/>
        <w:rPr>
          <w:rFonts w:ascii="Arial" w:eastAsia="Times New Roman" w:hAnsi="Arial" w:cs="Arial"/>
          <w:b/>
          <w:lang w:eastAsia="ko-KR"/>
        </w:rPr>
      </w:pPr>
      <w:r w:rsidRPr="00B52BB4">
        <w:rPr>
          <w:rFonts w:ascii="Arial" w:eastAsia="Times New Roman" w:hAnsi="Arial" w:cs="Arial"/>
          <w:b/>
          <w:lang w:eastAsia="ko-KR"/>
        </w:rPr>
        <w:t>Document for</w:t>
      </w:r>
      <w:r w:rsidRPr="00B52BB4">
        <w:rPr>
          <w:rFonts w:ascii="Arial" w:eastAsia="Times New Roman" w:hAnsi="Arial" w:cs="Arial"/>
          <w:b/>
          <w:lang w:eastAsia="ko-KR"/>
        </w:rPr>
        <w:tab/>
        <w:t>: Approval</w:t>
      </w:r>
    </w:p>
    <w:p w14:paraId="1A311478" w14:textId="33D6C920" w:rsidR="00ED7522" w:rsidRDefault="000E0602" w:rsidP="006866E3">
      <w:pPr>
        <w:pStyle w:val="Heading1"/>
        <w:tabs>
          <w:tab w:val="num" w:pos="522"/>
        </w:tabs>
        <w:ind w:left="522" w:hanging="522"/>
        <w:rPr>
          <w:lang w:val="en-US"/>
        </w:rPr>
      </w:pPr>
      <w:r>
        <w:rPr>
          <w:lang w:val="en-US"/>
        </w:rPr>
        <w:t>Introduction</w:t>
      </w:r>
    </w:p>
    <w:p w14:paraId="46D23516" w14:textId="5AF6E105" w:rsidR="00B22BEF" w:rsidRPr="00C71686" w:rsidRDefault="007D3428" w:rsidP="0092142E">
      <w:pPr>
        <w:spacing w:after="0"/>
      </w:pPr>
      <w:r>
        <w:t xml:space="preserve">In a previous contribution </w:t>
      </w:r>
      <w:r w:rsidR="00DC1112">
        <w:t xml:space="preserve">[2], we framed the (proposed) requirement based on the proposals made in [1], along with detailed justifications and parameter values. </w:t>
      </w:r>
      <w:r w:rsidR="00F762F8">
        <w:t xml:space="preserve">In this contribution we </w:t>
      </w:r>
      <w:r w:rsidR="00DC1112">
        <w:t>refine</w:t>
      </w:r>
      <w:r w:rsidR="00E8181F">
        <w:t xml:space="preserve"> the</w:t>
      </w:r>
      <w:r w:rsidR="00F762F8">
        <w:t xml:space="preserve"> proposals </w:t>
      </w:r>
      <w:r w:rsidR="00DC1112">
        <w:t xml:space="preserve">further while incorporating results from further study in FDD bands and measurements. We also adopt agreed </w:t>
      </w:r>
      <w:r w:rsidR="00915619">
        <w:t>parameter</w:t>
      </w:r>
      <w:r w:rsidR="00DC1112">
        <w:t xml:space="preserve"> (P</w:t>
      </w:r>
      <w:r w:rsidR="00DC1112" w:rsidRPr="00DC1112">
        <w:rPr>
          <w:vertAlign w:val="subscript"/>
        </w:rPr>
        <w:t>powerboost</w:t>
      </w:r>
      <w:r w:rsidR="00DC1112">
        <w:t>)</w:t>
      </w:r>
      <w:r w:rsidR="00E8181F">
        <w:t xml:space="preserve">. </w:t>
      </w:r>
    </w:p>
    <w:p w14:paraId="79BA2FAC" w14:textId="6C4A90B3" w:rsidR="00D85CB8" w:rsidRPr="00CE364D" w:rsidRDefault="00BF41B5" w:rsidP="00CE364D">
      <w:pPr>
        <w:pStyle w:val="Heading1"/>
        <w:rPr>
          <w:lang w:val="en-US"/>
        </w:rPr>
      </w:pPr>
      <w:r>
        <w:rPr>
          <w:lang w:val="en-US"/>
        </w:rPr>
        <w:t>Discussion</w:t>
      </w:r>
    </w:p>
    <w:p w14:paraId="4BBF4913" w14:textId="77777777" w:rsidR="008E7C49" w:rsidRDefault="008E7C49" w:rsidP="00B049B9">
      <w:pPr>
        <w:pStyle w:val="Heading2"/>
      </w:pPr>
      <w:r>
        <w:t>Background</w:t>
      </w:r>
    </w:p>
    <w:p w14:paraId="6E301C41" w14:textId="49D93A84" w:rsidR="008E7C49" w:rsidRDefault="0083432D" w:rsidP="008E7C49">
      <w:r>
        <w:t>Feasibility studies as well as UE implementation considerations [</w:t>
      </w:r>
      <w:r w:rsidR="00D974E3">
        <w:t>2,3</w:t>
      </w:r>
      <w:r>
        <w:t>] helped frame a</w:t>
      </w:r>
      <w:r w:rsidR="004E51E3">
        <w:t xml:space="preserve"> proposed requirement </w:t>
      </w:r>
      <w:r w:rsidR="00D262C1">
        <w:t>for the</w:t>
      </w:r>
      <w:r w:rsidR="0053668E">
        <w:t xml:space="preserve"> </w:t>
      </w:r>
      <w:r w:rsidR="00D262C1">
        <w:t xml:space="preserve">Rel-18 </w:t>
      </w:r>
      <w:r w:rsidR="0053668E">
        <w:t xml:space="preserve">coverage enhancement </w:t>
      </w:r>
      <w:r w:rsidR="00D262C1">
        <w:t xml:space="preserve">requirement </w:t>
      </w:r>
      <w:r w:rsidR="004E51E3">
        <w:t>[</w:t>
      </w:r>
      <w:r w:rsidR="00A10B08">
        <w:t>5</w:t>
      </w:r>
      <w:r w:rsidR="004E51E3">
        <w:t>]</w:t>
      </w:r>
      <w:r w:rsidR="0053668E">
        <w:t>.</w:t>
      </w:r>
      <w:r>
        <w:t xml:space="preserve"> </w:t>
      </w:r>
      <w:r w:rsidR="00721A48">
        <w:t>Our previous</w:t>
      </w:r>
      <w:r>
        <w:t xml:space="preserve"> studies </w:t>
      </w:r>
      <w:r w:rsidR="00721A48">
        <w:t xml:space="preserve">[2] </w:t>
      </w:r>
      <w:r>
        <w:t xml:space="preserve">were carried out with a C-band PA characterized at 3.5 GHz. Since the </w:t>
      </w:r>
      <w:r w:rsidR="004663C1">
        <w:t>mechanisms supporting</w:t>
      </w:r>
      <w:r>
        <w:t xml:space="preserve"> the enhancement </w:t>
      </w:r>
      <w:r w:rsidR="004663C1">
        <w:t>are dependent only on the relative values in the MPR table and general PA compression characteristics, it suggested the enhancement would</w:t>
      </w:r>
      <w:r>
        <w:t xml:space="preserve"> be frequency band agnostic</w:t>
      </w:r>
      <w:r w:rsidR="004663C1">
        <w:t>. F</w:t>
      </w:r>
      <w:r>
        <w:t xml:space="preserve">easibility studies were </w:t>
      </w:r>
      <w:r w:rsidR="004663C1">
        <w:t xml:space="preserve">therefore </w:t>
      </w:r>
      <w:r>
        <w:t xml:space="preserve">extended to </w:t>
      </w:r>
      <w:r w:rsidR="004663C1">
        <w:t xml:space="preserve">include </w:t>
      </w:r>
      <w:r>
        <w:t xml:space="preserve">an FDD PA </w:t>
      </w:r>
      <w:r w:rsidR="004663C1">
        <w:t xml:space="preserve">(~ 700 MHz), </w:t>
      </w:r>
    </w:p>
    <w:p w14:paraId="34F62E77" w14:textId="6CD6DB6C" w:rsidR="004663C1" w:rsidRDefault="004663C1" w:rsidP="008E7C49">
      <w:r>
        <w:t>To determine how much margin is warranted on top of simulation predictions, some lab measurements were performed on a C-band PA and compared to simulation values for the same.</w:t>
      </w:r>
    </w:p>
    <w:p w14:paraId="3E9D1871" w14:textId="2F1E86FA" w:rsidR="008B2CB4" w:rsidRDefault="00366BE3" w:rsidP="00B82D22">
      <w:pPr>
        <w:pStyle w:val="Heading2"/>
      </w:pPr>
      <w:r>
        <w:t>Due dil</w:t>
      </w:r>
      <w:r w:rsidR="004659D5">
        <w:t xml:space="preserve">igence for </w:t>
      </w:r>
      <w:r w:rsidR="001E534B">
        <w:t xml:space="preserve">enhancement based on </w:t>
      </w:r>
      <w:r w:rsidR="004659D5">
        <w:t>the l</w:t>
      </w:r>
      <w:r w:rsidR="008B2CB4">
        <w:t xml:space="preserve">egacy </w:t>
      </w:r>
      <w:r w:rsidR="005E22C5">
        <w:t>waveform</w:t>
      </w:r>
      <w:r w:rsidR="008B2CB4">
        <w:t xml:space="preserve"> </w:t>
      </w:r>
    </w:p>
    <w:p w14:paraId="09197BF0" w14:textId="395EA9BD" w:rsidR="00CC0734" w:rsidRDefault="00CC0734" w:rsidP="00CC0734">
      <w:pPr>
        <w:pStyle w:val="Heading3"/>
      </w:pPr>
      <w:r>
        <w:t xml:space="preserve">Simulation </w:t>
      </w:r>
      <w:r w:rsidR="00424168">
        <w:t xml:space="preserve">results with </w:t>
      </w:r>
      <w:r w:rsidR="008C3BE9">
        <w:t>more</w:t>
      </w:r>
      <w:r w:rsidR="00424168">
        <w:t xml:space="preserve"> PA</w:t>
      </w:r>
      <w:r w:rsidR="008C3BE9">
        <w:t xml:space="preserve"> models</w:t>
      </w:r>
    </w:p>
    <w:p w14:paraId="161B3F2E" w14:textId="3CEF0DE5" w:rsidR="00C51AEB" w:rsidRPr="00B43748" w:rsidRDefault="0058070B" w:rsidP="00C51AEB">
      <w:r>
        <w:rPr>
          <w:noProof/>
        </w:rPr>
        <mc:AlternateContent>
          <mc:Choice Requires="wpc">
            <w:drawing>
              <wp:anchor distT="0" distB="0" distL="114300" distR="114300" simplePos="0" relativeHeight="251672576" behindDoc="0" locked="0" layoutInCell="1" allowOverlap="1" wp14:anchorId="10F33F4E" wp14:editId="24DE4F41">
                <wp:simplePos x="0" y="0"/>
                <wp:positionH relativeFrom="margin">
                  <wp:posOffset>2328380</wp:posOffset>
                </wp:positionH>
                <wp:positionV relativeFrom="paragraph">
                  <wp:posOffset>53716</wp:posOffset>
                </wp:positionV>
                <wp:extent cx="4051300" cy="2423795"/>
                <wp:effectExtent l="0" t="38100" r="6350" b="33655"/>
                <wp:wrapSquare wrapText="bothSides"/>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 name="Text Box 14"/>
                        <wps:cNvSpPr txBox="1"/>
                        <wps:spPr>
                          <a:xfrm>
                            <a:off x="1717478" y="53325"/>
                            <a:ext cx="1893775" cy="497659"/>
                          </a:xfrm>
                          <a:prstGeom prst="rect">
                            <a:avLst/>
                          </a:prstGeom>
                          <a:solidFill>
                            <a:schemeClr val="lt1"/>
                          </a:solidFill>
                          <a:ln w="6350">
                            <a:solidFill>
                              <a:prstClr val="black"/>
                            </a:solidFill>
                          </a:ln>
                        </wps:spPr>
                        <wps:txbx>
                          <w:txbxContent>
                            <w:p w14:paraId="2EAF6ACD" w14:textId="6077FDA2" w:rsidR="008A2B3A" w:rsidRPr="007414F1" w:rsidRDefault="008A2B3A" w:rsidP="008A2B3A">
                              <w:pPr>
                                <w:rPr>
                                  <w:sz w:val="18"/>
                                  <w:szCs w:val="18"/>
                                </w:rPr>
                              </w:pPr>
                              <w:r w:rsidRPr="007414F1">
                                <w:rPr>
                                  <w:sz w:val="18"/>
                                  <w:szCs w:val="18"/>
                                </w:rPr>
                                <w:t>Figure 2.</w:t>
                              </w:r>
                              <w:r w:rsidR="00984142" w:rsidRPr="007414F1">
                                <w:rPr>
                                  <w:sz w:val="18"/>
                                  <w:szCs w:val="18"/>
                                </w:rPr>
                                <w:t>2</w:t>
                              </w:r>
                              <w:r w:rsidR="0058070B">
                                <w:rPr>
                                  <w:sz w:val="18"/>
                                  <w:szCs w:val="18"/>
                                </w:rPr>
                                <w:t>.1</w:t>
                              </w:r>
                              <w:r w:rsidRPr="007414F1">
                                <w:rPr>
                                  <w:sz w:val="18"/>
                                  <w:szCs w:val="18"/>
                                </w:rPr>
                                <w:t>-</w:t>
                              </w:r>
                              <w:r w:rsidR="00A54340">
                                <w:rPr>
                                  <w:sz w:val="18"/>
                                  <w:szCs w:val="18"/>
                                </w:rPr>
                                <w:t>1</w:t>
                              </w:r>
                              <w:r w:rsidRPr="007414F1">
                                <w:rPr>
                                  <w:sz w:val="18"/>
                                  <w:szCs w:val="18"/>
                                </w:rPr>
                                <w:t xml:space="preserve">: </w:t>
                              </w:r>
                              <w:r w:rsidR="004F7B5E" w:rsidRPr="007414F1">
                                <w:rPr>
                                  <w:sz w:val="18"/>
                                  <w:szCs w:val="18"/>
                                </w:rPr>
                                <w:t>Definition of</w:t>
                              </w:r>
                              <w:r w:rsidR="005D681E" w:rsidRPr="007414F1">
                                <w:rPr>
                                  <w:sz w:val="18"/>
                                  <w:szCs w:val="18"/>
                                </w:rPr>
                                <w:t xml:space="preserve"> the enhanced inner region</w:t>
                              </w:r>
                              <w:r w:rsidR="00970F9C">
                                <w:rPr>
                                  <w:sz w:val="18"/>
                                  <w:szCs w:val="18"/>
                                </w:rPr>
                                <w:t xml:space="preserve"> by retracting the legacy inner region</w:t>
                              </w:r>
                              <w:r w:rsidRPr="007414F1">
                                <w:rPr>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Freeform: Shape 30">
                          <a:extLst>
                            <a:ext uri="{FF2B5EF4-FFF2-40B4-BE49-F238E27FC236}">
                              <a16:creationId xmlns:a16="http://schemas.microsoft.com/office/drawing/2014/main" id="{67DA4A3F-8F46-ECD3-D2C9-39AF7020E13D}"/>
                            </a:ext>
                          </a:extLst>
                        </wps:cNvPr>
                        <wps:cNvSpPr/>
                        <wps:spPr>
                          <a:xfrm>
                            <a:off x="193638" y="1453745"/>
                            <a:ext cx="2013527" cy="785091"/>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Lst>
                            <a:ahLst/>
                            <a:cxnLst>
                              <a:cxn ang="0">
                                <a:pos x="connsiteX0" y="connsiteY0"/>
                              </a:cxn>
                              <a:cxn ang="0">
                                <a:pos x="connsiteX1" y="connsiteY1"/>
                              </a:cxn>
                              <a:cxn ang="0">
                                <a:pos x="connsiteX2" y="connsiteY2"/>
                              </a:cxn>
                              <a:cxn ang="0">
                                <a:pos x="connsiteX3" y="connsiteY3"/>
                              </a:cxn>
                            </a:cxnLst>
                            <a:rect l="l" t="t" r="r" b="b"/>
                            <a:pathLst>
                              <a:path w="2013527" h="785091">
                                <a:moveTo>
                                  <a:pt x="572654" y="0"/>
                                </a:moveTo>
                                <a:lnTo>
                                  <a:pt x="0" y="766618"/>
                                </a:lnTo>
                                <a:lnTo>
                                  <a:pt x="2013527" y="785091"/>
                                </a:lnTo>
                                <a:lnTo>
                                  <a:pt x="572654" y="0"/>
                                </a:lnTo>
                                <a:close/>
                              </a:path>
                            </a:pathLst>
                          </a:custGeom>
                          <a:solidFill>
                            <a:schemeClr val="accent4">
                              <a:lumMod val="20000"/>
                              <a:lumOff val="80000"/>
                            </a:schemeClr>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Straight Arrow Connector 31">
                          <a:extLst>
                            <a:ext uri="{FF2B5EF4-FFF2-40B4-BE49-F238E27FC236}">
                              <a16:creationId xmlns:a16="http://schemas.microsoft.com/office/drawing/2014/main" id="{2CE95334-FE2D-4AC5-2613-FAA1ABB7FC42}"/>
                            </a:ext>
                          </a:extLst>
                        </wps:cNvPr>
                        <wps:cNvCnPr>
                          <a:cxnSpLocks/>
                        </wps:cNvCnPr>
                        <wps:spPr>
                          <a:xfrm flipH="1" flipV="1">
                            <a:off x="193610" y="35999"/>
                            <a:ext cx="1214" cy="219162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4" name="Straight Arrow Connector 64">
                          <a:extLst>
                            <a:ext uri="{FF2B5EF4-FFF2-40B4-BE49-F238E27FC236}">
                              <a16:creationId xmlns:a16="http://schemas.microsoft.com/office/drawing/2014/main" id="{C675DC14-614D-31B0-07BA-4B575EF4293F}"/>
                            </a:ext>
                          </a:extLst>
                        </wps:cNvPr>
                        <wps:cNvCnPr>
                          <a:cxnSpLocks/>
                        </wps:cNvCnPr>
                        <wps:spPr>
                          <a:xfrm>
                            <a:off x="202875" y="2227628"/>
                            <a:ext cx="2193445" cy="1847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5" name="Straight Connector 65">
                          <a:extLst>
                            <a:ext uri="{FF2B5EF4-FFF2-40B4-BE49-F238E27FC236}">
                              <a16:creationId xmlns:a16="http://schemas.microsoft.com/office/drawing/2014/main" id="{FE9C60FD-05AF-77B3-FAD4-939C21697726}"/>
                            </a:ext>
                          </a:extLst>
                        </wps:cNvPr>
                        <wps:cNvCnPr>
                          <a:cxnSpLocks/>
                        </wps:cNvCnPr>
                        <wps:spPr>
                          <a:xfrm flipH="1" flipV="1">
                            <a:off x="202874" y="284817"/>
                            <a:ext cx="2022765" cy="196128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6" name="TextBox 35">
                          <a:extLst>
                            <a:ext uri="{FF2B5EF4-FFF2-40B4-BE49-F238E27FC236}">
                              <a16:creationId xmlns:a16="http://schemas.microsoft.com/office/drawing/2014/main" id="{51AADB59-D347-6622-9460-A7915030A214}"/>
                            </a:ext>
                          </a:extLst>
                        </wps:cNvPr>
                        <wps:cNvSpPr txBox="1"/>
                        <wps:spPr>
                          <a:xfrm>
                            <a:off x="836656" y="560500"/>
                            <a:ext cx="1323340" cy="360680"/>
                          </a:xfrm>
                          <a:prstGeom prst="rect">
                            <a:avLst/>
                          </a:prstGeom>
                          <a:noFill/>
                        </wps:spPr>
                        <wps:txbx>
                          <w:txbxContent>
                            <w:p w14:paraId="4B5D2E55" w14:textId="77777777" w:rsidR="009F755F" w:rsidRDefault="009F755F" w:rsidP="009F755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Waveform space</w:t>
                              </w:r>
                            </w:p>
                          </w:txbxContent>
                        </wps:txbx>
                        <wps:bodyPr wrap="square" rtlCol="0">
                          <a:spAutoFit/>
                        </wps:bodyPr>
                      </wps:wsp>
                      <wps:wsp>
                        <wps:cNvPr id="67" name="TextBox 36">
                          <a:extLst>
                            <a:ext uri="{FF2B5EF4-FFF2-40B4-BE49-F238E27FC236}">
                              <a16:creationId xmlns:a16="http://schemas.microsoft.com/office/drawing/2014/main" id="{49798027-5546-4588-C80C-E26F380C14A7}"/>
                            </a:ext>
                          </a:extLst>
                        </wps:cNvPr>
                        <wps:cNvSpPr txBox="1"/>
                        <wps:spPr>
                          <a:xfrm>
                            <a:off x="495461" y="1081101"/>
                            <a:ext cx="617855" cy="515620"/>
                          </a:xfrm>
                          <a:prstGeom prst="rect">
                            <a:avLst/>
                          </a:prstGeom>
                          <a:noFill/>
                        </wps:spPr>
                        <wps:txbx>
                          <w:txbxContent>
                            <w:p w14:paraId="11F4ABD4" w14:textId="3113BA8B" w:rsidR="009F755F" w:rsidRDefault="00CB2ECF" w:rsidP="009F755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 xml:space="preserve">Legacy </w:t>
                              </w:r>
                              <w:r w:rsidR="009F755F">
                                <w:rPr>
                                  <w:rFonts w:asciiTheme="minorHAnsi" w:hAnsi="Calibri" w:cstheme="minorBidi"/>
                                  <w:color w:val="4472C4" w:themeColor="accent1"/>
                                  <w:kern w:val="24"/>
                                </w:rPr>
                                <w:t>Inner</w:t>
                              </w:r>
                            </w:p>
                          </w:txbxContent>
                        </wps:txbx>
                        <wps:bodyPr wrap="square" rtlCol="0">
                          <a:spAutoFit/>
                        </wps:bodyPr>
                      </wps:wsp>
                      <wps:wsp>
                        <wps:cNvPr id="68" name="Freeform: Shape 68">
                          <a:extLst>
                            <a:ext uri="{FF2B5EF4-FFF2-40B4-BE49-F238E27FC236}">
                              <a16:creationId xmlns:a16="http://schemas.microsoft.com/office/drawing/2014/main" id="{5189E399-9D63-DD6B-8B0D-445A46E831A7}"/>
                            </a:ext>
                          </a:extLst>
                        </wps:cNvPr>
                        <wps:cNvSpPr/>
                        <wps:spPr>
                          <a:xfrm>
                            <a:off x="317172" y="1585244"/>
                            <a:ext cx="1752965" cy="646110"/>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 name="connsiteX0" fmla="*/ 0 w 2022764"/>
                              <a:gd name="connsiteY0" fmla="*/ 654338 h 672811"/>
                              <a:gd name="connsiteX1" fmla="*/ 2022764 w 2022764"/>
                              <a:gd name="connsiteY1" fmla="*/ 672811 h 672811"/>
                              <a:gd name="connsiteX2" fmla="*/ 600941 w 2022764"/>
                              <a:gd name="connsiteY2" fmla="*/ 0 h 672811"/>
                              <a:gd name="connsiteX3" fmla="*/ 0 w 2022764"/>
                              <a:gd name="connsiteY3" fmla="*/ 654338 h 672811"/>
                              <a:gd name="connsiteX0" fmla="*/ 0 w 1908464"/>
                              <a:gd name="connsiteY0" fmla="*/ 654338 h 672811"/>
                              <a:gd name="connsiteX1" fmla="*/ 1908464 w 1908464"/>
                              <a:gd name="connsiteY1" fmla="*/ 672811 h 672811"/>
                              <a:gd name="connsiteX2" fmla="*/ 486641 w 1908464"/>
                              <a:gd name="connsiteY2" fmla="*/ 0 h 672811"/>
                              <a:gd name="connsiteX3" fmla="*/ 0 w 1908464"/>
                              <a:gd name="connsiteY3" fmla="*/ 654338 h 672811"/>
                              <a:gd name="connsiteX0" fmla="*/ 0 w 1822739"/>
                              <a:gd name="connsiteY0" fmla="*/ 654338 h 691861"/>
                              <a:gd name="connsiteX1" fmla="*/ 1822739 w 1822739"/>
                              <a:gd name="connsiteY1" fmla="*/ 691861 h 691861"/>
                              <a:gd name="connsiteX2" fmla="*/ 486641 w 1822739"/>
                              <a:gd name="connsiteY2" fmla="*/ 0 h 691861"/>
                              <a:gd name="connsiteX3" fmla="*/ 0 w 1822739"/>
                              <a:gd name="connsiteY3" fmla="*/ 654338 h 691861"/>
                              <a:gd name="connsiteX0" fmla="*/ 0 w 1817976"/>
                              <a:gd name="connsiteY0" fmla="*/ 654338 h 672811"/>
                              <a:gd name="connsiteX1" fmla="*/ 1817976 w 1817976"/>
                              <a:gd name="connsiteY1" fmla="*/ 672811 h 672811"/>
                              <a:gd name="connsiteX2" fmla="*/ 486641 w 1817976"/>
                              <a:gd name="connsiteY2" fmla="*/ 0 h 672811"/>
                              <a:gd name="connsiteX3" fmla="*/ 0 w 1817976"/>
                              <a:gd name="connsiteY3" fmla="*/ 654338 h 672811"/>
                              <a:gd name="connsiteX0" fmla="*/ 0 w 1773731"/>
                              <a:gd name="connsiteY0" fmla="*/ 654338 h 665437"/>
                              <a:gd name="connsiteX1" fmla="*/ 1773731 w 1773731"/>
                              <a:gd name="connsiteY1" fmla="*/ 665437 h 665437"/>
                              <a:gd name="connsiteX2" fmla="*/ 486641 w 1773731"/>
                              <a:gd name="connsiteY2" fmla="*/ 0 h 665437"/>
                              <a:gd name="connsiteX3" fmla="*/ 0 w 1773731"/>
                              <a:gd name="connsiteY3" fmla="*/ 654338 h 665437"/>
                              <a:gd name="connsiteX0" fmla="*/ 0 w 1722111"/>
                              <a:gd name="connsiteY0" fmla="*/ 654338 h 658063"/>
                              <a:gd name="connsiteX1" fmla="*/ 1722111 w 1722111"/>
                              <a:gd name="connsiteY1" fmla="*/ 658063 h 658063"/>
                              <a:gd name="connsiteX2" fmla="*/ 486641 w 1722111"/>
                              <a:gd name="connsiteY2" fmla="*/ 0 h 658063"/>
                              <a:gd name="connsiteX3" fmla="*/ 0 w 1722111"/>
                              <a:gd name="connsiteY3" fmla="*/ 654338 h 658063"/>
                              <a:gd name="connsiteX0" fmla="*/ 0 w 1722111"/>
                              <a:gd name="connsiteY0" fmla="*/ 642385 h 646110"/>
                              <a:gd name="connsiteX1" fmla="*/ 1722111 w 1722111"/>
                              <a:gd name="connsiteY1" fmla="*/ 646110 h 646110"/>
                              <a:gd name="connsiteX2" fmla="*/ 480664 w 1722111"/>
                              <a:gd name="connsiteY2" fmla="*/ 0 h 646110"/>
                              <a:gd name="connsiteX3" fmla="*/ 0 w 1722111"/>
                              <a:gd name="connsiteY3" fmla="*/ 642385 h 646110"/>
                              <a:gd name="connsiteX0" fmla="*/ 0 w 1752965"/>
                              <a:gd name="connsiteY0" fmla="*/ 642385 h 646110"/>
                              <a:gd name="connsiteX1" fmla="*/ 1752965 w 1752965"/>
                              <a:gd name="connsiteY1" fmla="*/ 646110 h 646110"/>
                              <a:gd name="connsiteX2" fmla="*/ 480664 w 1752965"/>
                              <a:gd name="connsiteY2" fmla="*/ 0 h 646110"/>
                              <a:gd name="connsiteX3" fmla="*/ 0 w 1752965"/>
                              <a:gd name="connsiteY3" fmla="*/ 642385 h 646110"/>
                              <a:gd name="connsiteX0" fmla="*/ 0 w 1752965"/>
                              <a:gd name="connsiteY0" fmla="*/ 642385 h 646110"/>
                              <a:gd name="connsiteX1" fmla="*/ 1752965 w 1752965"/>
                              <a:gd name="connsiteY1" fmla="*/ 646110 h 646110"/>
                              <a:gd name="connsiteX2" fmla="*/ 480664 w 1752965"/>
                              <a:gd name="connsiteY2" fmla="*/ 0 h 646110"/>
                              <a:gd name="connsiteX3" fmla="*/ 0 w 1752965"/>
                              <a:gd name="connsiteY3" fmla="*/ 642385 h 646110"/>
                              <a:gd name="connsiteX0" fmla="*/ 0 w 1752965"/>
                              <a:gd name="connsiteY0" fmla="*/ 631165 h 646110"/>
                              <a:gd name="connsiteX1" fmla="*/ 1752965 w 1752965"/>
                              <a:gd name="connsiteY1" fmla="*/ 646110 h 646110"/>
                              <a:gd name="connsiteX2" fmla="*/ 480664 w 1752965"/>
                              <a:gd name="connsiteY2" fmla="*/ 0 h 646110"/>
                              <a:gd name="connsiteX3" fmla="*/ 0 w 1752965"/>
                              <a:gd name="connsiteY3" fmla="*/ 631165 h 646110"/>
                            </a:gdLst>
                            <a:ahLst/>
                            <a:cxnLst>
                              <a:cxn ang="0">
                                <a:pos x="connsiteX0" y="connsiteY0"/>
                              </a:cxn>
                              <a:cxn ang="0">
                                <a:pos x="connsiteX1" y="connsiteY1"/>
                              </a:cxn>
                              <a:cxn ang="0">
                                <a:pos x="connsiteX2" y="connsiteY2"/>
                              </a:cxn>
                              <a:cxn ang="0">
                                <a:pos x="connsiteX3" y="connsiteY3"/>
                              </a:cxn>
                            </a:cxnLst>
                            <a:rect l="l" t="t" r="r" b="b"/>
                            <a:pathLst>
                              <a:path w="1752965" h="646110">
                                <a:moveTo>
                                  <a:pt x="0" y="631165"/>
                                </a:moveTo>
                                <a:lnTo>
                                  <a:pt x="1752965" y="646110"/>
                                </a:lnTo>
                                <a:lnTo>
                                  <a:pt x="480664" y="0"/>
                                </a:lnTo>
                                <a:lnTo>
                                  <a:pt x="0" y="631165"/>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TextBox 38">
                          <a:extLst>
                            <a:ext uri="{FF2B5EF4-FFF2-40B4-BE49-F238E27FC236}">
                              <a16:creationId xmlns:a16="http://schemas.microsoft.com/office/drawing/2014/main" id="{6BA5CD6E-ACC3-FAF9-19CF-CF3831022EEE}"/>
                            </a:ext>
                          </a:extLst>
                        </wps:cNvPr>
                        <wps:cNvSpPr txBox="1"/>
                        <wps:spPr>
                          <a:xfrm>
                            <a:off x="443996" y="1996468"/>
                            <a:ext cx="1402715" cy="360680"/>
                          </a:xfrm>
                          <a:prstGeom prst="rect">
                            <a:avLst/>
                          </a:prstGeom>
                          <a:noFill/>
                        </wps:spPr>
                        <wps:txbx>
                          <w:txbxContent>
                            <w:p w14:paraId="46E46456" w14:textId="4D6A41B8" w:rsidR="009F755F" w:rsidRDefault="004D6FD1" w:rsidP="009F755F">
                              <w:pPr>
                                <w:rPr>
                                  <w:rFonts w:asciiTheme="minorHAnsi" w:hAnsi="Calibri" w:cstheme="minorBidi"/>
                                  <w:color w:val="FF0000"/>
                                  <w:kern w:val="24"/>
                                  <w:sz w:val="24"/>
                                  <w:szCs w:val="24"/>
                                </w:rPr>
                              </w:pPr>
                              <w:r>
                                <w:rPr>
                                  <w:rFonts w:asciiTheme="minorHAnsi" w:hAnsi="Calibri" w:cstheme="minorBidi"/>
                                  <w:color w:val="FF0000"/>
                                  <w:kern w:val="24"/>
                                </w:rPr>
                                <w:t>Enhanced i</w:t>
                              </w:r>
                              <w:r w:rsidR="009F755F">
                                <w:rPr>
                                  <w:rFonts w:asciiTheme="minorHAnsi" w:hAnsi="Calibri" w:cstheme="minorBidi"/>
                                  <w:color w:val="FF0000"/>
                                  <w:kern w:val="24"/>
                                </w:rPr>
                                <w:t>nner</w:t>
                              </w:r>
                              <w:r w:rsidR="00BA2C3E">
                                <w:rPr>
                                  <w:rFonts w:asciiTheme="minorHAnsi" w:hAnsi="Calibri" w:cstheme="minorBidi"/>
                                  <w:color w:val="FF0000"/>
                                  <w:kern w:val="24"/>
                                </w:rPr>
                                <w:t xml:space="preserve"> region</w:t>
                              </w:r>
                            </w:p>
                          </w:txbxContent>
                        </wps:txbx>
                        <wps:bodyPr wrap="square" rtlCol="0">
                          <a:spAutoFit/>
                        </wps:bodyPr>
                      </wps:wsp>
                      <wps:wsp>
                        <wps:cNvPr id="71" name="Freeform: Shape 71">
                          <a:extLst>
                            <a:ext uri="{FF2B5EF4-FFF2-40B4-BE49-F238E27FC236}">
                              <a16:creationId xmlns:a16="http://schemas.microsoft.com/office/drawing/2014/main" id="{B7FB7ACA-0451-4461-DA60-B964E2334A07}"/>
                            </a:ext>
                          </a:extLst>
                        </wps:cNvPr>
                        <wps:cNvSpPr/>
                        <wps:spPr>
                          <a:xfrm>
                            <a:off x="311922" y="1840567"/>
                            <a:ext cx="190500" cy="266700"/>
                          </a:xfrm>
                          <a:custGeom>
                            <a:avLst/>
                            <a:gdLst>
                              <a:gd name="connsiteX0" fmla="*/ 190500 w 190500"/>
                              <a:gd name="connsiteY0" fmla="*/ 0 h 266700"/>
                              <a:gd name="connsiteX1" fmla="*/ 0 w 190500"/>
                              <a:gd name="connsiteY1" fmla="*/ 266700 h 266700"/>
                              <a:gd name="connsiteX2" fmla="*/ 104775 w 190500"/>
                              <a:gd name="connsiteY2" fmla="*/ 219075 h 266700"/>
                              <a:gd name="connsiteX3" fmla="*/ 190500 w 190500"/>
                              <a:gd name="connsiteY3" fmla="*/ 95250 h 266700"/>
                              <a:gd name="connsiteX4" fmla="*/ 190500 w 190500"/>
                              <a:gd name="connsiteY4" fmla="*/ 0 h 2667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0500" h="266700">
                                <a:moveTo>
                                  <a:pt x="190500" y="0"/>
                                </a:moveTo>
                                <a:lnTo>
                                  <a:pt x="0" y="266700"/>
                                </a:lnTo>
                                <a:lnTo>
                                  <a:pt x="104775" y="219075"/>
                                </a:lnTo>
                                <a:lnTo>
                                  <a:pt x="190500" y="95250"/>
                                </a:lnTo>
                                <a:lnTo>
                                  <a:pt x="190500" y="0"/>
                                </a:lnTo>
                                <a:close/>
                              </a:path>
                            </a:pathLst>
                          </a:custGeom>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2" name="Freeform: Shape 72">
                          <a:extLst>
                            <a:ext uri="{FF2B5EF4-FFF2-40B4-BE49-F238E27FC236}">
                              <a16:creationId xmlns:a16="http://schemas.microsoft.com/office/drawing/2014/main" id="{25D9BC00-1235-0BD6-AE6F-9812D77B39E3}"/>
                            </a:ext>
                          </a:extLst>
                        </wps:cNvPr>
                        <wps:cNvSpPr/>
                        <wps:spPr>
                          <a:xfrm>
                            <a:off x="1466501" y="1857377"/>
                            <a:ext cx="525930" cy="286870"/>
                          </a:xfrm>
                          <a:custGeom>
                            <a:avLst/>
                            <a:gdLst>
                              <a:gd name="connsiteX0" fmla="*/ 0 w 525930"/>
                              <a:gd name="connsiteY0" fmla="*/ 0 h 304800"/>
                              <a:gd name="connsiteX1" fmla="*/ 5977 w 525930"/>
                              <a:gd name="connsiteY1" fmla="*/ 71718 h 304800"/>
                              <a:gd name="connsiteX2" fmla="*/ 364565 w 525930"/>
                              <a:gd name="connsiteY2" fmla="*/ 268942 h 304800"/>
                              <a:gd name="connsiteX3" fmla="*/ 525930 w 525930"/>
                              <a:gd name="connsiteY3" fmla="*/ 304800 h 304800"/>
                              <a:gd name="connsiteX4" fmla="*/ 0 w 525930"/>
                              <a:gd name="connsiteY4" fmla="*/ 0 h 304800"/>
                              <a:gd name="connsiteX0" fmla="*/ 0 w 525930"/>
                              <a:gd name="connsiteY0" fmla="*/ 0 h 292847"/>
                              <a:gd name="connsiteX1" fmla="*/ 5977 w 525930"/>
                              <a:gd name="connsiteY1" fmla="*/ 59765 h 292847"/>
                              <a:gd name="connsiteX2" fmla="*/ 364565 w 525930"/>
                              <a:gd name="connsiteY2" fmla="*/ 256989 h 292847"/>
                              <a:gd name="connsiteX3" fmla="*/ 525930 w 525930"/>
                              <a:gd name="connsiteY3" fmla="*/ 292847 h 292847"/>
                              <a:gd name="connsiteX4" fmla="*/ 0 w 525930"/>
                              <a:gd name="connsiteY4" fmla="*/ 0 h 292847"/>
                              <a:gd name="connsiteX0" fmla="*/ 0 w 525930"/>
                              <a:gd name="connsiteY0" fmla="*/ 0 h 280894"/>
                              <a:gd name="connsiteX1" fmla="*/ 5977 w 525930"/>
                              <a:gd name="connsiteY1" fmla="*/ 47812 h 280894"/>
                              <a:gd name="connsiteX2" fmla="*/ 364565 w 525930"/>
                              <a:gd name="connsiteY2" fmla="*/ 245036 h 280894"/>
                              <a:gd name="connsiteX3" fmla="*/ 525930 w 525930"/>
                              <a:gd name="connsiteY3" fmla="*/ 280894 h 280894"/>
                              <a:gd name="connsiteX4" fmla="*/ 0 w 525930"/>
                              <a:gd name="connsiteY4" fmla="*/ 0 h 280894"/>
                              <a:gd name="connsiteX0" fmla="*/ 0 w 525930"/>
                              <a:gd name="connsiteY0" fmla="*/ 0 h 286870"/>
                              <a:gd name="connsiteX1" fmla="*/ 5977 w 525930"/>
                              <a:gd name="connsiteY1" fmla="*/ 53788 h 286870"/>
                              <a:gd name="connsiteX2" fmla="*/ 364565 w 525930"/>
                              <a:gd name="connsiteY2" fmla="*/ 251012 h 286870"/>
                              <a:gd name="connsiteX3" fmla="*/ 525930 w 525930"/>
                              <a:gd name="connsiteY3" fmla="*/ 286870 h 286870"/>
                              <a:gd name="connsiteX4" fmla="*/ 0 w 525930"/>
                              <a:gd name="connsiteY4" fmla="*/ 0 h 286870"/>
                              <a:gd name="connsiteX0" fmla="*/ 0 w 525930"/>
                              <a:gd name="connsiteY0" fmla="*/ 0 h 286870"/>
                              <a:gd name="connsiteX1" fmla="*/ 5977 w 525930"/>
                              <a:gd name="connsiteY1" fmla="*/ 53788 h 286870"/>
                              <a:gd name="connsiteX2" fmla="*/ 364565 w 525930"/>
                              <a:gd name="connsiteY2" fmla="*/ 251012 h 286870"/>
                              <a:gd name="connsiteX3" fmla="*/ 525930 w 525930"/>
                              <a:gd name="connsiteY3" fmla="*/ 286870 h 286870"/>
                              <a:gd name="connsiteX4" fmla="*/ 0 w 525930"/>
                              <a:gd name="connsiteY4" fmla="*/ 0 h 286870"/>
                              <a:gd name="connsiteX0" fmla="*/ 0 w 525930"/>
                              <a:gd name="connsiteY0" fmla="*/ 0 h 286870"/>
                              <a:gd name="connsiteX1" fmla="*/ 5977 w 525930"/>
                              <a:gd name="connsiteY1" fmla="*/ 53788 h 286870"/>
                              <a:gd name="connsiteX2" fmla="*/ 376518 w 525930"/>
                              <a:gd name="connsiteY2" fmla="*/ 251012 h 286870"/>
                              <a:gd name="connsiteX3" fmla="*/ 525930 w 525930"/>
                              <a:gd name="connsiteY3" fmla="*/ 286870 h 286870"/>
                              <a:gd name="connsiteX4" fmla="*/ 0 w 525930"/>
                              <a:gd name="connsiteY4" fmla="*/ 0 h 28687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25930" h="286870">
                                <a:moveTo>
                                  <a:pt x="0" y="0"/>
                                </a:moveTo>
                                <a:lnTo>
                                  <a:pt x="5977" y="53788"/>
                                </a:lnTo>
                                <a:lnTo>
                                  <a:pt x="376518" y="251012"/>
                                </a:lnTo>
                                <a:lnTo>
                                  <a:pt x="525930" y="286870"/>
                                </a:lnTo>
                                <a:lnTo>
                                  <a:pt x="0" y="0"/>
                                </a:lnTo>
                                <a:close/>
                              </a:path>
                            </a:pathLst>
                          </a:custGeom>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 name="Straight Connector 75">
                          <a:extLst>
                            <a:ext uri="{FF2B5EF4-FFF2-40B4-BE49-F238E27FC236}">
                              <a16:creationId xmlns:a16="http://schemas.microsoft.com/office/drawing/2014/main" id="{1D6A9499-158A-025A-031C-C948C838E221}"/>
                            </a:ext>
                          </a:extLst>
                        </wps:cNvPr>
                        <wps:cNvCnPr/>
                        <wps:spPr>
                          <a:xfrm>
                            <a:off x="311922" y="1447425"/>
                            <a:ext cx="0" cy="987541"/>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76" name="Straight Connector 76">
                          <a:extLst>
                            <a:ext uri="{FF2B5EF4-FFF2-40B4-BE49-F238E27FC236}">
                              <a16:creationId xmlns:a16="http://schemas.microsoft.com/office/drawing/2014/main" id="{E7629605-2422-C7CE-1F6C-C3B82EFB111E}"/>
                            </a:ext>
                          </a:extLst>
                        </wps:cNvPr>
                        <wps:cNvCnPr/>
                        <wps:spPr>
                          <a:xfrm>
                            <a:off x="2092276" y="1414528"/>
                            <a:ext cx="0" cy="987541"/>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78" name="Straight Connector 78">
                          <a:extLst>
                            <a:ext uri="{FF2B5EF4-FFF2-40B4-BE49-F238E27FC236}">
                              <a16:creationId xmlns:a16="http://schemas.microsoft.com/office/drawing/2014/main" id="{F912F891-BAD2-733F-1D91-6315B13D7369}"/>
                            </a:ext>
                          </a:extLst>
                        </wps:cNvPr>
                        <wps:cNvCnPr/>
                        <wps:spPr>
                          <a:xfrm flipV="1">
                            <a:off x="2207165" y="1840567"/>
                            <a:ext cx="0" cy="550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9" name="Straight Arrow Connector 79">
                          <a:extLst>
                            <a:ext uri="{FF2B5EF4-FFF2-40B4-BE49-F238E27FC236}">
                              <a16:creationId xmlns:a16="http://schemas.microsoft.com/office/drawing/2014/main" id="{A93E83CF-ACF2-20B4-1D5F-B36158CA600E}"/>
                            </a:ext>
                          </a:extLst>
                        </wps:cNvPr>
                        <wps:cNvCnPr/>
                        <wps:spPr>
                          <a:xfrm>
                            <a:off x="46" y="1596721"/>
                            <a:ext cx="193592"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a:extLst>
                            <a:ext uri="{FF2B5EF4-FFF2-40B4-BE49-F238E27FC236}">
                              <a16:creationId xmlns:a16="http://schemas.microsoft.com/office/drawing/2014/main" id="{854C621D-919F-7EB8-076D-183DFF27F4E7}"/>
                            </a:ext>
                          </a:extLst>
                        </wps:cNvPr>
                        <wps:cNvCnPr/>
                        <wps:spPr>
                          <a:xfrm flipH="1">
                            <a:off x="321087" y="1585244"/>
                            <a:ext cx="181335"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a:extLst>
                            <a:ext uri="{FF2B5EF4-FFF2-40B4-BE49-F238E27FC236}">
                              <a16:creationId xmlns:a16="http://schemas.microsoft.com/office/drawing/2014/main" id="{87039FC8-FBEF-A9B6-37A5-E6EA90952265}"/>
                            </a:ext>
                          </a:extLst>
                        </wps:cNvPr>
                        <wps:cNvCnPr/>
                        <wps:spPr>
                          <a:xfrm>
                            <a:off x="1895635" y="1857708"/>
                            <a:ext cx="193592"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a:extLst>
                            <a:ext uri="{FF2B5EF4-FFF2-40B4-BE49-F238E27FC236}">
                              <a16:creationId xmlns:a16="http://schemas.microsoft.com/office/drawing/2014/main" id="{0B983AF9-C6C2-2823-C7B5-1754D2537B17}"/>
                            </a:ext>
                          </a:extLst>
                        </wps:cNvPr>
                        <wps:cNvCnPr/>
                        <wps:spPr>
                          <a:xfrm flipH="1">
                            <a:off x="2198463" y="1845900"/>
                            <a:ext cx="181335"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4" name="Freeform: Shape 84">
                          <a:extLst>
                            <a:ext uri="{FF2B5EF4-FFF2-40B4-BE49-F238E27FC236}">
                              <a16:creationId xmlns:a16="http://schemas.microsoft.com/office/drawing/2014/main" id="{A16DC0C6-C112-F542-93CC-56822427A680}"/>
                            </a:ext>
                          </a:extLst>
                        </wps:cNvPr>
                        <wps:cNvSpPr/>
                        <wps:spPr>
                          <a:xfrm>
                            <a:off x="897029" y="1325128"/>
                            <a:ext cx="148046" cy="261258"/>
                          </a:xfrm>
                          <a:custGeom>
                            <a:avLst/>
                            <a:gdLst>
                              <a:gd name="connsiteX0" fmla="*/ 0 w 148046"/>
                              <a:gd name="connsiteY0" fmla="*/ 0 h 261258"/>
                              <a:gd name="connsiteX1" fmla="*/ 121920 w 148046"/>
                              <a:gd name="connsiteY1" fmla="*/ 69669 h 261258"/>
                              <a:gd name="connsiteX2" fmla="*/ 148046 w 148046"/>
                              <a:gd name="connsiteY2" fmla="*/ 261258 h 261258"/>
                              <a:gd name="connsiteX3" fmla="*/ 148046 w 148046"/>
                              <a:gd name="connsiteY3" fmla="*/ 261258 h 261258"/>
                            </a:gdLst>
                            <a:ahLst/>
                            <a:cxnLst>
                              <a:cxn ang="0">
                                <a:pos x="connsiteX0" y="connsiteY0"/>
                              </a:cxn>
                              <a:cxn ang="0">
                                <a:pos x="connsiteX1" y="connsiteY1"/>
                              </a:cxn>
                              <a:cxn ang="0">
                                <a:pos x="connsiteX2" y="connsiteY2"/>
                              </a:cxn>
                              <a:cxn ang="0">
                                <a:pos x="connsiteX3" y="connsiteY3"/>
                              </a:cxn>
                            </a:cxnLst>
                            <a:rect l="l" t="t" r="r" b="b"/>
                            <a:pathLst>
                              <a:path w="148046" h="261258">
                                <a:moveTo>
                                  <a:pt x="0" y="0"/>
                                </a:moveTo>
                                <a:cubicBezTo>
                                  <a:pt x="48623" y="13063"/>
                                  <a:pt x="97246" y="26126"/>
                                  <a:pt x="121920" y="69669"/>
                                </a:cubicBezTo>
                                <a:cubicBezTo>
                                  <a:pt x="146594" y="113212"/>
                                  <a:pt x="148046" y="261258"/>
                                  <a:pt x="148046" y="261258"/>
                                </a:cubicBezTo>
                                <a:lnTo>
                                  <a:pt x="148046" y="261258"/>
                                </a:lnTo>
                              </a:path>
                            </a:pathLst>
                          </a:cu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7" name="Freeform: Shape 87">
                          <a:extLst>
                            <a:ext uri="{FF2B5EF4-FFF2-40B4-BE49-F238E27FC236}">
                              <a16:creationId xmlns:a16="http://schemas.microsoft.com/office/drawing/2014/main" id="{82C15F1D-5EF7-C32B-8912-008C4036AD29}"/>
                            </a:ext>
                          </a:extLst>
                        </wps:cNvPr>
                        <wps:cNvSpPr/>
                        <wps:spPr>
                          <a:xfrm>
                            <a:off x="1512632" y="1177083"/>
                            <a:ext cx="229129" cy="740228"/>
                          </a:xfrm>
                          <a:custGeom>
                            <a:avLst/>
                            <a:gdLst>
                              <a:gd name="connsiteX0" fmla="*/ 229129 w 229129"/>
                              <a:gd name="connsiteY0" fmla="*/ 0 h 740228"/>
                              <a:gd name="connsiteX1" fmla="*/ 2706 w 229129"/>
                              <a:gd name="connsiteY1" fmla="*/ 278674 h 740228"/>
                              <a:gd name="connsiteX2" fmla="*/ 124626 w 229129"/>
                              <a:gd name="connsiteY2" fmla="*/ 740228 h 740228"/>
                            </a:gdLst>
                            <a:ahLst/>
                            <a:cxnLst>
                              <a:cxn ang="0">
                                <a:pos x="connsiteX0" y="connsiteY0"/>
                              </a:cxn>
                              <a:cxn ang="0">
                                <a:pos x="connsiteX1" y="connsiteY1"/>
                              </a:cxn>
                              <a:cxn ang="0">
                                <a:pos x="connsiteX2" y="connsiteY2"/>
                              </a:cxn>
                            </a:cxnLst>
                            <a:rect l="l" t="t" r="r" b="b"/>
                            <a:pathLst>
                              <a:path w="229129" h="740228">
                                <a:moveTo>
                                  <a:pt x="229129" y="0"/>
                                </a:moveTo>
                                <a:cubicBezTo>
                                  <a:pt x="124626" y="77651"/>
                                  <a:pt x="20123" y="155303"/>
                                  <a:pt x="2706" y="278674"/>
                                </a:cubicBezTo>
                                <a:cubicBezTo>
                                  <a:pt x="-14711" y="402045"/>
                                  <a:pt x="54957" y="571136"/>
                                  <a:pt x="124626" y="740228"/>
                                </a:cubicBezTo>
                              </a:path>
                            </a:pathLst>
                          </a:cu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 name="TextBox 35">
                          <a:extLst>
                            <a:ext uri="{FF2B5EF4-FFF2-40B4-BE49-F238E27FC236}">
                              <a16:creationId xmlns:a16="http://schemas.microsoft.com/office/drawing/2014/main" id="{51AADB59-D347-6622-9460-A7915030A214}"/>
                            </a:ext>
                          </a:extLst>
                        </wps:cNvPr>
                        <wps:cNvSpPr txBox="1"/>
                        <wps:spPr>
                          <a:xfrm>
                            <a:off x="85" y="53325"/>
                            <a:ext cx="525145" cy="360680"/>
                          </a:xfrm>
                          <a:prstGeom prst="rect">
                            <a:avLst/>
                          </a:prstGeom>
                          <a:noFill/>
                        </wps:spPr>
                        <wps:txbx>
                          <w:txbxContent>
                            <w:p w14:paraId="44CD8A9F" w14:textId="7913536D" w:rsidR="009F755F" w:rsidRDefault="009F755F" w:rsidP="009F755F">
                              <w:pPr>
                                <w:rPr>
                                  <w:rFonts w:ascii="Calibri" w:hAnsi="Calibri"/>
                                  <w:color w:val="4472C4"/>
                                  <w:kern w:val="24"/>
                                </w:rPr>
                              </w:pPr>
                              <w:r>
                                <w:rPr>
                                  <w:rFonts w:ascii="Calibri" w:hAnsi="Calibri"/>
                                  <w:color w:val="4472C4"/>
                                  <w:kern w:val="24"/>
                                </w:rPr>
                                <w:t>L_CRB</w:t>
                              </w:r>
                            </w:p>
                          </w:txbxContent>
                        </wps:txbx>
                        <wps:bodyPr wrap="square" rtlCol="0">
                          <a:spAutoFit/>
                        </wps:bodyPr>
                      </wps:wsp>
                      <wps:wsp>
                        <wps:cNvPr id="89" name="TextBox 35">
                          <a:extLst>
                            <a:ext uri="{FF2B5EF4-FFF2-40B4-BE49-F238E27FC236}">
                              <a16:creationId xmlns:a16="http://schemas.microsoft.com/office/drawing/2014/main" id="{51AADB59-D347-6622-9460-A7915030A214}"/>
                            </a:ext>
                          </a:extLst>
                        </wps:cNvPr>
                        <wps:cNvSpPr txBox="1"/>
                        <wps:spPr>
                          <a:xfrm>
                            <a:off x="2484078" y="2107267"/>
                            <a:ext cx="626745" cy="316743"/>
                          </a:xfrm>
                          <a:prstGeom prst="rect">
                            <a:avLst/>
                          </a:prstGeom>
                          <a:noFill/>
                        </wps:spPr>
                        <wps:txbx>
                          <w:txbxContent>
                            <w:p w14:paraId="0D655E9F" w14:textId="1DF14D28" w:rsidR="009F755F" w:rsidRDefault="009F755F" w:rsidP="009F755F">
                              <w:pPr>
                                <w:rPr>
                                  <w:rFonts w:ascii="Calibri" w:hAnsi="Calibri"/>
                                  <w:color w:val="4472C4"/>
                                  <w:kern w:val="24"/>
                                </w:rPr>
                              </w:pPr>
                              <w:r>
                                <w:rPr>
                                  <w:rFonts w:ascii="Calibri" w:hAnsi="Calibri"/>
                                  <w:color w:val="4472C4"/>
                                  <w:kern w:val="24"/>
                                </w:rPr>
                                <w:t>RB_st</w:t>
                              </w:r>
                              <w:r w:rsidR="00B75E4C">
                                <w:rPr>
                                  <w:rFonts w:ascii="Calibri" w:hAnsi="Calibri"/>
                                  <w:color w:val="4472C4"/>
                                  <w:kern w:val="24"/>
                                </w:rPr>
                                <w:t>art</w:t>
                              </w:r>
                            </w:p>
                            <w:p w14:paraId="04EBC0F3" w14:textId="77777777" w:rsidR="009F755F" w:rsidRDefault="009F755F"/>
                            <w:p w14:paraId="02D26376" w14:textId="6355CCD1" w:rsidR="009F755F" w:rsidRDefault="009F755F" w:rsidP="009F755F">
                              <w:pPr>
                                <w:rPr>
                                  <w:rFonts w:ascii="Calibri" w:hAnsi="Calibri"/>
                                  <w:color w:val="4472C4"/>
                                  <w:kern w:val="24"/>
                                </w:rPr>
                              </w:pPr>
                              <w:r>
                                <w:rPr>
                                  <w:rFonts w:ascii="Calibri" w:hAnsi="Calibri"/>
                                  <w:color w:val="4472C4"/>
                                  <w:kern w:val="24"/>
                                </w:rPr>
                                <w:t>RB_st</w:t>
                              </w:r>
                              <w:r w:rsidR="00B75E4C">
                                <w:rPr>
                                  <w:rFonts w:ascii="Calibri" w:hAnsi="Calibri"/>
                                  <w:color w:val="4472C4"/>
                                  <w:kern w:val="24"/>
                                </w:rPr>
                                <w:t>art</w:t>
                              </w:r>
                            </w:p>
                          </w:txbxContent>
                        </wps:txbx>
                        <wps:bodyPr wrap="square" rtlCol="0">
                          <a:noAutofit/>
                        </wps:bodyPr>
                      </wps:wsp>
                      <wps:wsp>
                        <wps:cNvPr id="1734099138" name="TextBox 57">
                          <a:extLst>
                            <a:ext uri="{FF2B5EF4-FFF2-40B4-BE49-F238E27FC236}">
                              <a16:creationId xmlns:a16="http://schemas.microsoft.com/office/drawing/2014/main" id="{E4F180FA-E296-58CC-A8C3-40E028753117}"/>
                            </a:ext>
                          </a:extLst>
                        </wps:cNvPr>
                        <wps:cNvSpPr txBox="1"/>
                        <wps:spPr>
                          <a:xfrm>
                            <a:off x="1835249" y="861890"/>
                            <a:ext cx="2180590" cy="670560"/>
                          </a:xfrm>
                          <a:prstGeom prst="rect">
                            <a:avLst/>
                          </a:prstGeom>
                          <a:noFill/>
                        </wps:spPr>
                        <wps:txbx>
                          <w:txbxContent>
                            <w:p w14:paraId="4234303F" w14:textId="72544A7C" w:rsidR="00A54340" w:rsidRPr="00A54340" w:rsidRDefault="00A54340" w:rsidP="00A54340">
                              <w:pPr>
                                <w:rPr>
                                  <w:rFonts w:ascii="Calibri" w:hAnsi="Calibri"/>
                                  <w:i/>
                                  <w:iCs/>
                                  <w:kern w:val="24"/>
                                </w:rPr>
                              </w:pPr>
                              <w:r w:rsidRPr="00A54340">
                                <w:rPr>
                                  <w:rFonts w:ascii="Calibri" w:hAnsi="Calibri"/>
                                  <w:i/>
                                  <w:iCs/>
                                  <w:kern w:val="24"/>
                                </w:rPr>
                                <w:t xml:space="preserve">Region of legacy inner where 1 dB power boost beyond nominal power class level cannot be supported </w:t>
                              </w:r>
                            </w:p>
                          </w:txbxContent>
                        </wps:txbx>
                        <wps:bodyPr wrap="square" rtlCol="0">
                          <a:spAutoFit/>
                        </wps:bodyPr>
                      </wps:wsp>
                      <wps:wsp>
                        <wps:cNvPr id="445615193" name="TextBox 57">
                          <a:extLst>
                            <a:ext uri="{FF2B5EF4-FFF2-40B4-BE49-F238E27FC236}">
                              <a16:creationId xmlns:a16="http://schemas.microsoft.com/office/drawing/2014/main" id="{E4F180FA-E296-58CC-A8C3-40E028753117}"/>
                            </a:ext>
                          </a:extLst>
                        </wps:cNvPr>
                        <wps:cNvSpPr txBox="1"/>
                        <wps:spPr>
                          <a:xfrm>
                            <a:off x="2332817" y="1707586"/>
                            <a:ext cx="1596390" cy="360045"/>
                          </a:xfrm>
                          <a:prstGeom prst="rect">
                            <a:avLst/>
                          </a:prstGeom>
                          <a:noFill/>
                        </wps:spPr>
                        <wps:txbx>
                          <w:txbxContent>
                            <w:p w14:paraId="57F8BB54" w14:textId="77777777" w:rsidR="008233B7" w:rsidRDefault="008233B7" w:rsidP="008233B7">
                              <w:pPr>
                                <w:rPr>
                                  <w:rFonts w:ascii="Calibri" w:hAnsi="Calibri"/>
                                  <w:i/>
                                  <w:iCs/>
                                  <w:color w:val="FF0000"/>
                                  <w:kern w:val="24"/>
                                </w:rPr>
                              </w:pPr>
                              <w:r>
                                <w:rPr>
                                  <w:rFonts w:ascii="Calibri" w:hAnsi="Calibri"/>
                                  <w:i/>
                                  <w:iCs/>
                                  <w:color w:val="FF0000"/>
                                  <w:kern w:val="24"/>
                                </w:rPr>
                                <w:t>‘Retraction’ RB offset  = P1</w:t>
                              </w:r>
                            </w:p>
                          </w:txbxContent>
                        </wps:txbx>
                        <wps:bodyPr wrap="square" rtlCol="0">
                          <a:spAutoFit/>
                        </wps:bodyPr>
                      </wps:wsp>
                      <wps:wsp>
                        <wps:cNvPr id="1325025763" name="Freeform: Shape 1325025763"/>
                        <wps:cNvSpPr/>
                        <wps:spPr>
                          <a:xfrm>
                            <a:off x="283072" y="980969"/>
                            <a:ext cx="2286000" cy="754177"/>
                          </a:xfrm>
                          <a:custGeom>
                            <a:avLst/>
                            <a:gdLst>
                              <a:gd name="connsiteX0" fmla="*/ 2313296 w 2313296"/>
                              <a:gd name="connsiteY0" fmla="*/ 747352 h 747352"/>
                              <a:gd name="connsiteX1" fmla="*/ 1610436 w 2313296"/>
                              <a:gd name="connsiteY1" fmla="*/ 549459 h 747352"/>
                              <a:gd name="connsiteX2" fmla="*/ 1166884 w 2313296"/>
                              <a:gd name="connsiteY2" fmla="*/ 215089 h 747352"/>
                              <a:gd name="connsiteX3" fmla="*/ 307075 w 2313296"/>
                              <a:gd name="connsiteY3" fmla="*/ 3549 h 747352"/>
                              <a:gd name="connsiteX4" fmla="*/ 0 w 2313296"/>
                              <a:gd name="connsiteY4" fmla="*/ 385686 h 747352"/>
                              <a:gd name="connsiteX0" fmla="*/ 2286000 w 2286000"/>
                              <a:gd name="connsiteY0" fmla="*/ 754177 h 754177"/>
                              <a:gd name="connsiteX1" fmla="*/ 1610436 w 2286000"/>
                              <a:gd name="connsiteY1" fmla="*/ 549459 h 754177"/>
                              <a:gd name="connsiteX2" fmla="*/ 1166884 w 2286000"/>
                              <a:gd name="connsiteY2" fmla="*/ 215089 h 754177"/>
                              <a:gd name="connsiteX3" fmla="*/ 307075 w 2286000"/>
                              <a:gd name="connsiteY3" fmla="*/ 3549 h 754177"/>
                              <a:gd name="connsiteX4" fmla="*/ 0 w 2286000"/>
                              <a:gd name="connsiteY4" fmla="*/ 385686 h 754177"/>
                              <a:gd name="connsiteX0" fmla="*/ 2286000 w 2286000"/>
                              <a:gd name="connsiteY0" fmla="*/ 754177 h 754177"/>
                              <a:gd name="connsiteX1" fmla="*/ 1610436 w 2286000"/>
                              <a:gd name="connsiteY1" fmla="*/ 549459 h 754177"/>
                              <a:gd name="connsiteX2" fmla="*/ 1166884 w 2286000"/>
                              <a:gd name="connsiteY2" fmla="*/ 215089 h 754177"/>
                              <a:gd name="connsiteX3" fmla="*/ 307075 w 2286000"/>
                              <a:gd name="connsiteY3" fmla="*/ 3549 h 754177"/>
                              <a:gd name="connsiteX4" fmla="*/ 0 w 2286000"/>
                              <a:gd name="connsiteY4" fmla="*/ 385686 h 75417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286000" h="754177">
                                <a:moveTo>
                                  <a:pt x="2286000" y="754177"/>
                                </a:moveTo>
                                <a:cubicBezTo>
                                  <a:pt x="2166582" y="583566"/>
                                  <a:pt x="1796955" y="639307"/>
                                  <a:pt x="1610436" y="549459"/>
                                </a:cubicBezTo>
                                <a:cubicBezTo>
                                  <a:pt x="1423917" y="459611"/>
                                  <a:pt x="1384111" y="306074"/>
                                  <a:pt x="1166884" y="215089"/>
                                </a:cubicBezTo>
                                <a:cubicBezTo>
                                  <a:pt x="949657" y="124104"/>
                                  <a:pt x="501556" y="-24884"/>
                                  <a:pt x="307075" y="3549"/>
                                </a:cubicBezTo>
                                <a:cubicBezTo>
                                  <a:pt x="112594" y="31982"/>
                                  <a:pt x="56297" y="208834"/>
                                  <a:pt x="0" y="385686"/>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anchor>
            </w:drawing>
          </mc:Choice>
          <mc:Fallback>
            <w:pict>
              <v:group w14:anchorId="10F33F4E" id="Canvas 29" o:spid="_x0000_s1026" editas="canvas" style="position:absolute;margin-left:183.35pt;margin-top:4.25pt;width:319pt;height:190.85pt;z-index:251672576;mso-position-horizontal-relative:margin;mso-width-relative:margin" coordsize="40513,24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0513;height:24237;visibility:visible;mso-wrap-style:square" filled="t">
                  <v:fill o:detectmouseclick="t"/>
                  <v:path o:connecttype="none"/>
                </v:shape>
                <v:shapetype id="_x0000_t202" coordsize="21600,21600" o:spt="202" path="m,l,21600r21600,l21600,xe">
                  <v:stroke joinstyle="miter"/>
                  <v:path gradientshapeok="t" o:connecttype="rect"/>
                </v:shapetype>
                <v:shape id="Text Box 14" o:spid="_x0000_s1028" type="#_x0000_t202" style="position:absolute;left:17174;top:533;width:18938;height:4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G1hvwAAANsAAAAPAAAAZHJzL2Rvd25yZXYueG1sRE9NawIx&#10;EL0X+h/CFHqr2ZYi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AYbG1hvwAAANsAAAAPAAAAAAAA&#10;AAAAAAAAAAcCAABkcnMvZG93bnJldi54bWxQSwUGAAAAAAMAAwC3AAAA8wIAAAAA&#10;" fillcolor="white [3201]" strokeweight=".5pt">
                  <v:textbox>
                    <w:txbxContent>
                      <w:p w14:paraId="2EAF6ACD" w14:textId="6077FDA2" w:rsidR="008A2B3A" w:rsidRPr="007414F1" w:rsidRDefault="008A2B3A" w:rsidP="008A2B3A">
                        <w:pPr>
                          <w:rPr>
                            <w:sz w:val="18"/>
                            <w:szCs w:val="18"/>
                          </w:rPr>
                        </w:pPr>
                        <w:r w:rsidRPr="007414F1">
                          <w:rPr>
                            <w:sz w:val="18"/>
                            <w:szCs w:val="18"/>
                          </w:rPr>
                          <w:t>Figure 2.</w:t>
                        </w:r>
                        <w:r w:rsidR="00984142" w:rsidRPr="007414F1">
                          <w:rPr>
                            <w:sz w:val="18"/>
                            <w:szCs w:val="18"/>
                          </w:rPr>
                          <w:t>2</w:t>
                        </w:r>
                        <w:r w:rsidR="0058070B">
                          <w:rPr>
                            <w:sz w:val="18"/>
                            <w:szCs w:val="18"/>
                          </w:rPr>
                          <w:t>.1</w:t>
                        </w:r>
                        <w:r w:rsidRPr="007414F1">
                          <w:rPr>
                            <w:sz w:val="18"/>
                            <w:szCs w:val="18"/>
                          </w:rPr>
                          <w:t>-</w:t>
                        </w:r>
                        <w:r w:rsidR="00A54340">
                          <w:rPr>
                            <w:sz w:val="18"/>
                            <w:szCs w:val="18"/>
                          </w:rPr>
                          <w:t>1</w:t>
                        </w:r>
                        <w:r w:rsidRPr="007414F1">
                          <w:rPr>
                            <w:sz w:val="18"/>
                            <w:szCs w:val="18"/>
                          </w:rPr>
                          <w:t xml:space="preserve">: </w:t>
                        </w:r>
                        <w:r w:rsidR="004F7B5E" w:rsidRPr="007414F1">
                          <w:rPr>
                            <w:sz w:val="18"/>
                            <w:szCs w:val="18"/>
                          </w:rPr>
                          <w:t>Definition of</w:t>
                        </w:r>
                        <w:r w:rsidR="005D681E" w:rsidRPr="007414F1">
                          <w:rPr>
                            <w:sz w:val="18"/>
                            <w:szCs w:val="18"/>
                          </w:rPr>
                          <w:t xml:space="preserve"> the enhanced inner region</w:t>
                        </w:r>
                        <w:r w:rsidR="00970F9C">
                          <w:rPr>
                            <w:sz w:val="18"/>
                            <w:szCs w:val="18"/>
                          </w:rPr>
                          <w:t xml:space="preserve"> by retracting the legacy inner region</w:t>
                        </w:r>
                        <w:r w:rsidRPr="007414F1">
                          <w:rPr>
                            <w:sz w:val="18"/>
                            <w:szCs w:val="18"/>
                          </w:rPr>
                          <w:t>.</w:t>
                        </w:r>
                      </w:p>
                    </w:txbxContent>
                  </v:textbox>
                </v:shape>
                <v:shape id="Freeform: Shape 30" o:spid="_x0000_s1029" style="position:absolute;left:1936;top:14537;width:20135;height:7851;visibility:visible;mso-wrap-style:square;v-text-anchor:middle" coordsize="2013527,785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" path="m572654,l,766618r2013527,18473l572654,xe" fillcolor="#fff2cc [663]" strokecolor="#4472c4 [3204]" strokeweight="1pt">
                  <v:stroke joinstyle="miter"/>
                  <v:path arrowok="t" o:connecttype="custom" o:connectlocs="572654,0;0,766618;2013527,785091;572654,0" o:connectangles="0,0,0,0"/>
                </v:shape>
                <v:shapetype id="_x0000_t32" coordsize="21600,21600" o:spt="32" o:oned="t" path="m,l21600,21600e" filled="f">
                  <v:path arrowok="t" fillok="f" o:connecttype="none"/>
                  <o:lock v:ext="edit" shapetype="t"/>
                </v:shapetype>
                <v:shape id="Straight Arrow Connector 31" o:spid="_x0000_s1030" type="#_x0000_t32" style="position:absolute;left:1936;top:359;width:12;height:2191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" strokecolor="#4472c4 [3204]" strokeweight=".5pt">
                  <v:stroke endarrow="block" joinstyle="miter"/>
                  <o:lock v:ext="edit" shapetype="f"/>
                </v:shape>
                <v:shape id="Straight Arrow Connector 64" o:spid="_x0000_s1031" type="#_x0000_t32" style="position:absolute;left:2028;top:22276;width:21935;height: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" strokecolor="#4472c4 [3204]" strokeweight=".5pt">
                  <v:stroke endarrow="block" joinstyle="miter"/>
                  <o:lock v:ext="edit" shapetype="f"/>
                </v:shape>
                <v:line id="Straight Connector 65" o:spid="_x0000_s1032" style="position:absolute;flip:x y;visibility:visible;mso-wrap-style:square" from="2028,2848" to="22256,22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" strokecolor="#4472c4 [3204]" strokeweight=".5pt">
                  <v:stroke joinstyle="miter"/>
                  <o:lock v:ext="edit" shapetype="f"/>
                </v:line>
                <v:shape id="TextBox 35" o:spid="_x0000_s1033" type="#_x0000_t202" style="position:absolute;left:8366;top:5605;width:13233;height:3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4B5D2E55" w14:textId="77777777" w:rsidR="009F755F" w:rsidRDefault="009F755F" w:rsidP="009F755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Waveform space</w:t>
                        </w:r>
                      </w:p>
                    </w:txbxContent>
                  </v:textbox>
                </v:shape>
                <v:shape id="TextBox 36" o:spid="_x0000_s1034" type="#_x0000_t202" style="position:absolute;left:4954;top:10811;width:6179;height:5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14:paraId="11F4ABD4" w14:textId="3113BA8B" w:rsidR="009F755F" w:rsidRDefault="00CB2ECF" w:rsidP="009F755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 xml:space="preserve">Legacy </w:t>
                        </w:r>
                        <w:r w:rsidR="009F755F">
                          <w:rPr>
                            <w:rFonts w:asciiTheme="minorHAnsi" w:hAnsi="Calibri" w:cstheme="minorBidi"/>
                            <w:color w:val="4472C4" w:themeColor="accent1"/>
                            <w:kern w:val="24"/>
                          </w:rPr>
                          <w:t>Inner</w:t>
                        </w:r>
                      </w:p>
                    </w:txbxContent>
                  </v:textbox>
                </v:shape>
                <v:shape id="Freeform: Shape 68" o:spid="_x0000_s1035" style="position:absolute;left:3171;top:15852;width:17530;height:6461;visibility:visible;mso-wrap-style:square;v-text-anchor:middle" coordsize="1752965,64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" path="m,631165r1752965,14945l480664,,,631165xe" filled="f" strokecolor="red" strokeweight="1pt">
                  <v:stroke joinstyle="miter"/>
                  <v:path arrowok="t" o:connecttype="custom" o:connectlocs="0,631165;1752965,646110;480664,0;0,631165" o:connectangles="0,0,0,0"/>
                </v:shape>
                <v:shape id="TextBox 38" o:spid="_x0000_s1036" type="#_x0000_t202" style="position:absolute;left:4439;top:19964;width:14028;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" filled="f" stroked="f">
                  <v:textbox style="mso-fit-shape-to-text:t">
                    <w:txbxContent>
                      <w:p w14:paraId="46E46456" w14:textId="4D6A41B8" w:rsidR="009F755F" w:rsidRDefault="004D6FD1" w:rsidP="009F755F">
                        <w:pPr>
                          <w:rPr>
                            <w:rFonts w:asciiTheme="minorHAnsi" w:hAnsi="Calibri" w:cstheme="minorBidi"/>
                            <w:color w:val="FF0000"/>
                            <w:kern w:val="24"/>
                            <w:sz w:val="24"/>
                            <w:szCs w:val="24"/>
                          </w:rPr>
                        </w:pPr>
                        <w:r>
                          <w:rPr>
                            <w:rFonts w:asciiTheme="minorHAnsi" w:hAnsi="Calibri" w:cstheme="minorBidi"/>
                            <w:color w:val="FF0000"/>
                            <w:kern w:val="24"/>
                          </w:rPr>
                          <w:t>Enhanced i</w:t>
                        </w:r>
                        <w:r w:rsidR="009F755F">
                          <w:rPr>
                            <w:rFonts w:asciiTheme="minorHAnsi" w:hAnsi="Calibri" w:cstheme="minorBidi"/>
                            <w:color w:val="FF0000"/>
                            <w:kern w:val="24"/>
                          </w:rPr>
                          <w:t>nner</w:t>
                        </w:r>
                        <w:r w:rsidR="00BA2C3E">
                          <w:rPr>
                            <w:rFonts w:asciiTheme="minorHAnsi" w:hAnsi="Calibri" w:cstheme="minorBidi"/>
                            <w:color w:val="FF0000"/>
                            <w:kern w:val="24"/>
                          </w:rPr>
                          <w:t xml:space="preserve"> region</w:t>
                        </w:r>
                      </w:p>
                    </w:txbxContent>
                  </v:textbox>
                </v:shape>
                <v:shape id="Freeform: Shape 71" o:spid="_x0000_s1037" style="position:absolute;left:3119;top:18405;width:1905;height:2667;visibility:visible;mso-wrap-style:square;v-text-anchor:middle" coordsize="19050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" path="m190500,l,266700,104775,219075,190500,95250,190500,xe" fillcolor="#4472c4 [3204]" strokecolor="#09101d [484]" strokeweight="1pt">
                  <v:stroke joinstyle="miter"/>
                  <v:path arrowok="t" o:connecttype="custom" o:connectlocs="190500,0;0,266700;104775,219075;190500,95250;190500,0" o:connectangles="0,0,0,0,0"/>
                </v:shape>
                <v:shape id="Freeform: Shape 72" o:spid="_x0000_s1038" style="position:absolute;left:14665;top:18573;width:5259;height:2869;visibility:visible;mso-wrap-style:square;v-text-anchor:middle" coordsize="525930,28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" path="m,l5977,53788,376518,251012r149412,35858l,xe" fillcolor="#4472c4 [3204]" strokecolor="#09101d [484]" strokeweight="1pt">
                  <v:stroke joinstyle="miter"/>
                  <v:path arrowok="t" o:connecttype="custom" o:connectlocs="0,0;5977,53788;376518,251012;525930,286870;0,0" o:connectangles="0,0,0,0,0"/>
                </v:shape>
                <v:line id="Straight Connector 75" o:spid="_x0000_s1039" style="position:absolute;visibility:visible;mso-wrap-style:square" from="3119,14474" to="3119,2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" strokecolor="red" strokeweight=".5pt">
                  <v:stroke dashstyle="dash" joinstyle="miter"/>
                </v:line>
                <v:line id="Straight Connector 76" o:spid="_x0000_s1040" style="position:absolute;visibility:visible;mso-wrap-style:square" from="20922,14145" to="20922,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" strokecolor="red" strokeweight=".5pt">
                  <v:stroke dashstyle="dash" joinstyle="miter"/>
                </v:line>
                <v:line id="Straight Connector 78" o:spid="_x0000_s1041" style="position:absolute;flip:y;visibility:visible;mso-wrap-style:square" from="22071,18405" to="22071,2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" strokecolor="#4472c4 [3204]" strokeweight=".5pt">
                  <v:stroke joinstyle="miter"/>
                </v:line>
                <v:shape id="Straight Arrow Connector 79" o:spid="_x0000_s1042" type="#_x0000_t32" style="position:absolute;top:15967;width:1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" strokecolor="red" strokeweight=".5pt">
                  <v:stroke endarrow="block" joinstyle="miter"/>
                </v:shape>
                <v:shape id="Straight Arrow Connector 81" o:spid="_x0000_s1043" type="#_x0000_t32" style="position:absolute;left:3210;top:15852;width:181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" strokecolor="red" strokeweight=".5pt">
                  <v:stroke endarrow="block" joinstyle="miter"/>
                </v:shape>
                <v:shape id="Straight Arrow Connector 82" o:spid="_x0000_s1044" type="#_x0000_t32" style="position:absolute;left:18956;top:18577;width:1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" strokecolor="red" strokeweight=".5pt">
                  <v:stroke endarrow="block" joinstyle="miter"/>
                </v:shape>
                <v:shape id="Straight Arrow Connector 83" o:spid="_x0000_s1045" type="#_x0000_t32" style="position:absolute;left:21984;top:18459;width:181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" strokecolor="red" strokeweight=".5pt">
                  <v:stroke endarrow="block" joinstyle="miter"/>
                </v:shape>
                <v:shape id="Freeform: Shape 84" o:spid="_x0000_s1046" style="position:absolute;left:8970;top:13251;width:1480;height:2612;visibility:visible;mso-wrap-style:square;v-text-anchor:middle" coordsize="148046,261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" path="m,c48623,13063,97246,26126,121920,69669v24674,43543,26126,191589,26126,191589l148046,261258e" filled="f" strokecolor="#09101d [484]" strokeweight="1pt">
                  <v:stroke endarrow="block" joinstyle="miter"/>
                  <v:path arrowok="t" o:connecttype="custom" o:connectlocs="0,0;121920,69669;148046,261258;148046,261258" o:connectangles="0,0,0,0"/>
                </v:shape>
                <v:shape id="Freeform: Shape 87" o:spid="_x0000_s1047" style="position:absolute;left:15126;top:11770;width:2291;height:7403;visibility:visible;mso-wrap-style:square;v-text-anchor:middle" coordsize="229129,740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" path="m229129,c124626,77651,20123,155303,2706,278674,-14711,402045,54957,571136,124626,740228e" filled="f" strokecolor="#09101d [484]" strokeweight="1pt">
                  <v:stroke endarrow="block" joinstyle="miter"/>
                  <v:path arrowok="t" o:connecttype="custom" o:connectlocs="229129,0;2706,278674;124626,740228" o:connectangles="0,0,0"/>
                </v:shape>
                <v:shape id="TextBox 35" o:spid="_x0000_s1048" type="#_x0000_t202" style="position:absolute;top:533;width:5252;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" filled="f" stroked="f">
                  <v:textbox style="mso-fit-shape-to-text:t">
                    <w:txbxContent>
                      <w:p w14:paraId="44CD8A9F" w14:textId="7913536D" w:rsidR="009F755F" w:rsidRDefault="009F755F" w:rsidP="009F755F">
                        <w:pPr>
                          <w:rPr>
                            <w:rFonts w:ascii="Calibri" w:hAnsi="Calibri"/>
                            <w:color w:val="4472C4"/>
                            <w:kern w:val="24"/>
                          </w:rPr>
                        </w:pPr>
                        <w:r>
                          <w:rPr>
                            <w:rFonts w:ascii="Calibri" w:hAnsi="Calibri"/>
                            <w:color w:val="4472C4"/>
                            <w:kern w:val="24"/>
                          </w:rPr>
                          <w:t>L_CRB</w:t>
                        </w:r>
                      </w:p>
                    </w:txbxContent>
                  </v:textbox>
                </v:shape>
                <v:shape id="TextBox 35" o:spid="_x0000_s1049" type="#_x0000_t202" style="position:absolute;left:24840;top:21072;width:6268;height:3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0D655E9F" w14:textId="1DF14D28" w:rsidR="009F755F" w:rsidRDefault="009F755F" w:rsidP="009F755F">
                        <w:pPr>
                          <w:rPr>
                            <w:rFonts w:ascii="Calibri" w:hAnsi="Calibri"/>
                            <w:color w:val="4472C4"/>
                            <w:kern w:val="24"/>
                          </w:rPr>
                        </w:pPr>
                        <w:r>
                          <w:rPr>
                            <w:rFonts w:ascii="Calibri" w:hAnsi="Calibri"/>
                            <w:color w:val="4472C4"/>
                            <w:kern w:val="24"/>
                          </w:rPr>
                          <w:t>RB_st</w:t>
                        </w:r>
                        <w:r w:rsidR="00B75E4C">
                          <w:rPr>
                            <w:rFonts w:ascii="Calibri" w:hAnsi="Calibri"/>
                            <w:color w:val="4472C4"/>
                            <w:kern w:val="24"/>
                          </w:rPr>
                          <w:t>art</w:t>
                        </w:r>
                      </w:p>
                      <w:p w14:paraId="04EBC0F3" w14:textId="77777777" w:rsidR="009F755F" w:rsidRDefault="009F755F"/>
                      <w:p w14:paraId="02D26376" w14:textId="6355CCD1" w:rsidR="009F755F" w:rsidRDefault="009F755F" w:rsidP="009F755F">
                        <w:pPr>
                          <w:rPr>
                            <w:rFonts w:ascii="Calibri" w:hAnsi="Calibri"/>
                            <w:color w:val="4472C4"/>
                            <w:kern w:val="24"/>
                          </w:rPr>
                        </w:pPr>
                        <w:r>
                          <w:rPr>
                            <w:rFonts w:ascii="Calibri" w:hAnsi="Calibri"/>
                            <w:color w:val="4472C4"/>
                            <w:kern w:val="24"/>
                          </w:rPr>
                          <w:t>RB_st</w:t>
                        </w:r>
                        <w:r w:rsidR="00B75E4C">
                          <w:rPr>
                            <w:rFonts w:ascii="Calibri" w:hAnsi="Calibri"/>
                            <w:color w:val="4472C4"/>
                            <w:kern w:val="24"/>
                          </w:rPr>
                          <w:t>art</w:t>
                        </w:r>
                      </w:p>
                    </w:txbxContent>
                  </v:textbox>
                </v:shape>
                <v:shape id="TextBox 57" o:spid="_x0000_s1050" type="#_x0000_t202" style="position:absolute;left:18352;top:8618;width:21806;height:6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" filled="f" stroked="f">
                  <v:textbox style="mso-fit-shape-to-text:t">
                    <w:txbxContent>
                      <w:p w14:paraId="4234303F" w14:textId="72544A7C" w:rsidR="00A54340" w:rsidRPr="00A54340" w:rsidRDefault="00A54340" w:rsidP="00A54340">
                        <w:pPr>
                          <w:rPr>
                            <w:rFonts w:ascii="Calibri" w:hAnsi="Calibri"/>
                            <w:i/>
                            <w:iCs/>
                            <w:kern w:val="24"/>
                          </w:rPr>
                        </w:pPr>
                        <w:r w:rsidRPr="00A54340">
                          <w:rPr>
                            <w:rFonts w:ascii="Calibri" w:hAnsi="Calibri"/>
                            <w:i/>
                            <w:iCs/>
                            <w:kern w:val="24"/>
                          </w:rPr>
                          <w:t xml:space="preserve">Region of legacy inner where 1 dB power boost beyond nominal power class level cannot be supported </w:t>
                        </w:r>
                      </w:p>
                    </w:txbxContent>
                  </v:textbox>
                </v:shape>
                <v:shape id="TextBox 57" o:spid="_x0000_s1051" type="#_x0000_t202" style="position:absolute;left:23328;top:17075;width:15964;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" filled="f" stroked="f">
                  <v:textbox style="mso-fit-shape-to-text:t">
                    <w:txbxContent>
                      <w:p w14:paraId="57F8BB54" w14:textId="77777777" w:rsidR="008233B7" w:rsidRDefault="008233B7" w:rsidP="008233B7">
                        <w:pPr>
                          <w:rPr>
                            <w:rFonts w:ascii="Calibri" w:hAnsi="Calibri"/>
                            <w:i/>
                            <w:iCs/>
                            <w:color w:val="FF0000"/>
                            <w:kern w:val="24"/>
                          </w:rPr>
                        </w:pPr>
                        <w:r>
                          <w:rPr>
                            <w:rFonts w:ascii="Calibri" w:hAnsi="Calibri"/>
                            <w:i/>
                            <w:iCs/>
                            <w:color w:val="FF0000"/>
                            <w:kern w:val="24"/>
                          </w:rPr>
                          <w:t>‘Retraction’ RB offset  = P1</w:t>
                        </w:r>
                      </w:p>
                    </w:txbxContent>
                  </v:textbox>
                </v:shape>
                <v:shape id="Freeform: Shape 1325025763" o:spid="_x0000_s1052" style="position:absolute;left:2830;top:9809;width:22860;height:7542;visibility:visible;mso-wrap-style:square;v-text-anchor:middle" coordsize="2286000,754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" path="m2286000,754177c2166582,583566,1796955,639307,1610436,549459,1423917,459611,1384111,306074,1166884,215089,949657,124104,501556,-24884,307075,3549,112594,31982,56297,208834,,385686e" filled="f" strokecolor="red" strokeweight="1pt">
                  <v:stroke endarrow="block" joinstyle="miter"/>
                  <v:path arrowok="t" o:connecttype="custom" o:connectlocs="2286000,754177;1610436,549459;1166884,215089;307075,3549;0,385686" o:connectangles="0,0,0,0,0"/>
                </v:shape>
                <w10:wrap type="square" anchorx="margin"/>
              </v:group>
            </w:pict>
          </mc:Fallback>
        </mc:AlternateContent>
      </w:r>
      <w:r w:rsidR="00674E93">
        <w:t xml:space="preserve">In </w:t>
      </w:r>
      <w:r w:rsidR="004D3DF0">
        <w:t>[</w:t>
      </w:r>
      <w:r w:rsidR="004663C1">
        <w:t>2</w:t>
      </w:r>
      <w:r w:rsidR="004D3DF0">
        <w:t>]</w:t>
      </w:r>
      <w:r w:rsidR="0080619F">
        <w:t xml:space="preserve"> we </w:t>
      </w:r>
      <w:r w:rsidR="00E0782E">
        <w:t xml:space="preserve">proposed </w:t>
      </w:r>
      <w:r w:rsidR="004663C1">
        <w:t>construct</w:t>
      </w:r>
      <w:r w:rsidR="00E0782E">
        <w:t>ing</w:t>
      </w:r>
      <w:r w:rsidR="004663C1">
        <w:t xml:space="preserve"> a parametrized ‘enhanced inner region’ that was retracted from the legacy inner region by some RB offset, such that all waveforms inside this enhanced inner region</w:t>
      </w:r>
      <w:r w:rsidR="00A54340">
        <w:t xml:space="preserve"> could support power boosting of 1 dB without needing a relaxation to the EVM equalizer spectrum flatness requirement</w:t>
      </w:r>
      <w:r w:rsidR="00C51AEB">
        <w:t xml:space="preserve">. </w:t>
      </w:r>
      <w:r w:rsidR="00A54340">
        <w:t>See figure 2.2</w:t>
      </w:r>
      <w:r>
        <w:t>.1</w:t>
      </w:r>
      <w:r w:rsidR="00A54340">
        <w:t>-1.</w:t>
      </w:r>
    </w:p>
    <w:p w14:paraId="19961BA6" w14:textId="319F9B71" w:rsidR="008A2B3A" w:rsidRPr="00AB2D72" w:rsidRDefault="008A2B3A" w:rsidP="00C51AEB">
      <w:pPr>
        <w:rPr>
          <w:b/>
          <w:bCs/>
        </w:rPr>
      </w:pPr>
    </w:p>
    <w:tbl>
      <w:tblPr>
        <w:tblStyle w:val="ListTable4-Accent5"/>
        <w:tblpPr w:leftFromText="187" w:rightFromText="187" w:vertAnchor="page" w:horzAnchor="margin" w:tblpXSpec="right" w:tblpY="1441"/>
        <w:tblW w:w="4181" w:type="dxa"/>
        <w:tblLook w:val="0420" w:firstRow="1" w:lastRow="0" w:firstColumn="0" w:lastColumn="0" w:noHBand="0" w:noVBand="1"/>
      </w:tblPr>
      <w:tblGrid>
        <w:gridCol w:w="783"/>
        <w:gridCol w:w="832"/>
        <w:gridCol w:w="867"/>
        <w:gridCol w:w="843"/>
        <w:gridCol w:w="856"/>
      </w:tblGrid>
      <w:tr w:rsidR="009B7AD3" w:rsidRPr="005F3673" w14:paraId="56F712ED" w14:textId="77777777" w:rsidTr="00C7117C">
        <w:trPr>
          <w:cnfStyle w:val="100000000000" w:firstRow="1" w:lastRow="0" w:firstColumn="0" w:lastColumn="0" w:oddVBand="0" w:evenVBand="0" w:oddHBand="0" w:evenHBand="0" w:firstRowFirstColumn="0" w:firstRowLastColumn="0" w:lastRowFirstColumn="0" w:lastRowLastColumn="0"/>
          <w:trHeight w:val="288"/>
        </w:trPr>
        <w:tc>
          <w:tcPr>
            <w:tcW w:w="4181" w:type="dxa"/>
            <w:gridSpan w:val="5"/>
          </w:tcPr>
          <w:p w14:paraId="465571AF" w14:textId="3D84F9B8" w:rsidR="009B7AD3" w:rsidRPr="00316842" w:rsidRDefault="009B7AD3" w:rsidP="00C7117C">
            <w:pPr>
              <w:spacing w:after="0"/>
              <w:rPr>
                <w:lang w:val="en-US"/>
              </w:rPr>
            </w:pPr>
            <w:r>
              <w:rPr>
                <w:lang w:val="en-US"/>
              </w:rPr>
              <w:lastRenderedPageBreak/>
              <w:t>RB offset</w:t>
            </w:r>
            <w:r w:rsidR="002B4A86">
              <w:rPr>
                <w:lang w:val="en-US"/>
              </w:rPr>
              <w:t xml:space="preserve"> ‘P1’ [2]</w:t>
            </w:r>
            <w:r>
              <w:rPr>
                <w:lang w:val="en-US"/>
              </w:rPr>
              <w:t xml:space="preserve"> to define ‘enhanced inner region’ </w:t>
            </w:r>
          </w:p>
        </w:tc>
      </w:tr>
      <w:tr w:rsidR="009B7AD3" w:rsidRPr="005F3673" w14:paraId="1748FCD2" w14:textId="77777777" w:rsidTr="00C7117C">
        <w:trPr>
          <w:cnfStyle w:val="000000100000" w:firstRow="0" w:lastRow="0" w:firstColumn="0" w:lastColumn="0" w:oddVBand="0" w:evenVBand="0" w:oddHBand="1" w:evenHBand="0" w:firstRowFirstColumn="0" w:firstRowLastColumn="0" w:lastRowFirstColumn="0" w:lastRowLastColumn="0"/>
          <w:trHeight w:val="432"/>
        </w:trPr>
        <w:tc>
          <w:tcPr>
            <w:tcW w:w="783" w:type="dxa"/>
            <w:hideMark/>
          </w:tcPr>
          <w:p w14:paraId="5F9DEB75" w14:textId="77777777" w:rsidR="009B7AD3" w:rsidRPr="005F3673" w:rsidRDefault="009B7AD3" w:rsidP="00C7117C">
            <w:pPr>
              <w:spacing w:after="0"/>
              <w:rPr>
                <w:sz w:val="16"/>
                <w:szCs w:val="16"/>
                <w:lang w:val="en-US"/>
              </w:rPr>
            </w:pPr>
            <w:r w:rsidRPr="005F3673">
              <w:rPr>
                <w:sz w:val="16"/>
                <w:szCs w:val="16"/>
                <w:lang w:val="en-US"/>
              </w:rPr>
              <w:t>CBW (MHz)</w:t>
            </w:r>
          </w:p>
        </w:tc>
        <w:tc>
          <w:tcPr>
            <w:tcW w:w="1699" w:type="dxa"/>
            <w:gridSpan w:val="2"/>
          </w:tcPr>
          <w:p w14:paraId="485ECDC8" w14:textId="7D864494" w:rsidR="009B7AD3" w:rsidRPr="00DD5696" w:rsidRDefault="009B7AD3" w:rsidP="00C7117C">
            <w:pPr>
              <w:spacing w:after="0"/>
              <w:rPr>
                <w:sz w:val="16"/>
                <w:szCs w:val="16"/>
                <w:lang w:val="en-US"/>
              </w:rPr>
            </w:pPr>
            <w:r w:rsidRPr="00DD5696">
              <w:rPr>
                <w:sz w:val="16"/>
                <w:szCs w:val="16"/>
                <w:lang w:val="en-US"/>
              </w:rPr>
              <w:t xml:space="preserve">PC2 </w:t>
            </w:r>
            <w:r w:rsidR="00FE56B8">
              <w:rPr>
                <w:sz w:val="16"/>
                <w:szCs w:val="16"/>
                <w:lang w:val="en-US"/>
              </w:rPr>
              <w:t xml:space="preserve">TDD </w:t>
            </w:r>
            <w:r w:rsidR="00FE56B8" w:rsidRPr="00FE56B8">
              <w:rPr>
                <w:color w:val="FF0000"/>
                <w:sz w:val="16"/>
                <w:szCs w:val="16"/>
                <w:lang w:val="en-US"/>
              </w:rPr>
              <w:t>(FDD)</w:t>
            </w:r>
            <w:r w:rsidR="00C65828">
              <w:rPr>
                <w:color w:val="FF0000"/>
                <w:sz w:val="16"/>
                <w:szCs w:val="16"/>
                <w:lang w:val="en-US"/>
              </w:rPr>
              <w:t xml:space="preserve"> </w:t>
            </w:r>
            <w:r w:rsidR="00C65828" w:rsidRPr="00F61966">
              <w:rPr>
                <w:color w:val="00B050"/>
                <w:sz w:val="16"/>
                <w:szCs w:val="16"/>
                <w:lang w:val="en-US"/>
              </w:rPr>
              <w:t>(TDD</w:t>
            </w:r>
            <w:r w:rsidR="00F61966" w:rsidRPr="00F61966">
              <w:rPr>
                <w:color w:val="00B050"/>
                <w:sz w:val="16"/>
                <w:szCs w:val="16"/>
                <w:lang w:val="en-US"/>
              </w:rPr>
              <w:t>2)</w:t>
            </w:r>
          </w:p>
        </w:tc>
        <w:tc>
          <w:tcPr>
            <w:tcW w:w="1699" w:type="dxa"/>
            <w:gridSpan w:val="2"/>
          </w:tcPr>
          <w:p w14:paraId="7809492B" w14:textId="7788A9AA" w:rsidR="009B7AD3" w:rsidRPr="00DD5696" w:rsidRDefault="009B7AD3" w:rsidP="00C7117C">
            <w:pPr>
              <w:spacing w:after="0"/>
              <w:rPr>
                <w:sz w:val="16"/>
                <w:szCs w:val="16"/>
                <w:lang w:val="en-US"/>
              </w:rPr>
            </w:pPr>
            <w:r w:rsidRPr="00DD5696">
              <w:rPr>
                <w:sz w:val="16"/>
                <w:szCs w:val="16"/>
                <w:lang w:val="en-US"/>
              </w:rPr>
              <w:t xml:space="preserve">PC3 </w:t>
            </w:r>
            <w:r w:rsidR="00F728C3">
              <w:rPr>
                <w:sz w:val="16"/>
                <w:szCs w:val="16"/>
                <w:lang w:val="en-US"/>
              </w:rPr>
              <w:t xml:space="preserve">TDD </w:t>
            </w:r>
            <w:r w:rsidR="00A57AB0" w:rsidRPr="00FE56B8">
              <w:rPr>
                <w:color w:val="FF0000"/>
                <w:sz w:val="16"/>
                <w:szCs w:val="16"/>
                <w:lang w:val="en-US"/>
              </w:rPr>
              <w:t>(FDD)</w:t>
            </w:r>
            <w:r w:rsidR="00A57AB0">
              <w:rPr>
                <w:color w:val="FF0000"/>
                <w:sz w:val="16"/>
                <w:szCs w:val="16"/>
                <w:lang w:val="en-US"/>
              </w:rPr>
              <w:t xml:space="preserve"> </w:t>
            </w:r>
            <w:r w:rsidR="00A57AB0" w:rsidRPr="00F61966">
              <w:rPr>
                <w:color w:val="00B050"/>
                <w:sz w:val="16"/>
                <w:szCs w:val="16"/>
                <w:lang w:val="en-US"/>
              </w:rPr>
              <w:t>(TDD2)</w:t>
            </w:r>
          </w:p>
        </w:tc>
      </w:tr>
      <w:tr w:rsidR="009B7AD3" w:rsidRPr="005F3673" w14:paraId="58FFE21D" w14:textId="77777777" w:rsidTr="00C7117C">
        <w:trPr>
          <w:trHeight w:val="288"/>
        </w:trPr>
        <w:tc>
          <w:tcPr>
            <w:tcW w:w="783" w:type="dxa"/>
          </w:tcPr>
          <w:p w14:paraId="6617C40D" w14:textId="77777777" w:rsidR="009B7AD3" w:rsidRPr="00DD5696" w:rsidRDefault="009B7AD3" w:rsidP="00C7117C">
            <w:pPr>
              <w:spacing w:after="0"/>
              <w:jc w:val="center"/>
              <w:rPr>
                <w:sz w:val="16"/>
                <w:szCs w:val="16"/>
                <w:lang w:val="en-US"/>
              </w:rPr>
            </w:pPr>
          </w:p>
        </w:tc>
        <w:tc>
          <w:tcPr>
            <w:tcW w:w="832" w:type="dxa"/>
          </w:tcPr>
          <w:p w14:paraId="38C916AB" w14:textId="77777777" w:rsidR="009B7AD3" w:rsidRPr="00DD5696" w:rsidRDefault="009B7AD3" w:rsidP="00C7117C">
            <w:pPr>
              <w:spacing w:after="0"/>
              <w:jc w:val="center"/>
              <w:rPr>
                <w:sz w:val="16"/>
                <w:szCs w:val="16"/>
                <w:lang w:val="en-US"/>
              </w:rPr>
            </w:pPr>
            <w:r w:rsidRPr="00DD5696">
              <w:rPr>
                <w:sz w:val="16"/>
                <w:szCs w:val="16"/>
                <w:lang w:val="en-US"/>
              </w:rPr>
              <w:t>15k SCS</w:t>
            </w:r>
          </w:p>
        </w:tc>
        <w:tc>
          <w:tcPr>
            <w:tcW w:w="867" w:type="dxa"/>
          </w:tcPr>
          <w:p w14:paraId="15775FD6" w14:textId="77777777" w:rsidR="009B7AD3" w:rsidRPr="00DD5696" w:rsidRDefault="009B7AD3" w:rsidP="00C7117C">
            <w:pPr>
              <w:spacing w:after="0"/>
              <w:jc w:val="center"/>
              <w:rPr>
                <w:sz w:val="16"/>
                <w:szCs w:val="16"/>
                <w:lang w:val="en-US"/>
              </w:rPr>
            </w:pPr>
            <w:r w:rsidRPr="00DD5696">
              <w:rPr>
                <w:sz w:val="16"/>
                <w:szCs w:val="16"/>
                <w:lang w:val="en-US"/>
              </w:rPr>
              <w:t>30k SCS</w:t>
            </w:r>
          </w:p>
        </w:tc>
        <w:tc>
          <w:tcPr>
            <w:tcW w:w="843" w:type="dxa"/>
          </w:tcPr>
          <w:p w14:paraId="1FA453AF" w14:textId="77777777" w:rsidR="009B7AD3" w:rsidRPr="00DD5696" w:rsidRDefault="009B7AD3" w:rsidP="00C7117C">
            <w:pPr>
              <w:spacing w:after="0"/>
              <w:jc w:val="center"/>
              <w:rPr>
                <w:sz w:val="16"/>
                <w:szCs w:val="16"/>
                <w:lang w:val="en-US"/>
              </w:rPr>
            </w:pPr>
            <w:r w:rsidRPr="00DD5696">
              <w:rPr>
                <w:sz w:val="16"/>
                <w:szCs w:val="16"/>
                <w:lang w:val="en-US"/>
              </w:rPr>
              <w:t>15k SCS</w:t>
            </w:r>
          </w:p>
        </w:tc>
        <w:tc>
          <w:tcPr>
            <w:tcW w:w="856" w:type="dxa"/>
          </w:tcPr>
          <w:p w14:paraId="7E2B2A3A" w14:textId="77777777" w:rsidR="009B7AD3" w:rsidRPr="00DD5696" w:rsidRDefault="009B7AD3" w:rsidP="00C7117C">
            <w:pPr>
              <w:spacing w:after="0"/>
              <w:jc w:val="center"/>
              <w:rPr>
                <w:sz w:val="16"/>
                <w:szCs w:val="16"/>
                <w:lang w:val="en-US"/>
              </w:rPr>
            </w:pPr>
            <w:r w:rsidRPr="00DD5696">
              <w:rPr>
                <w:sz w:val="16"/>
                <w:szCs w:val="16"/>
                <w:lang w:val="en-US"/>
              </w:rPr>
              <w:t>30k SCS</w:t>
            </w:r>
          </w:p>
        </w:tc>
      </w:tr>
      <w:tr w:rsidR="009B7AD3" w:rsidRPr="005F3673" w14:paraId="7BADED00" w14:textId="77777777" w:rsidTr="00C7117C">
        <w:trPr>
          <w:cnfStyle w:val="000000100000" w:firstRow="0" w:lastRow="0" w:firstColumn="0" w:lastColumn="0" w:oddVBand="0" w:evenVBand="0" w:oddHBand="1" w:evenHBand="0" w:firstRowFirstColumn="0" w:firstRowLastColumn="0" w:lastRowFirstColumn="0" w:lastRowLastColumn="0"/>
          <w:trHeight w:val="288"/>
        </w:trPr>
        <w:tc>
          <w:tcPr>
            <w:tcW w:w="783" w:type="dxa"/>
          </w:tcPr>
          <w:p w14:paraId="6B9253DD" w14:textId="77777777" w:rsidR="009B7AD3" w:rsidRPr="00DD5696" w:rsidRDefault="009B7AD3" w:rsidP="00C7117C">
            <w:pPr>
              <w:spacing w:after="0"/>
              <w:jc w:val="center"/>
              <w:rPr>
                <w:sz w:val="16"/>
                <w:szCs w:val="16"/>
                <w:lang w:val="en-US"/>
              </w:rPr>
            </w:pPr>
            <w:r w:rsidRPr="00DD5696">
              <w:rPr>
                <w:sz w:val="16"/>
                <w:szCs w:val="16"/>
                <w:lang w:val="en-US"/>
              </w:rPr>
              <w:t>5</w:t>
            </w:r>
          </w:p>
        </w:tc>
        <w:tc>
          <w:tcPr>
            <w:tcW w:w="832" w:type="dxa"/>
          </w:tcPr>
          <w:p w14:paraId="67A8439D"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67" w:type="dxa"/>
          </w:tcPr>
          <w:p w14:paraId="3D36C177"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43" w:type="dxa"/>
          </w:tcPr>
          <w:p w14:paraId="78A8CD7D" w14:textId="294B9E57" w:rsidR="009B7AD3" w:rsidRPr="00DD5696" w:rsidRDefault="009B7AD3" w:rsidP="00C7117C">
            <w:pPr>
              <w:spacing w:after="0"/>
              <w:jc w:val="center"/>
              <w:rPr>
                <w:sz w:val="16"/>
                <w:szCs w:val="16"/>
                <w:lang w:val="en-US"/>
              </w:rPr>
            </w:pPr>
            <w:r w:rsidRPr="00DD5696">
              <w:rPr>
                <w:sz w:val="16"/>
                <w:szCs w:val="16"/>
                <w:lang w:val="en-US"/>
              </w:rPr>
              <w:t>0</w:t>
            </w:r>
          </w:p>
        </w:tc>
        <w:tc>
          <w:tcPr>
            <w:tcW w:w="856" w:type="dxa"/>
          </w:tcPr>
          <w:p w14:paraId="7EE03DC0" w14:textId="77777777" w:rsidR="009B7AD3" w:rsidRPr="00DD5696" w:rsidRDefault="009B7AD3" w:rsidP="00C7117C">
            <w:pPr>
              <w:spacing w:after="0"/>
              <w:jc w:val="center"/>
              <w:rPr>
                <w:sz w:val="16"/>
                <w:szCs w:val="16"/>
                <w:lang w:val="en-US"/>
              </w:rPr>
            </w:pPr>
            <w:r w:rsidRPr="00DD5696">
              <w:rPr>
                <w:sz w:val="16"/>
                <w:szCs w:val="16"/>
                <w:lang w:val="en-US"/>
              </w:rPr>
              <w:t>0</w:t>
            </w:r>
          </w:p>
        </w:tc>
      </w:tr>
      <w:tr w:rsidR="009B7AD3" w:rsidRPr="005F3673" w14:paraId="75A53455" w14:textId="77777777" w:rsidTr="00C7117C">
        <w:trPr>
          <w:trHeight w:val="288"/>
        </w:trPr>
        <w:tc>
          <w:tcPr>
            <w:tcW w:w="783" w:type="dxa"/>
          </w:tcPr>
          <w:p w14:paraId="5A6A1BC0" w14:textId="77777777" w:rsidR="009B7AD3" w:rsidRPr="00DD5696" w:rsidRDefault="009B7AD3" w:rsidP="00C7117C">
            <w:pPr>
              <w:spacing w:after="0"/>
              <w:jc w:val="center"/>
              <w:rPr>
                <w:sz w:val="16"/>
                <w:szCs w:val="16"/>
                <w:lang w:val="en-US"/>
              </w:rPr>
            </w:pPr>
            <w:r w:rsidRPr="00DD5696">
              <w:rPr>
                <w:sz w:val="16"/>
                <w:szCs w:val="16"/>
                <w:lang w:val="en-US"/>
              </w:rPr>
              <w:t>10</w:t>
            </w:r>
          </w:p>
        </w:tc>
        <w:tc>
          <w:tcPr>
            <w:tcW w:w="832" w:type="dxa"/>
          </w:tcPr>
          <w:p w14:paraId="33B76D3E" w14:textId="53550052" w:rsidR="009B7AD3" w:rsidRPr="00DD5696" w:rsidRDefault="009B7AD3" w:rsidP="00C7117C">
            <w:pPr>
              <w:spacing w:after="0"/>
              <w:jc w:val="center"/>
              <w:rPr>
                <w:sz w:val="16"/>
                <w:szCs w:val="16"/>
                <w:lang w:val="en-US"/>
              </w:rPr>
            </w:pPr>
            <w:r w:rsidRPr="00DD5696">
              <w:rPr>
                <w:sz w:val="16"/>
                <w:szCs w:val="16"/>
                <w:lang w:val="en-US"/>
              </w:rPr>
              <w:t>1</w:t>
            </w:r>
            <w:r w:rsidR="00763405" w:rsidRPr="00763405">
              <w:rPr>
                <w:color w:val="FF0000"/>
                <w:sz w:val="16"/>
                <w:szCs w:val="16"/>
                <w:lang w:val="en-US"/>
              </w:rPr>
              <w:t>(1)</w:t>
            </w:r>
          </w:p>
        </w:tc>
        <w:tc>
          <w:tcPr>
            <w:tcW w:w="867" w:type="dxa"/>
          </w:tcPr>
          <w:p w14:paraId="1EE6AADC"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43" w:type="dxa"/>
          </w:tcPr>
          <w:p w14:paraId="12356A67" w14:textId="4FC38F4A" w:rsidR="009B7AD3" w:rsidRPr="00DD5696" w:rsidRDefault="009B7AD3" w:rsidP="00C7117C">
            <w:pPr>
              <w:spacing w:after="0"/>
              <w:jc w:val="center"/>
              <w:rPr>
                <w:sz w:val="16"/>
                <w:szCs w:val="16"/>
                <w:lang w:val="en-US"/>
              </w:rPr>
            </w:pPr>
            <w:r w:rsidRPr="00DD5696">
              <w:rPr>
                <w:sz w:val="16"/>
                <w:szCs w:val="16"/>
                <w:lang w:val="en-US"/>
              </w:rPr>
              <w:t>0</w:t>
            </w:r>
            <w:r w:rsidR="00184C0D" w:rsidRPr="00184C0D">
              <w:rPr>
                <w:color w:val="FF0000"/>
                <w:sz w:val="16"/>
                <w:szCs w:val="16"/>
                <w:lang w:val="en-US"/>
              </w:rPr>
              <w:t>(</w:t>
            </w:r>
            <w:r w:rsidR="00034883">
              <w:rPr>
                <w:color w:val="FF0000"/>
                <w:sz w:val="16"/>
                <w:szCs w:val="16"/>
                <w:lang w:val="en-US"/>
              </w:rPr>
              <w:t>1</w:t>
            </w:r>
            <w:r w:rsidR="00184C0D" w:rsidRPr="00184C0D">
              <w:rPr>
                <w:color w:val="FF0000"/>
                <w:sz w:val="16"/>
                <w:szCs w:val="16"/>
                <w:lang w:val="en-US"/>
              </w:rPr>
              <w:t>)</w:t>
            </w:r>
          </w:p>
        </w:tc>
        <w:tc>
          <w:tcPr>
            <w:tcW w:w="856" w:type="dxa"/>
          </w:tcPr>
          <w:p w14:paraId="263FB8E7" w14:textId="77777777" w:rsidR="009B7AD3" w:rsidRPr="00DD5696" w:rsidRDefault="009B7AD3" w:rsidP="00C7117C">
            <w:pPr>
              <w:spacing w:after="0"/>
              <w:jc w:val="center"/>
              <w:rPr>
                <w:sz w:val="16"/>
                <w:szCs w:val="16"/>
                <w:lang w:val="en-US"/>
              </w:rPr>
            </w:pPr>
            <w:r w:rsidRPr="00DD5696">
              <w:rPr>
                <w:sz w:val="16"/>
                <w:szCs w:val="16"/>
                <w:lang w:val="en-US"/>
              </w:rPr>
              <w:t>0</w:t>
            </w:r>
          </w:p>
        </w:tc>
      </w:tr>
      <w:tr w:rsidR="009B7AD3" w:rsidRPr="005F3673" w14:paraId="09E4B9AA" w14:textId="77777777" w:rsidTr="00C7117C">
        <w:trPr>
          <w:cnfStyle w:val="000000100000" w:firstRow="0" w:lastRow="0" w:firstColumn="0" w:lastColumn="0" w:oddVBand="0" w:evenVBand="0" w:oddHBand="1" w:evenHBand="0" w:firstRowFirstColumn="0" w:firstRowLastColumn="0" w:lastRowFirstColumn="0" w:lastRowLastColumn="0"/>
          <w:trHeight w:val="288"/>
        </w:trPr>
        <w:tc>
          <w:tcPr>
            <w:tcW w:w="783" w:type="dxa"/>
            <w:hideMark/>
          </w:tcPr>
          <w:p w14:paraId="5DD5867B" w14:textId="77777777" w:rsidR="009B7AD3" w:rsidRPr="005F3673" w:rsidRDefault="009B7AD3" w:rsidP="00C7117C">
            <w:pPr>
              <w:spacing w:after="0"/>
              <w:jc w:val="center"/>
              <w:rPr>
                <w:sz w:val="16"/>
                <w:szCs w:val="16"/>
                <w:lang w:val="en-US"/>
              </w:rPr>
            </w:pPr>
            <w:r w:rsidRPr="005F3673">
              <w:rPr>
                <w:sz w:val="16"/>
                <w:szCs w:val="16"/>
                <w:lang w:val="en-US"/>
              </w:rPr>
              <w:t>20</w:t>
            </w:r>
          </w:p>
        </w:tc>
        <w:tc>
          <w:tcPr>
            <w:tcW w:w="832" w:type="dxa"/>
          </w:tcPr>
          <w:p w14:paraId="63950236" w14:textId="69B68AEE" w:rsidR="009B7AD3" w:rsidRPr="005F3673" w:rsidRDefault="009B7AD3" w:rsidP="00C7117C">
            <w:pPr>
              <w:spacing w:after="0"/>
              <w:jc w:val="center"/>
              <w:rPr>
                <w:sz w:val="16"/>
                <w:szCs w:val="16"/>
                <w:lang w:val="en-US"/>
              </w:rPr>
            </w:pPr>
            <w:r w:rsidRPr="00DD5696">
              <w:rPr>
                <w:sz w:val="16"/>
                <w:szCs w:val="16"/>
                <w:lang w:val="en-US"/>
              </w:rPr>
              <w:t>2</w:t>
            </w:r>
            <w:r w:rsidR="00763405" w:rsidRPr="00763405">
              <w:rPr>
                <w:color w:val="FF0000"/>
                <w:sz w:val="16"/>
                <w:szCs w:val="16"/>
                <w:lang w:val="en-US"/>
              </w:rPr>
              <w:t>(</w:t>
            </w:r>
            <w:r w:rsidR="00763405">
              <w:rPr>
                <w:color w:val="FF0000"/>
                <w:sz w:val="16"/>
                <w:szCs w:val="16"/>
                <w:lang w:val="en-US"/>
              </w:rPr>
              <w:t>3</w:t>
            </w:r>
            <w:r w:rsidR="00763405" w:rsidRPr="00763405">
              <w:rPr>
                <w:color w:val="FF0000"/>
                <w:sz w:val="16"/>
                <w:szCs w:val="16"/>
                <w:lang w:val="en-US"/>
              </w:rPr>
              <w:t>)</w:t>
            </w:r>
          </w:p>
        </w:tc>
        <w:tc>
          <w:tcPr>
            <w:tcW w:w="867" w:type="dxa"/>
          </w:tcPr>
          <w:p w14:paraId="6682B02D" w14:textId="77777777" w:rsidR="009B7AD3" w:rsidRPr="00DD5696" w:rsidRDefault="009B7AD3" w:rsidP="00C7117C">
            <w:pPr>
              <w:spacing w:after="0"/>
              <w:jc w:val="center"/>
              <w:rPr>
                <w:sz w:val="16"/>
                <w:szCs w:val="16"/>
                <w:lang w:val="en-US"/>
              </w:rPr>
            </w:pPr>
            <w:r w:rsidRPr="005F3673">
              <w:rPr>
                <w:sz w:val="16"/>
                <w:szCs w:val="16"/>
                <w:lang w:val="en-US"/>
              </w:rPr>
              <w:t>0</w:t>
            </w:r>
          </w:p>
        </w:tc>
        <w:tc>
          <w:tcPr>
            <w:tcW w:w="843" w:type="dxa"/>
          </w:tcPr>
          <w:p w14:paraId="3EAD9107" w14:textId="7F1162A4" w:rsidR="009B7AD3" w:rsidRPr="00DD5696" w:rsidRDefault="009B7AD3" w:rsidP="00C7117C">
            <w:pPr>
              <w:spacing w:after="0"/>
              <w:jc w:val="center"/>
              <w:rPr>
                <w:sz w:val="16"/>
                <w:szCs w:val="16"/>
                <w:lang w:val="en-US"/>
              </w:rPr>
            </w:pPr>
            <w:r w:rsidRPr="00DD5696">
              <w:rPr>
                <w:sz w:val="16"/>
                <w:szCs w:val="16"/>
                <w:lang w:val="en-US"/>
              </w:rPr>
              <w:t>1</w:t>
            </w:r>
            <w:r w:rsidR="00184C0D" w:rsidRPr="00184C0D">
              <w:rPr>
                <w:color w:val="FF0000"/>
                <w:sz w:val="16"/>
                <w:szCs w:val="16"/>
                <w:lang w:val="en-US"/>
              </w:rPr>
              <w:t>(</w:t>
            </w:r>
            <w:r w:rsidR="00622E46">
              <w:rPr>
                <w:color w:val="FF0000"/>
                <w:sz w:val="16"/>
                <w:szCs w:val="16"/>
                <w:lang w:val="en-US"/>
              </w:rPr>
              <w:t>2</w:t>
            </w:r>
            <w:r w:rsidR="00184C0D" w:rsidRPr="00184C0D">
              <w:rPr>
                <w:color w:val="FF0000"/>
                <w:sz w:val="16"/>
                <w:szCs w:val="16"/>
                <w:lang w:val="en-US"/>
              </w:rPr>
              <w:t>)</w:t>
            </w:r>
          </w:p>
        </w:tc>
        <w:tc>
          <w:tcPr>
            <w:tcW w:w="856" w:type="dxa"/>
          </w:tcPr>
          <w:p w14:paraId="23A19BDA" w14:textId="77777777" w:rsidR="009B7AD3" w:rsidRPr="00DD5696" w:rsidRDefault="009B7AD3" w:rsidP="00C7117C">
            <w:pPr>
              <w:spacing w:after="0"/>
              <w:jc w:val="center"/>
              <w:rPr>
                <w:sz w:val="16"/>
                <w:szCs w:val="16"/>
                <w:lang w:val="en-US"/>
              </w:rPr>
            </w:pPr>
            <w:r w:rsidRPr="00DD5696">
              <w:rPr>
                <w:sz w:val="16"/>
                <w:szCs w:val="16"/>
                <w:lang w:val="en-US"/>
              </w:rPr>
              <w:t>0</w:t>
            </w:r>
          </w:p>
        </w:tc>
      </w:tr>
      <w:tr w:rsidR="009B7AD3" w:rsidRPr="005F3673" w14:paraId="279AB6A1" w14:textId="77777777" w:rsidTr="00C7117C">
        <w:trPr>
          <w:trHeight w:val="288"/>
        </w:trPr>
        <w:tc>
          <w:tcPr>
            <w:tcW w:w="783" w:type="dxa"/>
          </w:tcPr>
          <w:p w14:paraId="26B35C77" w14:textId="77777777" w:rsidR="009B7AD3" w:rsidRPr="00DD5696" w:rsidRDefault="009B7AD3" w:rsidP="00C7117C">
            <w:pPr>
              <w:spacing w:after="0"/>
              <w:jc w:val="center"/>
              <w:rPr>
                <w:sz w:val="16"/>
                <w:szCs w:val="16"/>
                <w:lang w:val="en-US"/>
              </w:rPr>
            </w:pPr>
            <w:r w:rsidRPr="00DD5696">
              <w:rPr>
                <w:sz w:val="16"/>
                <w:szCs w:val="16"/>
                <w:lang w:val="en-US"/>
              </w:rPr>
              <w:t>30</w:t>
            </w:r>
          </w:p>
        </w:tc>
        <w:tc>
          <w:tcPr>
            <w:tcW w:w="832" w:type="dxa"/>
          </w:tcPr>
          <w:p w14:paraId="49EF136D" w14:textId="3CDF6488" w:rsidR="009B7AD3" w:rsidRPr="00DD5696" w:rsidRDefault="009B7AD3" w:rsidP="00C7117C">
            <w:pPr>
              <w:spacing w:after="0"/>
              <w:jc w:val="center"/>
              <w:rPr>
                <w:sz w:val="16"/>
                <w:szCs w:val="16"/>
                <w:lang w:val="en-US"/>
              </w:rPr>
            </w:pPr>
            <w:r w:rsidRPr="00DD5696">
              <w:rPr>
                <w:sz w:val="16"/>
                <w:szCs w:val="16"/>
                <w:lang w:val="en-US"/>
              </w:rPr>
              <w:t>3</w:t>
            </w:r>
            <w:r w:rsidR="00763405" w:rsidRPr="00763405">
              <w:rPr>
                <w:color w:val="FF0000"/>
                <w:sz w:val="16"/>
                <w:szCs w:val="16"/>
                <w:lang w:val="en-US"/>
              </w:rPr>
              <w:t>(</w:t>
            </w:r>
            <w:r w:rsidR="00763405">
              <w:rPr>
                <w:color w:val="FF0000"/>
                <w:sz w:val="16"/>
                <w:szCs w:val="16"/>
                <w:lang w:val="en-US"/>
              </w:rPr>
              <w:t>5</w:t>
            </w:r>
            <w:r w:rsidR="00763405" w:rsidRPr="00763405">
              <w:rPr>
                <w:color w:val="FF0000"/>
                <w:sz w:val="16"/>
                <w:szCs w:val="16"/>
                <w:lang w:val="en-US"/>
              </w:rPr>
              <w:t>)</w:t>
            </w:r>
          </w:p>
        </w:tc>
        <w:tc>
          <w:tcPr>
            <w:tcW w:w="867" w:type="dxa"/>
          </w:tcPr>
          <w:p w14:paraId="73C92066"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43" w:type="dxa"/>
          </w:tcPr>
          <w:p w14:paraId="05ECE72A" w14:textId="05AEFF7E" w:rsidR="009B7AD3" w:rsidRPr="00DD5696" w:rsidRDefault="009B7AD3" w:rsidP="00C7117C">
            <w:pPr>
              <w:spacing w:after="0"/>
              <w:jc w:val="center"/>
              <w:rPr>
                <w:sz w:val="16"/>
                <w:szCs w:val="16"/>
                <w:lang w:val="en-US"/>
              </w:rPr>
            </w:pPr>
            <w:r w:rsidRPr="00DD5696">
              <w:rPr>
                <w:sz w:val="16"/>
                <w:szCs w:val="16"/>
                <w:lang w:val="en-US"/>
              </w:rPr>
              <w:t>1</w:t>
            </w:r>
            <w:r w:rsidR="00184C0D" w:rsidRPr="00184C0D">
              <w:rPr>
                <w:color w:val="FF0000"/>
                <w:sz w:val="16"/>
                <w:szCs w:val="16"/>
                <w:lang w:val="en-US"/>
              </w:rPr>
              <w:t>(</w:t>
            </w:r>
            <w:r w:rsidR="00823712">
              <w:rPr>
                <w:color w:val="FF0000"/>
                <w:sz w:val="16"/>
                <w:szCs w:val="16"/>
                <w:lang w:val="en-US"/>
              </w:rPr>
              <w:t>2</w:t>
            </w:r>
            <w:r w:rsidR="00184C0D" w:rsidRPr="00184C0D">
              <w:rPr>
                <w:color w:val="FF0000"/>
                <w:sz w:val="16"/>
                <w:szCs w:val="16"/>
                <w:lang w:val="en-US"/>
              </w:rPr>
              <w:t>)</w:t>
            </w:r>
          </w:p>
        </w:tc>
        <w:tc>
          <w:tcPr>
            <w:tcW w:w="856" w:type="dxa"/>
          </w:tcPr>
          <w:p w14:paraId="6C6CDE58" w14:textId="77777777" w:rsidR="009B7AD3" w:rsidRPr="00DD5696" w:rsidRDefault="009B7AD3" w:rsidP="00C7117C">
            <w:pPr>
              <w:spacing w:after="0"/>
              <w:jc w:val="center"/>
              <w:rPr>
                <w:sz w:val="16"/>
                <w:szCs w:val="16"/>
                <w:lang w:val="en-US"/>
              </w:rPr>
            </w:pPr>
            <w:r w:rsidRPr="00DD5696">
              <w:rPr>
                <w:sz w:val="16"/>
                <w:szCs w:val="16"/>
                <w:lang w:val="en-US"/>
              </w:rPr>
              <w:t>0</w:t>
            </w:r>
          </w:p>
        </w:tc>
      </w:tr>
      <w:tr w:rsidR="009B7AD3" w:rsidRPr="005F3673" w14:paraId="5B16D7BC" w14:textId="77777777" w:rsidTr="00C7117C">
        <w:trPr>
          <w:cnfStyle w:val="000000100000" w:firstRow="0" w:lastRow="0" w:firstColumn="0" w:lastColumn="0" w:oddVBand="0" w:evenVBand="0" w:oddHBand="1" w:evenHBand="0" w:firstRowFirstColumn="0" w:firstRowLastColumn="0" w:lastRowFirstColumn="0" w:lastRowLastColumn="0"/>
          <w:trHeight w:val="288"/>
        </w:trPr>
        <w:tc>
          <w:tcPr>
            <w:tcW w:w="783" w:type="dxa"/>
            <w:hideMark/>
          </w:tcPr>
          <w:p w14:paraId="755CFE40" w14:textId="77777777" w:rsidR="009B7AD3" w:rsidRPr="005F3673" w:rsidRDefault="009B7AD3" w:rsidP="00C7117C">
            <w:pPr>
              <w:spacing w:after="0"/>
              <w:jc w:val="center"/>
              <w:rPr>
                <w:sz w:val="16"/>
                <w:szCs w:val="16"/>
                <w:lang w:val="en-US"/>
              </w:rPr>
            </w:pPr>
            <w:r w:rsidRPr="005F3673">
              <w:rPr>
                <w:sz w:val="16"/>
                <w:szCs w:val="16"/>
                <w:lang w:val="en-US"/>
              </w:rPr>
              <w:t>40</w:t>
            </w:r>
          </w:p>
        </w:tc>
        <w:tc>
          <w:tcPr>
            <w:tcW w:w="832" w:type="dxa"/>
          </w:tcPr>
          <w:p w14:paraId="0B92CD32" w14:textId="02D375C4" w:rsidR="009B7AD3" w:rsidRPr="005F3673" w:rsidRDefault="009B7AD3" w:rsidP="00C7117C">
            <w:pPr>
              <w:spacing w:after="0"/>
              <w:jc w:val="center"/>
              <w:rPr>
                <w:sz w:val="16"/>
                <w:szCs w:val="16"/>
                <w:lang w:val="en-US"/>
              </w:rPr>
            </w:pPr>
            <w:r w:rsidRPr="00DD5696">
              <w:rPr>
                <w:sz w:val="16"/>
                <w:szCs w:val="16"/>
                <w:lang w:val="en-US"/>
              </w:rPr>
              <w:t>4</w:t>
            </w:r>
            <w:r w:rsidR="00763405" w:rsidRPr="00763405">
              <w:rPr>
                <w:color w:val="FF0000"/>
                <w:sz w:val="16"/>
                <w:szCs w:val="16"/>
                <w:lang w:val="en-US"/>
              </w:rPr>
              <w:t>(7)</w:t>
            </w:r>
          </w:p>
        </w:tc>
        <w:tc>
          <w:tcPr>
            <w:tcW w:w="867" w:type="dxa"/>
          </w:tcPr>
          <w:p w14:paraId="19D6B907" w14:textId="64C26757" w:rsidR="009B7AD3" w:rsidRPr="00DD5696" w:rsidRDefault="009B7AD3" w:rsidP="00C7117C">
            <w:pPr>
              <w:spacing w:after="0"/>
              <w:jc w:val="center"/>
              <w:rPr>
                <w:sz w:val="16"/>
                <w:szCs w:val="16"/>
                <w:lang w:val="en-US"/>
              </w:rPr>
            </w:pPr>
            <w:r w:rsidRPr="005F3673">
              <w:rPr>
                <w:sz w:val="16"/>
                <w:szCs w:val="16"/>
                <w:lang w:val="en-US"/>
              </w:rPr>
              <w:t>2</w:t>
            </w:r>
            <w:r w:rsidR="00C76055" w:rsidRPr="00F61966">
              <w:rPr>
                <w:color w:val="00B050"/>
                <w:sz w:val="16"/>
                <w:szCs w:val="16"/>
                <w:lang w:val="en-US"/>
              </w:rPr>
              <w:t>(</w:t>
            </w:r>
            <w:r w:rsidR="00C76055">
              <w:rPr>
                <w:color w:val="00B050"/>
                <w:sz w:val="16"/>
                <w:szCs w:val="16"/>
                <w:lang w:val="en-US"/>
              </w:rPr>
              <w:t>3</w:t>
            </w:r>
            <w:r w:rsidR="00C76055" w:rsidRPr="00F61966">
              <w:rPr>
                <w:color w:val="00B050"/>
                <w:sz w:val="16"/>
                <w:szCs w:val="16"/>
                <w:lang w:val="en-US"/>
              </w:rPr>
              <w:t>)</w:t>
            </w:r>
          </w:p>
        </w:tc>
        <w:tc>
          <w:tcPr>
            <w:tcW w:w="843" w:type="dxa"/>
          </w:tcPr>
          <w:p w14:paraId="5D850E6B" w14:textId="380E1A34" w:rsidR="009B7AD3" w:rsidRPr="00DD5696" w:rsidRDefault="009B7AD3" w:rsidP="00C7117C">
            <w:pPr>
              <w:spacing w:after="0"/>
              <w:jc w:val="center"/>
              <w:rPr>
                <w:sz w:val="16"/>
                <w:szCs w:val="16"/>
                <w:lang w:val="en-US"/>
              </w:rPr>
            </w:pPr>
            <w:r w:rsidRPr="00DD5696">
              <w:rPr>
                <w:sz w:val="16"/>
                <w:szCs w:val="16"/>
                <w:lang w:val="en-US"/>
              </w:rPr>
              <w:t>3</w:t>
            </w:r>
            <w:r w:rsidR="00184C0D" w:rsidRPr="00184C0D">
              <w:rPr>
                <w:color w:val="FF0000"/>
                <w:sz w:val="16"/>
                <w:szCs w:val="16"/>
                <w:lang w:val="en-US"/>
              </w:rPr>
              <w:t>(4)</w:t>
            </w:r>
          </w:p>
        </w:tc>
        <w:tc>
          <w:tcPr>
            <w:tcW w:w="856" w:type="dxa"/>
          </w:tcPr>
          <w:p w14:paraId="548706A5" w14:textId="01F5E72D" w:rsidR="009B7AD3" w:rsidRPr="00DD5696" w:rsidRDefault="009B7AD3" w:rsidP="00C7117C">
            <w:pPr>
              <w:spacing w:after="0"/>
              <w:jc w:val="center"/>
              <w:rPr>
                <w:sz w:val="16"/>
                <w:szCs w:val="16"/>
                <w:lang w:val="en-US"/>
              </w:rPr>
            </w:pPr>
            <w:r w:rsidRPr="00DD5696">
              <w:rPr>
                <w:sz w:val="16"/>
                <w:szCs w:val="16"/>
                <w:lang w:val="en-US"/>
              </w:rPr>
              <w:t>0</w:t>
            </w:r>
            <w:r w:rsidR="00A57AB0">
              <w:rPr>
                <w:sz w:val="16"/>
                <w:szCs w:val="16"/>
                <w:lang w:val="en-US"/>
              </w:rPr>
              <w:t xml:space="preserve"> </w:t>
            </w:r>
            <w:r w:rsidR="00A57AB0" w:rsidRPr="00A57AB0">
              <w:rPr>
                <w:color w:val="00B050"/>
                <w:sz w:val="16"/>
                <w:szCs w:val="16"/>
                <w:lang w:val="en-US"/>
              </w:rPr>
              <w:t>(1)</w:t>
            </w:r>
          </w:p>
        </w:tc>
      </w:tr>
      <w:tr w:rsidR="009B7AD3" w:rsidRPr="005F3673" w14:paraId="7A266208" w14:textId="77777777" w:rsidTr="00C7117C">
        <w:trPr>
          <w:trHeight w:val="288"/>
        </w:trPr>
        <w:tc>
          <w:tcPr>
            <w:tcW w:w="783" w:type="dxa"/>
            <w:hideMark/>
          </w:tcPr>
          <w:p w14:paraId="165F2170" w14:textId="77777777" w:rsidR="009B7AD3" w:rsidRPr="005F3673" w:rsidRDefault="009B7AD3" w:rsidP="00C7117C">
            <w:pPr>
              <w:spacing w:after="0"/>
              <w:jc w:val="center"/>
              <w:rPr>
                <w:sz w:val="16"/>
                <w:szCs w:val="16"/>
                <w:lang w:val="en-US"/>
              </w:rPr>
            </w:pPr>
            <w:r w:rsidRPr="005F3673">
              <w:rPr>
                <w:sz w:val="16"/>
                <w:szCs w:val="16"/>
                <w:lang w:val="en-US"/>
              </w:rPr>
              <w:t>50</w:t>
            </w:r>
          </w:p>
        </w:tc>
        <w:tc>
          <w:tcPr>
            <w:tcW w:w="832" w:type="dxa"/>
          </w:tcPr>
          <w:p w14:paraId="5A928CDE" w14:textId="4A16CB4B" w:rsidR="009B7AD3" w:rsidRPr="005F3673" w:rsidRDefault="009B7AD3" w:rsidP="00C7117C">
            <w:pPr>
              <w:spacing w:after="0"/>
              <w:jc w:val="center"/>
              <w:rPr>
                <w:sz w:val="16"/>
                <w:szCs w:val="16"/>
                <w:lang w:val="en-US"/>
              </w:rPr>
            </w:pPr>
            <w:r w:rsidRPr="00DD5696">
              <w:rPr>
                <w:sz w:val="16"/>
                <w:szCs w:val="16"/>
                <w:lang w:val="en-US"/>
              </w:rPr>
              <w:t>4</w:t>
            </w:r>
            <w:r w:rsidR="00FE56B8" w:rsidRPr="00FE56B8">
              <w:rPr>
                <w:color w:val="FF0000"/>
                <w:sz w:val="16"/>
                <w:szCs w:val="16"/>
                <w:lang w:val="en-US"/>
              </w:rPr>
              <w:t>(</w:t>
            </w:r>
            <w:r w:rsidR="0028599A">
              <w:rPr>
                <w:color w:val="FF0000"/>
                <w:sz w:val="16"/>
                <w:szCs w:val="16"/>
                <w:lang w:val="en-US"/>
              </w:rPr>
              <w:t>9</w:t>
            </w:r>
            <w:r w:rsidR="00FE56B8" w:rsidRPr="00FE56B8">
              <w:rPr>
                <w:color w:val="FF0000"/>
                <w:sz w:val="16"/>
                <w:szCs w:val="16"/>
                <w:lang w:val="en-US"/>
              </w:rPr>
              <w:t>)</w:t>
            </w:r>
          </w:p>
        </w:tc>
        <w:tc>
          <w:tcPr>
            <w:tcW w:w="867" w:type="dxa"/>
          </w:tcPr>
          <w:p w14:paraId="43330FEB" w14:textId="45C88D4C" w:rsidR="009B7AD3" w:rsidRPr="00DD5696" w:rsidRDefault="009B7AD3" w:rsidP="00C7117C">
            <w:pPr>
              <w:spacing w:after="0"/>
              <w:jc w:val="center"/>
              <w:rPr>
                <w:sz w:val="16"/>
                <w:szCs w:val="16"/>
                <w:lang w:val="en-US"/>
              </w:rPr>
            </w:pPr>
            <w:r w:rsidRPr="005F3673">
              <w:rPr>
                <w:sz w:val="16"/>
                <w:szCs w:val="16"/>
                <w:lang w:val="en-US"/>
              </w:rPr>
              <w:t>1</w:t>
            </w:r>
            <w:r w:rsidR="008430D9" w:rsidRPr="00F61966">
              <w:rPr>
                <w:color w:val="00B050"/>
                <w:sz w:val="16"/>
                <w:szCs w:val="16"/>
                <w:lang w:val="en-US"/>
              </w:rPr>
              <w:t>(</w:t>
            </w:r>
            <w:r w:rsidR="0047723D">
              <w:rPr>
                <w:color w:val="00B050"/>
                <w:sz w:val="16"/>
                <w:szCs w:val="16"/>
                <w:lang w:val="en-US"/>
              </w:rPr>
              <w:t>3</w:t>
            </w:r>
            <w:r w:rsidR="008430D9" w:rsidRPr="00F61966">
              <w:rPr>
                <w:color w:val="00B050"/>
                <w:sz w:val="16"/>
                <w:szCs w:val="16"/>
                <w:lang w:val="en-US"/>
              </w:rPr>
              <w:t>)</w:t>
            </w:r>
          </w:p>
        </w:tc>
        <w:tc>
          <w:tcPr>
            <w:tcW w:w="843" w:type="dxa"/>
          </w:tcPr>
          <w:p w14:paraId="18F67A19" w14:textId="68A0420D" w:rsidR="009B7AD3" w:rsidRPr="00DD5696" w:rsidRDefault="009B7AD3" w:rsidP="00C7117C">
            <w:pPr>
              <w:spacing w:after="0"/>
              <w:jc w:val="center"/>
              <w:rPr>
                <w:sz w:val="16"/>
                <w:szCs w:val="16"/>
                <w:lang w:val="en-US"/>
              </w:rPr>
            </w:pPr>
            <w:r w:rsidRPr="00DD5696">
              <w:rPr>
                <w:sz w:val="16"/>
                <w:szCs w:val="16"/>
                <w:lang w:val="en-US"/>
              </w:rPr>
              <w:t>3</w:t>
            </w:r>
            <w:r w:rsidR="005D6B58" w:rsidRPr="00184C0D">
              <w:rPr>
                <w:color w:val="FF0000"/>
                <w:sz w:val="16"/>
                <w:szCs w:val="16"/>
                <w:lang w:val="en-US"/>
              </w:rPr>
              <w:t>(4)</w:t>
            </w:r>
          </w:p>
        </w:tc>
        <w:tc>
          <w:tcPr>
            <w:tcW w:w="856" w:type="dxa"/>
          </w:tcPr>
          <w:p w14:paraId="42B6CEC0" w14:textId="1D5D83E9" w:rsidR="009B7AD3" w:rsidRPr="00DD5696" w:rsidRDefault="009B7AD3" w:rsidP="00C7117C">
            <w:pPr>
              <w:spacing w:after="0"/>
              <w:jc w:val="center"/>
              <w:rPr>
                <w:sz w:val="16"/>
                <w:szCs w:val="16"/>
                <w:lang w:val="en-US"/>
              </w:rPr>
            </w:pPr>
            <w:r w:rsidRPr="00DD5696">
              <w:rPr>
                <w:sz w:val="16"/>
                <w:szCs w:val="16"/>
                <w:lang w:val="en-US"/>
              </w:rPr>
              <w:t>1</w:t>
            </w:r>
            <w:r w:rsidR="004F6E4E" w:rsidRPr="00F61966">
              <w:rPr>
                <w:color w:val="00B050"/>
                <w:sz w:val="16"/>
                <w:szCs w:val="16"/>
                <w:lang w:val="en-US"/>
              </w:rPr>
              <w:t>(</w:t>
            </w:r>
            <w:r w:rsidR="004F6E4E">
              <w:rPr>
                <w:color w:val="00B050"/>
                <w:sz w:val="16"/>
                <w:szCs w:val="16"/>
                <w:lang w:val="en-US"/>
              </w:rPr>
              <w:t>1</w:t>
            </w:r>
            <w:r w:rsidR="004F6E4E" w:rsidRPr="00F61966">
              <w:rPr>
                <w:color w:val="00B050"/>
                <w:sz w:val="16"/>
                <w:szCs w:val="16"/>
                <w:lang w:val="en-US"/>
              </w:rPr>
              <w:t>)</w:t>
            </w:r>
          </w:p>
        </w:tc>
      </w:tr>
      <w:tr w:rsidR="009B7AD3" w:rsidRPr="005F3673" w14:paraId="4F0B230C" w14:textId="77777777" w:rsidTr="00C7117C">
        <w:trPr>
          <w:cnfStyle w:val="000000100000" w:firstRow="0" w:lastRow="0" w:firstColumn="0" w:lastColumn="0" w:oddVBand="0" w:evenVBand="0" w:oddHBand="1" w:evenHBand="0" w:firstRowFirstColumn="0" w:firstRowLastColumn="0" w:lastRowFirstColumn="0" w:lastRowLastColumn="0"/>
          <w:trHeight w:val="288"/>
        </w:trPr>
        <w:tc>
          <w:tcPr>
            <w:tcW w:w="783" w:type="dxa"/>
            <w:hideMark/>
          </w:tcPr>
          <w:p w14:paraId="2D8BB548" w14:textId="77777777" w:rsidR="009B7AD3" w:rsidRPr="005F3673" w:rsidRDefault="009B7AD3" w:rsidP="00C7117C">
            <w:pPr>
              <w:spacing w:after="0"/>
              <w:jc w:val="center"/>
              <w:rPr>
                <w:sz w:val="16"/>
                <w:szCs w:val="16"/>
                <w:lang w:val="en-US"/>
              </w:rPr>
            </w:pPr>
            <w:r w:rsidRPr="005F3673">
              <w:rPr>
                <w:sz w:val="16"/>
                <w:szCs w:val="16"/>
                <w:lang w:val="en-US"/>
              </w:rPr>
              <w:t>60</w:t>
            </w:r>
          </w:p>
        </w:tc>
        <w:tc>
          <w:tcPr>
            <w:tcW w:w="832" w:type="dxa"/>
          </w:tcPr>
          <w:p w14:paraId="63B6660B" w14:textId="77777777" w:rsidR="009B7AD3" w:rsidRPr="005F3673" w:rsidRDefault="009B7AD3" w:rsidP="00C7117C">
            <w:pPr>
              <w:spacing w:after="0"/>
              <w:jc w:val="center"/>
              <w:rPr>
                <w:sz w:val="16"/>
                <w:szCs w:val="16"/>
                <w:lang w:val="en-US"/>
              </w:rPr>
            </w:pPr>
            <w:r w:rsidRPr="00DD5696">
              <w:rPr>
                <w:sz w:val="16"/>
                <w:szCs w:val="16"/>
                <w:lang w:val="en-US"/>
              </w:rPr>
              <w:t>N/E</w:t>
            </w:r>
          </w:p>
        </w:tc>
        <w:tc>
          <w:tcPr>
            <w:tcW w:w="867" w:type="dxa"/>
          </w:tcPr>
          <w:p w14:paraId="67759A7F" w14:textId="75A92F03" w:rsidR="009B7AD3" w:rsidRPr="00DD5696" w:rsidRDefault="00A95F6D" w:rsidP="00C7117C">
            <w:pPr>
              <w:spacing w:after="0"/>
              <w:jc w:val="center"/>
              <w:rPr>
                <w:sz w:val="16"/>
                <w:szCs w:val="16"/>
                <w:lang w:val="en-US"/>
              </w:rPr>
            </w:pPr>
            <w:r>
              <w:rPr>
                <w:sz w:val="16"/>
                <w:szCs w:val="16"/>
                <w:lang w:val="en-US"/>
              </w:rPr>
              <w:t>4</w:t>
            </w:r>
            <w:r w:rsidR="007841B6" w:rsidRPr="00F61966">
              <w:rPr>
                <w:color w:val="00B050"/>
                <w:sz w:val="16"/>
                <w:szCs w:val="16"/>
                <w:lang w:val="en-US"/>
              </w:rPr>
              <w:t>(4)</w:t>
            </w:r>
          </w:p>
        </w:tc>
        <w:tc>
          <w:tcPr>
            <w:tcW w:w="843" w:type="dxa"/>
          </w:tcPr>
          <w:p w14:paraId="25B4E68F"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56" w:type="dxa"/>
          </w:tcPr>
          <w:p w14:paraId="27FDCF6C" w14:textId="4F1F5C53" w:rsidR="009B7AD3" w:rsidRPr="00DD5696" w:rsidRDefault="00920256" w:rsidP="00C7117C">
            <w:pPr>
              <w:spacing w:after="0"/>
              <w:jc w:val="center"/>
              <w:rPr>
                <w:sz w:val="16"/>
                <w:szCs w:val="16"/>
                <w:lang w:val="en-US"/>
              </w:rPr>
            </w:pPr>
            <w:r>
              <w:rPr>
                <w:sz w:val="16"/>
                <w:szCs w:val="16"/>
                <w:lang w:val="en-US"/>
              </w:rPr>
              <w:t>3</w:t>
            </w:r>
            <w:r w:rsidR="00367AEE" w:rsidRPr="00F61966">
              <w:rPr>
                <w:color w:val="00B050"/>
                <w:sz w:val="16"/>
                <w:szCs w:val="16"/>
                <w:lang w:val="en-US"/>
              </w:rPr>
              <w:t>(</w:t>
            </w:r>
            <w:r w:rsidR="00367AEE">
              <w:rPr>
                <w:color w:val="00B050"/>
                <w:sz w:val="16"/>
                <w:szCs w:val="16"/>
                <w:lang w:val="en-US"/>
              </w:rPr>
              <w:t>2</w:t>
            </w:r>
            <w:r w:rsidR="00367AEE" w:rsidRPr="00F61966">
              <w:rPr>
                <w:color w:val="00B050"/>
                <w:sz w:val="16"/>
                <w:szCs w:val="16"/>
                <w:lang w:val="en-US"/>
              </w:rPr>
              <w:t>)</w:t>
            </w:r>
          </w:p>
        </w:tc>
      </w:tr>
      <w:tr w:rsidR="009B7AD3" w:rsidRPr="005F3673" w14:paraId="50466B03" w14:textId="77777777" w:rsidTr="00C7117C">
        <w:trPr>
          <w:trHeight w:val="288"/>
        </w:trPr>
        <w:tc>
          <w:tcPr>
            <w:tcW w:w="783" w:type="dxa"/>
            <w:hideMark/>
          </w:tcPr>
          <w:p w14:paraId="794C61C4" w14:textId="77777777" w:rsidR="009B7AD3" w:rsidRPr="005F3673" w:rsidRDefault="009B7AD3" w:rsidP="00C7117C">
            <w:pPr>
              <w:spacing w:after="0"/>
              <w:jc w:val="center"/>
              <w:rPr>
                <w:sz w:val="16"/>
                <w:szCs w:val="16"/>
                <w:lang w:val="en-US"/>
              </w:rPr>
            </w:pPr>
            <w:r w:rsidRPr="005F3673">
              <w:rPr>
                <w:sz w:val="16"/>
                <w:szCs w:val="16"/>
                <w:lang w:val="en-US"/>
              </w:rPr>
              <w:t>80</w:t>
            </w:r>
          </w:p>
        </w:tc>
        <w:tc>
          <w:tcPr>
            <w:tcW w:w="832" w:type="dxa"/>
          </w:tcPr>
          <w:p w14:paraId="024F9750" w14:textId="77777777" w:rsidR="009B7AD3" w:rsidRPr="005F3673" w:rsidRDefault="009B7AD3" w:rsidP="00C7117C">
            <w:pPr>
              <w:spacing w:after="0"/>
              <w:jc w:val="center"/>
              <w:rPr>
                <w:sz w:val="16"/>
                <w:szCs w:val="16"/>
                <w:lang w:val="en-US"/>
              </w:rPr>
            </w:pPr>
            <w:r w:rsidRPr="00DD5696">
              <w:rPr>
                <w:sz w:val="16"/>
                <w:szCs w:val="16"/>
                <w:lang w:val="en-US"/>
              </w:rPr>
              <w:t>N/E</w:t>
            </w:r>
          </w:p>
        </w:tc>
        <w:tc>
          <w:tcPr>
            <w:tcW w:w="867" w:type="dxa"/>
          </w:tcPr>
          <w:p w14:paraId="426C9C53" w14:textId="7F860DAF" w:rsidR="009B7AD3" w:rsidRPr="00DD5696" w:rsidRDefault="00641115" w:rsidP="00C7117C">
            <w:pPr>
              <w:spacing w:after="0"/>
              <w:jc w:val="center"/>
              <w:rPr>
                <w:sz w:val="16"/>
                <w:szCs w:val="16"/>
                <w:lang w:val="en-US"/>
              </w:rPr>
            </w:pPr>
            <w:r>
              <w:rPr>
                <w:sz w:val="16"/>
                <w:szCs w:val="16"/>
                <w:lang w:val="en-US"/>
              </w:rPr>
              <w:t>2</w:t>
            </w:r>
            <w:r w:rsidR="003157C1" w:rsidRPr="00F61966">
              <w:rPr>
                <w:color w:val="00B050"/>
                <w:sz w:val="16"/>
                <w:szCs w:val="16"/>
                <w:lang w:val="en-US"/>
              </w:rPr>
              <w:t>(</w:t>
            </w:r>
            <w:r w:rsidR="003157C1">
              <w:rPr>
                <w:color w:val="00B050"/>
                <w:sz w:val="16"/>
                <w:szCs w:val="16"/>
                <w:lang w:val="en-US"/>
              </w:rPr>
              <w:t>3</w:t>
            </w:r>
            <w:r w:rsidR="003157C1" w:rsidRPr="00F61966">
              <w:rPr>
                <w:color w:val="00B050"/>
                <w:sz w:val="16"/>
                <w:szCs w:val="16"/>
                <w:lang w:val="en-US"/>
              </w:rPr>
              <w:t>)</w:t>
            </w:r>
          </w:p>
        </w:tc>
        <w:tc>
          <w:tcPr>
            <w:tcW w:w="843" w:type="dxa"/>
          </w:tcPr>
          <w:p w14:paraId="5BB5E1D6"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56" w:type="dxa"/>
          </w:tcPr>
          <w:p w14:paraId="6BA5BCBC" w14:textId="246D4BB5" w:rsidR="009B7AD3" w:rsidRPr="00DD5696" w:rsidRDefault="009D4005" w:rsidP="00C7117C">
            <w:pPr>
              <w:spacing w:after="0"/>
              <w:jc w:val="center"/>
              <w:rPr>
                <w:sz w:val="16"/>
                <w:szCs w:val="16"/>
                <w:lang w:val="en-US"/>
              </w:rPr>
            </w:pPr>
            <w:r>
              <w:rPr>
                <w:sz w:val="16"/>
                <w:szCs w:val="16"/>
                <w:lang w:val="en-US"/>
              </w:rPr>
              <w:t>2</w:t>
            </w:r>
            <w:r w:rsidR="00F9398E" w:rsidRPr="00F61966">
              <w:rPr>
                <w:color w:val="00B050"/>
                <w:sz w:val="16"/>
                <w:szCs w:val="16"/>
                <w:lang w:val="en-US"/>
              </w:rPr>
              <w:t>(</w:t>
            </w:r>
            <w:r w:rsidR="00F9398E">
              <w:rPr>
                <w:color w:val="00B050"/>
                <w:sz w:val="16"/>
                <w:szCs w:val="16"/>
                <w:lang w:val="en-US"/>
              </w:rPr>
              <w:t>2</w:t>
            </w:r>
            <w:r w:rsidR="00F9398E" w:rsidRPr="00F61966">
              <w:rPr>
                <w:color w:val="00B050"/>
                <w:sz w:val="16"/>
                <w:szCs w:val="16"/>
                <w:lang w:val="en-US"/>
              </w:rPr>
              <w:t>)</w:t>
            </w:r>
          </w:p>
        </w:tc>
      </w:tr>
      <w:tr w:rsidR="009B7AD3" w:rsidRPr="005F3673" w14:paraId="1CEBF3DA" w14:textId="77777777" w:rsidTr="00C7117C">
        <w:trPr>
          <w:cnfStyle w:val="000000100000" w:firstRow="0" w:lastRow="0" w:firstColumn="0" w:lastColumn="0" w:oddVBand="0" w:evenVBand="0" w:oddHBand="1" w:evenHBand="0" w:firstRowFirstColumn="0" w:firstRowLastColumn="0" w:lastRowFirstColumn="0" w:lastRowLastColumn="0"/>
          <w:trHeight w:val="288"/>
        </w:trPr>
        <w:tc>
          <w:tcPr>
            <w:tcW w:w="783" w:type="dxa"/>
            <w:hideMark/>
          </w:tcPr>
          <w:p w14:paraId="38842F87" w14:textId="77777777" w:rsidR="009B7AD3" w:rsidRPr="005F3673" w:rsidRDefault="009B7AD3" w:rsidP="00C7117C">
            <w:pPr>
              <w:spacing w:after="0"/>
              <w:jc w:val="center"/>
              <w:rPr>
                <w:sz w:val="16"/>
                <w:szCs w:val="16"/>
                <w:lang w:val="en-US"/>
              </w:rPr>
            </w:pPr>
            <w:r w:rsidRPr="005F3673">
              <w:rPr>
                <w:sz w:val="16"/>
                <w:szCs w:val="16"/>
                <w:lang w:val="en-US"/>
              </w:rPr>
              <w:t>100</w:t>
            </w:r>
          </w:p>
        </w:tc>
        <w:tc>
          <w:tcPr>
            <w:tcW w:w="832" w:type="dxa"/>
          </w:tcPr>
          <w:p w14:paraId="422014ED" w14:textId="77777777" w:rsidR="009B7AD3" w:rsidRPr="005F3673" w:rsidRDefault="009B7AD3" w:rsidP="00C7117C">
            <w:pPr>
              <w:spacing w:after="0"/>
              <w:jc w:val="center"/>
              <w:rPr>
                <w:sz w:val="16"/>
                <w:szCs w:val="16"/>
                <w:lang w:val="en-US"/>
              </w:rPr>
            </w:pPr>
            <w:r w:rsidRPr="00DD5696">
              <w:rPr>
                <w:sz w:val="16"/>
                <w:szCs w:val="16"/>
                <w:lang w:val="en-US"/>
              </w:rPr>
              <w:t>N/E</w:t>
            </w:r>
          </w:p>
        </w:tc>
        <w:tc>
          <w:tcPr>
            <w:tcW w:w="867" w:type="dxa"/>
          </w:tcPr>
          <w:p w14:paraId="63CF9B7E" w14:textId="0A158185" w:rsidR="009B7AD3" w:rsidRPr="00DD5696" w:rsidRDefault="00A147C7" w:rsidP="00C7117C">
            <w:pPr>
              <w:spacing w:after="0"/>
              <w:jc w:val="center"/>
              <w:rPr>
                <w:sz w:val="16"/>
                <w:szCs w:val="16"/>
                <w:lang w:val="en-US"/>
              </w:rPr>
            </w:pPr>
            <w:r>
              <w:rPr>
                <w:sz w:val="16"/>
                <w:szCs w:val="16"/>
                <w:lang w:val="en-US"/>
              </w:rPr>
              <w:t>4</w:t>
            </w:r>
            <w:r w:rsidR="00F61966" w:rsidRPr="00F61966">
              <w:rPr>
                <w:color w:val="00B050"/>
                <w:sz w:val="16"/>
                <w:szCs w:val="16"/>
                <w:lang w:val="en-US"/>
              </w:rPr>
              <w:t>(4)</w:t>
            </w:r>
          </w:p>
        </w:tc>
        <w:tc>
          <w:tcPr>
            <w:tcW w:w="843" w:type="dxa"/>
          </w:tcPr>
          <w:p w14:paraId="2E8D10FC"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56" w:type="dxa"/>
          </w:tcPr>
          <w:p w14:paraId="74D14FB6" w14:textId="599A299F" w:rsidR="009B7AD3" w:rsidRPr="00DD5696" w:rsidRDefault="00381DB7" w:rsidP="00C7117C">
            <w:pPr>
              <w:spacing w:after="0"/>
              <w:jc w:val="center"/>
              <w:rPr>
                <w:sz w:val="16"/>
                <w:szCs w:val="16"/>
                <w:lang w:val="en-US"/>
              </w:rPr>
            </w:pPr>
            <w:r>
              <w:rPr>
                <w:sz w:val="16"/>
                <w:szCs w:val="16"/>
                <w:lang w:val="en-US"/>
              </w:rPr>
              <w:t>3</w:t>
            </w:r>
            <w:r w:rsidR="0032499C" w:rsidRPr="00F61966">
              <w:rPr>
                <w:color w:val="00B050"/>
                <w:sz w:val="16"/>
                <w:szCs w:val="16"/>
                <w:lang w:val="en-US"/>
              </w:rPr>
              <w:t>(</w:t>
            </w:r>
            <w:r w:rsidR="0032499C">
              <w:rPr>
                <w:color w:val="00B050"/>
                <w:sz w:val="16"/>
                <w:szCs w:val="16"/>
                <w:lang w:val="en-US"/>
              </w:rPr>
              <w:t>2</w:t>
            </w:r>
            <w:r w:rsidR="0032499C" w:rsidRPr="00F61966">
              <w:rPr>
                <w:color w:val="00B050"/>
                <w:sz w:val="16"/>
                <w:szCs w:val="16"/>
                <w:lang w:val="en-US"/>
              </w:rPr>
              <w:t>)</w:t>
            </w:r>
          </w:p>
        </w:tc>
      </w:tr>
    </w:tbl>
    <w:p w14:paraId="5087854A" w14:textId="1B87B6DB" w:rsidR="0019698C" w:rsidRDefault="00391CB4">
      <w:pPr>
        <w:spacing w:after="0"/>
      </w:pPr>
      <w:r>
        <w:t xml:space="preserve">The </w:t>
      </w:r>
      <w:r w:rsidR="00BD5E07">
        <w:t xml:space="preserve">value of the parameter ‘P1’ </w:t>
      </w:r>
      <w:r w:rsidR="00971B08">
        <w:t>for a 3.5 GHz</w:t>
      </w:r>
      <w:r w:rsidR="00AE181B">
        <w:t xml:space="preserve"> (‘TDD’ PA)</w:t>
      </w:r>
      <w:r w:rsidR="00BD5E07">
        <w:t xml:space="preserve"> </w:t>
      </w:r>
      <w:r w:rsidR="00F06F77">
        <w:t>wa</w:t>
      </w:r>
      <w:r w:rsidR="00BD5E07">
        <w:t xml:space="preserve">s tabulated </w:t>
      </w:r>
      <w:r w:rsidR="00F06F77">
        <w:t xml:space="preserve">in </w:t>
      </w:r>
      <w:r w:rsidR="00816417">
        <w:t>[2]</w:t>
      </w:r>
      <w:r w:rsidR="00F06F77">
        <w:t xml:space="preserve"> and reproduced here (right)</w:t>
      </w:r>
      <w:r w:rsidR="005753F9">
        <w:t>. In this contribution,</w:t>
      </w:r>
      <w:r w:rsidR="00C76055">
        <w:t xml:space="preserve"> for completeness,</w:t>
      </w:r>
      <w:r w:rsidR="005753F9">
        <w:t xml:space="preserve"> </w:t>
      </w:r>
      <w:r w:rsidR="00121E37">
        <w:t xml:space="preserve">projections </w:t>
      </w:r>
      <w:r w:rsidR="005753F9">
        <w:t>for</w:t>
      </w:r>
      <w:r w:rsidR="0002101E">
        <w:t xml:space="preserve"> </w:t>
      </w:r>
      <w:r w:rsidR="0019698C">
        <w:t>the following variants are added (N/E = not evaluated):</w:t>
      </w:r>
    </w:p>
    <w:p w14:paraId="72D12A57" w14:textId="5D0D95EC" w:rsidR="0019698C" w:rsidRDefault="0002101E" w:rsidP="00B86A7C">
      <w:pPr>
        <w:pStyle w:val="ListParagraph"/>
        <w:numPr>
          <w:ilvl w:val="0"/>
          <w:numId w:val="15"/>
        </w:numPr>
        <w:spacing w:after="0"/>
      </w:pPr>
      <w:r>
        <w:t>an</w:t>
      </w:r>
      <w:r w:rsidR="00121E37">
        <w:t xml:space="preserve"> FDD </w:t>
      </w:r>
      <w:r>
        <w:t>PA</w:t>
      </w:r>
      <w:r w:rsidR="00121E37">
        <w:t xml:space="preserve"> </w:t>
      </w:r>
      <w:r>
        <w:t>(</w:t>
      </w:r>
      <w:r w:rsidR="00121E37">
        <w:t>at 700 MHz</w:t>
      </w:r>
      <w:r>
        <w:t>)</w:t>
      </w:r>
      <w:r w:rsidR="0019698C">
        <w:t xml:space="preserve">, </w:t>
      </w:r>
      <w:r w:rsidR="00121E37">
        <w:t xml:space="preserve">in </w:t>
      </w:r>
      <w:r w:rsidR="00121E37" w:rsidRPr="0019698C">
        <w:rPr>
          <w:color w:val="FF0000"/>
        </w:rPr>
        <w:t xml:space="preserve">red </w:t>
      </w:r>
      <w:r w:rsidR="002B4A86" w:rsidRPr="0019698C">
        <w:rPr>
          <w:color w:val="FF0000"/>
        </w:rPr>
        <w:t>font</w:t>
      </w:r>
      <w:r w:rsidR="008B71C2">
        <w:t>.</w:t>
      </w:r>
      <w:r w:rsidR="00DD5696">
        <w:t xml:space="preserve"> </w:t>
      </w:r>
    </w:p>
    <w:p w14:paraId="78CB0D77" w14:textId="5D525147" w:rsidR="008B71C2" w:rsidRDefault="003D1260" w:rsidP="00B86A7C">
      <w:pPr>
        <w:pStyle w:val="ListParagraph"/>
        <w:numPr>
          <w:ilvl w:val="0"/>
          <w:numId w:val="15"/>
        </w:numPr>
        <w:spacing w:after="0"/>
      </w:pPr>
      <w:r>
        <w:t xml:space="preserve">a second TDD PA at 3.5 GHz in </w:t>
      </w:r>
      <w:r w:rsidR="00C65828" w:rsidRPr="0019698C">
        <w:rPr>
          <w:color w:val="00B050"/>
        </w:rPr>
        <w:t>green font</w:t>
      </w:r>
      <w:r w:rsidR="00C65828">
        <w:t>.</w:t>
      </w:r>
    </w:p>
    <w:p w14:paraId="68CCBB7B" w14:textId="77777777" w:rsidR="008E04B5" w:rsidRDefault="008E04B5">
      <w:pPr>
        <w:spacing w:after="0"/>
      </w:pPr>
    </w:p>
    <w:p w14:paraId="284AF456" w14:textId="7C87B531" w:rsidR="005541BB" w:rsidRDefault="005541BB" w:rsidP="005541BB">
      <w:pPr>
        <w:spacing w:after="0"/>
      </w:pPr>
      <w:r>
        <w:t xml:space="preserve">The </w:t>
      </w:r>
      <w:r w:rsidR="00134F8F">
        <w:t xml:space="preserve">700 MHz </w:t>
      </w:r>
      <w:r>
        <w:t xml:space="preserve">FDD PA consideration suggests that </w:t>
      </w:r>
      <w:r w:rsidR="00B45005">
        <w:t xml:space="preserve">P1 as </w:t>
      </w:r>
      <w:r>
        <w:t xml:space="preserve"> previously proposed was </w:t>
      </w:r>
      <w:r w:rsidR="00E6289C">
        <w:t xml:space="preserve">not sufficiently </w:t>
      </w:r>
      <w:r w:rsidR="00ED40B0">
        <w:t>inclusive</w:t>
      </w:r>
      <w:r w:rsidR="00A21D05">
        <w:t xml:space="preserve">, </w:t>
      </w:r>
      <w:r w:rsidR="008528CC">
        <w:t xml:space="preserve">if atypically wide </w:t>
      </w:r>
      <w:r w:rsidR="0074536F">
        <w:t xml:space="preserve">FDD </w:t>
      </w:r>
      <w:r w:rsidR="006620B7">
        <w:t xml:space="preserve">PC2 </w:t>
      </w:r>
      <w:r w:rsidR="008528CC">
        <w:t>channels</w:t>
      </w:r>
      <w:r w:rsidR="0074536F">
        <w:t xml:space="preserve"> are also considered. </w:t>
      </w:r>
      <w:r w:rsidR="00615AE1">
        <w:t xml:space="preserve">We note here that the risk to the </w:t>
      </w:r>
      <w:r w:rsidR="009F3C72">
        <w:t>UE</w:t>
      </w:r>
      <w:r w:rsidR="00615AE1">
        <w:t xml:space="preserve"> is of the order of </w:t>
      </w:r>
      <w:r w:rsidR="009F3C72">
        <w:t xml:space="preserve">0.x dB rather than </w:t>
      </w:r>
      <w:r w:rsidR="00B45005">
        <w:t xml:space="preserve">something </w:t>
      </w:r>
      <w:r w:rsidR="006620B7">
        <w:t>graver</w:t>
      </w:r>
      <w:r w:rsidR="00B45005">
        <w:t xml:space="preserve">. </w:t>
      </w:r>
      <w:r w:rsidR="00C5037C">
        <w:t xml:space="preserve">The new </w:t>
      </w:r>
      <w:r w:rsidR="007D5907">
        <w:t>studies</w:t>
      </w:r>
      <w:r w:rsidR="00C5037C">
        <w:t xml:space="preserve"> </w:t>
      </w:r>
      <w:r w:rsidR="00752643">
        <w:t xml:space="preserve">also </w:t>
      </w:r>
      <w:r w:rsidR="00C5037C">
        <w:t>confirm</w:t>
      </w:r>
      <w:r w:rsidR="00752643">
        <w:t xml:space="preserve"> that PA characteristics have </w:t>
      </w:r>
      <w:r w:rsidR="00403F33">
        <w:t xml:space="preserve">some </w:t>
      </w:r>
      <w:r w:rsidR="00752643">
        <w:t xml:space="preserve">bearing on </w:t>
      </w:r>
      <w:r w:rsidR="000F1000">
        <w:t>how much RB offset is necessary</w:t>
      </w:r>
      <w:r w:rsidR="00EA5FDE">
        <w:t xml:space="preserve">, so a more conservative expression of P1 </w:t>
      </w:r>
      <w:r w:rsidR="00EA5D8A">
        <w:t>may be</w:t>
      </w:r>
      <w:r w:rsidR="00EA5FDE">
        <w:t xml:space="preserve"> re</w:t>
      </w:r>
      <w:r w:rsidR="00FA3B68">
        <w:t>quired compared to [</w:t>
      </w:r>
      <w:r w:rsidR="003B3C13">
        <w:t>2</w:t>
      </w:r>
      <w:r w:rsidR="00FA3B68">
        <w:t>].</w:t>
      </w:r>
      <w:r w:rsidR="008B4090">
        <w:t xml:space="preserve"> </w:t>
      </w:r>
    </w:p>
    <w:p w14:paraId="58481AE8" w14:textId="77777777" w:rsidR="005541BB" w:rsidRDefault="005541BB">
      <w:pPr>
        <w:spacing w:after="0"/>
      </w:pPr>
    </w:p>
    <w:p w14:paraId="7F2A40B9" w14:textId="52B97320" w:rsidR="005541BB" w:rsidRPr="000B430F" w:rsidRDefault="001C7BCA">
      <w:pPr>
        <w:spacing w:after="0"/>
        <w:rPr>
          <w:b/>
          <w:bCs/>
        </w:rPr>
      </w:pPr>
      <w:r w:rsidRPr="000B430F">
        <w:rPr>
          <w:b/>
          <w:bCs/>
        </w:rPr>
        <w:t xml:space="preserve">Observation 1: </w:t>
      </w:r>
      <w:r w:rsidR="000B7857" w:rsidRPr="000B430F">
        <w:rPr>
          <w:b/>
          <w:bCs/>
        </w:rPr>
        <w:t xml:space="preserve">The value of RB offset parameter P1 has dependence on PA characteristics, even after </w:t>
      </w:r>
      <w:r w:rsidR="00001EE2">
        <w:rPr>
          <w:b/>
          <w:bCs/>
        </w:rPr>
        <w:t xml:space="preserve">the RAN4 </w:t>
      </w:r>
      <w:r w:rsidR="000B430F" w:rsidRPr="000B430F">
        <w:rPr>
          <w:b/>
          <w:bCs/>
        </w:rPr>
        <w:t>power normalization.</w:t>
      </w:r>
      <w:r w:rsidR="005266FF">
        <w:rPr>
          <w:b/>
          <w:bCs/>
        </w:rPr>
        <w:t xml:space="preserve"> The values are similar across PC2 and PC3.</w:t>
      </w:r>
    </w:p>
    <w:p w14:paraId="0DED6FF0" w14:textId="07352F39" w:rsidR="00EA5D8A" w:rsidRDefault="00EA5D8A" w:rsidP="00EA5D8A">
      <w:pPr>
        <w:pStyle w:val="Heading3"/>
      </w:pPr>
      <w:r>
        <w:t>Lab measurement results</w:t>
      </w:r>
    </w:p>
    <w:p w14:paraId="68EC09CD" w14:textId="3CCA93C8" w:rsidR="00EA5D8A" w:rsidRDefault="00EA5D8A" w:rsidP="00EA5D8A">
      <w:r>
        <w:t>For further understanding of the mechanism</w:t>
      </w:r>
      <w:r w:rsidR="00631597">
        <w:t xml:space="preserve"> and how it impacts ability to enhance UL power</w:t>
      </w:r>
      <w:r w:rsidR="00BA6BAD">
        <w:t xml:space="preserve"> with the legacy DFT-s-QPSK (no FDSS) waveform</w:t>
      </w:r>
      <w:r>
        <w:t xml:space="preserve">, </w:t>
      </w:r>
      <w:r w:rsidR="00EE351F">
        <w:t xml:space="preserve">we compared </w:t>
      </w:r>
      <w:r w:rsidR="004B1A65">
        <w:t xml:space="preserve">simulated </w:t>
      </w:r>
      <w:r w:rsidR="008E0172">
        <w:t>power boost projections</w:t>
      </w:r>
      <w:r w:rsidR="004B1A65">
        <w:t xml:space="preserve"> with lab measurement data</w:t>
      </w:r>
      <w:r w:rsidR="001E557F">
        <w:t>.</w:t>
      </w:r>
      <w:r w:rsidR="009645BE">
        <w:t xml:space="preserve"> </w:t>
      </w:r>
      <w:r w:rsidR="006471A1">
        <w:t>We focused on</w:t>
      </w:r>
      <w:r w:rsidR="00C80968">
        <w:t xml:space="preserve"> </w:t>
      </w:r>
      <w:r w:rsidR="009645BE">
        <w:t xml:space="preserve">select </w:t>
      </w:r>
      <w:r w:rsidR="00434B4D">
        <w:t>critica</w:t>
      </w:r>
      <w:r w:rsidR="00FD4301">
        <w:t>l</w:t>
      </w:r>
      <w:r w:rsidR="00434B4D">
        <w:t xml:space="preserve"> </w:t>
      </w:r>
      <w:r w:rsidR="009645BE">
        <w:t>regions</w:t>
      </w:r>
      <w:r w:rsidR="007545CE">
        <w:t xml:space="preserve"> in a 100 MHz channel</w:t>
      </w:r>
      <w:r w:rsidR="008E0172">
        <w:t xml:space="preserve"> and</w:t>
      </w:r>
      <w:r w:rsidR="004B1A65">
        <w:t xml:space="preserve"> </w:t>
      </w:r>
      <w:r w:rsidR="006471A1">
        <w:t>used</w:t>
      </w:r>
      <w:r w:rsidR="004B1A65">
        <w:t xml:space="preserve"> one of the</w:t>
      </w:r>
      <w:r w:rsidR="006471A1">
        <w:t xml:space="preserve"> PC2</w:t>
      </w:r>
      <w:r w:rsidR="004B1A65">
        <w:t xml:space="preserve"> PAs studie</w:t>
      </w:r>
      <w:r w:rsidR="006471A1">
        <w:t>d</w:t>
      </w:r>
      <w:r w:rsidR="004B1A65">
        <w:t xml:space="preserve"> above (TDD2</w:t>
      </w:r>
      <w:r w:rsidR="009645BE">
        <w:t>)</w:t>
      </w:r>
      <w:r w:rsidR="00A637B5">
        <w:t xml:space="preserve">. Figure 2.2.2-1 shows </w:t>
      </w:r>
      <w:r w:rsidR="00CF4582">
        <w:t>the</w:t>
      </w:r>
      <w:r w:rsidR="00A637B5">
        <w:t xml:space="preserve"> regions </w:t>
      </w:r>
      <w:r w:rsidR="00C80C70">
        <w:t xml:space="preserve">identified for </w:t>
      </w:r>
      <w:r w:rsidR="00C80968">
        <w:t>this effort</w:t>
      </w:r>
      <w:r w:rsidR="002149A6">
        <w:t>.</w:t>
      </w:r>
    </w:p>
    <w:p w14:paraId="23B3E5EB" w14:textId="5F1D72F9" w:rsidR="002149A6" w:rsidRDefault="00F24E2E" w:rsidP="00EA5D8A">
      <w:r>
        <w:rPr>
          <w:noProof/>
        </w:rPr>
        <mc:AlternateContent>
          <mc:Choice Requires="wps">
            <w:drawing>
              <wp:anchor distT="0" distB="0" distL="114300" distR="114300" simplePos="0" relativeHeight="251674624" behindDoc="0" locked="0" layoutInCell="1" allowOverlap="1" wp14:anchorId="07D0B678" wp14:editId="2871814A">
                <wp:simplePos x="0" y="0"/>
                <wp:positionH relativeFrom="column">
                  <wp:posOffset>3495238</wp:posOffset>
                </wp:positionH>
                <wp:positionV relativeFrom="paragraph">
                  <wp:posOffset>1046150</wp:posOffset>
                </wp:positionV>
                <wp:extent cx="1046539" cy="1020111"/>
                <wp:effectExtent l="0" t="38100" r="58420" b="27940"/>
                <wp:wrapNone/>
                <wp:docPr id="791519400" name="Freeform: Shape 3"/>
                <wp:cNvGraphicFramePr/>
                <a:graphic xmlns:a="http://schemas.openxmlformats.org/drawingml/2006/main">
                  <a:graphicData uri="http://schemas.microsoft.com/office/word/2010/wordprocessingShape">
                    <wps:wsp>
                      <wps:cNvSpPr/>
                      <wps:spPr>
                        <a:xfrm>
                          <a:off x="0" y="0"/>
                          <a:ext cx="1046539" cy="1020111"/>
                        </a:xfrm>
                        <a:custGeom>
                          <a:avLst/>
                          <a:gdLst>
                            <a:gd name="connsiteX0" fmla="*/ 0 w 1046539"/>
                            <a:gd name="connsiteY0" fmla="*/ 1020111 h 1020111"/>
                            <a:gd name="connsiteX1" fmla="*/ 824546 w 1046539"/>
                            <a:gd name="connsiteY1" fmla="*/ 639551 h 1020111"/>
                            <a:gd name="connsiteX2" fmla="*/ 1046539 w 1046539"/>
                            <a:gd name="connsiteY2" fmla="*/ 0 h 1020111"/>
                          </a:gdLst>
                          <a:ahLst/>
                          <a:cxnLst>
                            <a:cxn ang="0">
                              <a:pos x="connsiteX0" y="connsiteY0"/>
                            </a:cxn>
                            <a:cxn ang="0">
                              <a:pos x="connsiteX1" y="connsiteY1"/>
                            </a:cxn>
                            <a:cxn ang="0">
                              <a:pos x="connsiteX2" y="connsiteY2"/>
                            </a:cxn>
                          </a:cxnLst>
                          <a:rect l="l" t="t" r="r" b="b"/>
                          <a:pathLst>
                            <a:path w="1046539" h="1020111">
                              <a:moveTo>
                                <a:pt x="0" y="1020111"/>
                              </a:moveTo>
                              <a:cubicBezTo>
                                <a:pt x="325061" y="914840"/>
                                <a:pt x="650123" y="809569"/>
                                <a:pt x="824546" y="639551"/>
                              </a:cubicBezTo>
                              <a:cubicBezTo>
                                <a:pt x="998969" y="469533"/>
                                <a:pt x="1022754" y="234766"/>
                                <a:pt x="1046539" y="0"/>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D0941CB" id="Freeform: Shape 3" o:spid="_x0000_s1026" style="position:absolute;margin-left:275.2pt;margin-top:82.35pt;width:82.4pt;height:80.3pt;z-index:251674624;visibility:visible;mso-wrap-style:square;mso-wrap-distance-left:9pt;mso-wrap-distance-top:0;mso-wrap-distance-right:9pt;mso-wrap-distance-bottom:0;mso-position-horizontal:absolute;mso-position-horizontal-relative:text;mso-position-vertical:absolute;mso-position-vertical-relative:text;v-text-anchor:middle" coordsize="1046539,10201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" path="m,1020111c325061,914840,650123,809569,824546,639551,998969,469533,1022754,234766,1046539,e" filled="f" strokecolor="red" strokeweight="1pt">
                <v:stroke endarrow="block" joinstyle="miter"/>
                <v:path arrowok="t" o:connecttype="custom" o:connectlocs="0,1020111;824546,639551;1046539,0" o:connectangles="0,0,0"/>
              </v:shape>
            </w:pict>
          </mc:Fallback>
        </mc:AlternateContent>
      </w:r>
      <w:r>
        <w:rPr>
          <w:noProof/>
        </w:rPr>
        <mc:AlternateContent>
          <mc:Choice Requires="wps">
            <w:drawing>
              <wp:anchor distT="0" distB="0" distL="114300" distR="114300" simplePos="0" relativeHeight="251673600" behindDoc="0" locked="0" layoutInCell="1" allowOverlap="1" wp14:anchorId="25B006E4" wp14:editId="1AB86F04">
                <wp:simplePos x="0" y="0"/>
                <wp:positionH relativeFrom="column">
                  <wp:posOffset>3484667</wp:posOffset>
                </wp:positionH>
                <wp:positionV relativeFrom="paragraph">
                  <wp:posOffset>1775555</wp:posOffset>
                </wp:positionV>
                <wp:extent cx="153281" cy="290706"/>
                <wp:effectExtent l="0" t="38100" r="56515" b="14605"/>
                <wp:wrapNone/>
                <wp:docPr id="1254881030" name="Freeform: Shape 2"/>
                <wp:cNvGraphicFramePr/>
                <a:graphic xmlns:a="http://schemas.openxmlformats.org/drawingml/2006/main">
                  <a:graphicData uri="http://schemas.microsoft.com/office/word/2010/wordprocessingShape">
                    <wps:wsp>
                      <wps:cNvSpPr/>
                      <wps:spPr>
                        <a:xfrm>
                          <a:off x="0" y="0"/>
                          <a:ext cx="153281" cy="290706"/>
                        </a:xfrm>
                        <a:custGeom>
                          <a:avLst/>
                          <a:gdLst>
                            <a:gd name="connsiteX0" fmla="*/ 0 w 153281"/>
                            <a:gd name="connsiteY0" fmla="*/ 290706 h 290706"/>
                            <a:gd name="connsiteX1" fmla="*/ 153281 w 153281"/>
                            <a:gd name="connsiteY1" fmla="*/ 0 h 290706"/>
                          </a:gdLst>
                          <a:ahLst/>
                          <a:cxnLst>
                            <a:cxn ang="0">
                              <a:pos x="connsiteX0" y="connsiteY0"/>
                            </a:cxn>
                            <a:cxn ang="0">
                              <a:pos x="connsiteX1" y="connsiteY1"/>
                            </a:cxn>
                          </a:cxnLst>
                          <a:rect l="l" t="t" r="r" b="b"/>
                          <a:pathLst>
                            <a:path w="153281" h="290706">
                              <a:moveTo>
                                <a:pt x="0" y="290706"/>
                              </a:moveTo>
                              <a:lnTo>
                                <a:pt x="153281" y="0"/>
                              </a:ln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9A68C06" id="Freeform: Shape 2" o:spid="_x0000_s1026" style="position:absolute;margin-left:274.4pt;margin-top:139.8pt;width:12.05pt;height:22.9pt;z-index:251673600;visibility:visible;mso-wrap-style:square;mso-wrap-distance-left:9pt;mso-wrap-distance-top:0;mso-wrap-distance-right:9pt;mso-wrap-distance-bottom:0;mso-position-horizontal:absolute;mso-position-horizontal-relative:text;mso-position-vertical:absolute;mso-position-vertical-relative:text;v-text-anchor:middle" coordsize="153281,290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" path="m,290706l153281,e" filled="f" strokecolor="red" strokeweight="1pt">
                <v:stroke endarrow="block" joinstyle="miter"/>
                <v:path arrowok="t" o:connecttype="custom" o:connectlocs="0,290706;153281,0" o:connectangles="0,0"/>
              </v:shape>
            </w:pict>
          </mc:Fallback>
        </mc:AlternateContent>
      </w:r>
      <w:r w:rsidR="002149A6">
        <w:rPr>
          <w:noProof/>
        </w:rPr>
        <mc:AlternateContent>
          <mc:Choice Requires="wpc">
            <w:drawing>
              <wp:inline distT="0" distB="0" distL="0" distR="0" wp14:anchorId="00289F42" wp14:editId="478AF3BC">
                <wp:extent cx="5486400" cy="2631204"/>
                <wp:effectExtent l="0" t="0" r="0" b="0"/>
                <wp:docPr id="52062654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61230029" name="Picture 961230029"/>
                          <pic:cNvPicPr>
                            <a:picLocks noChangeAspect="1"/>
                          </pic:cNvPicPr>
                        </pic:nvPicPr>
                        <pic:blipFill>
                          <a:blip r:embed="rId11"/>
                          <a:stretch>
                            <a:fillRect/>
                          </a:stretch>
                        </pic:blipFill>
                        <pic:spPr>
                          <a:xfrm>
                            <a:off x="0" y="0"/>
                            <a:ext cx="2743200" cy="2057400"/>
                          </a:xfrm>
                          <a:prstGeom prst="rect">
                            <a:avLst/>
                          </a:prstGeom>
                        </pic:spPr>
                      </pic:pic>
                      <pic:pic xmlns:pic="http://schemas.openxmlformats.org/drawingml/2006/picture">
                        <pic:nvPicPr>
                          <pic:cNvPr id="1492719793" name="Picture 1492719793"/>
                          <pic:cNvPicPr>
                            <a:picLocks noChangeAspect="1"/>
                          </pic:cNvPicPr>
                        </pic:nvPicPr>
                        <pic:blipFill>
                          <a:blip r:embed="rId12"/>
                          <a:stretch>
                            <a:fillRect/>
                          </a:stretch>
                        </pic:blipFill>
                        <pic:spPr>
                          <a:xfrm>
                            <a:off x="2743200" y="0"/>
                            <a:ext cx="2743200" cy="2057400"/>
                          </a:xfrm>
                          <a:prstGeom prst="rect">
                            <a:avLst/>
                          </a:prstGeom>
                        </pic:spPr>
                      </pic:pic>
                      <wps:wsp>
                        <wps:cNvPr id="1644422984" name="Rectangle 1644422984"/>
                        <wps:cNvSpPr/>
                        <wps:spPr>
                          <a:xfrm>
                            <a:off x="322419" y="1437669"/>
                            <a:ext cx="237849" cy="274848"/>
                          </a:xfrm>
                          <a:prstGeom prst="rect">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4407307" name="Freeform: Shape 694407307"/>
                        <wps:cNvSpPr/>
                        <wps:spPr>
                          <a:xfrm>
                            <a:off x="650123" y="1151964"/>
                            <a:ext cx="2198788" cy="433700"/>
                          </a:xfrm>
                          <a:custGeom>
                            <a:avLst/>
                            <a:gdLst>
                              <a:gd name="connsiteX0" fmla="*/ 0 w 2156504"/>
                              <a:gd name="connsiteY0" fmla="*/ 434047 h 542468"/>
                              <a:gd name="connsiteX1" fmla="*/ 1390099 w 2156504"/>
                              <a:gd name="connsiteY1" fmla="*/ 632 h 542468"/>
                              <a:gd name="connsiteX2" fmla="*/ 1580379 w 2156504"/>
                              <a:gd name="connsiteY2" fmla="*/ 518616 h 542468"/>
                              <a:gd name="connsiteX3" fmla="*/ 2156504 w 2156504"/>
                              <a:gd name="connsiteY3" fmla="*/ 407620 h 542468"/>
                              <a:gd name="connsiteX0" fmla="*/ 0 w 2198788"/>
                              <a:gd name="connsiteY0" fmla="*/ 434047 h 522898"/>
                              <a:gd name="connsiteX1" fmla="*/ 1390099 w 2198788"/>
                              <a:gd name="connsiteY1" fmla="*/ 632 h 522898"/>
                              <a:gd name="connsiteX2" fmla="*/ 1580379 w 2198788"/>
                              <a:gd name="connsiteY2" fmla="*/ 518616 h 522898"/>
                              <a:gd name="connsiteX3" fmla="*/ 2198788 w 2198788"/>
                              <a:gd name="connsiteY3" fmla="*/ 233197 h 522898"/>
                              <a:gd name="connsiteX0" fmla="*/ 0 w 2198788"/>
                              <a:gd name="connsiteY0" fmla="*/ 433700 h 433700"/>
                              <a:gd name="connsiteX1" fmla="*/ 1390099 w 2198788"/>
                              <a:gd name="connsiteY1" fmla="*/ 285 h 433700"/>
                              <a:gd name="connsiteX2" fmla="*/ 1506381 w 2198788"/>
                              <a:gd name="connsiteY2" fmla="*/ 364988 h 433700"/>
                              <a:gd name="connsiteX3" fmla="*/ 2198788 w 2198788"/>
                              <a:gd name="connsiteY3" fmla="*/ 232850 h 433700"/>
                            </a:gdLst>
                            <a:ahLst/>
                            <a:cxnLst>
                              <a:cxn ang="0">
                                <a:pos x="connsiteX0" y="connsiteY0"/>
                              </a:cxn>
                              <a:cxn ang="0">
                                <a:pos x="connsiteX1" y="connsiteY1"/>
                              </a:cxn>
                              <a:cxn ang="0">
                                <a:pos x="connsiteX2" y="connsiteY2"/>
                              </a:cxn>
                              <a:cxn ang="0">
                                <a:pos x="connsiteX3" y="connsiteY3"/>
                              </a:cxn>
                            </a:cxnLst>
                            <a:rect l="l" t="t" r="r" b="b"/>
                            <a:pathLst>
                              <a:path w="2198788" h="433700">
                                <a:moveTo>
                                  <a:pt x="0" y="433700"/>
                                </a:moveTo>
                                <a:cubicBezTo>
                                  <a:pt x="563351" y="209945"/>
                                  <a:pt x="1139036" y="11737"/>
                                  <a:pt x="1390099" y="285"/>
                                </a:cubicBezTo>
                                <a:cubicBezTo>
                                  <a:pt x="1641162" y="-11167"/>
                                  <a:pt x="1371600" y="326227"/>
                                  <a:pt x="1506381" y="364988"/>
                                </a:cubicBezTo>
                                <a:cubicBezTo>
                                  <a:pt x="1641162" y="403749"/>
                                  <a:pt x="1974592" y="322263"/>
                                  <a:pt x="2198788" y="232850"/>
                                </a:cubicBezTo>
                              </a:path>
                            </a:pathLst>
                          </a:custGeom>
                          <a:noFill/>
                          <a:ln w="28575">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23829666" name="Rectangle: Rounded Corners 1923829666"/>
                        <wps:cNvSpPr/>
                        <wps:spPr>
                          <a:xfrm>
                            <a:off x="4060209" y="829451"/>
                            <a:ext cx="860637" cy="160011"/>
                          </a:xfrm>
                          <a:prstGeom prst="round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9371020" name="Rectangle: Rounded Corners 1669371020"/>
                        <wps:cNvSpPr/>
                        <wps:spPr>
                          <a:xfrm>
                            <a:off x="3488007" y="1564578"/>
                            <a:ext cx="654089" cy="147680"/>
                          </a:xfrm>
                          <a:prstGeom prst="round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58267608" name="TextBox 57">
                          <a:extLst>
                            <a:ext uri="{FF2B5EF4-FFF2-40B4-BE49-F238E27FC236}">
                              <a16:creationId xmlns:a16="http://schemas.microsoft.com/office/drawing/2014/main" id="{E4F180FA-E296-58CC-A8C3-40E028753117}"/>
                            </a:ext>
                          </a:extLst>
                        </wps:cNvPr>
                        <wps:cNvSpPr txBox="1"/>
                        <wps:spPr>
                          <a:xfrm>
                            <a:off x="3020391" y="2045798"/>
                            <a:ext cx="2180590" cy="332699"/>
                          </a:xfrm>
                          <a:prstGeom prst="rect">
                            <a:avLst/>
                          </a:prstGeom>
                          <a:noFill/>
                        </wps:spPr>
                        <wps:txbx>
                          <w:txbxContent>
                            <w:p w14:paraId="10D2A2B4" w14:textId="73AA7240" w:rsidR="001378EB" w:rsidRPr="006C32EA" w:rsidRDefault="001378EB" w:rsidP="001378EB">
                              <w:pPr>
                                <w:rPr>
                                  <w:rFonts w:ascii="Calibri" w:hAnsi="Calibri"/>
                                  <w:i/>
                                  <w:iCs/>
                                  <w:color w:val="FF0000"/>
                                  <w:kern w:val="24"/>
                                </w:rPr>
                              </w:pPr>
                              <w:r w:rsidRPr="006C32EA">
                                <w:rPr>
                                  <w:rFonts w:ascii="Calibri" w:hAnsi="Calibri"/>
                                  <w:i/>
                                  <w:iCs/>
                                  <w:color w:val="FF0000"/>
                                  <w:kern w:val="24"/>
                                </w:rPr>
                                <w:t>Regions of focus for lab measuremen</w:t>
                              </w:r>
                              <w:r w:rsidR="00135EA7" w:rsidRPr="006C32EA">
                                <w:rPr>
                                  <w:rFonts w:ascii="Calibri" w:hAnsi="Calibri"/>
                                  <w:i/>
                                  <w:iCs/>
                                  <w:color w:val="FF0000"/>
                                  <w:kern w:val="24"/>
                                </w:rPr>
                                <w:t>t</w:t>
                              </w:r>
                              <w:r w:rsidRPr="006C32EA">
                                <w:rPr>
                                  <w:rFonts w:ascii="Calibri" w:hAnsi="Calibri"/>
                                  <w:i/>
                                  <w:iCs/>
                                  <w:color w:val="FF0000"/>
                                  <w:kern w:val="24"/>
                                </w:rPr>
                                <w:t xml:space="preserve"> </w:t>
                              </w:r>
                            </w:p>
                          </w:txbxContent>
                        </wps:txbx>
                        <wps:bodyPr wrap="square" rtlCol="0">
                          <a:noAutofit/>
                        </wps:bodyPr>
                      </wps:wsp>
                      <wps:wsp>
                        <wps:cNvPr id="1369901712" name="Text Box 1"/>
                        <wps:cNvSpPr txBox="1"/>
                        <wps:spPr>
                          <a:xfrm>
                            <a:off x="745554" y="2368218"/>
                            <a:ext cx="4175292" cy="226987"/>
                          </a:xfrm>
                          <a:prstGeom prst="rect">
                            <a:avLst/>
                          </a:prstGeom>
                          <a:solidFill>
                            <a:schemeClr val="lt1"/>
                          </a:solidFill>
                          <a:ln w="6350">
                            <a:solidFill>
                              <a:prstClr val="black"/>
                            </a:solidFill>
                          </a:ln>
                        </wps:spPr>
                        <wps:txbx>
                          <w:txbxContent>
                            <w:p w14:paraId="29BB7063" w14:textId="27DC2763" w:rsidR="00C80C70" w:rsidRDefault="00C80C70" w:rsidP="00C80C70">
                              <w:pPr>
                                <w:rPr>
                                  <w:sz w:val="18"/>
                                  <w:szCs w:val="18"/>
                                </w:rPr>
                              </w:pPr>
                              <w:r>
                                <w:rPr>
                                  <w:sz w:val="18"/>
                                  <w:szCs w:val="18"/>
                                </w:rPr>
                                <w:t>Figure 2.2.2-1: Regions identified for comparison of simulation and lab measurement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289F42" id="Canvas 1" o:spid="_x0000_s1053" editas="canvas" style="width:6in;height:207.2pt;mso-position-horizontal-relative:char;mso-position-vertical-relative:line" coordsize="54864,26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">
                <v:shape id="_x0000_s1054" type="#_x0000_t75" style="position:absolute;width:54864;height:26308;visibility:visible;mso-wrap-style:square" filled="t">
                  <v:fill o:detectmouseclick="t"/>
                  <v:path o:connecttype="none"/>
                </v:shape>
                <v:shape id="Picture 961230029" o:spid="_x0000_s1055"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">
                  <v:imagedata r:id="rId13" o:title=""/>
                </v:shape>
                <v:shape id="Picture 1492719793" o:spid="_x0000_s1056" type="#_x0000_t75" style="position:absolute;left:27432;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">
                  <v:imagedata r:id="rId14" o:title=""/>
                </v:shape>
                <v:rect id="Rectangle 1644422984" o:spid="_x0000_s1057" style="position:absolute;left:3224;top:14376;width:2378;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" filled="f" strokecolor="red" strokeweight="2.25pt">
                  <v:stroke dashstyle="1 1"/>
                </v:rect>
                <v:shape id="Freeform: Shape 694407307" o:spid="_x0000_s1058" style="position:absolute;left:6501;top:11519;width:21988;height:4337;visibility:visible;mso-wrap-style:square;v-text-anchor:middle" coordsize="2198788,43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" path="m,433700c563351,209945,1139036,11737,1390099,285v251063,-11452,-18499,325942,116282,364703c1641162,403749,1974592,322263,2198788,232850e" filled="f" strokecolor="red" strokeweight="2.25pt">
                  <v:stroke endarrow="block" joinstyle="miter"/>
                  <v:path arrowok="t" o:connecttype="custom" o:connectlocs="0,433700;1390099,285;1506381,364988;2198788,232850" o:connectangles="0,0,0,0"/>
                </v:shape>
                <v:roundrect id="Rectangle: Rounded Corners 1923829666" o:spid="_x0000_s1059" style="position:absolute;left:40602;top:8294;width:8606;height:1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" filled="f" strokecolor="red" strokeweight="2.25pt">
                  <v:stroke joinstyle="miter"/>
                </v:roundrect>
                <v:roundrect id="Rectangle: Rounded Corners 1669371020" o:spid="_x0000_s1060" style="position:absolute;left:34880;top:15645;width:6540;height:14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" filled="f" strokecolor="red" strokeweight="2.25pt">
                  <v:stroke joinstyle="miter"/>
                </v:roundrect>
                <v:shape id="TextBox 57" o:spid="_x0000_s1061" type="#_x0000_t202" style="position:absolute;left:30203;top:20457;width:21806;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" filled="f" stroked="f">
                  <v:textbox>
                    <w:txbxContent>
                      <w:p w14:paraId="10D2A2B4" w14:textId="73AA7240" w:rsidR="001378EB" w:rsidRPr="006C32EA" w:rsidRDefault="001378EB" w:rsidP="001378EB">
                        <w:pPr>
                          <w:rPr>
                            <w:rFonts w:ascii="Calibri" w:hAnsi="Calibri"/>
                            <w:i/>
                            <w:iCs/>
                            <w:color w:val="FF0000"/>
                            <w:kern w:val="24"/>
                          </w:rPr>
                        </w:pPr>
                        <w:r w:rsidRPr="006C32EA">
                          <w:rPr>
                            <w:rFonts w:ascii="Calibri" w:hAnsi="Calibri"/>
                            <w:i/>
                            <w:iCs/>
                            <w:color w:val="FF0000"/>
                            <w:kern w:val="24"/>
                          </w:rPr>
                          <w:t>Regions of focus for lab measuremen</w:t>
                        </w:r>
                        <w:r w:rsidR="00135EA7" w:rsidRPr="006C32EA">
                          <w:rPr>
                            <w:rFonts w:ascii="Calibri" w:hAnsi="Calibri"/>
                            <w:i/>
                            <w:iCs/>
                            <w:color w:val="FF0000"/>
                            <w:kern w:val="24"/>
                          </w:rPr>
                          <w:t>t</w:t>
                        </w:r>
                        <w:r w:rsidRPr="006C32EA">
                          <w:rPr>
                            <w:rFonts w:ascii="Calibri" w:hAnsi="Calibri"/>
                            <w:i/>
                            <w:iCs/>
                            <w:color w:val="FF0000"/>
                            <w:kern w:val="24"/>
                          </w:rPr>
                          <w:t xml:space="preserve"> </w:t>
                        </w:r>
                      </w:p>
                    </w:txbxContent>
                  </v:textbox>
                </v:shape>
                <v:shape id="_x0000_s1062" type="#_x0000_t202" style="position:absolute;left:7455;top:23682;width:41753;height:2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" fillcolor="white [3201]" strokeweight=".5pt">
                  <v:textbox>
                    <w:txbxContent>
                      <w:p w14:paraId="29BB7063" w14:textId="27DC2763" w:rsidR="00C80C70" w:rsidRDefault="00C80C70" w:rsidP="00C80C70">
                        <w:pPr>
                          <w:rPr>
                            <w:sz w:val="18"/>
                            <w:szCs w:val="18"/>
                          </w:rPr>
                        </w:pPr>
                        <w:r>
                          <w:rPr>
                            <w:sz w:val="18"/>
                            <w:szCs w:val="18"/>
                          </w:rPr>
                          <w:t>Figure 2.2.2-1: Regions identified for comparison of simulation and lab measurement</w:t>
                        </w:r>
                      </w:p>
                    </w:txbxContent>
                  </v:textbox>
                </v:shape>
                <w10:anchorlock/>
              </v:group>
            </w:pict>
          </mc:Fallback>
        </mc:AlternateContent>
      </w:r>
    </w:p>
    <w:tbl>
      <w:tblPr>
        <w:tblW w:w="8395" w:type="dxa"/>
        <w:tblInd w:w="620" w:type="dxa"/>
        <w:tblLook w:val="04A0" w:firstRow="1" w:lastRow="0" w:firstColumn="1" w:lastColumn="0" w:noHBand="0" w:noVBand="1"/>
      </w:tblPr>
      <w:tblGrid>
        <w:gridCol w:w="960"/>
        <w:gridCol w:w="1400"/>
        <w:gridCol w:w="1571"/>
        <w:gridCol w:w="1584"/>
        <w:gridCol w:w="1728"/>
        <w:gridCol w:w="1152"/>
      </w:tblGrid>
      <w:tr w:rsidR="00CA3F99" w:rsidRPr="001503F7" w14:paraId="00AED2F0" w14:textId="77777777" w:rsidTr="00E1620E">
        <w:trPr>
          <w:trHeight w:val="880"/>
        </w:trPr>
        <w:tc>
          <w:tcPr>
            <w:tcW w:w="960" w:type="dxa"/>
            <w:tcBorders>
              <w:top w:val="single" w:sz="8" w:space="0" w:color="auto"/>
              <w:left w:val="single" w:sz="8" w:space="0" w:color="auto"/>
              <w:bottom w:val="nil"/>
              <w:right w:val="single" w:sz="4" w:space="0" w:color="auto"/>
            </w:tcBorders>
            <w:shd w:val="clear" w:color="auto" w:fill="auto"/>
            <w:noWrap/>
            <w:vAlign w:val="center"/>
            <w:hideMark/>
          </w:tcPr>
          <w:p w14:paraId="22EBFCAA" w14:textId="77777777" w:rsidR="001503F7" w:rsidRPr="001503F7" w:rsidRDefault="001503F7" w:rsidP="001503F7">
            <w:pPr>
              <w:spacing w:after="0"/>
              <w:jc w:val="center"/>
              <w:rPr>
                <w:rFonts w:ascii="Calibri" w:eastAsia="Times New Roman" w:hAnsi="Calibri" w:cs="Calibri"/>
                <w:b/>
                <w:bCs/>
                <w:color w:val="000000"/>
                <w:sz w:val="18"/>
                <w:szCs w:val="18"/>
                <w:lang w:val="en-US"/>
              </w:rPr>
            </w:pPr>
            <w:r w:rsidRPr="001503F7">
              <w:rPr>
                <w:rFonts w:ascii="Calibri" w:eastAsia="Times New Roman" w:hAnsi="Calibri" w:cs="Calibri"/>
                <w:b/>
                <w:bCs/>
                <w:color w:val="000000"/>
                <w:sz w:val="18"/>
                <w:szCs w:val="18"/>
                <w:lang w:val="en-US"/>
              </w:rPr>
              <w:t>Wfm #</w:t>
            </w:r>
          </w:p>
        </w:tc>
        <w:tc>
          <w:tcPr>
            <w:tcW w:w="1400" w:type="dxa"/>
            <w:tcBorders>
              <w:top w:val="single" w:sz="8" w:space="0" w:color="auto"/>
              <w:left w:val="nil"/>
              <w:bottom w:val="nil"/>
              <w:right w:val="single" w:sz="4" w:space="0" w:color="auto"/>
            </w:tcBorders>
            <w:shd w:val="clear" w:color="auto" w:fill="auto"/>
            <w:noWrap/>
            <w:vAlign w:val="center"/>
            <w:hideMark/>
          </w:tcPr>
          <w:p w14:paraId="5248BB55" w14:textId="77777777" w:rsidR="001503F7" w:rsidRPr="001503F7" w:rsidRDefault="001503F7" w:rsidP="001503F7">
            <w:pPr>
              <w:spacing w:after="0"/>
              <w:jc w:val="center"/>
              <w:rPr>
                <w:rFonts w:ascii="Calibri" w:eastAsia="Times New Roman" w:hAnsi="Calibri" w:cs="Calibri"/>
                <w:b/>
                <w:bCs/>
                <w:color w:val="000000"/>
                <w:sz w:val="18"/>
                <w:szCs w:val="18"/>
                <w:lang w:val="en-US"/>
              </w:rPr>
            </w:pPr>
            <w:r w:rsidRPr="001503F7">
              <w:rPr>
                <w:rFonts w:ascii="Calibri" w:eastAsia="Times New Roman" w:hAnsi="Calibri" w:cs="Calibri"/>
                <w:b/>
                <w:bCs/>
                <w:color w:val="000000"/>
                <w:sz w:val="18"/>
                <w:szCs w:val="18"/>
                <w:lang w:val="en-US"/>
              </w:rPr>
              <w:t>RB Allocation</w:t>
            </w:r>
          </w:p>
        </w:tc>
        <w:tc>
          <w:tcPr>
            <w:tcW w:w="1571" w:type="dxa"/>
            <w:tcBorders>
              <w:top w:val="single" w:sz="8" w:space="0" w:color="auto"/>
              <w:left w:val="nil"/>
              <w:bottom w:val="nil"/>
              <w:right w:val="single" w:sz="4" w:space="0" w:color="auto"/>
            </w:tcBorders>
            <w:shd w:val="clear" w:color="auto" w:fill="auto"/>
            <w:vAlign w:val="center"/>
            <w:hideMark/>
          </w:tcPr>
          <w:p w14:paraId="4B4780D9" w14:textId="628CC05D" w:rsidR="001503F7" w:rsidRPr="001503F7" w:rsidRDefault="001503F7" w:rsidP="001503F7">
            <w:pPr>
              <w:spacing w:after="0"/>
              <w:jc w:val="center"/>
              <w:rPr>
                <w:rFonts w:ascii="Calibri" w:eastAsia="Times New Roman" w:hAnsi="Calibri" w:cs="Calibri"/>
                <w:b/>
                <w:bCs/>
                <w:color w:val="000000"/>
                <w:sz w:val="18"/>
                <w:szCs w:val="18"/>
                <w:lang w:val="en-US"/>
              </w:rPr>
            </w:pPr>
            <w:r w:rsidRPr="001503F7">
              <w:rPr>
                <w:rFonts w:ascii="Calibri" w:eastAsia="Times New Roman" w:hAnsi="Calibri" w:cs="Calibri"/>
                <w:b/>
                <w:bCs/>
                <w:color w:val="000000"/>
                <w:sz w:val="18"/>
                <w:szCs w:val="18"/>
                <w:lang w:val="en-US"/>
              </w:rPr>
              <w:t xml:space="preserve">First failing parameter </w:t>
            </w:r>
          </w:p>
        </w:tc>
        <w:tc>
          <w:tcPr>
            <w:tcW w:w="1584" w:type="dxa"/>
            <w:tcBorders>
              <w:top w:val="single" w:sz="8" w:space="0" w:color="auto"/>
              <w:left w:val="nil"/>
              <w:bottom w:val="nil"/>
              <w:right w:val="single" w:sz="4" w:space="0" w:color="auto"/>
            </w:tcBorders>
            <w:shd w:val="clear" w:color="auto" w:fill="auto"/>
            <w:vAlign w:val="center"/>
            <w:hideMark/>
          </w:tcPr>
          <w:p w14:paraId="1126DDED" w14:textId="0E03BA69" w:rsidR="001503F7" w:rsidRPr="001503F7" w:rsidRDefault="001503F7" w:rsidP="001503F7">
            <w:pPr>
              <w:spacing w:after="0"/>
              <w:jc w:val="center"/>
              <w:rPr>
                <w:rFonts w:ascii="Calibri" w:eastAsia="Times New Roman" w:hAnsi="Calibri" w:cs="Calibri"/>
                <w:b/>
                <w:bCs/>
                <w:color w:val="000000"/>
                <w:sz w:val="18"/>
                <w:szCs w:val="18"/>
                <w:lang w:val="en-US"/>
              </w:rPr>
            </w:pPr>
            <w:r w:rsidRPr="001503F7">
              <w:rPr>
                <w:rFonts w:ascii="Calibri" w:eastAsia="Times New Roman" w:hAnsi="Calibri" w:cs="Calibri"/>
                <w:b/>
                <w:bCs/>
                <w:color w:val="000000"/>
                <w:sz w:val="18"/>
                <w:szCs w:val="18"/>
                <w:lang w:val="en-US"/>
              </w:rPr>
              <w:t>Power boost (dB)</w:t>
            </w:r>
            <w:r w:rsidRPr="001503F7">
              <w:rPr>
                <w:rFonts w:ascii="Calibri" w:eastAsia="Times New Roman" w:hAnsi="Calibri" w:cs="Calibri"/>
                <w:b/>
                <w:bCs/>
                <w:color w:val="000000"/>
                <w:sz w:val="18"/>
                <w:szCs w:val="18"/>
                <w:lang w:val="en-US"/>
              </w:rPr>
              <w:br/>
            </w:r>
            <w:r w:rsidR="00E1620E">
              <w:rPr>
                <w:rFonts w:ascii="Calibri" w:eastAsia="Times New Roman" w:hAnsi="Calibri" w:cs="Calibri"/>
                <w:b/>
                <w:bCs/>
                <w:color w:val="000000"/>
                <w:sz w:val="18"/>
                <w:szCs w:val="18"/>
                <w:lang w:val="en-US"/>
              </w:rPr>
              <w:t>(</w:t>
            </w:r>
            <w:r w:rsidRPr="001503F7">
              <w:rPr>
                <w:rFonts w:ascii="Calibri" w:eastAsia="Times New Roman" w:hAnsi="Calibri" w:cs="Calibri"/>
                <w:b/>
                <w:bCs/>
                <w:color w:val="000000"/>
                <w:sz w:val="18"/>
                <w:szCs w:val="18"/>
                <w:lang w:val="en-US"/>
              </w:rPr>
              <w:t>Lab bench</w:t>
            </w:r>
            <w:r w:rsidR="00E1620E">
              <w:rPr>
                <w:rFonts w:ascii="Calibri" w:eastAsia="Times New Roman" w:hAnsi="Calibri" w:cs="Calibri"/>
                <w:b/>
                <w:bCs/>
                <w:color w:val="000000"/>
                <w:sz w:val="18"/>
                <w:szCs w:val="18"/>
                <w:lang w:val="en-US"/>
              </w:rPr>
              <w:t xml:space="preserve">, </w:t>
            </w:r>
            <w:r w:rsidR="00E1620E" w:rsidRPr="001503F7">
              <w:rPr>
                <w:rFonts w:ascii="Calibri" w:eastAsia="Times New Roman" w:hAnsi="Calibri" w:cs="Calibri"/>
                <w:b/>
                <w:bCs/>
                <w:color w:val="000000"/>
                <w:sz w:val="18"/>
                <w:szCs w:val="18"/>
                <w:lang w:val="en-US"/>
              </w:rPr>
              <w:t>not capped</w:t>
            </w:r>
            <w:r w:rsidR="00E1620E">
              <w:rPr>
                <w:rFonts w:ascii="Calibri" w:eastAsia="Times New Roman" w:hAnsi="Calibri" w:cs="Calibri"/>
                <w:b/>
                <w:bCs/>
                <w:color w:val="000000"/>
                <w:sz w:val="18"/>
                <w:szCs w:val="18"/>
                <w:lang w:val="en-US"/>
              </w:rPr>
              <w:t xml:space="preserve"> to 1dB</w:t>
            </w:r>
            <w:r w:rsidR="00E1620E" w:rsidRPr="001503F7">
              <w:rPr>
                <w:rFonts w:ascii="Calibri" w:eastAsia="Times New Roman" w:hAnsi="Calibri" w:cs="Calibri"/>
                <w:b/>
                <w:bCs/>
                <w:color w:val="000000"/>
                <w:sz w:val="18"/>
                <w:szCs w:val="18"/>
                <w:lang w:val="en-US"/>
              </w:rPr>
              <w:t>)</w:t>
            </w:r>
          </w:p>
        </w:tc>
        <w:tc>
          <w:tcPr>
            <w:tcW w:w="1728" w:type="dxa"/>
            <w:tcBorders>
              <w:top w:val="single" w:sz="8" w:space="0" w:color="auto"/>
              <w:left w:val="nil"/>
              <w:bottom w:val="nil"/>
              <w:right w:val="single" w:sz="4" w:space="0" w:color="auto"/>
            </w:tcBorders>
            <w:shd w:val="clear" w:color="auto" w:fill="auto"/>
            <w:vAlign w:val="center"/>
            <w:hideMark/>
          </w:tcPr>
          <w:p w14:paraId="1B1C7F74" w14:textId="72C52002" w:rsidR="001503F7" w:rsidRPr="001503F7" w:rsidRDefault="00CA3F99" w:rsidP="001503F7">
            <w:pPr>
              <w:spacing w:after="0"/>
              <w:jc w:val="center"/>
              <w:rPr>
                <w:rFonts w:ascii="Calibri" w:eastAsia="Times New Roman" w:hAnsi="Calibri" w:cs="Calibri"/>
                <w:b/>
                <w:bCs/>
                <w:color w:val="000000"/>
                <w:sz w:val="18"/>
                <w:szCs w:val="18"/>
                <w:lang w:val="en-US"/>
              </w:rPr>
            </w:pPr>
            <w:r>
              <w:rPr>
                <w:rFonts w:ascii="Calibri" w:eastAsia="Times New Roman" w:hAnsi="Calibri" w:cs="Calibri"/>
                <w:b/>
                <w:bCs/>
                <w:color w:val="000000"/>
                <w:sz w:val="18"/>
                <w:szCs w:val="18"/>
                <w:lang w:val="en-US"/>
              </w:rPr>
              <w:t>Power</w:t>
            </w:r>
            <w:r w:rsidR="001503F7" w:rsidRPr="001503F7">
              <w:rPr>
                <w:rFonts w:ascii="Calibri" w:eastAsia="Times New Roman" w:hAnsi="Calibri" w:cs="Calibri"/>
                <w:b/>
                <w:bCs/>
                <w:color w:val="000000"/>
                <w:sz w:val="18"/>
                <w:szCs w:val="18"/>
                <w:lang w:val="en-US"/>
              </w:rPr>
              <w:t xml:space="preserve"> boost (dB) (</w:t>
            </w:r>
            <w:r w:rsidR="00E07215">
              <w:rPr>
                <w:rFonts w:ascii="Calibri" w:eastAsia="Times New Roman" w:hAnsi="Calibri" w:cs="Calibri"/>
                <w:b/>
                <w:bCs/>
                <w:color w:val="000000"/>
                <w:sz w:val="18"/>
                <w:szCs w:val="18"/>
                <w:lang w:val="en-US"/>
              </w:rPr>
              <w:t xml:space="preserve">from </w:t>
            </w:r>
            <w:r w:rsidR="00AE28ED">
              <w:rPr>
                <w:rFonts w:ascii="Calibri" w:eastAsia="Times New Roman" w:hAnsi="Calibri" w:cs="Calibri"/>
                <w:b/>
                <w:bCs/>
                <w:color w:val="000000"/>
                <w:sz w:val="18"/>
                <w:szCs w:val="18"/>
                <w:lang w:val="en-US"/>
              </w:rPr>
              <w:t xml:space="preserve">raw </w:t>
            </w:r>
            <w:r>
              <w:rPr>
                <w:rFonts w:ascii="Calibri" w:eastAsia="Times New Roman" w:hAnsi="Calibri" w:cs="Calibri"/>
                <w:b/>
                <w:bCs/>
                <w:color w:val="000000"/>
                <w:sz w:val="18"/>
                <w:szCs w:val="18"/>
                <w:lang w:val="en-US"/>
              </w:rPr>
              <w:t xml:space="preserve">sim, </w:t>
            </w:r>
            <w:r w:rsidR="001503F7" w:rsidRPr="001503F7">
              <w:rPr>
                <w:rFonts w:ascii="Calibri" w:eastAsia="Times New Roman" w:hAnsi="Calibri" w:cs="Calibri"/>
                <w:b/>
                <w:bCs/>
                <w:color w:val="000000"/>
                <w:sz w:val="18"/>
                <w:szCs w:val="18"/>
                <w:lang w:val="en-US"/>
              </w:rPr>
              <w:t>not capped</w:t>
            </w:r>
            <w:r w:rsidR="00E07215">
              <w:rPr>
                <w:rFonts w:ascii="Calibri" w:eastAsia="Times New Roman" w:hAnsi="Calibri" w:cs="Calibri"/>
                <w:b/>
                <w:bCs/>
                <w:color w:val="000000"/>
                <w:sz w:val="18"/>
                <w:szCs w:val="18"/>
                <w:lang w:val="en-US"/>
              </w:rPr>
              <w:t xml:space="preserve"> to 1dB</w:t>
            </w:r>
            <w:r w:rsidR="001503F7" w:rsidRPr="001503F7">
              <w:rPr>
                <w:rFonts w:ascii="Calibri" w:eastAsia="Times New Roman" w:hAnsi="Calibri" w:cs="Calibri"/>
                <w:b/>
                <w:bCs/>
                <w:color w:val="000000"/>
                <w:sz w:val="18"/>
                <w:szCs w:val="18"/>
                <w:lang w:val="en-US"/>
              </w:rPr>
              <w:t>)</w:t>
            </w:r>
          </w:p>
        </w:tc>
        <w:tc>
          <w:tcPr>
            <w:tcW w:w="1152" w:type="dxa"/>
            <w:tcBorders>
              <w:top w:val="single" w:sz="8" w:space="0" w:color="auto"/>
              <w:left w:val="nil"/>
              <w:bottom w:val="nil"/>
              <w:right w:val="single" w:sz="8" w:space="0" w:color="auto"/>
            </w:tcBorders>
            <w:shd w:val="clear" w:color="auto" w:fill="auto"/>
            <w:vAlign w:val="center"/>
            <w:hideMark/>
          </w:tcPr>
          <w:p w14:paraId="2F523B04" w14:textId="323BCCD4" w:rsidR="001503F7" w:rsidRPr="001503F7" w:rsidRDefault="005A42B4" w:rsidP="00CA3F99">
            <w:pPr>
              <w:spacing w:after="0"/>
              <w:jc w:val="center"/>
              <w:rPr>
                <w:rFonts w:ascii="Calibri" w:eastAsia="Times New Roman" w:hAnsi="Calibri" w:cs="Calibri"/>
                <w:b/>
                <w:bCs/>
                <w:color w:val="000000"/>
                <w:sz w:val="18"/>
                <w:szCs w:val="18"/>
                <w:lang w:val="en-US"/>
              </w:rPr>
            </w:pPr>
            <w:r>
              <w:rPr>
                <w:rFonts w:ascii="Calibri" w:eastAsia="Times New Roman" w:hAnsi="Calibri" w:cs="Calibri"/>
                <w:b/>
                <w:bCs/>
                <w:color w:val="000000"/>
                <w:sz w:val="18"/>
                <w:szCs w:val="18"/>
                <w:lang w:val="en-US"/>
              </w:rPr>
              <w:t>Over estimation by sim</w:t>
            </w:r>
            <w:r w:rsidR="001503F7" w:rsidRPr="001503F7">
              <w:rPr>
                <w:rFonts w:ascii="Calibri" w:eastAsia="Times New Roman" w:hAnsi="Calibri" w:cs="Calibri"/>
                <w:b/>
                <w:bCs/>
                <w:color w:val="000000"/>
                <w:sz w:val="18"/>
                <w:szCs w:val="18"/>
                <w:lang w:val="en-US"/>
              </w:rPr>
              <w:t xml:space="preserve"> (dB)</w:t>
            </w:r>
          </w:p>
        </w:tc>
      </w:tr>
      <w:tr w:rsidR="00CA3F99" w:rsidRPr="001503F7" w14:paraId="633120C7" w14:textId="77777777" w:rsidTr="00E1620E">
        <w:trPr>
          <w:trHeight w:val="290"/>
        </w:trPr>
        <w:tc>
          <w:tcPr>
            <w:tcW w:w="960" w:type="dxa"/>
            <w:tcBorders>
              <w:top w:val="single" w:sz="8" w:space="0" w:color="auto"/>
              <w:left w:val="single" w:sz="8" w:space="0" w:color="auto"/>
              <w:bottom w:val="single" w:sz="4" w:space="0" w:color="auto"/>
              <w:right w:val="single" w:sz="4" w:space="0" w:color="auto"/>
            </w:tcBorders>
            <w:shd w:val="clear" w:color="auto" w:fill="FFF2CC" w:themeFill="accent4" w:themeFillTint="33"/>
            <w:noWrap/>
            <w:vAlign w:val="center"/>
            <w:hideMark/>
          </w:tcPr>
          <w:p w14:paraId="4DDEE36E"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w:t>
            </w:r>
          </w:p>
        </w:tc>
        <w:tc>
          <w:tcPr>
            <w:tcW w:w="1400" w:type="dxa"/>
            <w:tcBorders>
              <w:top w:val="single" w:sz="8" w:space="0" w:color="auto"/>
              <w:left w:val="nil"/>
              <w:bottom w:val="single" w:sz="4" w:space="0" w:color="auto"/>
              <w:right w:val="single" w:sz="4" w:space="0" w:color="auto"/>
            </w:tcBorders>
            <w:shd w:val="clear" w:color="auto" w:fill="FFF2CC" w:themeFill="accent4" w:themeFillTint="33"/>
            <w:noWrap/>
            <w:vAlign w:val="center"/>
            <w:hideMark/>
          </w:tcPr>
          <w:p w14:paraId="7AC7CD2C"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20RB7</w:t>
            </w:r>
          </w:p>
        </w:tc>
        <w:tc>
          <w:tcPr>
            <w:tcW w:w="1571" w:type="dxa"/>
            <w:tcBorders>
              <w:top w:val="single" w:sz="8" w:space="0" w:color="auto"/>
              <w:left w:val="nil"/>
              <w:bottom w:val="single" w:sz="4" w:space="0" w:color="auto"/>
              <w:right w:val="single" w:sz="4" w:space="0" w:color="auto"/>
            </w:tcBorders>
            <w:shd w:val="clear" w:color="auto" w:fill="FFF2CC" w:themeFill="accent4" w:themeFillTint="33"/>
            <w:vAlign w:val="center"/>
            <w:hideMark/>
          </w:tcPr>
          <w:p w14:paraId="5E1710F6"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single" w:sz="8" w:space="0" w:color="auto"/>
              <w:left w:val="nil"/>
              <w:bottom w:val="single" w:sz="4" w:space="0" w:color="auto"/>
              <w:right w:val="single" w:sz="4" w:space="0" w:color="auto"/>
            </w:tcBorders>
            <w:shd w:val="clear" w:color="auto" w:fill="FFF2CC" w:themeFill="accent4" w:themeFillTint="33"/>
            <w:noWrap/>
            <w:vAlign w:val="center"/>
            <w:hideMark/>
          </w:tcPr>
          <w:p w14:paraId="35F29080"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-0.2</w:t>
            </w:r>
          </w:p>
        </w:tc>
        <w:tc>
          <w:tcPr>
            <w:tcW w:w="1728" w:type="dxa"/>
            <w:tcBorders>
              <w:top w:val="single" w:sz="8" w:space="0" w:color="auto"/>
              <w:left w:val="nil"/>
              <w:bottom w:val="single" w:sz="4" w:space="0" w:color="auto"/>
              <w:right w:val="single" w:sz="4" w:space="0" w:color="auto"/>
            </w:tcBorders>
            <w:shd w:val="clear" w:color="auto" w:fill="FFF2CC" w:themeFill="accent4" w:themeFillTint="33"/>
            <w:noWrap/>
            <w:vAlign w:val="center"/>
            <w:hideMark/>
          </w:tcPr>
          <w:p w14:paraId="359E3DE4"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-0.1</w:t>
            </w:r>
          </w:p>
        </w:tc>
        <w:tc>
          <w:tcPr>
            <w:tcW w:w="1152" w:type="dxa"/>
            <w:tcBorders>
              <w:top w:val="single" w:sz="8" w:space="0" w:color="auto"/>
              <w:left w:val="nil"/>
              <w:bottom w:val="single" w:sz="4" w:space="0" w:color="auto"/>
              <w:right w:val="single" w:sz="8" w:space="0" w:color="auto"/>
            </w:tcBorders>
            <w:shd w:val="clear" w:color="auto" w:fill="FFF2CC" w:themeFill="accent4" w:themeFillTint="33"/>
            <w:noWrap/>
            <w:vAlign w:val="center"/>
            <w:hideMark/>
          </w:tcPr>
          <w:p w14:paraId="12B920EF"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0.1</w:t>
            </w:r>
          </w:p>
        </w:tc>
      </w:tr>
      <w:tr w:rsidR="00CA3F99" w:rsidRPr="001503F7" w14:paraId="680CDA12" w14:textId="77777777" w:rsidTr="00E1620E">
        <w:trPr>
          <w:trHeight w:val="290"/>
        </w:trPr>
        <w:tc>
          <w:tcPr>
            <w:tcW w:w="960" w:type="dxa"/>
            <w:tcBorders>
              <w:top w:val="nil"/>
              <w:left w:val="single" w:sz="8" w:space="0" w:color="auto"/>
              <w:bottom w:val="single" w:sz="4" w:space="0" w:color="auto"/>
              <w:right w:val="single" w:sz="4" w:space="0" w:color="auto"/>
            </w:tcBorders>
            <w:shd w:val="clear" w:color="auto" w:fill="FFF2CC" w:themeFill="accent4" w:themeFillTint="33"/>
            <w:noWrap/>
            <w:vAlign w:val="center"/>
            <w:hideMark/>
          </w:tcPr>
          <w:p w14:paraId="6EC355B8"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2</w:t>
            </w:r>
          </w:p>
        </w:tc>
        <w:tc>
          <w:tcPr>
            <w:tcW w:w="1400" w:type="dxa"/>
            <w:tcBorders>
              <w:top w:val="nil"/>
              <w:left w:val="nil"/>
              <w:bottom w:val="single" w:sz="4" w:space="0" w:color="auto"/>
              <w:right w:val="single" w:sz="4" w:space="0" w:color="auto"/>
            </w:tcBorders>
            <w:shd w:val="clear" w:color="auto" w:fill="FFF2CC" w:themeFill="accent4" w:themeFillTint="33"/>
            <w:noWrap/>
            <w:vAlign w:val="center"/>
            <w:hideMark/>
          </w:tcPr>
          <w:p w14:paraId="56BC7578"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20RB9</w:t>
            </w:r>
          </w:p>
        </w:tc>
        <w:tc>
          <w:tcPr>
            <w:tcW w:w="1571" w:type="dxa"/>
            <w:tcBorders>
              <w:top w:val="nil"/>
              <w:left w:val="nil"/>
              <w:bottom w:val="single" w:sz="4" w:space="0" w:color="auto"/>
              <w:right w:val="single" w:sz="4" w:space="0" w:color="auto"/>
            </w:tcBorders>
            <w:shd w:val="clear" w:color="auto" w:fill="FFF2CC" w:themeFill="accent4" w:themeFillTint="33"/>
            <w:vAlign w:val="center"/>
            <w:hideMark/>
          </w:tcPr>
          <w:p w14:paraId="16F35FBA"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4" w:space="0" w:color="auto"/>
              <w:right w:val="single" w:sz="4" w:space="0" w:color="auto"/>
            </w:tcBorders>
            <w:shd w:val="clear" w:color="auto" w:fill="FFF2CC" w:themeFill="accent4" w:themeFillTint="33"/>
            <w:noWrap/>
            <w:vAlign w:val="center"/>
            <w:hideMark/>
          </w:tcPr>
          <w:p w14:paraId="11AC21F6"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0.2</w:t>
            </w:r>
          </w:p>
        </w:tc>
        <w:tc>
          <w:tcPr>
            <w:tcW w:w="1728" w:type="dxa"/>
            <w:tcBorders>
              <w:top w:val="nil"/>
              <w:left w:val="nil"/>
              <w:bottom w:val="single" w:sz="4" w:space="0" w:color="auto"/>
              <w:right w:val="single" w:sz="4" w:space="0" w:color="auto"/>
            </w:tcBorders>
            <w:shd w:val="clear" w:color="auto" w:fill="FFF2CC" w:themeFill="accent4" w:themeFillTint="33"/>
            <w:noWrap/>
            <w:vAlign w:val="center"/>
            <w:hideMark/>
          </w:tcPr>
          <w:p w14:paraId="139FA779"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0.3</w:t>
            </w:r>
          </w:p>
        </w:tc>
        <w:tc>
          <w:tcPr>
            <w:tcW w:w="1152" w:type="dxa"/>
            <w:tcBorders>
              <w:top w:val="nil"/>
              <w:left w:val="nil"/>
              <w:bottom w:val="single" w:sz="4" w:space="0" w:color="auto"/>
              <w:right w:val="single" w:sz="8" w:space="0" w:color="auto"/>
            </w:tcBorders>
            <w:shd w:val="clear" w:color="auto" w:fill="FFF2CC" w:themeFill="accent4" w:themeFillTint="33"/>
            <w:noWrap/>
            <w:vAlign w:val="center"/>
            <w:hideMark/>
          </w:tcPr>
          <w:p w14:paraId="6EE87CE9"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0.1</w:t>
            </w:r>
          </w:p>
        </w:tc>
      </w:tr>
      <w:tr w:rsidR="00CA3F99" w:rsidRPr="001503F7" w14:paraId="7441A1C2" w14:textId="77777777" w:rsidTr="00E1620E">
        <w:trPr>
          <w:trHeight w:val="290"/>
        </w:trPr>
        <w:tc>
          <w:tcPr>
            <w:tcW w:w="960" w:type="dxa"/>
            <w:tcBorders>
              <w:top w:val="nil"/>
              <w:left w:val="single" w:sz="8" w:space="0" w:color="auto"/>
              <w:bottom w:val="single" w:sz="4" w:space="0" w:color="auto"/>
              <w:right w:val="single" w:sz="4" w:space="0" w:color="auto"/>
            </w:tcBorders>
            <w:shd w:val="clear" w:color="auto" w:fill="FFF2CC" w:themeFill="accent4" w:themeFillTint="33"/>
            <w:noWrap/>
            <w:vAlign w:val="center"/>
            <w:hideMark/>
          </w:tcPr>
          <w:p w14:paraId="5016E63D"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3</w:t>
            </w:r>
          </w:p>
        </w:tc>
        <w:tc>
          <w:tcPr>
            <w:tcW w:w="1400" w:type="dxa"/>
            <w:tcBorders>
              <w:top w:val="nil"/>
              <w:left w:val="nil"/>
              <w:bottom w:val="single" w:sz="4" w:space="0" w:color="auto"/>
              <w:right w:val="single" w:sz="4" w:space="0" w:color="auto"/>
            </w:tcBorders>
            <w:shd w:val="clear" w:color="auto" w:fill="FFF2CC" w:themeFill="accent4" w:themeFillTint="33"/>
            <w:noWrap/>
            <w:vAlign w:val="center"/>
            <w:hideMark/>
          </w:tcPr>
          <w:p w14:paraId="198B9C1D"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20RB11</w:t>
            </w:r>
          </w:p>
        </w:tc>
        <w:tc>
          <w:tcPr>
            <w:tcW w:w="1571" w:type="dxa"/>
            <w:tcBorders>
              <w:top w:val="nil"/>
              <w:left w:val="nil"/>
              <w:bottom w:val="single" w:sz="4" w:space="0" w:color="auto"/>
              <w:right w:val="single" w:sz="4" w:space="0" w:color="auto"/>
            </w:tcBorders>
            <w:shd w:val="clear" w:color="auto" w:fill="FFF2CC" w:themeFill="accent4" w:themeFillTint="33"/>
            <w:vAlign w:val="center"/>
            <w:hideMark/>
          </w:tcPr>
          <w:p w14:paraId="1BF0B1DF"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4" w:space="0" w:color="auto"/>
              <w:right w:val="single" w:sz="4" w:space="0" w:color="auto"/>
            </w:tcBorders>
            <w:shd w:val="clear" w:color="auto" w:fill="FFF2CC" w:themeFill="accent4" w:themeFillTint="33"/>
            <w:noWrap/>
            <w:vAlign w:val="center"/>
            <w:hideMark/>
          </w:tcPr>
          <w:p w14:paraId="7BE4675D"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0.4</w:t>
            </w:r>
          </w:p>
        </w:tc>
        <w:tc>
          <w:tcPr>
            <w:tcW w:w="1728" w:type="dxa"/>
            <w:tcBorders>
              <w:top w:val="nil"/>
              <w:left w:val="nil"/>
              <w:bottom w:val="single" w:sz="4" w:space="0" w:color="auto"/>
              <w:right w:val="single" w:sz="4" w:space="0" w:color="auto"/>
            </w:tcBorders>
            <w:shd w:val="clear" w:color="auto" w:fill="FFF2CC" w:themeFill="accent4" w:themeFillTint="33"/>
            <w:noWrap/>
            <w:vAlign w:val="center"/>
            <w:hideMark/>
          </w:tcPr>
          <w:p w14:paraId="045E5333"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0.6</w:t>
            </w:r>
          </w:p>
        </w:tc>
        <w:tc>
          <w:tcPr>
            <w:tcW w:w="1152" w:type="dxa"/>
            <w:tcBorders>
              <w:top w:val="nil"/>
              <w:left w:val="nil"/>
              <w:bottom w:val="single" w:sz="4" w:space="0" w:color="auto"/>
              <w:right w:val="single" w:sz="8" w:space="0" w:color="auto"/>
            </w:tcBorders>
            <w:shd w:val="clear" w:color="auto" w:fill="FFF2CC" w:themeFill="accent4" w:themeFillTint="33"/>
            <w:noWrap/>
            <w:vAlign w:val="center"/>
            <w:hideMark/>
          </w:tcPr>
          <w:p w14:paraId="31AA7B1C"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0.2</w:t>
            </w:r>
          </w:p>
        </w:tc>
      </w:tr>
      <w:tr w:rsidR="00CA3F99" w:rsidRPr="001503F7" w14:paraId="214E117A" w14:textId="77777777" w:rsidTr="00E1620E">
        <w:trPr>
          <w:trHeight w:val="290"/>
        </w:trPr>
        <w:tc>
          <w:tcPr>
            <w:tcW w:w="960" w:type="dxa"/>
            <w:tcBorders>
              <w:top w:val="nil"/>
              <w:left w:val="single" w:sz="8" w:space="0" w:color="auto"/>
              <w:bottom w:val="single" w:sz="4" w:space="0" w:color="auto"/>
              <w:right w:val="single" w:sz="4" w:space="0" w:color="auto"/>
            </w:tcBorders>
            <w:shd w:val="clear" w:color="auto" w:fill="FFF2CC" w:themeFill="accent4" w:themeFillTint="33"/>
            <w:noWrap/>
            <w:vAlign w:val="center"/>
            <w:hideMark/>
          </w:tcPr>
          <w:p w14:paraId="14E77F59"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4</w:t>
            </w:r>
          </w:p>
        </w:tc>
        <w:tc>
          <w:tcPr>
            <w:tcW w:w="1400" w:type="dxa"/>
            <w:tcBorders>
              <w:top w:val="nil"/>
              <w:left w:val="nil"/>
              <w:bottom w:val="single" w:sz="4" w:space="0" w:color="auto"/>
              <w:right w:val="single" w:sz="4" w:space="0" w:color="auto"/>
            </w:tcBorders>
            <w:shd w:val="clear" w:color="auto" w:fill="FFF2CC" w:themeFill="accent4" w:themeFillTint="33"/>
            <w:noWrap/>
            <w:vAlign w:val="center"/>
            <w:hideMark/>
          </w:tcPr>
          <w:p w14:paraId="100D3427"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20RB13</w:t>
            </w:r>
          </w:p>
        </w:tc>
        <w:tc>
          <w:tcPr>
            <w:tcW w:w="1571" w:type="dxa"/>
            <w:tcBorders>
              <w:top w:val="nil"/>
              <w:left w:val="nil"/>
              <w:bottom w:val="single" w:sz="4" w:space="0" w:color="auto"/>
              <w:right w:val="single" w:sz="4" w:space="0" w:color="auto"/>
            </w:tcBorders>
            <w:shd w:val="clear" w:color="auto" w:fill="FFF2CC" w:themeFill="accent4" w:themeFillTint="33"/>
            <w:vAlign w:val="center"/>
            <w:hideMark/>
          </w:tcPr>
          <w:p w14:paraId="65968632"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4" w:space="0" w:color="auto"/>
              <w:right w:val="single" w:sz="4" w:space="0" w:color="auto"/>
            </w:tcBorders>
            <w:shd w:val="clear" w:color="auto" w:fill="FFF2CC" w:themeFill="accent4" w:themeFillTint="33"/>
            <w:noWrap/>
            <w:vAlign w:val="center"/>
            <w:hideMark/>
          </w:tcPr>
          <w:p w14:paraId="5AA717AF"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0.9</w:t>
            </w:r>
          </w:p>
        </w:tc>
        <w:tc>
          <w:tcPr>
            <w:tcW w:w="1728" w:type="dxa"/>
            <w:tcBorders>
              <w:top w:val="nil"/>
              <w:left w:val="nil"/>
              <w:bottom w:val="single" w:sz="4" w:space="0" w:color="auto"/>
              <w:right w:val="single" w:sz="4" w:space="0" w:color="auto"/>
            </w:tcBorders>
            <w:shd w:val="clear" w:color="auto" w:fill="FFF2CC" w:themeFill="accent4" w:themeFillTint="33"/>
            <w:noWrap/>
            <w:vAlign w:val="center"/>
            <w:hideMark/>
          </w:tcPr>
          <w:p w14:paraId="57448783"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1.2</w:t>
            </w:r>
          </w:p>
        </w:tc>
        <w:tc>
          <w:tcPr>
            <w:tcW w:w="1152" w:type="dxa"/>
            <w:tcBorders>
              <w:top w:val="nil"/>
              <w:left w:val="nil"/>
              <w:bottom w:val="single" w:sz="4" w:space="0" w:color="auto"/>
              <w:right w:val="single" w:sz="8" w:space="0" w:color="auto"/>
            </w:tcBorders>
            <w:shd w:val="clear" w:color="auto" w:fill="FFF2CC" w:themeFill="accent4" w:themeFillTint="33"/>
            <w:noWrap/>
            <w:vAlign w:val="center"/>
            <w:hideMark/>
          </w:tcPr>
          <w:p w14:paraId="7B0F9EDA"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0.3</w:t>
            </w:r>
          </w:p>
        </w:tc>
      </w:tr>
      <w:tr w:rsidR="00CA3F99" w:rsidRPr="001503F7" w14:paraId="00C5C1B3" w14:textId="77777777" w:rsidTr="00E1620E">
        <w:trPr>
          <w:trHeight w:val="290"/>
        </w:trPr>
        <w:tc>
          <w:tcPr>
            <w:tcW w:w="960" w:type="dxa"/>
            <w:tcBorders>
              <w:top w:val="nil"/>
              <w:left w:val="single" w:sz="8" w:space="0" w:color="auto"/>
              <w:bottom w:val="single" w:sz="4" w:space="0" w:color="auto"/>
              <w:right w:val="single" w:sz="4" w:space="0" w:color="auto"/>
            </w:tcBorders>
            <w:shd w:val="clear" w:color="auto" w:fill="FFF2CC" w:themeFill="accent4" w:themeFillTint="33"/>
            <w:noWrap/>
            <w:vAlign w:val="center"/>
            <w:hideMark/>
          </w:tcPr>
          <w:p w14:paraId="4B012799"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5</w:t>
            </w:r>
          </w:p>
        </w:tc>
        <w:tc>
          <w:tcPr>
            <w:tcW w:w="1400" w:type="dxa"/>
            <w:tcBorders>
              <w:top w:val="nil"/>
              <w:left w:val="nil"/>
              <w:bottom w:val="single" w:sz="4" w:space="0" w:color="auto"/>
              <w:right w:val="single" w:sz="4" w:space="0" w:color="auto"/>
            </w:tcBorders>
            <w:shd w:val="clear" w:color="auto" w:fill="FFF2CC" w:themeFill="accent4" w:themeFillTint="33"/>
            <w:noWrap/>
            <w:vAlign w:val="center"/>
            <w:hideMark/>
          </w:tcPr>
          <w:p w14:paraId="0658EDDB"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20RB15</w:t>
            </w:r>
          </w:p>
        </w:tc>
        <w:tc>
          <w:tcPr>
            <w:tcW w:w="1571" w:type="dxa"/>
            <w:tcBorders>
              <w:top w:val="nil"/>
              <w:left w:val="nil"/>
              <w:bottom w:val="single" w:sz="4" w:space="0" w:color="auto"/>
              <w:right w:val="single" w:sz="4" w:space="0" w:color="auto"/>
            </w:tcBorders>
            <w:shd w:val="clear" w:color="auto" w:fill="FFF2CC" w:themeFill="accent4" w:themeFillTint="33"/>
            <w:vAlign w:val="center"/>
            <w:hideMark/>
          </w:tcPr>
          <w:p w14:paraId="1CA992CC"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4" w:space="0" w:color="auto"/>
              <w:right w:val="single" w:sz="4" w:space="0" w:color="auto"/>
            </w:tcBorders>
            <w:shd w:val="clear" w:color="auto" w:fill="FFF2CC" w:themeFill="accent4" w:themeFillTint="33"/>
            <w:noWrap/>
            <w:vAlign w:val="center"/>
            <w:hideMark/>
          </w:tcPr>
          <w:p w14:paraId="30716457"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1.4</w:t>
            </w:r>
          </w:p>
        </w:tc>
        <w:tc>
          <w:tcPr>
            <w:tcW w:w="1728" w:type="dxa"/>
            <w:tcBorders>
              <w:top w:val="nil"/>
              <w:left w:val="nil"/>
              <w:bottom w:val="single" w:sz="4" w:space="0" w:color="auto"/>
              <w:right w:val="single" w:sz="4" w:space="0" w:color="auto"/>
            </w:tcBorders>
            <w:shd w:val="clear" w:color="auto" w:fill="FFF2CC" w:themeFill="accent4" w:themeFillTint="33"/>
            <w:noWrap/>
            <w:vAlign w:val="center"/>
            <w:hideMark/>
          </w:tcPr>
          <w:p w14:paraId="09233B58"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1.5</w:t>
            </w:r>
          </w:p>
        </w:tc>
        <w:tc>
          <w:tcPr>
            <w:tcW w:w="1152" w:type="dxa"/>
            <w:tcBorders>
              <w:top w:val="nil"/>
              <w:left w:val="nil"/>
              <w:bottom w:val="single" w:sz="4" w:space="0" w:color="auto"/>
              <w:right w:val="single" w:sz="8" w:space="0" w:color="auto"/>
            </w:tcBorders>
            <w:shd w:val="clear" w:color="auto" w:fill="FFF2CC" w:themeFill="accent4" w:themeFillTint="33"/>
            <w:noWrap/>
            <w:vAlign w:val="center"/>
            <w:hideMark/>
          </w:tcPr>
          <w:p w14:paraId="27A85B5D"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0.1</w:t>
            </w:r>
          </w:p>
        </w:tc>
      </w:tr>
      <w:tr w:rsidR="00CA3F99" w:rsidRPr="001503F7" w14:paraId="28B4A7B9" w14:textId="77777777" w:rsidTr="00E1620E">
        <w:trPr>
          <w:trHeight w:val="300"/>
        </w:trPr>
        <w:tc>
          <w:tcPr>
            <w:tcW w:w="960" w:type="dxa"/>
            <w:tcBorders>
              <w:top w:val="nil"/>
              <w:left w:val="single" w:sz="8" w:space="0" w:color="auto"/>
              <w:bottom w:val="single" w:sz="8" w:space="0" w:color="auto"/>
              <w:right w:val="single" w:sz="4" w:space="0" w:color="auto"/>
            </w:tcBorders>
            <w:shd w:val="clear" w:color="auto" w:fill="FFF2CC" w:themeFill="accent4" w:themeFillTint="33"/>
            <w:noWrap/>
            <w:vAlign w:val="center"/>
            <w:hideMark/>
          </w:tcPr>
          <w:p w14:paraId="3DA4AB5F"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6</w:t>
            </w:r>
          </w:p>
        </w:tc>
        <w:tc>
          <w:tcPr>
            <w:tcW w:w="1400" w:type="dxa"/>
            <w:tcBorders>
              <w:top w:val="nil"/>
              <w:left w:val="nil"/>
              <w:bottom w:val="single" w:sz="8" w:space="0" w:color="auto"/>
              <w:right w:val="single" w:sz="4" w:space="0" w:color="auto"/>
            </w:tcBorders>
            <w:shd w:val="clear" w:color="auto" w:fill="FFF2CC" w:themeFill="accent4" w:themeFillTint="33"/>
            <w:noWrap/>
            <w:vAlign w:val="center"/>
            <w:hideMark/>
          </w:tcPr>
          <w:p w14:paraId="714F2FF4"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20RB17</w:t>
            </w:r>
          </w:p>
        </w:tc>
        <w:tc>
          <w:tcPr>
            <w:tcW w:w="1571" w:type="dxa"/>
            <w:tcBorders>
              <w:top w:val="nil"/>
              <w:left w:val="nil"/>
              <w:bottom w:val="single" w:sz="8" w:space="0" w:color="auto"/>
              <w:right w:val="single" w:sz="4" w:space="0" w:color="auto"/>
            </w:tcBorders>
            <w:shd w:val="clear" w:color="auto" w:fill="FFF2CC" w:themeFill="accent4" w:themeFillTint="33"/>
            <w:vAlign w:val="center"/>
            <w:hideMark/>
          </w:tcPr>
          <w:p w14:paraId="05EFA426"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8" w:space="0" w:color="auto"/>
              <w:right w:val="single" w:sz="4" w:space="0" w:color="auto"/>
            </w:tcBorders>
            <w:shd w:val="clear" w:color="auto" w:fill="FFF2CC" w:themeFill="accent4" w:themeFillTint="33"/>
            <w:noWrap/>
            <w:vAlign w:val="center"/>
            <w:hideMark/>
          </w:tcPr>
          <w:p w14:paraId="5578E6B2"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1.6</w:t>
            </w:r>
          </w:p>
        </w:tc>
        <w:tc>
          <w:tcPr>
            <w:tcW w:w="1728" w:type="dxa"/>
            <w:tcBorders>
              <w:top w:val="nil"/>
              <w:left w:val="nil"/>
              <w:bottom w:val="single" w:sz="8" w:space="0" w:color="auto"/>
              <w:right w:val="single" w:sz="4" w:space="0" w:color="auto"/>
            </w:tcBorders>
            <w:shd w:val="clear" w:color="auto" w:fill="FFF2CC" w:themeFill="accent4" w:themeFillTint="33"/>
            <w:noWrap/>
            <w:vAlign w:val="center"/>
            <w:hideMark/>
          </w:tcPr>
          <w:p w14:paraId="1A3730E7"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1.7</w:t>
            </w:r>
          </w:p>
        </w:tc>
        <w:tc>
          <w:tcPr>
            <w:tcW w:w="1152" w:type="dxa"/>
            <w:tcBorders>
              <w:top w:val="nil"/>
              <w:left w:val="nil"/>
              <w:bottom w:val="single" w:sz="8" w:space="0" w:color="auto"/>
              <w:right w:val="single" w:sz="8" w:space="0" w:color="auto"/>
            </w:tcBorders>
            <w:shd w:val="clear" w:color="auto" w:fill="FFF2CC" w:themeFill="accent4" w:themeFillTint="33"/>
            <w:noWrap/>
            <w:vAlign w:val="center"/>
            <w:hideMark/>
          </w:tcPr>
          <w:p w14:paraId="525BD985"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0.1</w:t>
            </w:r>
          </w:p>
        </w:tc>
      </w:tr>
      <w:tr w:rsidR="00CA3F99" w:rsidRPr="001503F7" w14:paraId="40E2A7D8" w14:textId="77777777" w:rsidTr="00E1620E">
        <w:trPr>
          <w:trHeight w:val="290"/>
        </w:trPr>
        <w:tc>
          <w:tcPr>
            <w:tcW w:w="960" w:type="dxa"/>
            <w:tcBorders>
              <w:top w:val="nil"/>
              <w:left w:val="single" w:sz="8" w:space="0" w:color="auto"/>
              <w:bottom w:val="single" w:sz="4" w:space="0" w:color="auto"/>
              <w:right w:val="single" w:sz="4" w:space="0" w:color="auto"/>
            </w:tcBorders>
            <w:shd w:val="clear" w:color="auto" w:fill="DEEAF6" w:themeFill="accent5" w:themeFillTint="33"/>
            <w:noWrap/>
            <w:vAlign w:val="center"/>
            <w:hideMark/>
          </w:tcPr>
          <w:p w14:paraId="359326F8"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7</w:t>
            </w:r>
          </w:p>
        </w:tc>
        <w:tc>
          <w:tcPr>
            <w:tcW w:w="1400" w:type="dxa"/>
            <w:tcBorders>
              <w:top w:val="nil"/>
              <w:left w:val="nil"/>
              <w:bottom w:val="single" w:sz="4" w:space="0" w:color="auto"/>
              <w:right w:val="single" w:sz="4" w:space="0" w:color="auto"/>
            </w:tcBorders>
            <w:shd w:val="clear" w:color="auto" w:fill="DEEAF6" w:themeFill="accent5" w:themeFillTint="33"/>
            <w:noWrap/>
            <w:vAlign w:val="center"/>
            <w:hideMark/>
          </w:tcPr>
          <w:p w14:paraId="694ACBDD"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40RB17</w:t>
            </w:r>
          </w:p>
        </w:tc>
        <w:tc>
          <w:tcPr>
            <w:tcW w:w="1571" w:type="dxa"/>
            <w:tcBorders>
              <w:top w:val="nil"/>
              <w:left w:val="nil"/>
              <w:bottom w:val="single" w:sz="4" w:space="0" w:color="auto"/>
              <w:right w:val="single" w:sz="4" w:space="0" w:color="auto"/>
            </w:tcBorders>
            <w:shd w:val="clear" w:color="auto" w:fill="DEEAF6" w:themeFill="accent5" w:themeFillTint="33"/>
            <w:vAlign w:val="center"/>
            <w:hideMark/>
          </w:tcPr>
          <w:p w14:paraId="757BB9F8"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4" w:space="0" w:color="auto"/>
              <w:right w:val="single" w:sz="4" w:space="0" w:color="auto"/>
            </w:tcBorders>
            <w:shd w:val="clear" w:color="auto" w:fill="DEEAF6" w:themeFill="accent5" w:themeFillTint="33"/>
            <w:noWrap/>
            <w:vAlign w:val="center"/>
            <w:hideMark/>
          </w:tcPr>
          <w:p w14:paraId="269A5362"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0.4</w:t>
            </w:r>
          </w:p>
        </w:tc>
        <w:tc>
          <w:tcPr>
            <w:tcW w:w="1728" w:type="dxa"/>
            <w:tcBorders>
              <w:top w:val="nil"/>
              <w:left w:val="nil"/>
              <w:bottom w:val="single" w:sz="4" w:space="0" w:color="auto"/>
              <w:right w:val="single" w:sz="4" w:space="0" w:color="auto"/>
            </w:tcBorders>
            <w:shd w:val="clear" w:color="auto" w:fill="DEEAF6" w:themeFill="accent5" w:themeFillTint="33"/>
            <w:noWrap/>
            <w:vAlign w:val="center"/>
            <w:hideMark/>
          </w:tcPr>
          <w:p w14:paraId="097DACD9"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0.6</w:t>
            </w:r>
          </w:p>
        </w:tc>
        <w:tc>
          <w:tcPr>
            <w:tcW w:w="1152" w:type="dxa"/>
            <w:tcBorders>
              <w:top w:val="nil"/>
              <w:left w:val="nil"/>
              <w:bottom w:val="single" w:sz="4" w:space="0" w:color="auto"/>
              <w:right w:val="single" w:sz="8" w:space="0" w:color="auto"/>
            </w:tcBorders>
            <w:shd w:val="clear" w:color="auto" w:fill="DEEAF6" w:themeFill="accent5" w:themeFillTint="33"/>
            <w:noWrap/>
            <w:vAlign w:val="center"/>
            <w:hideMark/>
          </w:tcPr>
          <w:p w14:paraId="355CB6EE"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0.2</w:t>
            </w:r>
          </w:p>
        </w:tc>
      </w:tr>
      <w:tr w:rsidR="00CA3F99" w:rsidRPr="001503F7" w14:paraId="38EBA6EC" w14:textId="77777777" w:rsidTr="00E1620E">
        <w:trPr>
          <w:trHeight w:val="290"/>
        </w:trPr>
        <w:tc>
          <w:tcPr>
            <w:tcW w:w="960" w:type="dxa"/>
            <w:tcBorders>
              <w:top w:val="nil"/>
              <w:left w:val="single" w:sz="8" w:space="0" w:color="auto"/>
              <w:bottom w:val="single" w:sz="4" w:space="0" w:color="auto"/>
              <w:right w:val="single" w:sz="4" w:space="0" w:color="auto"/>
            </w:tcBorders>
            <w:shd w:val="clear" w:color="auto" w:fill="DEEAF6" w:themeFill="accent5" w:themeFillTint="33"/>
            <w:noWrap/>
            <w:vAlign w:val="center"/>
            <w:hideMark/>
          </w:tcPr>
          <w:p w14:paraId="524DEC13"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8</w:t>
            </w:r>
          </w:p>
        </w:tc>
        <w:tc>
          <w:tcPr>
            <w:tcW w:w="1400" w:type="dxa"/>
            <w:tcBorders>
              <w:top w:val="nil"/>
              <w:left w:val="nil"/>
              <w:bottom w:val="single" w:sz="4" w:space="0" w:color="auto"/>
              <w:right w:val="single" w:sz="4" w:space="0" w:color="auto"/>
            </w:tcBorders>
            <w:shd w:val="clear" w:color="auto" w:fill="DEEAF6" w:themeFill="accent5" w:themeFillTint="33"/>
            <w:noWrap/>
            <w:vAlign w:val="center"/>
            <w:hideMark/>
          </w:tcPr>
          <w:p w14:paraId="1266703E"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40RB19</w:t>
            </w:r>
          </w:p>
        </w:tc>
        <w:tc>
          <w:tcPr>
            <w:tcW w:w="1571" w:type="dxa"/>
            <w:tcBorders>
              <w:top w:val="nil"/>
              <w:left w:val="nil"/>
              <w:bottom w:val="single" w:sz="4" w:space="0" w:color="auto"/>
              <w:right w:val="single" w:sz="4" w:space="0" w:color="auto"/>
            </w:tcBorders>
            <w:shd w:val="clear" w:color="auto" w:fill="DEEAF6" w:themeFill="accent5" w:themeFillTint="33"/>
            <w:vAlign w:val="center"/>
            <w:hideMark/>
          </w:tcPr>
          <w:p w14:paraId="7EECBE1B"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4" w:space="0" w:color="auto"/>
              <w:right w:val="single" w:sz="4" w:space="0" w:color="auto"/>
            </w:tcBorders>
            <w:shd w:val="clear" w:color="auto" w:fill="DEEAF6" w:themeFill="accent5" w:themeFillTint="33"/>
            <w:noWrap/>
            <w:vAlign w:val="center"/>
            <w:hideMark/>
          </w:tcPr>
          <w:p w14:paraId="5B460BDE"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0.6</w:t>
            </w:r>
          </w:p>
        </w:tc>
        <w:tc>
          <w:tcPr>
            <w:tcW w:w="1728" w:type="dxa"/>
            <w:tcBorders>
              <w:top w:val="nil"/>
              <w:left w:val="nil"/>
              <w:bottom w:val="single" w:sz="4" w:space="0" w:color="auto"/>
              <w:right w:val="single" w:sz="4" w:space="0" w:color="auto"/>
            </w:tcBorders>
            <w:shd w:val="clear" w:color="auto" w:fill="DEEAF6" w:themeFill="accent5" w:themeFillTint="33"/>
            <w:noWrap/>
            <w:vAlign w:val="center"/>
            <w:hideMark/>
          </w:tcPr>
          <w:p w14:paraId="29421971"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0.8</w:t>
            </w:r>
          </w:p>
        </w:tc>
        <w:tc>
          <w:tcPr>
            <w:tcW w:w="1152" w:type="dxa"/>
            <w:tcBorders>
              <w:top w:val="nil"/>
              <w:left w:val="nil"/>
              <w:bottom w:val="single" w:sz="4" w:space="0" w:color="auto"/>
              <w:right w:val="single" w:sz="8" w:space="0" w:color="auto"/>
            </w:tcBorders>
            <w:shd w:val="clear" w:color="auto" w:fill="DEEAF6" w:themeFill="accent5" w:themeFillTint="33"/>
            <w:noWrap/>
            <w:vAlign w:val="center"/>
            <w:hideMark/>
          </w:tcPr>
          <w:p w14:paraId="67D6DD10"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0.2</w:t>
            </w:r>
          </w:p>
        </w:tc>
      </w:tr>
      <w:tr w:rsidR="00CA3F99" w:rsidRPr="001503F7" w14:paraId="3BAAD10A" w14:textId="77777777" w:rsidTr="00E1620E">
        <w:trPr>
          <w:trHeight w:val="290"/>
        </w:trPr>
        <w:tc>
          <w:tcPr>
            <w:tcW w:w="960" w:type="dxa"/>
            <w:tcBorders>
              <w:top w:val="nil"/>
              <w:left w:val="single" w:sz="8" w:space="0" w:color="auto"/>
              <w:bottom w:val="single" w:sz="4" w:space="0" w:color="auto"/>
              <w:right w:val="single" w:sz="4" w:space="0" w:color="auto"/>
            </w:tcBorders>
            <w:shd w:val="clear" w:color="auto" w:fill="DEEAF6" w:themeFill="accent5" w:themeFillTint="33"/>
            <w:noWrap/>
            <w:vAlign w:val="center"/>
            <w:hideMark/>
          </w:tcPr>
          <w:p w14:paraId="436F8C18"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9</w:t>
            </w:r>
          </w:p>
        </w:tc>
        <w:tc>
          <w:tcPr>
            <w:tcW w:w="1400" w:type="dxa"/>
            <w:tcBorders>
              <w:top w:val="nil"/>
              <w:left w:val="nil"/>
              <w:bottom w:val="single" w:sz="4" w:space="0" w:color="auto"/>
              <w:right w:val="single" w:sz="4" w:space="0" w:color="auto"/>
            </w:tcBorders>
            <w:shd w:val="clear" w:color="auto" w:fill="DEEAF6" w:themeFill="accent5" w:themeFillTint="33"/>
            <w:noWrap/>
            <w:vAlign w:val="center"/>
            <w:hideMark/>
          </w:tcPr>
          <w:p w14:paraId="295E3ED3"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40RB21</w:t>
            </w:r>
          </w:p>
        </w:tc>
        <w:tc>
          <w:tcPr>
            <w:tcW w:w="1571" w:type="dxa"/>
            <w:tcBorders>
              <w:top w:val="nil"/>
              <w:left w:val="nil"/>
              <w:bottom w:val="single" w:sz="4" w:space="0" w:color="auto"/>
              <w:right w:val="single" w:sz="4" w:space="0" w:color="auto"/>
            </w:tcBorders>
            <w:shd w:val="clear" w:color="auto" w:fill="DEEAF6" w:themeFill="accent5" w:themeFillTint="33"/>
            <w:vAlign w:val="center"/>
            <w:hideMark/>
          </w:tcPr>
          <w:p w14:paraId="1F9CF0C8"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4" w:space="0" w:color="auto"/>
              <w:right w:val="single" w:sz="4" w:space="0" w:color="auto"/>
            </w:tcBorders>
            <w:shd w:val="clear" w:color="auto" w:fill="DEEAF6" w:themeFill="accent5" w:themeFillTint="33"/>
            <w:noWrap/>
            <w:vAlign w:val="center"/>
            <w:hideMark/>
          </w:tcPr>
          <w:p w14:paraId="62CDF11C"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0.7</w:t>
            </w:r>
          </w:p>
        </w:tc>
        <w:tc>
          <w:tcPr>
            <w:tcW w:w="1728" w:type="dxa"/>
            <w:tcBorders>
              <w:top w:val="nil"/>
              <w:left w:val="nil"/>
              <w:bottom w:val="single" w:sz="4" w:space="0" w:color="auto"/>
              <w:right w:val="single" w:sz="4" w:space="0" w:color="auto"/>
            </w:tcBorders>
            <w:shd w:val="clear" w:color="auto" w:fill="DEEAF6" w:themeFill="accent5" w:themeFillTint="33"/>
            <w:noWrap/>
            <w:vAlign w:val="center"/>
            <w:hideMark/>
          </w:tcPr>
          <w:p w14:paraId="11A7B1D1"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0.9</w:t>
            </w:r>
          </w:p>
        </w:tc>
        <w:tc>
          <w:tcPr>
            <w:tcW w:w="1152" w:type="dxa"/>
            <w:tcBorders>
              <w:top w:val="nil"/>
              <w:left w:val="nil"/>
              <w:bottom w:val="single" w:sz="4" w:space="0" w:color="auto"/>
              <w:right w:val="single" w:sz="8" w:space="0" w:color="auto"/>
            </w:tcBorders>
            <w:shd w:val="clear" w:color="auto" w:fill="DEEAF6" w:themeFill="accent5" w:themeFillTint="33"/>
            <w:noWrap/>
            <w:vAlign w:val="center"/>
            <w:hideMark/>
          </w:tcPr>
          <w:p w14:paraId="695D4EF4"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0.2</w:t>
            </w:r>
          </w:p>
        </w:tc>
      </w:tr>
      <w:tr w:rsidR="00CA3F99" w:rsidRPr="001503F7" w14:paraId="30AC84B5" w14:textId="77777777" w:rsidTr="00E1620E">
        <w:trPr>
          <w:trHeight w:val="290"/>
        </w:trPr>
        <w:tc>
          <w:tcPr>
            <w:tcW w:w="960" w:type="dxa"/>
            <w:tcBorders>
              <w:top w:val="nil"/>
              <w:left w:val="single" w:sz="8" w:space="0" w:color="auto"/>
              <w:bottom w:val="single" w:sz="4" w:space="0" w:color="auto"/>
              <w:right w:val="single" w:sz="4" w:space="0" w:color="auto"/>
            </w:tcBorders>
            <w:shd w:val="clear" w:color="auto" w:fill="DEEAF6" w:themeFill="accent5" w:themeFillTint="33"/>
            <w:noWrap/>
            <w:vAlign w:val="center"/>
            <w:hideMark/>
          </w:tcPr>
          <w:p w14:paraId="232243C7"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lastRenderedPageBreak/>
              <w:t>10</w:t>
            </w:r>
          </w:p>
        </w:tc>
        <w:tc>
          <w:tcPr>
            <w:tcW w:w="1400" w:type="dxa"/>
            <w:tcBorders>
              <w:top w:val="nil"/>
              <w:left w:val="nil"/>
              <w:bottom w:val="single" w:sz="4" w:space="0" w:color="auto"/>
              <w:right w:val="single" w:sz="4" w:space="0" w:color="auto"/>
            </w:tcBorders>
            <w:shd w:val="clear" w:color="auto" w:fill="DEEAF6" w:themeFill="accent5" w:themeFillTint="33"/>
            <w:noWrap/>
            <w:vAlign w:val="center"/>
            <w:hideMark/>
          </w:tcPr>
          <w:p w14:paraId="748EE648"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40RB23</w:t>
            </w:r>
          </w:p>
        </w:tc>
        <w:tc>
          <w:tcPr>
            <w:tcW w:w="1571" w:type="dxa"/>
            <w:tcBorders>
              <w:top w:val="nil"/>
              <w:left w:val="nil"/>
              <w:bottom w:val="single" w:sz="4" w:space="0" w:color="auto"/>
              <w:right w:val="single" w:sz="4" w:space="0" w:color="auto"/>
            </w:tcBorders>
            <w:shd w:val="clear" w:color="auto" w:fill="DEEAF6" w:themeFill="accent5" w:themeFillTint="33"/>
            <w:vAlign w:val="center"/>
            <w:hideMark/>
          </w:tcPr>
          <w:p w14:paraId="292552D1"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4" w:space="0" w:color="auto"/>
              <w:right w:val="single" w:sz="4" w:space="0" w:color="auto"/>
            </w:tcBorders>
            <w:shd w:val="clear" w:color="auto" w:fill="DEEAF6" w:themeFill="accent5" w:themeFillTint="33"/>
            <w:noWrap/>
            <w:vAlign w:val="center"/>
            <w:hideMark/>
          </w:tcPr>
          <w:p w14:paraId="17E6DCBE"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0.9</w:t>
            </w:r>
          </w:p>
        </w:tc>
        <w:tc>
          <w:tcPr>
            <w:tcW w:w="1728" w:type="dxa"/>
            <w:tcBorders>
              <w:top w:val="nil"/>
              <w:left w:val="nil"/>
              <w:bottom w:val="single" w:sz="4" w:space="0" w:color="auto"/>
              <w:right w:val="single" w:sz="4" w:space="0" w:color="auto"/>
            </w:tcBorders>
            <w:shd w:val="clear" w:color="auto" w:fill="DEEAF6" w:themeFill="accent5" w:themeFillTint="33"/>
            <w:noWrap/>
            <w:vAlign w:val="center"/>
            <w:hideMark/>
          </w:tcPr>
          <w:p w14:paraId="0EAF1D13"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1.1</w:t>
            </w:r>
          </w:p>
        </w:tc>
        <w:tc>
          <w:tcPr>
            <w:tcW w:w="1152" w:type="dxa"/>
            <w:tcBorders>
              <w:top w:val="nil"/>
              <w:left w:val="nil"/>
              <w:bottom w:val="single" w:sz="4" w:space="0" w:color="auto"/>
              <w:right w:val="single" w:sz="8" w:space="0" w:color="auto"/>
            </w:tcBorders>
            <w:shd w:val="clear" w:color="auto" w:fill="DEEAF6" w:themeFill="accent5" w:themeFillTint="33"/>
            <w:noWrap/>
            <w:vAlign w:val="center"/>
            <w:hideMark/>
          </w:tcPr>
          <w:p w14:paraId="6EFB1048"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0.2</w:t>
            </w:r>
          </w:p>
        </w:tc>
      </w:tr>
      <w:tr w:rsidR="00CA3F99" w:rsidRPr="001503F7" w14:paraId="427ED4B0" w14:textId="77777777" w:rsidTr="00E1620E">
        <w:trPr>
          <w:trHeight w:val="290"/>
        </w:trPr>
        <w:tc>
          <w:tcPr>
            <w:tcW w:w="960" w:type="dxa"/>
            <w:tcBorders>
              <w:top w:val="nil"/>
              <w:left w:val="single" w:sz="8" w:space="0" w:color="auto"/>
              <w:bottom w:val="single" w:sz="4" w:space="0" w:color="auto"/>
              <w:right w:val="single" w:sz="4" w:space="0" w:color="auto"/>
            </w:tcBorders>
            <w:shd w:val="clear" w:color="auto" w:fill="DEEAF6" w:themeFill="accent5" w:themeFillTint="33"/>
            <w:noWrap/>
            <w:vAlign w:val="center"/>
            <w:hideMark/>
          </w:tcPr>
          <w:p w14:paraId="656BD29E"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11</w:t>
            </w:r>
          </w:p>
        </w:tc>
        <w:tc>
          <w:tcPr>
            <w:tcW w:w="1400" w:type="dxa"/>
            <w:tcBorders>
              <w:top w:val="nil"/>
              <w:left w:val="nil"/>
              <w:bottom w:val="single" w:sz="4" w:space="0" w:color="auto"/>
              <w:right w:val="single" w:sz="4" w:space="0" w:color="auto"/>
            </w:tcBorders>
            <w:shd w:val="clear" w:color="auto" w:fill="DEEAF6" w:themeFill="accent5" w:themeFillTint="33"/>
            <w:noWrap/>
            <w:vAlign w:val="center"/>
            <w:hideMark/>
          </w:tcPr>
          <w:p w14:paraId="747BE072"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40RB25</w:t>
            </w:r>
          </w:p>
        </w:tc>
        <w:tc>
          <w:tcPr>
            <w:tcW w:w="1571" w:type="dxa"/>
            <w:tcBorders>
              <w:top w:val="nil"/>
              <w:left w:val="nil"/>
              <w:bottom w:val="single" w:sz="4" w:space="0" w:color="auto"/>
              <w:right w:val="single" w:sz="4" w:space="0" w:color="auto"/>
            </w:tcBorders>
            <w:shd w:val="clear" w:color="auto" w:fill="DEEAF6" w:themeFill="accent5" w:themeFillTint="33"/>
            <w:vAlign w:val="center"/>
            <w:hideMark/>
          </w:tcPr>
          <w:p w14:paraId="4F5E6894"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4" w:space="0" w:color="auto"/>
              <w:right w:val="single" w:sz="4" w:space="0" w:color="auto"/>
            </w:tcBorders>
            <w:shd w:val="clear" w:color="auto" w:fill="DEEAF6" w:themeFill="accent5" w:themeFillTint="33"/>
            <w:noWrap/>
            <w:vAlign w:val="center"/>
            <w:hideMark/>
          </w:tcPr>
          <w:p w14:paraId="73DED6A5"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1.0</w:t>
            </w:r>
          </w:p>
        </w:tc>
        <w:tc>
          <w:tcPr>
            <w:tcW w:w="1728" w:type="dxa"/>
            <w:tcBorders>
              <w:top w:val="nil"/>
              <w:left w:val="nil"/>
              <w:bottom w:val="single" w:sz="4" w:space="0" w:color="auto"/>
              <w:right w:val="single" w:sz="4" w:space="0" w:color="auto"/>
            </w:tcBorders>
            <w:shd w:val="clear" w:color="auto" w:fill="DEEAF6" w:themeFill="accent5" w:themeFillTint="33"/>
            <w:noWrap/>
            <w:vAlign w:val="center"/>
            <w:hideMark/>
          </w:tcPr>
          <w:p w14:paraId="46DD72D3"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1.2</w:t>
            </w:r>
          </w:p>
        </w:tc>
        <w:tc>
          <w:tcPr>
            <w:tcW w:w="1152" w:type="dxa"/>
            <w:tcBorders>
              <w:top w:val="nil"/>
              <w:left w:val="nil"/>
              <w:bottom w:val="single" w:sz="4" w:space="0" w:color="auto"/>
              <w:right w:val="single" w:sz="8" w:space="0" w:color="auto"/>
            </w:tcBorders>
            <w:shd w:val="clear" w:color="auto" w:fill="DEEAF6" w:themeFill="accent5" w:themeFillTint="33"/>
            <w:noWrap/>
            <w:vAlign w:val="center"/>
            <w:hideMark/>
          </w:tcPr>
          <w:p w14:paraId="388ADE4C"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0.2</w:t>
            </w:r>
          </w:p>
        </w:tc>
      </w:tr>
      <w:tr w:rsidR="00CA3F99" w:rsidRPr="001503F7" w14:paraId="57F940FD" w14:textId="77777777" w:rsidTr="00E1620E">
        <w:trPr>
          <w:trHeight w:val="290"/>
        </w:trPr>
        <w:tc>
          <w:tcPr>
            <w:tcW w:w="960" w:type="dxa"/>
            <w:tcBorders>
              <w:top w:val="nil"/>
              <w:left w:val="single" w:sz="8" w:space="0" w:color="auto"/>
              <w:bottom w:val="single" w:sz="4" w:space="0" w:color="auto"/>
              <w:right w:val="single" w:sz="4" w:space="0" w:color="auto"/>
            </w:tcBorders>
            <w:shd w:val="clear" w:color="auto" w:fill="DEEAF6" w:themeFill="accent5" w:themeFillTint="33"/>
            <w:noWrap/>
            <w:vAlign w:val="center"/>
            <w:hideMark/>
          </w:tcPr>
          <w:p w14:paraId="16B23DEE"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12</w:t>
            </w:r>
          </w:p>
        </w:tc>
        <w:tc>
          <w:tcPr>
            <w:tcW w:w="1400" w:type="dxa"/>
            <w:tcBorders>
              <w:top w:val="nil"/>
              <w:left w:val="nil"/>
              <w:bottom w:val="single" w:sz="4" w:space="0" w:color="auto"/>
              <w:right w:val="single" w:sz="4" w:space="0" w:color="auto"/>
            </w:tcBorders>
            <w:shd w:val="clear" w:color="auto" w:fill="DEEAF6" w:themeFill="accent5" w:themeFillTint="33"/>
            <w:noWrap/>
            <w:vAlign w:val="center"/>
            <w:hideMark/>
          </w:tcPr>
          <w:p w14:paraId="4EFE8CB5"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40RB27</w:t>
            </w:r>
          </w:p>
        </w:tc>
        <w:tc>
          <w:tcPr>
            <w:tcW w:w="1571" w:type="dxa"/>
            <w:tcBorders>
              <w:top w:val="nil"/>
              <w:left w:val="nil"/>
              <w:bottom w:val="single" w:sz="4" w:space="0" w:color="auto"/>
              <w:right w:val="single" w:sz="4" w:space="0" w:color="auto"/>
            </w:tcBorders>
            <w:shd w:val="clear" w:color="auto" w:fill="DEEAF6" w:themeFill="accent5" w:themeFillTint="33"/>
            <w:vAlign w:val="center"/>
            <w:hideMark/>
          </w:tcPr>
          <w:p w14:paraId="1668CCE7"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4" w:space="0" w:color="auto"/>
              <w:right w:val="single" w:sz="4" w:space="0" w:color="auto"/>
            </w:tcBorders>
            <w:shd w:val="clear" w:color="auto" w:fill="DEEAF6" w:themeFill="accent5" w:themeFillTint="33"/>
            <w:noWrap/>
            <w:vAlign w:val="center"/>
            <w:hideMark/>
          </w:tcPr>
          <w:p w14:paraId="4D8988E4"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1.1</w:t>
            </w:r>
          </w:p>
        </w:tc>
        <w:tc>
          <w:tcPr>
            <w:tcW w:w="1728" w:type="dxa"/>
            <w:tcBorders>
              <w:top w:val="nil"/>
              <w:left w:val="nil"/>
              <w:bottom w:val="single" w:sz="4" w:space="0" w:color="auto"/>
              <w:right w:val="single" w:sz="4" w:space="0" w:color="auto"/>
            </w:tcBorders>
            <w:shd w:val="clear" w:color="auto" w:fill="DEEAF6" w:themeFill="accent5" w:themeFillTint="33"/>
            <w:noWrap/>
            <w:vAlign w:val="center"/>
            <w:hideMark/>
          </w:tcPr>
          <w:p w14:paraId="30557DE7"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1.3</w:t>
            </w:r>
          </w:p>
        </w:tc>
        <w:tc>
          <w:tcPr>
            <w:tcW w:w="1152" w:type="dxa"/>
            <w:tcBorders>
              <w:top w:val="nil"/>
              <w:left w:val="nil"/>
              <w:bottom w:val="single" w:sz="4" w:space="0" w:color="auto"/>
              <w:right w:val="single" w:sz="8" w:space="0" w:color="auto"/>
            </w:tcBorders>
            <w:shd w:val="clear" w:color="auto" w:fill="DEEAF6" w:themeFill="accent5" w:themeFillTint="33"/>
            <w:noWrap/>
            <w:vAlign w:val="center"/>
            <w:hideMark/>
          </w:tcPr>
          <w:p w14:paraId="5ACBD00C"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0.2</w:t>
            </w:r>
          </w:p>
        </w:tc>
      </w:tr>
      <w:tr w:rsidR="00CA3F99" w:rsidRPr="001503F7" w14:paraId="766CA183" w14:textId="77777777" w:rsidTr="00E1620E">
        <w:trPr>
          <w:trHeight w:val="290"/>
        </w:trPr>
        <w:tc>
          <w:tcPr>
            <w:tcW w:w="960" w:type="dxa"/>
            <w:tcBorders>
              <w:top w:val="nil"/>
              <w:left w:val="single" w:sz="8" w:space="0" w:color="auto"/>
              <w:bottom w:val="single" w:sz="4" w:space="0" w:color="auto"/>
              <w:right w:val="single" w:sz="4" w:space="0" w:color="auto"/>
            </w:tcBorders>
            <w:shd w:val="clear" w:color="auto" w:fill="DEEAF6" w:themeFill="accent5" w:themeFillTint="33"/>
            <w:noWrap/>
            <w:vAlign w:val="center"/>
            <w:hideMark/>
          </w:tcPr>
          <w:p w14:paraId="103F0194"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13</w:t>
            </w:r>
          </w:p>
        </w:tc>
        <w:tc>
          <w:tcPr>
            <w:tcW w:w="1400" w:type="dxa"/>
            <w:tcBorders>
              <w:top w:val="nil"/>
              <w:left w:val="nil"/>
              <w:bottom w:val="single" w:sz="4" w:space="0" w:color="auto"/>
              <w:right w:val="single" w:sz="4" w:space="0" w:color="auto"/>
            </w:tcBorders>
            <w:shd w:val="clear" w:color="auto" w:fill="DEEAF6" w:themeFill="accent5" w:themeFillTint="33"/>
            <w:noWrap/>
            <w:vAlign w:val="center"/>
            <w:hideMark/>
          </w:tcPr>
          <w:p w14:paraId="5C2C522C"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40RB29</w:t>
            </w:r>
          </w:p>
        </w:tc>
        <w:tc>
          <w:tcPr>
            <w:tcW w:w="1571" w:type="dxa"/>
            <w:tcBorders>
              <w:top w:val="nil"/>
              <w:left w:val="nil"/>
              <w:bottom w:val="single" w:sz="4" w:space="0" w:color="auto"/>
              <w:right w:val="single" w:sz="4" w:space="0" w:color="auto"/>
            </w:tcBorders>
            <w:shd w:val="clear" w:color="auto" w:fill="DEEAF6" w:themeFill="accent5" w:themeFillTint="33"/>
            <w:vAlign w:val="center"/>
            <w:hideMark/>
          </w:tcPr>
          <w:p w14:paraId="2B593FCC"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4" w:space="0" w:color="auto"/>
              <w:right w:val="single" w:sz="4" w:space="0" w:color="auto"/>
            </w:tcBorders>
            <w:shd w:val="clear" w:color="auto" w:fill="DEEAF6" w:themeFill="accent5" w:themeFillTint="33"/>
            <w:noWrap/>
            <w:vAlign w:val="center"/>
            <w:hideMark/>
          </w:tcPr>
          <w:p w14:paraId="19F13879"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1.4</w:t>
            </w:r>
          </w:p>
        </w:tc>
        <w:tc>
          <w:tcPr>
            <w:tcW w:w="1728" w:type="dxa"/>
            <w:tcBorders>
              <w:top w:val="nil"/>
              <w:left w:val="nil"/>
              <w:bottom w:val="single" w:sz="4" w:space="0" w:color="auto"/>
              <w:right w:val="single" w:sz="4" w:space="0" w:color="auto"/>
            </w:tcBorders>
            <w:shd w:val="clear" w:color="auto" w:fill="DEEAF6" w:themeFill="accent5" w:themeFillTint="33"/>
            <w:noWrap/>
            <w:vAlign w:val="center"/>
            <w:hideMark/>
          </w:tcPr>
          <w:p w14:paraId="561038BF"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1.6</w:t>
            </w:r>
          </w:p>
        </w:tc>
        <w:tc>
          <w:tcPr>
            <w:tcW w:w="1152" w:type="dxa"/>
            <w:tcBorders>
              <w:top w:val="nil"/>
              <w:left w:val="nil"/>
              <w:bottom w:val="single" w:sz="4" w:space="0" w:color="auto"/>
              <w:right w:val="single" w:sz="8" w:space="0" w:color="auto"/>
            </w:tcBorders>
            <w:shd w:val="clear" w:color="auto" w:fill="DEEAF6" w:themeFill="accent5" w:themeFillTint="33"/>
            <w:noWrap/>
            <w:vAlign w:val="center"/>
            <w:hideMark/>
          </w:tcPr>
          <w:p w14:paraId="475DD978"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0.2</w:t>
            </w:r>
          </w:p>
        </w:tc>
      </w:tr>
      <w:tr w:rsidR="00CA3F99" w:rsidRPr="001503F7" w14:paraId="7C0F4A91" w14:textId="77777777" w:rsidTr="00E1620E">
        <w:trPr>
          <w:trHeight w:val="300"/>
        </w:trPr>
        <w:tc>
          <w:tcPr>
            <w:tcW w:w="960" w:type="dxa"/>
            <w:tcBorders>
              <w:top w:val="nil"/>
              <w:left w:val="single" w:sz="8" w:space="0" w:color="auto"/>
              <w:bottom w:val="single" w:sz="8" w:space="0" w:color="auto"/>
              <w:right w:val="single" w:sz="4" w:space="0" w:color="auto"/>
            </w:tcBorders>
            <w:shd w:val="clear" w:color="auto" w:fill="DEEAF6" w:themeFill="accent5" w:themeFillTint="33"/>
            <w:noWrap/>
            <w:vAlign w:val="center"/>
            <w:hideMark/>
          </w:tcPr>
          <w:p w14:paraId="407D2563"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14</w:t>
            </w:r>
          </w:p>
        </w:tc>
        <w:tc>
          <w:tcPr>
            <w:tcW w:w="1400" w:type="dxa"/>
            <w:tcBorders>
              <w:top w:val="nil"/>
              <w:left w:val="nil"/>
              <w:bottom w:val="single" w:sz="8" w:space="0" w:color="auto"/>
              <w:right w:val="single" w:sz="4" w:space="0" w:color="auto"/>
            </w:tcBorders>
            <w:shd w:val="clear" w:color="auto" w:fill="DEEAF6" w:themeFill="accent5" w:themeFillTint="33"/>
            <w:noWrap/>
            <w:vAlign w:val="center"/>
            <w:hideMark/>
          </w:tcPr>
          <w:p w14:paraId="1C10181D"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40RB31</w:t>
            </w:r>
          </w:p>
        </w:tc>
        <w:tc>
          <w:tcPr>
            <w:tcW w:w="1571" w:type="dxa"/>
            <w:tcBorders>
              <w:top w:val="nil"/>
              <w:left w:val="nil"/>
              <w:bottom w:val="single" w:sz="8" w:space="0" w:color="auto"/>
              <w:right w:val="single" w:sz="4" w:space="0" w:color="auto"/>
            </w:tcBorders>
            <w:shd w:val="clear" w:color="auto" w:fill="DEEAF6" w:themeFill="accent5" w:themeFillTint="33"/>
            <w:vAlign w:val="center"/>
            <w:hideMark/>
          </w:tcPr>
          <w:p w14:paraId="3079DF83"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SEM</w:t>
            </w:r>
          </w:p>
        </w:tc>
        <w:tc>
          <w:tcPr>
            <w:tcW w:w="1584" w:type="dxa"/>
            <w:tcBorders>
              <w:top w:val="nil"/>
              <w:left w:val="nil"/>
              <w:bottom w:val="single" w:sz="8" w:space="0" w:color="auto"/>
              <w:right w:val="single" w:sz="4" w:space="0" w:color="auto"/>
            </w:tcBorders>
            <w:shd w:val="clear" w:color="auto" w:fill="DEEAF6" w:themeFill="accent5" w:themeFillTint="33"/>
            <w:noWrap/>
            <w:vAlign w:val="center"/>
            <w:hideMark/>
          </w:tcPr>
          <w:p w14:paraId="4E80694C"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1.5</w:t>
            </w:r>
          </w:p>
        </w:tc>
        <w:tc>
          <w:tcPr>
            <w:tcW w:w="1728" w:type="dxa"/>
            <w:tcBorders>
              <w:top w:val="nil"/>
              <w:left w:val="nil"/>
              <w:bottom w:val="single" w:sz="8" w:space="0" w:color="auto"/>
              <w:right w:val="single" w:sz="4" w:space="0" w:color="auto"/>
            </w:tcBorders>
            <w:shd w:val="clear" w:color="auto" w:fill="DEEAF6" w:themeFill="accent5" w:themeFillTint="33"/>
            <w:noWrap/>
            <w:vAlign w:val="center"/>
            <w:hideMark/>
          </w:tcPr>
          <w:p w14:paraId="2F54781B" w14:textId="77777777" w:rsidR="001503F7" w:rsidRPr="001503F7" w:rsidRDefault="001503F7" w:rsidP="001503F7">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1.7</w:t>
            </w:r>
          </w:p>
        </w:tc>
        <w:tc>
          <w:tcPr>
            <w:tcW w:w="1152" w:type="dxa"/>
            <w:tcBorders>
              <w:top w:val="nil"/>
              <w:left w:val="nil"/>
              <w:bottom w:val="single" w:sz="8" w:space="0" w:color="auto"/>
              <w:right w:val="single" w:sz="8" w:space="0" w:color="auto"/>
            </w:tcBorders>
            <w:shd w:val="clear" w:color="auto" w:fill="DEEAF6" w:themeFill="accent5" w:themeFillTint="33"/>
            <w:noWrap/>
            <w:vAlign w:val="center"/>
            <w:hideMark/>
          </w:tcPr>
          <w:p w14:paraId="56906213" w14:textId="77777777" w:rsidR="001503F7" w:rsidRPr="001503F7" w:rsidRDefault="001503F7" w:rsidP="00CA3F99">
            <w:pPr>
              <w:spacing w:after="0"/>
              <w:jc w:val="center"/>
              <w:rPr>
                <w:rFonts w:ascii="Calibri" w:eastAsia="Times New Roman" w:hAnsi="Calibri" w:cs="Calibri"/>
                <w:color w:val="000000"/>
                <w:sz w:val="18"/>
                <w:szCs w:val="18"/>
                <w:lang w:val="en-US"/>
              </w:rPr>
            </w:pPr>
            <w:r w:rsidRPr="001503F7">
              <w:rPr>
                <w:rFonts w:ascii="Calibri" w:eastAsia="Times New Roman" w:hAnsi="Calibri" w:cs="Calibri"/>
                <w:color w:val="000000"/>
                <w:sz w:val="18"/>
                <w:szCs w:val="18"/>
                <w:lang w:val="en-US"/>
              </w:rPr>
              <w:t>0.2</w:t>
            </w:r>
          </w:p>
        </w:tc>
      </w:tr>
    </w:tbl>
    <w:p w14:paraId="3A09F673" w14:textId="77777777" w:rsidR="00BE7FE3" w:rsidRDefault="00BE7FE3" w:rsidP="003A3A36"/>
    <w:p w14:paraId="30FB6AB3" w14:textId="4950079C" w:rsidR="003A3A36" w:rsidRDefault="00EF257E" w:rsidP="003A3A36">
      <w:r>
        <w:t>As a summary, th</w:t>
      </w:r>
      <w:r w:rsidR="00BE7FE3">
        <w:t>e comparison shows</w:t>
      </w:r>
      <w:r w:rsidR="006461FC">
        <w:t xml:space="preserve"> strong agreement between </w:t>
      </w:r>
      <w:r w:rsidR="006E6C55">
        <w:t>measured data and projected performance from simulation</w:t>
      </w:r>
      <w:r>
        <w:t>. T</w:t>
      </w:r>
      <w:r w:rsidR="00A4715E">
        <w:t xml:space="preserve">he table shows </w:t>
      </w:r>
      <w:r w:rsidR="00E471BC">
        <w:t xml:space="preserve">a systematic </w:t>
      </w:r>
      <w:r w:rsidR="00A4715E">
        <w:t>error in the range of 0.1 to 0.3 d</w:t>
      </w:r>
      <w:r w:rsidR="00E471BC">
        <w:t xml:space="preserve">B. The systematic </w:t>
      </w:r>
      <w:r>
        <w:t xml:space="preserve">nature of the </w:t>
      </w:r>
      <w:r w:rsidR="00E471BC">
        <w:t xml:space="preserve">error </w:t>
      </w:r>
      <w:r w:rsidR="001F60EE">
        <w:t xml:space="preserve">points to a calibration type error but more importantly, </w:t>
      </w:r>
      <w:r>
        <w:t>implies that</w:t>
      </w:r>
      <w:r w:rsidR="009D7843">
        <w:t xml:space="preserve"> the simulation accurately predicts the trend of increasing UL power as distance of RB allocation from </w:t>
      </w:r>
      <w:r w:rsidR="00824105">
        <w:t>the inner/outer boundary</w:t>
      </w:r>
      <w:r w:rsidR="009D7843">
        <w:t xml:space="preserve"> increases.</w:t>
      </w:r>
    </w:p>
    <w:p w14:paraId="19EEA5A1" w14:textId="497C20C7" w:rsidR="005541BB" w:rsidRPr="00D85A54" w:rsidRDefault="00853EA1">
      <w:pPr>
        <w:spacing w:after="0"/>
        <w:rPr>
          <w:b/>
          <w:bCs/>
        </w:rPr>
      </w:pPr>
      <w:r w:rsidRPr="000B430F">
        <w:rPr>
          <w:b/>
          <w:bCs/>
        </w:rPr>
        <w:t xml:space="preserve">Observation </w:t>
      </w:r>
      <w:r>
        <w:rPr>
          <w:b/>
          <w:bCs/>
        </w:rPr>
        <w:t>2</w:t>
      </w:r>
      <w:r w:rsidRPr="000B430F">
        <w:rPr>
          <w:b/>
          <w:bCs/>
        </w:rPr>
        <w:t xml:space="preserve">: </w:t>
      </w:r>
      <w:r w:rsidR="005F673D">
        <w:rPr>
          <w:b/>
          <w:bCs/>
        </w:rPr>
        <w:t>For PC2, s</w:t>
      </w:r>
      <w:r w:rsidR="00EF786D">
        <w:rPr>
          <w:b/>
          <w:bCs/>
        </w:rPr>
        <w:t xml:space="preserve">imulation data </w:t>
      </w:r>
      <w:r w:rsidR="00DA46A5">
        <w:rPr>
          <w:b/>
          <w:bCs/>
        </w:rPr>
        <w:t>for boosted performance is well aligned with lab observations.</w:t>
      </w:r>
      <w:r w:rsidR="00FE789E">
        <w:rPr>
          <w:b/>
          <w:bCs/>
        </w:rPr>
        <w:t xml:space="preserve"> </w:t>
      </w:r>
    </w:p>
    <w:p w14:paraId="1214A880" w14:textId="46635E9E" w:rsidR="00EA5D8A" w:rsidRDefault="00A277EE" w:rsidP="00EA5D8A">
      <w:pPr>
        <w:pStyle w:val="Heading3"/>
      </w:pPr>
      <w:r>
        <w:t>Refinement direction for</w:t>
      </w:r>
      <w:r w:rsidR="00EA5D8A">
        <w:t xml:space="preserve"> RBoffset parameter ‘P1’ </w:t>
      </w:r>
    </w:p>
    <w:p w14:paraId="3C0F3C90" w14:textId="39C76342" w:rsidR="004C7254" w:rsidRDefault="00DE3B38" w:rsidP="009B7AD3">
      <w:pPr>
        <w:spacing w:after="0"/>
      </w:pPr>
      <w:r w:rsidRPr="00DE3B38">
        <w:rPr>
          <w:noProof/>
        </w:rPr>
        <w:drawing>
          <wp:anchor distT="0" distB="0" distL="114300" distR="114300" simplePos="0" relativeHeight="251651584" behindDoc="0" locked="0" layoutInCell="1" allowOverlap="1" wp14:anchorId="4CF4C7DF" wp14:editId="2F827994">
            <wp:simplePos x="0" y="0"/>
            <wp:positionH relativeFrom="column">
              <wp:posOffset>3678432</wp:posOffset>
            </wp:positionH>
            <wp:positionV relativeFrom="paragraph">
              <wp:posOffset>5080</wp:posOffset>
            </wp:positionV>
            <wp:extent cx="2743200" cy="2057329"/>
            <wp:effectExtent l="0" t="0" r="0" b="635"/>
            <wp:wrapSquare wrapText="bothSides"/>
            <wp:docPr id="1655937518" name="Picture 1" descr="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937518" name="Picture 1" descr="A graph with red and green lines&#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200" cy="2057329"/>
                    </a:xfrm>
                    <a:prstGeom prst="rect">
                      <a:avLst/>
                    </a:prstGeom>
                  </pic:spPr>
                </pic:pic>
              </a:graphicData>
            </a:graphic>
          </wp:anchor>
        </w:drawing>
      </w:r>
      <w:r w:rsidR="009E2EDD">
        <w:t xml:space="preserve">The </w:t>
      </w:r>
      <w:r w:rsidR="00F1580B">
        <w:t xml:space="preserve">simulations with </w:t>
      </w:r>
      <w:r w:rsidR="00D167C4">
        <w:t>multiple</w:t>
      </w:r>
      <w:r w:rsidR="00F1580B">
        <w:t xml:space="preserve"> PA</w:t>
      </w:r>
      <w:r w:rsidR="00D167C4">
        <w:t xml:space="preserve"> model</w:t>
      </w:r>
      <w:r w:rsidR="00F1580B">
        <w:t xml:space="preserve">s suggest that </w:t>
      </w:r>
      <w:r w:rsidR="007D1622">
        <w:t xml:space="preserve">the previously proposed </w:t>
      </w:r>
      <w:r w:rsidR="00290BCE">
        <w:t xml:space="preserve">P1 = </w:t>
      </w:r>
      <w:r w:rsidR="007D1622">
        <w:t>min (6, ceil (2+NRB/40))</w:t>
      </w:r>
      <w:r w:rsidR="00C27984">
        <w:t xml:space="preserve"> </w:t>
      </w:r>
      <w:r w:rsidR="00F1580B">
        <w:t xml:space="preserve">may </w:t>
      </w:r>
      <w:r w:rsidR="00694F9A">
        <w:t>end up being a barrier to entry for UEs</w:t>
      </w:r>
      <w:r w:rsidR="008F3D95">
        <w:t xml:space="preserve">, and this would </w:t>
      </w:r>
      <w:r w:rsidR="00AB4960">
        <w:t>result in reduced</w:t>
      </w:r>
      <w:r w:rsidR="008F3D95">
        <w:t xml:space="preserve"> network benefit.</w:t>
      </w:r>
      <w:r w:rsidR="004B3B6D">
        <w:t xml:space="preserve"> </w:t>
      </w:r>
      <w:r w:rsidR="00CD0988">
        <w:t xml:space="preserve">It </w:t>
      </w:r>
      <w:r w:rsidR="00BE657F">
        <w:t>would be beneficial</w:t>
      </w:r>
      <w:r w:rsidR="00147FB5">
        <w:t xml:space="preserve"> to </w:t>
      </w:r>
      <w:r w:rsidR="005839F5">
        <w:t xml:space="preserve">accommodate more </w:t>
      </w:r>
      <w:r w:rsidR="000110B6">
        <w:t xml:space="preserve">implementations by </w:t>
      </w:r>
      <w:r w:rsidR="008C1FA6">
        <w:t>revis</w:t>
      </w:r>
      <w:r w:rsidR="000110B6">
        <w:t>ing the RBoffset parameter</w:t>
      </w:r>
      <w:r w:rsidR="00147FB5">
        <w:t xml:space="preserve"> to </w:t>
      </w:r>
      <w:r w:rsidR="00147FB5" w:rsidRPr="00EB7D99">
        <w:t xml:space="preserve">P1 = </w:t>
      </w:r>
      <w:r w:rsidR="00147FB5">
        <w:t xml:space="preserve">min(12, </w:t>
      </w:r>
      <w:r w:rsidR="00147FB5" w:rsidRPr="00EB7D99">
        <w:t>ceil (</w:t>
      </w:r>
      <w:r w:rsidR="00147FB5">
        <w:t>2</w:t>
      </w:r>
      <w:r w:rsidR="00147FB5" w:rsidRPr="00EB7D99">
        <w:t>+NRB/</w:t>
      </w:r>
      <w:r w:rsidR="00147FB5">
        <w:t>25</w:t>
      </w:r>
      <w:r w:rsidR="00A429AE">
        <w:t>)).</w:t>
      </w:r>
      <w:r w:rsidR="00005CE8">
        <w:t xml:space="preserve"> </w:t>
      </w:r>
      <w:r w:rsidR="004C7254">
        <w:t>This revised formulation is shown in the revised proposal to the right</w:t>
      </w:r>
      <w:r w:rsidR="00A0091D">
        <w:t>.</w:t>
      </w:r>
    </w:p>
    <w:p w14:paraId="3AC0E328" w14:textId="77777777" w:rsidR="004C7254" w:rsidRDefault="004C7254" w:rsidP="009B7AD3">
      <w:pPr>
        <w:spacing w:after="0"/>
      </w:pPr>
    </w:p>
    <w:p w14:paraId="699236D5" w14:textId="0BDA239B" w:rsidR="009863B3" w:rsidRPr="0062465C" w:rsidRDefault="0036339E" w:rsidP="00C878A5">
      <w:pPr>
        <w:pStyle w:val="EQ"/>
        <w:rPr>
          <w:b/>
          <w:bCs/>
        </w:rPr>
      </w:pPr>
      <w:r>
        <w:rPr>
          <w:b/>
          <w:bCs/>
        </w:rPr>
        <w:t>Proposal</w:t>
      </w:r>
      <w:r w:rsidR="0015507E" w:rsidRPr="001D1D53">
        <w:rPr>
          <w:b/>
          <w:bCs/>
        </w:rPr>
        <w:t xml:space="preserve"> 1</w:t>
      </w:r>
      <w:r w:rsidR="00C8203D" w:rsidRPr="001D1D53">
        <w:rPr>
          <w:b/>
          <w:bCs/>
        </w:rPr>
        <w:t xml:space="preserve">: The </w:t>
      </w:r>
      <w:r w:rsidR="00AC5240" w:rsidRPr="001D1D53">
        <w:rPr>
          <w:b/>
          <w:bCs/>
        </w:rPr>
        <w:t>enhanced inner region</w:t>
      </w:r>
      <w:r w:rsidR="00A1615D">
        <w:rPr>
          <w:b/>
          <w:bCs/>
        </w:rPr>
        <w:t xml:space="preserve"> that can support 1 dB boost without FDSS</w:t>
      </w:r>
      <w:r w:rsidR="0088426C">
        <w:rPr>
          <w:b/>
          <w:bCs/>
        </w:rPr>
        <w:t xml:space="preserve"> is </w:t>
      </w:r>
      <w:r w:rsidR="000D222F">
        <w:rPr>
          <w:b/>
          <w:bCs/>
        </w:rPr>
        <w:t>defined</w:t>
      </w:r>
      <w:r w:rsidR="00FC0ECD">
        <w:rPr>
          <w:b/>
          <w:bCs/>
        </w:rPr>
        <w:t xml:space="preserve"> as</w:t>
      </w:r>
      <w:r w:rsidR="00574B9B">
        <w:rPr>
          <w:b/>
          <w:bCs/>
        </w:rPr>
        <w:t xml:space="preserve"> the legacy inner region </w:t>
      </w:r>
      <w:r w:rsidR="000D222F">
        <w:rPr>
          <w:b/>
          <w:bCs/>
        </w:rPr>
        <w:t>that is retracted by the parameter ‘P1’</w:t>
      </w:r>
      <w:r w:rsidR="00E02832">
        <w:rPr>
          <w:b/>
          <w:bCs/>
        </w:rPr>
        <w:t>:</w:t>
      </w:r>
      <w:r w:rsidR="00C878A5" w:rsidRPr="0062465C">
        <w:rPr>
          <w:b/>
          <w:bCs/>
        </w:rPr>
        <w:t xml:space="preserve"> </w:t>
      </w:r>
    </w:p>
    <w:p w14:paraId="4DCC346F" w14:textId="01B7CD10" w:rsidR="00DE4F9A" w:rsidRPr="000547E6" w:rsidRDefault="00DE4F9A" w:rsidP="00DE4F9A">
      <w:pPr>
        <w:pStyle w:val="EQ"/>
        <w:jc w:val="center"/>
        <w:rPr>
          <w:b/>
          <w:bCs/>
        </w:rPr>
      </w:pPr>
      <w:r w:rsidRPr="000547E6">
        <w:rPr>
          <w:b/>
          <w:bCs/>
        </w:rPr>
        <w:t>RB</w:t>
      </w:r>
      <w:r w:rsidRPr="000547E6">
        <w:rPr>
          <w:b/>
          <w:bCs/>
          <w:vertAlign w:val="subscript"/>
        </w:rPr>
        <w:t xml:space="preserve">Start,Low,enhInner  </w:t>
      </w:r>
      <w:r w:rsidRPr="000547E6">
        <w:rPr>
          <w:b/>
          <w:bCs/>
        </w:rPr>
        <w:t>≤  RB</w:t>
      </w:r>
      <w:r w:rsidRPr="000547E6">
        <w:rPr>
          <w:b/>
          <w:bCs/>
          <w:vertAlign w:val="subscript"/>
        </w:rPr>
        <w:t xml:space="preserve">Start,enh  </w:t>
      </w:r>
      <w:r w:rsidRPr="000547E6">
        <w:rPr>
          <w:b/>
          <w:bCs/>
        </w:rPr>
        <w:t>≤  RB</w:t>
      </w:r>
      <w:r w:rsidRPr="000547E6">
        <w:rPr>
          <w:b/>
          <w:bCs/>
          <w:vertAlign w:val="subscript"/>
        </w:rPr>
        <w:t>Start,High,enhInner</w:t>
      </w:r>
      <w:r w:rsidRPr="000547E6">
        <w:rPr>
          <w:b/>
          <w:bCs/>
        </w:rPr>
        <w:t xml:space="preserve">, </w:t>
      </w:r>
    </w:p>
    <w:p w14:paraId="2E0453BA" w14:textId="77777777" w:rsidR="00DE4F9A" w:rsidRPr="000547E6" w:rsidRDefault="00DE4F9A" w:rsidP="00DE4F9A">
      <w:pPr>
        <w:pStyle w:val="EQ"/>
        <w:rPr>
          <w:b/>
          <w:bCs/>
        </w:rPr>
      </w:pPr>
      <w:r w:rsidRPr="000547E6">
        <w:rPr>
          <w:b/>
          <w:bCs/>
        </w:rPr>
        <w:t>where:</w:t>
      </w:r>
    </w:p>
    <w:p w14:paraId="770CD265" w14:textId="111382BE" w:rsidR="00DE4F9A" w:rsidRPr="000547E6" w:rsidRDefault="00DE4F9A" w:rsidP="00DE4F9A">
      <w:pPr>
        <w:pStyle w:val="EQ"/>
        <w:rPr>
          <w:b/>
          <w:bCs/>
        </w:rPr>
      </w:pPr>
      <w:r w:rsidRPr="000547E6">
        <w:rPr>
          <w:b/>
          <w:bCs/>
        </w:rPr>
        <w:t>RB</w:t>
      </w:r>
      <w:r w:rsidRPr="000547E6">
        <w:rPr>
          <w:b/>
          <w:bCs/>
          <w:vertAlign w:val="subscript"/>
        </w:rPr>
        <w:t>Start,Low,enhInner</w:t>
      </w:r>
      <w:r w:rsidRPr="000547E6">
        <w:rPr>
          <w:b/>
          <w:bCs/>
        </w:rPr>
        <w:t xml:space="preserve"> = max(1, floor(L</w:t>
      </w:r>
      <w:r w:rsidRPr="000547E6">
        <w:rPr>
          <w:b/>
          <w:bCs/>
          <w:vertAlign w:val="subscript"/>
        </w:rPr>
        <w:t>CRB</w:t>
      </w:r>
      <w:r w:rsidRPr="000547E6">
        <w:rPr>
          <w:b/>
          <w:bCs/>
        </w:rPr>
        <w:t xml:space="preserve">/2)) </w:t>
      </w:r>
      <w:r w:rsidRPr="000547E6">
        <w:rPr>
          <w:b/>
          <w:bCs/>
          <w:highlight w:val="yellow"/>
        </w:rPr>
        <w:t>+ P1</w:t>
      </w:r>
      <w:r w:rsidRPr="000547E6">
        <w:rPr>
          <w:b/>
          <w:bCs/>
        </w:rPr>
        <w:t xml:space="preserve"> </w:t>
      </w:r>
    </w:p>
    <w:p w14:paraId="41F06600" w14:textId="006DEBFF" w:rsidR="00DE4F9A" w:rsidRPr="000547E6" w:rsidRDefault="00DE4F9A" w:rsidP="00DE4F9A">
      <w:pPr>
        <w:pStyle w:val="EQ"/>
        <w:rPr>
          <w:b/>
          <w:bCs/>
          <w:vertAlign w:val="subscript"/>
        </w:rPr>
      </w:pPr>
      <w:r w:rsidRPr="000547E6">
        <w:rPr>
          <w:b/>
          <w:bCs/>
        </w:rPr>
        <w:t>RB</w:t>
      </w:r>
      <w:r w:rsidRPr="000547E6">
        <w:rPr>
          <w:b/>
          <w:bCs/>
          <w:vertAlign w:val="subscript"/>
        </w:rPr>
        <w:t>Start,High,enhInner</w:t>
      </w:r>
      <w:r w:rsidRPr="000547E6">
        <w:rPr>
          <w:b/>
          <w:bCs/>
        </w:rPr>
        <w:t xml:space="preserve"> = N</w:t>
      </w:r>
      <w:r w:rsidRPr="000547E6">
        <w:rPr>
          <w:b/>
          <w:bCs/>
          <w:vertAlign w:val="subscript"/>
        </w:rPr>
        <w:t>RB</w:t>
      </w:r>
      <w:r w:rsidRPr="000547E6">
        <w:rPr>
          <w:b/>
          <w:bCs/>
        </w:rPr>
        <w:t xml:space="preserve"> – RB</w:t>
      </w:r>
      <w:r w:rsidRPr="000547E6">
        <w:rPr>
          <w:b/>
          <w:bCs/>
          <w:vertAlign w:val="subscript"/>
        </w:rPr>
        <w:t>Start,Low,enhInner</w:t>
      </w:r>
      <w:r w:rsidRPr="000547E6">
        <w:rPr>
          <w:b/>
          <w:bCs/>
        </w:rPr>
        <w:t xml:space="preserve"> – L</w:t>
      </w:r>
      <w:r w:rsidRPr="000547E6">
        <w:rPr>
          <w:b/>
          <w:bCs/>
          <w:vertAlign w:val="subscript"/>
        </w:rPr>
        <w:t>CRB</w:t>
      </w:r>
    </w:p>
    <w:p w14:paraId="649A1AA4" w14:textId="6D05EBF5" w:rsidR="00DE4F9A" w:rsidRDefault="00DE4F9A" w:rsidP="00DE4F9A">
      <w:r w:rsidRPr="009E3782">
        <w:t xml:space="preserve">P1 </w:t>
      </w:r>
      <w:r w:rsidR="00E37F7B">
        <w:t xml:space="preserve">can </w:t>
      </w:r>
      <w:r w:rsidR="009E3782" w:rsidRPr="009E3782">
        <w:t>tentatively</w:t>
      </w:r>
      <w:r w:rsidRPr="009E3782">
        <w:t xml:space="preserve"> </w:t>
      </w:r>
      <w:r w:rsidR="00BF54F4">
        <w:t xml:space="preserve">be taken as </w:t>
      </w:r>
      <w:r w:rsidRPr="009E3782">
        <w:t>min(12, ceil (2+NRB/25))</w:t>
      </w:r>
      <w:r w:rsidR="009E3782">
        <w:t xml:space="preserve">, this value can be finalized after </w:t>
      </w:r>
      <w:r w:rsidR="008D7430">
        <w:t>considerations in the next section.</w:t>
      </w:r>
    </w:p>
    <w:p w14:paraId="06334782" w14:textId="77777777" w:rsidR="00683FA3" w:rsidRDefault="00683FA3" w:rsidP="00683FA3">
      <w:pPr>
        <w:pStyle w:val="Heading3"/>
      </w:pPr>
      <w:r>
        <w:t xml:space="preserve">PC2 boost challenge with legacy DFT-s-QPSK </w:t>
      </w:r>
    </w:p>
    <w:p w14:paraId="784AE804" w14:textId="3FFE0A1F" w:rsidR="00683FA3" w:rsidRDefault="00683FA3" w:rsidP="00683FA3">
      <w:r>
        <w:t>Our analysis and measurements both have indicated that from an emission and transmit signal quality perspective, the same types of mechanisms and limitations apply to both PC2 and PC3</w:t>
      </w:r>
      <w:r w:rsidR="00E91D70">
        <w:t>, and that</w:t>
      </w:r>
      <w:r>
        <w:t xml:space="preserve"> 1 dB boost is achievable for PC2. </w:t>
      </w:r>
      <w:r w:rsidR="0006274D">
        <w:t>PC2 does have more stringent implementation challenges pertaining to Tx chain gain</w:t>
      </w:r>
      <w:r w:rsidR="00E71889">
        <w:t xml:space="preserve"> and power handling</w:t>
      </w:r>
      <w:r w:rsidR="00E040AF">
        <w:t xml:space="preserve">, so defining it as </w:t>
      </w:r>
      <w:r w:rsidR="00E71889">
        <w:t xml:space="preserve">an </w:t>
      </w:r>
      <w:r w:rsidR="00E040AF">
        <w:t xml:space="preserve">optional capability by itself </w:t>
      </w:r>
      <w:r w:rsidR="00E71889">
        <w:t xml:space="preserve">should help UEs pick and choose their </w:t>
      </w:r>
      <w:r w:rsidR="00C541B7">
        <w:t xml:space="preserve">conditions to support boost. </w:t>
      </w:r>
      <w:r w:rsidR="00763A8C">
        <w:t>If,</w:t>
      </w:r>
      <w:r>
        <w:t xml:space="preserve"> however </w:t>
      </w:r>
      <w:r w:rsidR="00C541B7">
        <w:t>boost value</w:t>
      </w:r>
      <w:r>
        <w:t xml:space="preserve"> proves </w:t>
      </w:r>
      <w:r w:rsidR="00763A8C">
        <w:t xml:space="preserve">to be </w:t>
      </w:r>
      <w:r>
        <w:t>a barrier for UEs to support the enhancement feature for PC2, it may be beneficial in the larger picture to institute non-zero MPR for boosting</w:t>
      </w:r>
      <w:r w:rsidRPr="0014780D">
        <w:t xml:space="preserve"> with legacy DFT-s-QPSK</w:t>
      </w:r>
      <w:r>
        <w:t xml:space="preserve">. </w:t>
      </w:r>
      <w:r w:rsidR="00EE16D0">
        <w:t xml:space="preserve">This scheme would encourage more UEs to support, and at the same time would not preclude a UE from </w:t>
      </w:r>
      <w:r w:rsidR="00CA4594">
        <w:t>doing better.</w:t>
      </w:r>
    </w:p>
    <w:p w14:paraId="42FD3050" w14:textId="4E927896" w:rsidR="00683FA3" w:rsidRDefault="00D252AE" w:rsidP="00DE4F9A">
      <w:pPr>
        <w:rPr>
          <w:b/>
          <w:bCs/>
        </w:rPr>
      </w:pPr>
      <w:r w:rsidRPr="00773356">
        <w:rPr>
          <w:b/>
          <w:bCs/>
        </w:rPr>
        <w:t xml:space="preserve">Proposal 2: </w:t>
      </w:r>
      <w:r w:rsidR="00560F81" w:rsidRPr="00773356">
        <w:rPr>
          <w:b/>
          <w:bCs/>
        </w:rPr>
        <w:t xml:space="preserve">To lower the barrier </w:t>
      </w:r>
      <w:r w:rsidR="00CA4594" w:rsidRPr="00773356">
        <w:rPr>
          <w:b/>
          <w:bCs/>
        </w:rPr>
        <w:t>for PC2 UEs to</w:t>
      </w:r>
      <w:r w:rsidR="00560F81" w:rsidRPr="00773356">
        <w:rPr>
          <w:b/>
          <w:bCs/>
        </w:rPr>
        <w:t xml:space="preserve"> support PC2 boost, </w:t>
      </w:r>
      <w:r w:rsidR="004C5746" w:rsidRPr="00773356">
        <w:rPr>
          <w:b/>
          <w:bCs/>
        </w:rPr>
        <w:t xml:space="preserve">non-zero MPR (for example: 0.5 dB) can be instituted for </w:t>
      </w:r>
      <w:r w:rsidR="00560F81" w:rsidRPr="00773356">
        <w:rPr>
          <w:b/>
          <w:bCs/>
        </w:rPr>
        <w:t>t</w:t>
      </w:r>
      <w:r w:rsidR="00671AFD" w:rsidRPr="00773356">
        <w:rPr>
          <w:b/>
          <w:bCs/>
        </w:rPr>
        <w:t>he enhanced inner region that supports boost without FDSS</w:t>
      </w:r>
      <w:r w:rsidR="004C5746" w:rsidRPr="00773356">
        <w:rPr>
          <w:b/>
          <w:bCs/>
        </w:rPr>
        <w:t>.</w:t>
      </w:r>
    </w:p>
    <w:p w14:paraId="45A1A801" w14:textId="44F3F096" w:rsidR="00017B78" w:rsidRPr="00017B78" w:rsidRDefault="00474927" w:rsidP="00DE4F9A">
      <w:r>
        <w:t xml:space="preserve">This proposal is </w:t>
      </w:r>
      <w:r w:rsidR="00133D95">
        <w:t>captured in the companion dCR [</w:t>
      </w:r>
      <w:r w:rsidR="006377CD">
        <w:t>4</w:t>
      </w:r>
      <w:r w:rsidR="00133D95">
        <w:t xml:space="preserve">]. </w:t>
      </w:r>
      <w:r w:rsidR="00017B78">
        <w:t xml:space="preserve">An alternative would be to allow FDSS in </w:t>
      </w:r>
      <w:r w:rsidR="002C0561">
        <w:t xml:space="preserve">the enhanced inner region in </w:t>
      </w:r>
      <w:r w:rsidR="00017B78">
        <w:t xml:space="preserve">place of MPR, but that is a more inefficient solution because it requires </w:t>
      </w:r>
      <w:r w:rsidR="002C0561">
        <w:t xml:space="preserve">higher </w:t>
      </w:r>
      <w:r w:rsidR="00017B78">
        <w:t xml:space="preserve">boosting </w:t>
      </w:r>
      <w:r w:rsidR="002C0561">
        <w:t>for same</w:t>
      </w:r>
      <w:r w:rsidR="00596EDF">
        <w:t xml:space="preserve"> net benefit.</w:t>
      </w:r>
    </w:p>
    <w:p w14:paraId="4E04059F" w14:textId="79640DDE" w:rsidR="008906CB" w:rsidRDefault="00E549F9" w:rsidP="00F45E35">
      <w:pPr>
        <w:pStyle w:val="Heading2"/>
      </w:pPr>
      <w:r>
        <w:t xml:space="preserve">Due diligence for enhancement based on </w:t>
      </w:r>
      <w:r w:rsidR="00DC38FF">
        <w:t>‘mild’</w:t>
      </w:r>
      <w:r w:rsidR="008906CB">
        <w:t xml:space="preserve"> FDSS</w:t>
      </w:r>
      <w:r w:rsidR="00DA1149">
        <w:t xml:space="preserve"> </w:t>
      </w:r>
    </w:p>
    <w:p w14:paraId="4030F1A1" w14:textId="6C6D2D99" w:rsidR="009C6C0F" w:rsidRDefault="008906CB" w:rsidP="008906CB">
      <w:r>
        <w:t xml:space="preserve">In </w:t>
      </w:r>
      <w:r w:rsidR="004D3DF0">
        <w:t>[1]</w:t>
      </w:r>
      <w:r>
        <w:t xml:space="preserve"> we had identified that</w:t>
      </w:r>
      <w:r w:rsidR="00DC38FF">
        <w:t xml:space="preserve"> net link gains were possible </w:t>
      </w:r>
      <w:r w:rsidR="00D217C9">
        <w:t>when</w:t>
      </w:r>
      <w:r w:rsidR="00DC38FF">
        <w:t xml:space="preserve"> mild </w:t>
      </w:r>
      <w:r w:rsidR="004B3F94">
        <w:t>FDSS</w:t>
      </w:r>
      <w:r w:rsidR="00DC38FF">
        <w:t xml:space="preserve"> profiles</w:t>
      </w:r>
      <w:r>
        <w:t xml:space="preserve"> </w:t>
      </w:r>
      <w:r w:rsidR="00D217C9">
        <w:t>are employed to enhance the available UL power from the UE</w:t>
      </w:r>
      <w:r w:rsidR="009D5BA1">
        <w:t xml:space="preserve">. </w:t>
      </w:r>
      <w:r w:rsidR="009A3051">
        <w:t>Moreover,</w:t>
      </w:r>
      <w:r w:rsidR="00F764C1">
        <w:t xml:space="preserve"> with FDSS</w:t>
      </w:r>
      <w:r w:rsidR="00366974">
        <w:t>, t</w:t>
      </w:r>
      <w:r w:rsidR="00203ADC">
        <w:t xml:space="preserve">he </w:t>
      </w:r>
      <w:r w:rsidR="00366974">
        <w:t>‘prob</w:t>
      </w:r>
      <w:r w:rsidR="00F74BAA">
        <w:t>l</w:t>
      </w:r>
      <w:r w:rsidR="00366974">
        <w:t>em region</w:t>
      </w:r>
      <w:r w:rsidR="00F74BAA">
        <w:t xml:space="preserve">’ where </w:t>
      </w:r>
      <w:r w:rsidR="0001347F">
        <w:t>SEM exposure</w:t>
      </w:r>
      <w:r w:rsidR="00203ADC">
        <w:t xml:space="preserve"> </w:t>
      </w:r>
      <w:r w:rsidR="00720588">
        <w:t>throttles boost at the edges of</w:t>
      </w:r>
      <w:r w:rsidR="00203ADC">
        <w:t xml:space="preserve"> the legacy </w:t>
      </w:r>
      <w:r w:rsidR="0001347F">
        <w:t xml:space="preserve">inner region is </w:t>
      </w:r>
      <w:r w:rsidR="00F312E5">
        <w:t xml:space="preserve">resolved. </w:t>
      </w:r>
      <w:r w:rsidR="006C3894">
        <w:t>The</w:t>
      </w:r>
      <w:r w:rsidR="009D5BA1">
        <w:t xml:space="preserve"> geometric characteristics of the </w:t>
      </w:r>
      <w:r w:rsidR="003F691C">
        <w:t xml:space="preserve">FDSS enhancement </w:t>
      </w:r>
      <w:r w:rsidR="009D5BA1">
        <w:t>region</w:t>
      </w:r>
      <w:r w:rsidR="00E84E2A">
        <w:t xml:space="preserve"> where the max. power expectation is at least equal to the</w:t>
      </w:r>
      <w:r w:rsidR="004F6AB0">
        <w:t xml:space="preserve"> </w:t>
      </w:r>
      <w:r w:rsidR="009D5BA1">
        <w:t xml:space="preserve"> </w:t>
      </w:r>
      <w:r w:rsidR="00546341">
        <w:t>le</w:t>
      </w:r>
      <w:r w:rsidR="00F8577E">
        <w:t>g</w:t>
      </w:r>
      <w:r w:rsidR="00546341">
        <w:t>acy</w:t>
      </w:r>
      <w:r w:rsidR="00924C17">
        <w:t xml:space="preserve"> MPR0 power level </w:t>
      </w:r>
      <w:r w:rsidR="00E84E2A">
        <w:t>is</w:t>
      </w:r>
      <w:r w:rsidR="00924C17">
        <w:t xml:space="preserve"> similar</w:t>
      </w:r>
      <w:r w:rsidR="00E84E2A">
        <w:t xml:space="preserve"> to that of the legacy inner region</w:t>
      </w:r>
      <w:r w:rsidR="00F8577E">
        <w:t>. These aspects are</w:t>
      </w:r>
      <w:r w:rsidR="006B32D2">
        <w:t xml:space="preserve"> shown in figure 2.</w:t>
      </w:r>
      <w:r w:rsidR="000D0916">
        <w:t>3</w:t>
      </w:r>
      <w:r w:rsidR="006B32D2">
        <w:t>-1</w:t>
      </w:r>
    </w:p>
    <w:p w14:paraId="2B8CD880" w14:textId="5B11C385" w:rsidR="00DC38FF" w:rsidRDefault="008130B5">
      <w:pPr>
        <w:spacing w:after="0"/>
      </w:pPr>
      <w:r>
        <w:rPr>
          <w:noProof/>
        </w:rPr>
        <w:lastRenderedPageBreak/>
        <mc:AlternateContent>
          <mc:Choice Requires="wps">
            <w:drawing>
              <wp:anchor distT="0" distB="0" distL="114300" distR="114300" simplePos="0" relativeHeight="251666432" behindDoc="0" locked="0" layoutInCell="1" allowOverlap="1" wp14:anchorId="53869F61" wp14:editId="49D5CF06">
                <wp:simplePos x="0" y="0"/>
                <wp:positionH relativeFrom="column">
                  <wp:posOffset>1456027</wp:posOffset>
                </wp:positionH>
                <wp:positionV relativeFrom="paragraph">
                  <wp:posOffset>408195</wp:posOffset>
                </wp:positionV>
                <wp:extent cx="1057524" cy="524786"/>
                <wp:effectExtent l="38100" t="0" r="28575" b="66040"/>
                <wp:wrapNone/>
                <wp:docPr id="646122964" name="Freeform: Shape 1"/>
                <wp:cNvGraphicFramePr/>
                <a:graphic xmlns:a="http://schemas.openxmlformats.org/drawingml/2006/main">
                  <a:graphicData uri="http://schemas.microsoft.com/office/word/2010/wordprocessingShape">
                    <wps:wsp>
                      <wps:cNvSpPr/>
                      <wps:spPr>
                        <a:xfrm>
                          <a:off x="0" y="0"/>
                          <a:ext cx="1057524" cy="524786"/>
                        </a:xfrm>
                        <a:custGeom>
                          <a:avLst/>
                          <a:gdLst>
                            <a:gd name="connsiteX0" fmla="*/ 1057524 w 1057524"/>
                            <a:gd name="connsiteY0" fmla="*/ 0 h 524786"/>
                            <a:gd name="connsiteX1" fmla="*/ 500933 w 1057524"/>
                            <a:gd name="connsiteY1" fmla="*/ 111318 h 524786"/>
                            <a:gd name="connsiteX2" fmla="*/ 0 w 1057524"/>
                            <a:gd name="connsiteY2" fmla="*/ 524786 h 524786"/>
                          </a:gdLst>
                          <a:ahLst/>
                          <a:cxnLst>
                            <a:cxn ang="0">
                              <a:pos x="connsiteX0" y="connsiteY0"/>
                            </a:cxn>
                            <a:cxn ang="0">
                              <a:pos x="connsiteX1" y="connsiteY1"/>
                            </a:cxn>
                            <a:cxn ang="0">
                              <a:pos x="connsiteX2" y="connsiteY2"/>
                            </a:cxn>
                          </a:cxnLst>
                          <a:rect l="l" t="t" r="r" b="b"/>
                          <a:pathLst>
                            <a:path w="1057524" h="524786">
                              <a:moveTo>
                                <a:pt x="1057524" y="0"/>
                              </a:moveTo>
                              <a:cubicBezTo>
                                <a:pt x="867355" y="11927"/>
                                <a:pt x="677187" y="23854"/>
                                <a:pt x="500933" y="111318"/>
                              </a:cubicBezTo>
                              <a:cubicBezTo>
                                <a:pt x="324679" y="198782"/>
                                <a:pt x="162339" y="361784"/>
                                <a:pt x="0" y="524786"/>
                              </a:cubicBezTo>
                            </a:path>
                          </a:pathLst>
                        </a:custGeom>
                        <a:noFill/>
                        <a:ln>
                          <a:solidFill>
                            <a:schemeClr val="accent5"/>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20AADC9" id="Freeform: Shape 1" o:spid="_x0000_s1026" style="position:absolute;margin-left:114.65pt;margin-top:32.15pt;width:83.25pt;height:41.3pt;z-index:251666432;visibility:visible;mso-wrap-style:square;mso-wrap-distance-left:9pt;mso-wrap-distance-top:0;mso-wrap-distance-right:9pt;mso-wrap-distance-bottom:0;mso-position-horizontal:absolute;mso-position-horizontal-relative:text;mso-position-vertical:absolute;mso-position-vertical-relative:text;v-text-anchor:middle" coordsize="1057524,5247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" path="m1057524,c867355,11927,677187,23854,500933,111318,324679,198782,162339,361784,,524786e" filled="f" strokecolor="#5b9bd5 [3208]" strokeweight="1pt">
                <v:stroke endarrow="block" joinstyle="miter"/>
                <v:path arrowok="t" o:connecttype="custom" o:connectlocs="1057524,0;500933,111318;0,524786" o:connectangles="0,0,0"/>
              </v:shape>
            </w:pict>
          </mc:Fallback>
        </mc:AlternateContent>
      </w:r>
      <w:r w:rsidR="00DC38FF">
        <w:rPr>
          <w:noProof/>
        </w:rPr>
        <mc:AlternateContent>
          <mc:Choice Requires="wpc">
            <w:drawing>
              <wp:inline distT="0" distB="0" distL="0" distR="0" wp14:anchorId="2981EACE" wp14:editId="717F941A">
                <wp:extent cx="6115685" cy="2366385"/>
                <wp:effectExtent l="0" t="0" r="418465" b="15240"/>
                <wp:docPr id="144" name="Canvas 1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Text Box 90"/>
                        <wps:cNvSpPr txBox="1"/>
                        <wps:spPr>
                          <a:xfrm>
                            <a:off x="704851" y="2113675"/>
                            <a:ext cx="4524374" cy="252335"/>
                          </a:xfrm>
                          <a:prstGeom prst="rect">
                            <a:avLst/>
                          </a:prstGeom>
                          <a:solidFill>
                            <a:schemeClr val="lt1"/>
                          </a:solidFill>
                          <a:ln w="6350">
                            <a:solidFill>
                              <a:prstClr val="black"/>
                            </a:solidFill>
                          </a:ln>
                        </wps:spPr>
                        <wps:txbx>
                          <w:txbxContent>
                            <w:p w14:paraId="711815A4" w14:textId="182D7E1A" w:rsidR="00DC38FF" w:rsidRPr="007414F1" w:rsidRDefault="00DC38FF" w:rsidP="00DC38FF">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C578C9" w:rsidRPr="007414F1">
                                <w:rPr>
                                  <w:sz w:val="18"/>
                                  <w:szCs w:val="18"/>
                                </w:rPr>
                                <w:t>1</w:t>
                              </w:r>
                              <w:r w:rsidRPr="007414F1">
                                <w:rPr>
                                  <w:sz w:val="18"/>
                                  <w:szCs w:val="18"/>
                                </w:rPr>
                                <w:t xml:space="preserve">: Impact of  </w:t>
                              </w:r>
                              <w:r w:rsidR="008F265F">
                                <w:rPr>
                                  <w:sz w:val="18"/>
                                  <w:szCs w:val="18"/>
                                </w:rPr>
                                <w:t xml:space="preserve">mild </w:t>
                              </w:r>
                              <w:r w:rsidRPr="007414F1">
                                <w:rPr>
                                  <w:sz w:val="18"/>
                                  <w:szCs w:val="18"/>
                                </w:rPr>
                                <w:t>FDSS on ability to support UL power enhancement.</w:t>
                              </w:r>
                            </w:p>
                            <w:p w14:paraId="44032D23" w14:textId="77777777" w:rsidR="00DC38FF" w:rsidRDefault="00DC38FF"/>
                            <w:p w14:paraId="0BBB3B78" w14:textId="48E77B98" w:rsidR="00DC38FF" w:rsidRPr="007414F1" w:rsidRDefault="00DC38FF" w:rsidP="00DC38FF">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C578C9" w:rsidRPr="007414F1">
                                <w:rPr>
                                  <w:sz w:val="18"/>
                                  <w:szCs w:val="18"/>
                                </w:rPr>
                                <w:t>1</w:t>
                              </w:r>
                              <w:r w:rsidRPr="007414F1">
                                <w:rPr>
                                  <w:sz w:val="18"/>
                                  <w:szCs w:val="18"/>
                                </w:rPr>
                                <w:t xml:space="preserve">: Impact of  </w:t>
                              </w:r>
                              <w:r w:rsidR="008F265F">
                                <w:rPr>
                                  <w:sz w:val="18"/>
                                  <w:szCs w:val="18"/>
                                </w:rPr>
                                <w:t xml:space="preserve">mild </w:t>
                              </w:r>
                              <w:r w:rsidRPr="007414F1">
                                <w:rPr>
                                  <w:sz w:val="18"/>
                                  <w:szCs w:val="18"/>
                                </w:rPr>
                                <w:t>FDSS on ability to support UL power enhancement.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TextBox 3"/>
                        <wps:cNvSpPr txBox="1"/>
                        <wps:spPr>
                          <a:xfrm>
                            <a:off x="2617637" y="86325"/>
                            <a:ext cx="1233955" cy="481661"/>
                          </a:xfrm>
                          <a:prstGeom prst="rect">
                            <a:avLst/>
                          </a:prstGeom>
                          <a:noFill/>
                        </wps:spPr>
                        <wps:txbx>
                          <w:txbxContent>
                            <w:p w14:paraId="03F4A85D" w14:textId="3C028CB4"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 xml:space="preserve">Boundary of </w:t>
                              </w:r>
                              <w:r w:rsidR="00283A85">
                                <w:rPr>
                                  <w:rFonts w:asciiTheme="minorHAnsi" w:hAnsi="Calibri" w:cstheme="minorBidi"/>
                                  <w:color w:val="4472C4" w:themeColor="accent1"/>
                                  <w:kern w:val="24"/>
                                  <w:sz w:val="16"/>
                                  <w:szCs w:val="16"/>
                                </w:rPr>
                                <w:t xml:space="preserve">legacy </w:t>
                              </w:r>
                              <w:r w:rsidRPr="005F0C72">
                                <w:rPr>
                                  <w:rFonts w:asciiTheme="minorHAnsi" w:hAnsi="Calibri" w:cstheme="minorBidi"/>
                                  <w:color w:val="4472C4" w:themeColor="accent1"/>
                                  <w:kern w:val="24"/>
                                  <w:sz w:val="16"/>
                                  <w:szCs w:val="16"/>
                                </w:rPr>
                                <w:t>MPR0-</w:t>
                              </w:r>
                              <w:r w:rsidR="00283A85">
                                <w:rPr>
                                  <w:rFonts w:asciiTheme="minorHAnsi" w:hAnsi="Calibri" w:cstheme="minorBidi"/>
                                  <w:color w:val="4472C4" w:themeColor="accent1"/>
                                  <w:kern w:val="24"/>
                                  <w:sz w:val="16"/>
                                  <w:szCs w:val="16"/>
                                </w:rPr>
                                <w:t>capable</w:t>
                              </w:r>
                              <w:r w:rsidRPr="005F0C72">
                                <w:rPr>
                                  <w:rFonts w:asciiTheme="minorHAnsi" w:hAnsi="Calibri" w:cstheme="minorBidi"/>
                                  <w:color w:val="4472C4" w:themeColor="accent1"/>
                                  <w:kern w:val="24"/>
                                  <w:sz w:val="16"/>
                                  <w:szCs w:val="16"/>
                                </w:rPr>
                                <w:t xml:space="preserve"> </w:t>
                              </w:r>
                              <w:r w:rsidR="00283A85">
                                <w:rPr>
                                  <w:rFonts w:asciiTheme="minorHAnsi" w:hAnsi="Calibri" w:cstheme="minorBidi"/>
                                  <w:color w:val="4472C4" w:themeColor="accent1"/>
                                  <w:kern w:val="24"/>
                                  <w:sz w:val="16"/>
                                  <w:szCs w:val="16"/>
                                </w:rPr>
                                <w:t>waveforms</w:t>
                              </w:r>
                            </w:p>
                            <w:p w14:paraId="5BEBAFFB" w14:textId="77777777" w:rsidR="00DC38FF" w:rsidRDefault="00DC38FF"/>
                            <w:p w14:paraId="76EDBF29" w14:textId="7BCB12DC"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 xml:space="preserve">Boundary of </w:t>
                              </w:r>
                              <w:r w:rsidR="00283A85">
                                <w:rPr>
                                  <w:rFonts w:asciiTheme="minorHAnsi" w:hAnsi="Calibri" w:cstheme="minorBidi"/>
                                  <w:color w:val="4472C4" w:themeColor="accent1"/>
                                  <w:kern w:val="24"/>
                                  <w:sz w:val="16"/>
                                  <w:szCs w:val="16"/>
                                </w:rPr>
                                <w:t xml:space="preserve">legacy </w:t>
                              </w:r>
                              <w:r w:rsidRPr="005F0C72">
                                <w:rPr>
                                  <w:rFonts w:asciiTheme="minorHAnsi" w:hAnsi="Calibri" w:cstheme="minorBidi"/>
                                  <w:color w:val="4472C4" w:themeColor="accent1"/>
                                  <w:kern w:val="24"/>
                                  <w:sz w:val="16"/>
                                  <w:szCs w:val="16"/>
                                </w:rPr>
                                <w:t>MPR0-</w:t>
                              </w:r>
                              <w:r w:rsidR="00283A85">
                                <w:rPr>
                                  <w:rFonts w:asciiTheme="minorHAnsi" w:hAnsi="Calibri" w:cstheme="minorBidi"/>
                                  <w:color w:val="4472C4" w:themeColor="accent1"/>
                                  <w:kern w:val="24"/>
                                  <w:sz w:val="16"/>
                                  <w:szCs w:val="16"/>
                                </w:rPr>
                                <w:t>capable</w:t>
                              </w:r>
                              <w:r w:rsidRPr="005F0C72">
                                <w:rPr>
                                  <w:rFonts w:asciiTheme="minorHAnsi" w:hAnsi="Calibri" w:cstheme="minorBidi"/>
                                  <w:color w:val="4472C4" w:themeColor="accent1"/>
                                  <w:kern w:val="24"/>
                                  <w:sz w:val="16"/>
                                  <w:szCs w:val="16"/>
                                </w:rPr>
                                <w:t xml:space="preserve"> </w:t>
                              </w:r>
                              <w:r w:rsidR="00283A85">
                                <w:rPr>
                                  <w:rFonts w:asciiTheme="minorHAnsi" w:hAnsi="Calibri" w:cstheme="minorBidi"/>
                                  <w:color w:val="4472C4" w:themeColor="accent1"/>
                                  <w:kern w:val="24"/>
                                  <w:sz w:val="16"/>
                                  <w:szCs w:val="16"/>
                                </w:rPr>
                                <w:t>waveforms</w:t>
                              </w:r>
                            </w:p>
                          </w:txbxContent>
                        </wps:txbx>
                        <wps:bodyPr wrap="square" rtlCol="0">
                          <a:noAutofit/>
                        </wps:bodyPr>
                      </wps:wsp>
                      <pic:pic xmlns:pic="http://schemas.openxmlformats.org/drawingml/2006/picture">
                        <pic:nvPicPr>
                          <pic:cNvPr id="112" name="Picture 112"/>
                          <pic:cNvPicPr>
                            <a:picLocks noChangeAspect="1"/>
                          </pic:cNvPicPr>
                        </pic:nvPicPr>
                        <pic:blipFill>
                          <a:blip r:embed="rId16"/>
                          <a:stretch>
                            <a:fillRect/>
                          </a:stretch>
                        </pic:blipFill>
                        <pic:spPr>
                          <a:xfrm>
                            <a:off x="3561769" y="0"/>
                            <a:ext cx="2981271" cy="2066094"/>
                          </a:xfrm>
                          <a:prstGeom prst="rect">
                            <a:avLst/>
                          </a:prstGeom>
                        </pic:spPr>
                      </pic:pic>
                      <wps:wsp>
                        <wps:cNvPr id="114" name="Freeform: Shape 114"/>
                        <wps:cNvSpPr/>
                        <wps:spPr>
                          <a:xfrm>
                            <a:off x="3906824" y="382610"/>
                            <a:ext cx="2063425" cy="1441164"/>
                          </a:xfrm>
                          <a:custGeom>
                            <a:avLst/>
                            <a:gdLst>
                              <a:gd name="connsiteX0" fmla="*/ 238125 w 2847975"/>
                              <a:gd name="connsiteY0" fmla="*/ 0 h 2152650"/>
                              <a:gd name="connsiteX1" fmla="*/ 0 w 2847975"/>
                              <a:gd name="connsiteY1" fmla="*/ 2143125 h 2152650"/>
                              <a:gd name="connsiteX2" fmla="*/ 2847975 w 2847975"/>
                              <a:gd name="connsiteY2" fmla="*/ 2152650 h 2152650"/>
                              <a:gd name="connsiteX3" fmla="*/ 238125 w 2847975"/>
                              <a:gd name="connsiteY3" fmla="*/ 0 h 2152650"/>
                            </a:gdLst>
                            <a:ahLst/>
                            <a:cxnLst>
                              <a:cxn ang="0">
                                <a:pos x="connsiteX0" y="connsiteY0"/>
                              </a:cxn>
                              <a:cxn ang="0">
                                <a:pos x="connsiteX1" y="connsiteY1"/>
                              </a:cxn>
                              <a:cxn ang="0">
                                <a:pos x="connsiteX2" y="connsiteY2"/>
                              </a:cxn>
                              <a:cxn ang="0">
                                <a:pos x="connsiteX3" y="connsiteY3"/>
                              </a:cxn>
                            </a:cxnLst>
                            <a:rect l="l" t="t" r="r" b="b"/>
                            <a:pathLst>
                              <a:path w="2847975" h="2152650">
                                <a:moveTo>
                                  <a:pt x="238125" y="0"/>
                                </a:moveTo>
                                <a:lnTo>
                                  <a:pt x="0" y="2143125"/>
                                </a:lnTo>
                                <a:lnTo>
                                  <a:pt x="2847975" y="2152650"/>
                                </a:lnTo>
                                <a:lnTo>
                                  <a:pt x="238125" y="0"/>
                                </a:lnTo>
                                <a:close/>
                              </a:path>
                            </a:pathLst>
                          </a:cu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6" name="Freeform: Shape 116"/>
                        <wps:cNvSpPr/>
                        <wps:spPr>
                          <a:xfrm>
                            <a:off x="3603176" y="388867"/>
                            <a:ext cx="441670" cy="63888"/>
                          </a:xfrm>
                          <a:custGeom>
                            <a:avLst/>
                            <a:gdLst>
                              <a:gd name="connsiteX0" fmla="*/ 0 w 609600"/>
                              <a:gd name="connsiteY0" fmla="*/ 76378 h 95428"/>
                              <a:gd name="connsiteX1" fmla="*/ 304800 w 609600"/>
                              <a:gd name="connsiteY1" fmla="*/ 178 h 95428"/>
                              <a:gd name="connsiteX2" fmla="*/ 609600 w 609600"/>
                              <a:gd name="connsiteY2" fmla="*/ 95428 h 95428"/>
                            </a:gdLst>
                            <a:ahLst/>
                            <a:cxnLst>
                              <a:cxn ang="0">
                                <a:pos x="connsiteX0" y="connsiteY0"/>
                              </a:cxn>
                              <a:cxn ang="0">
                                <a:pos x="connsiteX1" y="connsiteY1"/>
                              </a:cxn>
                              <a:cxn ang="0">
                                <a:pos x="connsiteX2" y="connsiteY2"/>
                              </a:cxn>
                            </a:cxnLst>
                            <a:rect l="l" t="t" r="r" b="b"/>
                            <a:pathLst>
                              <a:path w="609600" h="95428">
                                <a:moveTo>
                                  <a:pt x="0" y="76378"/>
                                </a:moveTo>
                                <a:cubicBezTo>
                                  <a:pt x="101600" y="36690"/>
                                  <a:pt x="203200" y="-2997"/>
                                  <a:pt x="304800" y="178"/>
                                </a:cubicBezTo>
                                <a:cubicBezTo>
                                  <a:pt x="406400" y="3353"/>
                                  <a:pt x="508000" y="49390"/>
                                  <a:pt x="609600" y="95428"/>
                                </a:cubicBezTo>
                              </a:path>
                            </a:pathLst>
                          </a:custGeom>
                          <a:noFill/>
                          <a:ln>
                            <a:solidFill>
                              <a:schemeClr val="accent1"/>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9" name="TextBox 3"/>
                        <wps:cNvSpPr txBox="1"/>
                        <wps:spPr>
                          <a:xfrm>
                            <a:off x="2508145" y="909529"/>
                            <a:ext cx="1058450" cy="481330"/>
                          </a:xfrm>
                          <a:prstGeom prst="rect">
                            <a:avLst/>
                          </a:prstGeom>
                          <a:noFill/>
                        </wps:spPr>
                        <wps:txbx>
                          <w:txbxContent>
                            <w:p w14:paraId="1E3EA5A6" w14:textId="0E1F530F" w:rsidR="00EA3183" w:rsidRPr="00A723F6" w:rsidRDefault="00EA3183" w:rsidP="00EA3183">
                              <w:pPr>
                                <w:rPr>
                                  <w:rFonts w:ascii="Calibri" w:hAnsi="Calibri"/>
                                  <w:color w:val="92D050"/>
                                  <w:kern w:val="24"/>
                                  <w:sz w:val="16"/>
                                  <w:szCs w:val="16"/>
                                </w:rPr>
                              </w:pPr>
                              <w:r w:rsidRPr="00A723F6">
                                <w:rPr>
                                  <w:rFonts w:ascii="Calibri" w:hAnsi="Calibri"/>
                                  <w:color w:val="92D050"/>
                                  <w:kern w:val="24"/>
                                  <w:sz w:val="16"/>
                                  <w:szCs w:val="16"/>
                                </w:rPr>
                                <w:t>Boundary of legacy inner waveforms</w:t>
                              </w:r>
                            </w:p>
                          </w:txbxContent>
                        </wps:txbx>
                        <wps:bodyPr wrap="square" rtlCol="0">
                          <a:noAutofit/>
                        </wps:bodyPr>
                      </wps:wsp>
                      <wps:wsp>
                        <wps:cNvPr id="290" name="Freeform: Shape 290"/>
                        <wps:cNvSpPr/>
                        <wps:spPr>
                          <a:xfrm>
                            <a:off x="3498497" y="1098305"/>
                            <a:ext cx="736013" cy="162650"/>
                          </a:xfrm>
                          <a:custGeom>
                            <a:avLst/>
                            <a:gdLst>
                              <a:gd name="connsiteX0" fmla="*/ 0 w 609600"/>
                              <a:gd name="connsiteY0" fmla="*/ 76378 h 95428"/>
                              <a:gd name="connsiteX1" fmla="*/ 304800 w 609600"/>
                              <a:gd name="connsiteY1" fmla="*/ 178 h 95428"/>
                              <a:gd name="connsiteX2" fmla="*/ 609600 w 609600"/>
                              <a:gd name="connsiteY2" fmla="*/ 95428 h 95428"/>
                              <a:gd name="connsiteX0" fmla="*/ 0 w 825097"/>
                              <a:gd name="connsiteY0" fmla="*/ 76378 h 86075"/>
                              <a:gd name="connsiteX1" fmla="*/ 304800 w 825097"/>
                              <a:gd name="connsiteY1" fmla="*/ 178 h 86075"/>
                              <a:gd name="connsiteX2" fmla="*/ 825097 w 825097"/>
                              <a:gd name="connsiteY2" fmla="*/ 86075 h 86075"/>
                              <a:gd name="connsiteX0" fmla="*/ 0 w 1016651"/>
                              <a:gd name="connsiteY0" fmla="*/ 5325 h 249758"/>
                              <a:gd name="connsiteX1" fmla="*/ 496354 w 1016651"/>
                              <a:gd name="connsiteY1" fmla="*/ 163861 h 249758"/>
                              <a:gd name="connsiteX2" fmla="*/ 1016651 w 1016651"/>
                              <a:gd name="connsiteY2" fmla="*/ 249758 h 249758"/>
                              <a:gd name="connsiteX0" fmla="*/ 0 w 1016651"/>
                              <a:gd name="connsiteY0" fmla="*/ 1 h 244434"/>
                              <a:gd name="connsiteX1" fmla="*/ 496354 w 1016651"/>
                              <a:gd name="connsiteY1" fmla="*/ 158537 h 244434"/>
                              <a:gd name="connsiteX2" fmla="*/ 1016651 w 1016651"/>
                              <a:gd name="connsiteY2" fmla="*/ 244434 h 244434"/>
                              <a:gd name="connsiteX0" fmla="*/ 0 w 1016651"/>
                              <a:gd name="connsiteY0" fmla="*/ -1 h 244432"/>
                              <a:gd name="connsiteX1" fmla="*/ 496354 w 1016651"/>
                              <a:gd name="connsiteY1" fmla="*/ 158535 h 244432"/>
                              <a:gd name="connsiteX2" fmla="*/ 1016651 w 1016651"/>
                              <a:gd name="connsiteY2" fmla="*/ 244432 h 244432"/>
                              <a:gd name="connsiteX0" fmla="*/ 0 w 1016651"/>
                              <a:gd name="connsiteY0" fmla="*/ 1 h 244434"/>
                              <a:gd name="connsiteX1" fmla="*/ 538256 w 1016651"/>
                              <a:gd name="connsiteY1" fmla="*/ 86887 h 244434"/>
                              <a:gd name="connsiteX2" fmla="*/ 1016651 w 1016651"/>
                              <a:gd name="connsiteY2" fmla="*/ 244434 h 244434"/>
                              <a:gd name="connsiteX0" fmla="*/ 0 w 1016651"/>
                              <a:gd name="connsiteY0" fmla="*/ -1 h 244432"/>
                              <a:gd name="connsiteX1" fmla="*/ 538256 w 1016651"/>
                              <a:gd name="connsiteY1" fmla="*/ 86885 h 244432"/>
                              <a:gd name="connsiteX2" fmla="*/ 1016651 w 1016651"/>
                              <a:gd name="connsiteY2" fmla="*/ 244432 h 244432"/>
                              <a:gd name="connsiteX0" fmla="*/ 0 w 1016651"/>
                              <a:gd name="connsiteY0" fmla="*/ 1 h 244434"/>
                              <a:gd name="connsiteX1" fmla="*/ 538256 w 1016651"/>
                              <a:gd name="connsiteY1" fmla="*/ 86887 h 244434"/>
                              <a:gd name="connsiteX2" fmla="*/ 1016651 w 1016651"/>
                              <a:gd name="connsiteY2" fmla="*/ 244434 h 244434"/>
                              <a:gd name="connsiteX0" fmla="*/ 0 w 1016651"/>
                              <a:gd name="connsiteY0" fmla="*/ -1 h 244432"/>
                              <a:gd name="connsiteX1" fmla="*/ 538256 w 1016651"/>
                              <a:gd name="connsiteY1" fmla="*/ 86885 h 244432"/>
                              <a:gd name="connsiteX2" fmla="*/ 1016651 w 1016651"/>
                              <a:gd name="connsiteY2" fmla="*/ 244432 h 244432"/>
                              <a:gd name="connsiteX0" fmla="*/ 0 w 1016651"/>
                              <a:gd name="connsiteY0" fmla="*/ 1 h 244434"/>
                              <a:gd name="connsiteX1" fmla="*/ 538256 w 1016651"/>
                              <a:gd name="connsiteY1" fmla="*/ 86887 h 244434"/>
                              <a:gd name="connsiteX2" fmla="*/ 1016651 w 1016651"/>
                              <a:gd name="connsiteY2" fmla="*/ 244434 h 244434"/>
                              <a:gd name="connsiteX0" fmla="*/ 0 w 1016651"/>
                              <a:gd name="connsiteY0" fmla="*/ -1 h 244432"/>
                              <a:gd name="connsiteX1" fmla="*/ 538256 w 1016651"/>
                              <a:gd name="connsiteY1" fmla="*/ 86885 h 244432"/>
                              <a:gd name="connsiteX2" fmla="*/ 1016651 w 1016651"/>
                              <a:gd name="connsiteY2" fmla="*/ 244432 h 244432"/>
                            </a:gdLst>
                            <a:ahLst/>
                            <a:cxnLst>
                              <a:cxn ang="0">
                                <a:pos x="connsiteX0" y="connsiteY0"/>
                              </a:cxn>
                              <a:cxn ang="0">
                                <a:pos x="connsiteX1" y="connsiteY1"/>
                              </a:cxn>
                              <a:cxn ang="0">
                                <a:pos x="connsiteX2" y="connsiteY2"/>
                              </a:cxn>
                            </a:cxnLst>
                            <a:rect l="l" t="t" r="r" b="b"/>
                            <a:pathLst>
                              <a:path w="1016651" h="244432">
                                <a:moveTo>
                                  <a:pt x="0" y="-1"/>
                                </a:moveTo>
                                <a:cubicBezTo>
                                  <a:pt x="227309" y="38476"/>
                                  <a:pt x="430671" y="44628"/>
                                  <a:pt x="538256" y="86885"/>
                                </a:cubicBezTo>
                                <a:cubicBezTo>
                                  <a:pt x="645841" y="129142"/>
                                  <a:pt x="759414" y="152798"/>
                                  <a:pt x="1016651" y="244432"/>
                                </a:cubicBezTo>
                              </a:path>
                            </a:pathLst>
                          </a:custGeom>
                          <a:noFill/>
                          <a:ln>
                            <a:solidFill>
                              <a:srgbClr val="92D05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91" name="TextBox 11"/>
                        <wps:cNvSpPr txBox="1"/>
                        <wps:spPr>
                          <a:xfrm>
                            <a:off x="2521915" y="1285080"/>
                            <a:ext cx="1057275" cy="571500"/>
                          </a:xfrm>
                          <a:prstGeom prst="rect">
                            <a:avLst/>
                          </a:prstGeom>
                          <a:noFill/>
                        </wps:spPr>
                        <wps:txbx>
                          <w:txbxContent>
                            <w:p w14:paraId="0F6FACC5" w14:textId="0B8D9AE9" w:rsidR="006116AA" w:rsidRPr="006116AA" w:rsidRDefault="006116AA" w:rsidP="006116AA">
                              <w:pPr>
                                <w:rPr>
                                  <w:rFonts w:ascii="Calibri" w:hAnsi="Calibri"/>
                                  <w:kern w:val="24"/>
                                  <w:sz w:val="16"/>
                                  <w:szCs w:val="16"/>
                                </w:rPr>
                              </w:pPr>
                              <w:r w:rsidRPr="006116AA">
                                <w:rPr>
                                  <w:rFonts w:ascii="Calibri" w:hAnsi="Calibri"/>
                                  <w:kern w:val="24"/>
                                  <w:sz w:val="16"/>
                                  <w:szCs w:val="16"/>
                                </w:rPr>
                                <w:t xml:space="preserve">Boundary of </w:t>
                              </w:r>
                              <w:r>
                                <w:rPr>
                                  <w:rFonts w:ascii="Calibri" w:hAnsi="Calibri"/>
                                  <w:kern w:val="24"/>
                                  <w:sz w:val="16"/>
                                  <w:szCs w:val="16"/>
                                </w:rPr>
                                <w:t xml:space="preserve">enhanced inner </w:t>
                              </w:r>
                              <w:r w:rsidRPr="006116AA">
                                <w:rPr>
                                  <w:rFonts w:ascii="Calibri" w:hAnsi="Calibri"/>
                                  <w:kern w:val="24"/>
                                  <w:sz w:val="16"/>
                                  <w:szCs w:val="16"/>
                                </w:rPr>
                                <w:t>waveforms</w:t>
                              </w:r>
                              <w:r>
                                <w:rPr>
                                  <w:rFonts w:ascii="Calibri" w:hAnsi="Calibri"/>
                                  <w:kern w:val="24"/>
                                  <w:sz w:val="16"/>
                                  <w:szCs w:val="16"/>
                                </w:rPr>
                                <w:t xml:space="preserve"> (section 2.2)</w:t>
                              </w:r>
                            </w:p>
                          </w:txbxContent>
                        </wps:txbx>
                        <wps:bodyPr wrap="square" rtlCol="0">
                          <a:noAutofit/>
                        </wps:bodyPr>
                      </wps:wsp>
                      <wps:wsp>
                        <wps:cNvPr id="292" name="Freeform: Shape 292"/>
                        <wps:cNvSpPr/>
                        <wps:spPr>
                          <a:xfrm>
                            <a:off x="3416630" y="1425939"/>
                            <a:ext cx="893176" cy="94091"/>
                          </a:xfrm>
                          <a:custGeom>
                            <a:avLst/>
                            <a:gdLst>
                              <a:gd name="connsiteX0" fmla="*/ 0 w 895350"/>
                              <a:gd name="connsiteY0" fmla="*/ 135276 h 135276"/>
                              <a:gd name="connsiteX1" fmla="*/ 447675 w 895350"/>
                              <a:gd name="connsiteY1" fmla="*/ 1926 h 135276"/>
                              <a:gd name="connsiteX2" fmla="*/ 895350 w 895350"/>
                              <a:gd name="connsiteY2" fmla="*/ 68601 h 135276"/>
                              <a:gd name="connsiteX0" fmla="*/ 0 w 1129636"/>
                              <a:gd name="connsiteY0" fmla="*/ 141751 h 141751"/>
                              <a:gd name="connsiteX1" fmla="*/ 681961 w 1129636"/>
                              <a:gd name="connsiteY1" fmla="*/ 1926 h 141751"/>
                              <a:gd name="connsiteX2" fmla="*/ 1129636 w 1129636"/>
                              <a:gd name="connsiteY2" fmla="*/ 68601 h 141751"/>
                              <a:gd name="connsiteX0" fmla="*/ 0 w 1129636"/>
                              <a:gd name="connsiteY0" fmla="*/ 141751 h 141751"/>
                              <a:gd name="connsiteX1" fmla="*/ 681961 w 1129636"/>
                              <a:gd name="connsiteY1" fmla="*/ 1926 h 141751"/>
                              <a:gd name="connsiteX2" fmla="*/ 1129636 w 1129636"/>
                              <a:gd name="connsiteY2" fmla="*/ 68601 h 141751"/>
                              <a:gd name="connsiteX0" fmla="*/ 0 w 1342211"/>
                              <a:gd name="connsiteY0" fmla="*/ 140966 h 140966"/>
                              <a:gd name="connsiteX1" fmla="*/ 681961 w 1342211"/>
                              <a:gd name="connsiteY1" fmla="*/ 1141 h 140966"/>
                              <a:gd name="connsiteX2" fmla="*/ 1342211 w 1342211"/>
                              <a:gd name="connsiteY2" fmla="*/ 101731 h 140966"/>
                              <a:gd name="connsiteX0" fmla="*/ 0 w 1233633"/>
                              <a:gd name="connsiteY0" fmla="*/ 140966 h 140966"/>
                              <a:gd name="connsiteX1" fmla="*/ 681961 w 1233633"/>
                              <a:gd name="connsiteY1" fmla="*/ 1141 h 140966"/>
                              <a:gd name="connsiteX2" fmla="*/ 1233633 w 1233633"/>
                              <a:gd name="connsiteY2" fmla="*/ 101731 h 140966"/>
                            </a:gdLst>
                            <a:ahLst/>
                            <a:cxnLst>
                              <a:cxn ang="0">
                                <a:pos x="connsiteX0" y="connsiteY0"/>
                              </a:cxn>
                              <a:cxn ang="0">
                                <a:pos x="connsiteX1" y="connsiteY1"/>
                              </a:cxn>
                              <a:cxn ang="0">
                                <a:pos x="connsiteX2" y="connsiteY2"/>
                              </a:cxn>
                            </a:cxnLst>
                            <a:rect l="l" t="t" r="r" b="b"/>
                            <a:pathLst>
                              <a:path w="1233633" h="140966">
                                <a:moveTo>
                                  <a:pt x="0" y="140966"/>
                                </a:moveTo>
                                <a:cubicBezTo>
                                  <a:pt x="226984" y="73372"/>
                                  <a:pt x="532736" y="12253"/>
                                  <a:pt x="681961" y="1141"/>
                                </a:cubicBezTo>
                                <a:cubicBezTo>
                                  <a:pt x="831186" y="-9971"/>
                                  <a:pt x="1084408" y="62837"/>
                                  <a:pt x="1233633" y="101731"/>
                                </a:cubicBezTo>
                              </a:path>
                            </a:pathLst>
                          </a:custGeom>
                          <a:noFill/>
                          <a:ln>
                            <a:solidFill>
                              <a:schemeClr val="tx1"/>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95439816" name="Freeform: Shape 795439816"/>
                        <wps:cNvSpPr/>
                        <wps:spPr>
                          <a:xfrm>
                            <a:off x="4083108" y="1152060"/>
                            <a:ext cx="1699282" cy="671714"/>
                          </a:xfrm>
                          <a:custGeom>
                            <a:avLst/>
                            <a:gdLst>
                              <a:gd name="connsiteX0" fmla="*/ 0 w 1746461"/>
                              <a:gd name="connsiteY0" fmla="*/ 715052 h 719386"/>
                              <a:gd name="connsiteX1" fmla="*/ 433365 w 1746461"/>
                              <a:gd name="connsiteY1" fmla="*/ 0 h 719386"/>
                              <a:gd name="connsiteX2" fmla="*/ 1746461 w 1746461"/>
                              <a:gd name="connsiteY2" fmla="*/ 719386 h 719386"/>
                              <a:gd name="connsiteX3" fmla="*/ 0 w 1746461"/>
                              <a:gd name="connsiteY3" fmla="*/ 715052 h 719386"/>
                              <a:gd name="connsiteX0" fmla="*/ 0 w 1746461"/>
                              <a:gd name="connsiteY0" fmla="*/ 810203 h 814537"/>
                              <a:gd name="connsiteX1" fmla="*/ 392620 w 1746461"/>
                              <a:gd name="connsiteY1" fmla="*/ 0 h 814537"/>
                              <a:gd name="connsiteX2" fmla="*/ 1746461 w 1746461"/>
                              <a:gd name="connsiteY2" fmla="*/ 814537 h 814537"/>
                              <a:gd name="connsiteX3" fmla="*/ 0 w 1746461"/>
                              <a:gd name="connsiteY3" fmla="*/ 810203 h 814537"/>
                              <a:gd name="connsiteX0" fmla="*/ 10308 w 1353841"/>
                              <a:gd name="connsiteY0" fmla="*/ 821336 h 821336"/>
                              <a:gd name="connsiteX1" fmla="*/ 0 w 1353841"/>
                              <a:gd name="connsiteY1" fmla="*/ 0 h 821336"/>
                              <a:gd name="connsiteX2" fmla="*/ 1353841 w 1353841"/>
                              <a:gd name="connsiteY2" fmla="*/ 814537 h 821336"/>
                              <a:gd name="connsiteX3" fmla="*/ 10308 w 1353841"/>
                              <a:gd name="connsiteY3" fmla="*/ 821336 h 821336"/>
                              <a:gd name="connsiteX0" fmla="*/ 10308 w 729076"/>
                              <a:gd name="connsiteY0" fmla="*/ 821336 h 821336"/>
                              <a:gd name="connsiteX1" fmla="*/ 0 w 729076"/>
                              <a:gd name="connsiteY1" fmla="*/ 0 h 821336"/>
                              <a:gd name="connsiteX2" fmla="*/ 729076 w 729076"/>
                              <a:gd name="connsiteY2" fmla="*/ 814537 h 821336"/>
                              <a:gd name="connsiteX3" fmla="*/ 10308 w 729076"/>
                              <a:gd name="connsiteY3" fmla="*/ 821336 h 821336"/>
                              <a:gd name="connsiteX0" fmla="*/ 10308 w 1345646"/>
                              <a:gd name="connsiteY0" fmla="*/ 821336 h 821336"/>
                              <a:gd name="connsiteX1" fmla="*/ 0 w 1345646"/>
                              <a:gd name="connsiteY1" fmla="*/ 0 h 821336"/>
                              <a:gd name="connsiteX2" fmla="*/ 1345646 w 1345646"/>
                              <a:gd name="connsiteY2" fmla="*/ 821336 h 821336"/>
                              <a:gd name="connsiteX3" fmla="*/ 10308 w 1345646"/>
                              <a:gd name="connsiteY3" fmla="*/ 821336 h 821336"/>
                              <a:gd name="connsiteX0" fmla="*/ 0 w 1699487"/>
                              <a:gd name="connsiteY0" fmla="*/ 813053 h 821336"/>
                              <a:gd name="connsiteX1" fmla="*/ 353841 w 1699487"/>
                              <a:gd name="connsiteY1" fmla="*/ 0 h 821336"/>
                              <a:gd name="connsiteX2" fmla="*/ 1699487 w 1699487"/>
                              <a:gd name="connsiteY2" fmla="*/ 821336 h 821336"/>
                              <a:gd name="connsiteX3" fmla="*/ 0 w 1699487"/>
                              <a:gd name="connsiteY3" fmla="*/ 813053 h 821336"/>
                              <a:gd name="connsiteX0" fmla="*/ 0 w 1699487"/>
                              <a:gd name="connsiteY0" fmla="*/ 663960 h 672243"/>
                              <a:gd name="connsiteX1" fmla="*/ 403498 w 1699487"/>
                              <a:gd name="connsiteY1" fmla="*/ 0 h 672243"/>
                              <a:gd name="connsiteX2" fmla="*/ 1699487 w 1699487"/>
                              <a:gd name="connsiteY2" fmla="*/ 672243 h 672243"/>
                              <a:gd name="connsiteX3" fmla="*/ 0 w 1699487"/>
                              <a:gd name="connsiteY3" fmla="*/ 663960 h 672243"/>
                            </a:gdLst>
                            <a:ahLst/>
                            <a:cxnLst>
                              <a:cxn ang="0">
                                <a:pos x="connsiteX0" y="connsiteY0"/>
                              </a:cxn>
                              <a:cxn ang="0">
                                <a:pos x="connsiteX1" y="connsiteY1"/>
                              </a:cxn>
                              <a:cxn ang="0">
                                <a:pos x="connsiteX2" y="connsiteY2"/>
                              </a:cxn>
                              <a:cxn ang="0">
                                <a:pos x="connsiteX3" y="connsiteY3"/>
                              </a:cxn>
                            </a:cxnLst>
                            <a:rect l="l" t="t" r="r" b="b"/>
                            <a:pathLst>
                              <a:path w="1699487" h="672243">
                                <a:moveTo>
                                  <a:pt x="0" y="663960"/>
                                </a:moveTo>
                                <a:lnTo>
                                  <a:pt x="403498" y="0"/>
                                </a:lnTo>
                                <a:lnTo>
                                  <a:pt x="1699487" y="672243"/>
                                </a:lnTo>
                                <a:lnTo>
                                  <a:pt x="0" y="663960"/>
                                </a:lnTo>
                                <a:close/>
                              </a:path>
                            </a:pathLst>
                          </a:custGeom>
                          <a:noFill/>
                          <a:ln>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17185232" name="Freeform: Shape 1517185232"/>
                        <wps:cNvSpPr/>
                        <wps:spPr>
                          <a:xfrm>
                            <a:off x="971413" y="1084240"/>
                            <a:ext cx="1570990" cy="777875"/>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Lst>
                            <a:ahLst/>
                            <a:cxnLst>
                              <a:cxn ang="0">
                                <a:pos x="connsiteX0" y="connsiteY0"/>
                              </a:cxn>
                              <a:cxn ang="0">
                                <a:pos x="connsiteX1" y="connsiteY1"/>
                              </a:cxn>
                              <a:cxn ang="0">
                                <a:pos x="connsiteX2" y="connsiteY2"/>
                              </a:cxn>
                              <a:cxn ang="0">
                                <a:pos x="connsiteX3" y="connsiteY3"/>
                              </a:cxn>
                            </a:cxnLst>
                            <a:rect l="l" t="t" r="r" b="b"/>
                            <a:pathLst>
                              <a:path w="2013527" h="1043709">
                                <a:moveTo>
                                  <a:pt x="397163" y="0"/>
                                </a:moveTo>
                                <a:lnTo>
                                  <a:pt x="0" y="1025236"/>
                                </a:lnTo>
                                <a:lnTo>
                                  <a:pt x="2013527" y="1043709"/>
                                </a:lnTo>
                                <a:lnTo>
                                  <a:pt x="397163" y="0"/>
                                </a:lnTo>
                                <a:close/>
                              </a:path>
                            </a:pathLst>
                          </a:custGeom>
                          <a:noFill/>
                          <a:ln>
                            <a:solidFill>
                              <a:schemeClr val="accent5"/>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7115662" name="Freeform: Shape 1327115662"/>
                        <wps:cNvSpPr/>
                        <wps:spPr>
                          <a:xfrm>
                            <a:off x="964428" y="870880"/>
                            <a:ext cx="1577975" cy="991235"/>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Lst>
                            <a:ahLst/>
                            <a:cxnLst>
                              <a:cxn ang="0">
                                <a:pos x="connsiteX0" y="connsiteY0"/>
                              </a:cxn>
                              <a:cxn ang="0">
                                <a:pos x="connsiteX1" y="connsiteY1"/>
                              </a:cxn>
                              <a:cxn ang="0">
                                <a:pos x="connsiteX2" y="connsiteY2"/>
                              </a:cxn>
                              <a:cxn ang="0">
                                <a:pos x="connsiteX3" y="connsiteY3"/>
                              </a:cxn>
                            </a:cxnLst>
                            <a:rect l="l" t="t" r="r" b="b"/>
                            <a:pathLst>
                              <a:path w="2022764" h="1330036">
                                <a:moveTo>
                                  <a:pt x="0" y="1311563"/>
                                </a:moveTo>
                                <a:lnTo>
                                  <a:pt x="2022764" y="1330036"/>
                                </a:lnTo>
                                <a:lnTo>
                                  <a:pt x="277091" y="0"/>
                                </a:lnTo>
                                <a:lnTo>
                                  <a:pt x="0" y="1311563"/>
                                </a:lnTo>
                                <a:close/>
                              </a:path>
                            </a:pathLst>
                          </a:custGeom>
                          <a:noFill/>
                          <a:ln>
                            <a:solidFill>
                              <a:schemeClr val="accent5"/>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1476261" name="Freeform: Shape 901476261"/>
                        <wps:cNvSpPr/>
                        <wps:spPr>
                          <a:xfrm>
                            <a:off x="964428" y="643550"/>
                            <a:ext cx="1577975" cy="1218565"/>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 name="connsiteX0" fmla="*/ 73891 w 2096655"/>
                              <a:gd name="connsiteY0" fmla="*/ 1681018 h 1699491"/>
                              <a:gd name="connsiteX1" fmla="*/ 2096655 w 2096655"/>
                              <a:gd name="connsiteY1" fmla="*/ 1699491 h 1699491"/>
                              <a:gd name="connsiteX2" fmla="*/ 0 w 2096655"/>
                              <a:gd name="connsiteY2" fmla="*/ 0 h 1699491"/>
                              <a:gd name="connsiteX3" fmla="*/ 73891 w 2096655"/>
                              <a:gd name="connsiteY3" fmla="*/ 1681018 h 1699491"/>
                              <a:gd name="connsiteX0" fmla="*/ 0 w 2022764"/>
                              <a:gd name="connsiteY0" fmla="*/ 1616364 h 1634837"/>
                              <a:gd name="connsiteX1" fmla="*/ 2022764 w 2022764"/>
                              <a:gd name="connsiteY1" fmla="*/ 1634837 h 1634837"/>
                              <a:gd name="connsiteX2" fmla="*/ 138546 w 2022764"/>
                              <a:gd name="connsiteY2" fmla="*/ 0 h 1634837"/>
                              <a:gd name="connsiteX3" fmla="*/ 0 w 2022764"/>
                              <a:gd name="connsiteY3" fmla="*/ 1616364 h 1634837"/>
                            </a:gdLst>
                            <a:ahLst/>
                            <a:cxnLst>
                              <a:cxn ang="0">
                                <a:pos x="connsiteX0" y="connsiteY0"/>
                              </a:cxn>
                              <a:cxn ang="0">
                                <a:pos x="connsiteX1" y="connsiteY1"/>
                              </a:cxn>
                              <a:cxn ang="0">
                                <a:pos x="connsiteX2" y="connsiteY2"/>
                              </a:cxn>
                              <a:cxn ang="0">
                                <a:pos x="connsiteX3" y="connsiteY3"/>
                              </a:cxn>
                            </a:cxnLst>
                            <a:rect l="l" t="t" r="r" b="b"/>
                            <a:pathLst>
                              <a:path w="2022764" h="1634837">
                                <a:moveTo>
                                  <a:pt x="0" y="1616364"/>
                                </a:moveTo>
                                <a:lnTo>
                                  <a:pt x="2022764" y="1634837"/>
                                </a:lnTo>
                                <a:lnTo>
                                  <a:pt x="138546" y="0"/>
                                </a:lnTo>
                                <a:lnTo>
                                  <a:pt x="0" y="1616364"/>
                                </a:lnTo>
                                <a:close/>
                              </a:path>
                            </a:pathLst>
                          </a:custGeom>
                          <a:noFill/>
                          <a:ln>
                            <a:solidFill>
                              <a:schemeClr val="accent5"/>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5522376" name="Straight Arrow Connector 1875522376"/>
                        <wps:cNvCnPr/>
                        <wps:spPr>
                          <a:xfrm flipH="1" flipV="1">
                            <a:off x="964428" y="140630"/>
                            <a:ext cx="0" cy="17075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01898838" name="Straight Arrow Connector 1801898838"/>
                        <wps:cNvCnPr/>
                        <wps:spPr>
                          <a:xfrm>
                            <a:off x="964428" y="1848145"/>
                            <a:ext cx="2277110" cy="133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0755858" name="Freeform: Shape 1100755858"/>
                        <wps:cNvSpPr/>
                        <wps:spPr>
                          <a:xfrm>
                            <a:off x="786628" y="756580"/>
                            <a:ext cx="252095" cy="226695"/>
                          </a:xfrm>
                          <a:custGeom>
                            <a:avLst/>
                            <a:gdLst>
                              <a:gd name="connsiteX0" fmla="*/ 323273 w 323273"/>
                              <a:gd name="connsiteY0" fmla="*/ 304800 h 304800"/>
                              <a:gd name="connsiteX1" fmla="*/ 221673 w 323273"/>
                              <a:gd name="connsiteY1" fmla="*/ 83128 h 304800"/>
                              <a:gd name="connsiteX2" fmla="*/ 0 w 323273"/>
                              <a:gd name="connsiteY2" fmla="*/ 0 h 304800"/>
                              <a:gd name="connsiteX3" fmla="*/ 0 w 323273"/>
                              <a:gd name="connsiteY3" fmla="*/ 0 h 304800"/>
                            </a:gdLst>
                            <a:ahLst/>
                            <a:cxnLst>
                              <a:cxn ang="0">
                                <a:pos x="connsiteX0" y="connsiteY0"/>
                              </a:cxn>
                              <a:cxn ang="0">
                                <a:pos x="connsiteX1" y="connsiteY1"/>
                              </a:cxn>
                              <a:cxn ang="0">
                                <a:pos x="connsiteX2" y="connsiteY2"/>
                              </a:cxn>
                              <a:cxn ang="0">
                                <a:pos x="connsiteX3" y="connsiteY3"/>
                              </a:cxn>
                            </a:cxnLst>
                            <a:rect l="l" t="t" r="r" b="b"/>
                            <a:pathLst>
                              <a:path w="323273" h="304800">
                                <a:moveTo>
                                  <a:pt x="323273" y="304800"/>
                                </a:moveTo>
                                <a:cubicBezTo>
                                  <a:pt x="299412" y="219364"/>
                                  <a:pt x="275552" y="133928"/>
                                  <a:pt x="221673" y="83128"/>
                                </a:cubicBezTo>
                                <a:cubicBezTo>
                                  <a:pt x="167794" y="32328"/>
                                  <a:pt x="0" y="0"/>
                                  <a:pt x="0" y="0"/>
                                </a:cubicBezTo>
                                <a:lnTo>
                                  <a:pt x="0" y="0"/>
                                </a:lnTo>
                              </a:path>
                            </a:pathLst>
                          </a:custGeom>
                          <a:noFill/>
                          <a:ln>
                            <a:solidFill>
                              <a:schemeClr val="accent5"/>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2927567" name="Straight Connector 592927567"/>
                        <wps:cNvCnPr/>
                        <wps:spPr>
                          <a:xfrm flipH="1" flipV="1">
                            <a:off x="964428" y="400345"/>
                            <a:ext cx="1577975" cy="146177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16052405" name="TextBox 21"/>
                        <wps:cNvSpPr txBox="1"/>
                        <wps:spPr>
                          <a:xfrm>
                            <a:off x="0" y="1526835"/>
                            <a:ext cx="988060" cy="402590"/>
                          </a:xfrm>
                          <a:prstGeom prst="rect">
                            <a:avLst/>
                          </a:prstGeom>
                          <a:noFill/>
                        </wps:spPr>
                        <wps:txbx>
                          <w:txbxContent>
                            <w:p w14:paraId="23A5C191" w14:textId="77777777" w:rsidR="00F84DE6" w:rsidRDefault="00F84DE6" w:rsidP="00F84DE6">
                              <w:pPr>
                                <w:rPr>
                                  <w:rFonts w:ascii="Calibri" w:hAnsi="Calibri"/>
                                  <w:color w:val="4472C4"/>
                                  <w:kern w:val="24"/>
                                  <w:sz w:val="16"/>
                                  <w:szCs w:val="16"/>
                                </w:rPr>
                              </w:pPr>
                              <w:r>
                                <w:rPr>
                                  <w:rFonts w:ascii="Calibri" w:hAnsi="Calibri"/>
                                  <w:color w:val="4472C4"/>
                                  <w:kern w:val="24"/>
                                  <w:sz w:val="16"/>
                                  <w:szCs w:val="16"/>
                                </w:rPr>
                                <w:t>Inner region slope  = 2.0</w:t>
                              </w:r>
                            </w:p>
                            <w:p w14:paraId="28FF92A5" w14:textId="77777777" w:rsidR="00F84DE6" w:rsidRDefault="00F84DE6" w:rsidP="00F84DE6">
                              <w:r>
                                <w:t> </w:t>
                              </w:r>
                            </w:p>
                            <w:p w14:paraId="6FA99BE8" w14:textId="77777777" w:rsidR="00F84DE6" w:rsidRDefault="00F84DE6" w:rsidP="00F84DE6">
                              <w:pPr>
                                <w:rPr>
                                  <w:rFonts w:ascii="Calibri" w:hAnsi="Calibri"/>
                                  <w:color w:val="4472C4"/>
                                  <w:kern w:val="24"/>
                                  <w:sz w:val="16"/>
                                  <w:szCs w:val="16"/>
                                </w:rPr>
                              </w:pPr>
                              <w:r>
                                <w:rPr>
                                  <w:rFonts w:ascii="Calibri" w:hAnsi="Calibri"/>
                                  <w:color w:val="4472C4"/>
                                  <w:kern w:val="24"/>
                                  <w:sz w:val="16"/>
                                  <w:szCs w:val="16"/>
                                </w:rPr>
                                <w:t>Inner region slope  = 2.0</w:t>
                              </w:r>
                            </w:p>
                          </w:txbxContent>
                        </wps:txbx>
                        <wps:bodyPr wrap="square" rtlCol="0">
                          <a:noAutofit/>
                        </wps:bodyPr>
                      </wps:wsp>
                      <wps:wsp>
                        <wps:cNvPr id="29150905" name="TextBox 22"/>
                        <wps:cNvSpPr txBox="1"/>
                        <wps:spPr>
                          <a:xfrm>
                            <a:off x="1139688" y="180000"/>
                            <a:ext cx="1031875" cy="387985"/>
                          </a:xfrm>
                          <a:prstGeom prst="rect">
                            <a:avLst/>
                          </a:prstGeom>
                          <a:noFill/>
                        </wps:spPr>
                        <wps:txbx>
                          <w:txbxContent>
                            <w:p w14:paraId="21289B4F" w14:textId="77777777" w:rsidR="00F84DE6" w:rsidRDefault="00F84DE6" w:rsidP="00F84DE6">
                              <w:pPr>
                                <w:rPr>
                                  <w:rFonts w:ascii="Calibri" w:hAnsi="Calibri"/>
                                  <w:color w:val="4472C4"/>
                                  <w:kern w:val="24"/>
                                  <w:sz w:val="16"/>
                                  <w:szCs w:val="16"/>
                                </w:rPr>
                              </w:pPr>
                              <w:r>
                                <w:rPr>
                                  <w:rFonts w:ascii="Calibri" w:hAnsi="Calibri"/>
                                  <w:color w:val="4472C4"/>
                                  <w:kern w:val="24"/>
                                  <w:sz w:val="16"/>
                                  <w:szCs w:val="16"/>
                                </w:rPr>
                                <w:t>Waveform space</w:t>
                              </w:r>
                            </w:p>
                            <w:p w14:paraId="2DDAF8A5" w14:textId="77777777" w:rsidR="00F84DE6" w:rsidRDefault="00F84DE6" w:rsidP="00F84DE6">
                              <w:r>
                                <w:t> </w:t>
                              </w:r>
                            </w:p>
                            <w:p w14:paraId="4481AEB4" w14:textId="77777777" w:rsidR="00F84DE6" w:rsidRDefault="00F84DE6" w:rsidP="00F84DE6">
                              <w:pPr>
                                <w:rPr>
                                  <w:rFonts w:ascii="Calibri" w:hAnsi="Calibri"/>
                                  <w:color w:val="4472C4"/>
                                  <w:kern w:val="24"/>
                                  <w:sz w:val="16"/>
                                  <w:szCs w:val="16"/>
                                </w:rPr>
                              </w:pPr>
                              <w:r>
                                <w:rPr>
                                  <w:rFonts w:ascii="Calibri" w:hAnsi="Calibri"/>
                                  <w:color w:val="4472C4"/>
                                  <w:kern w:val="24"/>
                                  <w:sz w:val="16"/>
                                  <w:szCs w:val="16"/>
                                </w:rPr>
                                <w:t>Waveform space</w:t>
                              </w:r>
                            </w:p>
                          </w:txbxContent>
                        </wps:txbx>
                        <wps:bodyPr wrap="square" rtlCol="0">
                          <a:noAutofit/>
                        </wps:bodyPr>
                      </wps:wsp>
                      <wps:wsp>
                        <wps:cNvPr id="32523211" name="Freeform: Shape 32523211"/>
                        <wps:cNvSpPr/>
                        <wps:spPr>
                          <a:xfrm>
                            <a:off x="971413" y="1271565"/>
                            <a:ext cx="1556385" cy="584835"/>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 name="connsiteX0" fmla="*/ 554181 w 1995054"/>
                              <a:gd name="connsiteY0" fmla="*/ 0 h 785091"/>
                              <a:gd name="connsiteX1" fmla="*/ 0 w 1995054"/>
                              <a:gd name="connsiteY1" fmla="*/ 759095 h 785091"/>
                              <a:gd name="connsiteX2" fmla="*/ 1995054 w 1995054"/>
                              <a:gd name="connsiteY2" fmla="*/ 785091 h 785091"/>
                              <a:gd name="connsiteX3" fmla="*/ 554181 w 1995054"/>
                              <a:gd name="connsiteY3" fmla="*/ 0 h 785091"/>
                            </a:gdLst>
                            <a:ahLst/>
                            <a:cxnLst>
                              <a:cxn ang="0">
                                <a:pos x="connsiteX0" y="connsiteY0"/>
                              </a:cxn>
                              <a:cxn ang="0">
                                <a:pos x="connsiteX1" y="connsiteY1"/>
                              </a:cxn>
                              <a:cxn ang="0">
                                <a:pos x="connsiteX2" y="connsiteY2"/>
                              </a:cxn>
                              <a:cxn ang="0">
                                <a:pos x="connsiteX3" y="connsiteY3"/>
                              </a:cxn>
                            </a:cxnLst>
                            <a:rect l="l" t="t" r="r" b="b"/>
                            <a:pathLst>
                              <a:path w="1995054" h="785091">
                                <a:moveTo>
                                  <a:pt x="554181" y="0"/>
                                </a:moveTo>
                                <a:lnTo>
                                  <a:pt x="0" y="759095"/>
                                </a:lnTo>
                                <a:lnTo>
                                  <a:pt x="1995054" y="785091"/>
                                </a:lnTo>
                                <a:lnTo>
                                  <a:pt x="554181" y="0"/>
                                </a:lnTo>
                                <a:close/>
                              </a:path>
                            </a:pathLst>
                          </a:custGeom>
                          <a:solidFill>
                            <a:schemeClr val="accent4">
                              <a:lumMod val="20000"/>
                              <a:lumOff val="80000"/>
                            </a:schemeClr>
                          </a:solid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0942945" name="TextBox 24"/>
                        <wps:cNvSpPr txBox="1"/>
                        <wps:spPr>
                          <a:xfrm>
                            <a:off x="1321933" y="1439501"/>
                            <a:ext cx="1031875" cy="454063"/>
                          </a:xfrm>
                          <a:prstGeom prst="rect">
                            <a:avLst/>
                          </a:prstGeom>
                          <a:noFill/>
                        </wps:spPr>
                        <wps:txbx>
                          <w:txbxContent>
                            <w:p w14:paraId="52EDF364" w14:textId="77777777" w:rsidR="00D7695B" w:rsidRDefault="00D7695B" w:rsidP="00D7695B">
                              <w:pPr>
                                <w:spacing w:after="0"/>
                                <w:rPr>
                                  <w:rFonts w:ascii="Calibri" w:hAnsi="Calibri"/>
                                  <w:color w:val="4472C4"/>
                                  <w:kern w:val="24"/>
                                </w:rPr>
                              </w:pPr>
                              <w:r>
                                <w:rPr>
                                  <w:rFonts w:ascii="Calibri" w:hAnsi="Calibri"/>
                                  <w:color w:val="4472C4"/>
                                  <w:kern w:val="24"/>
                                </w:rPr>
                                <w:t xml:space="preserve">Legacy </w:t>
                              </w:r>
                            </w:p>
                            <w:p w14:paraId="71620E69" w14:textId="15575894" w:rsidR="00F84DE6" w:rsidRDefault="00F84DE6" w:rsidP="00D7695B">
                              <w:pPr>
                                <w:spacing w:after="0"/>
                                <w:rPr>
                                  <w:rFonts w:ascii="Calibri" w:hAnsi="Calibri"/>
                                  <w:color w:val="4472C4"/>
                                  <w:kern w:val="24"/>
                                </w:rPr>
                              </w:pPr>
                              <w:r>
                                <w:rPr>
                                  <w:rFonts w:ascii="Calibri" w:hAnsi="Calibri"/>
                                  <w:color w:val="4472C4"/>
                                  <w:kern w:val="24"/>
                                </w:rPr>
                                <w:t>Inner</w:t>
                              </w:r>
                            </w:p>
                            <w:p w14:paraId="59CFD45E" w14:textId="77777777" w:rsidR="00F84DE6" w:rsidRDefault="00F84DE6" w:rsidP="00D7695B">
                              <w:pPr>
                                <w:spacing w:after="0"/>
                              </w:pPr>
                              <w:r>
                                <w:t> </w:t>
                              </w:r>
                            </w:p>
                            <w:p w14:paraId="15130EAA" w14:textId="77777777" w:rsidR="00F84DE6" w:rsidRDefault="00F84DE6" w:rsidP="00D7695B">
                              <w:pPr>
                                <w:spacing w:after="0"/>
                                <w:rPr>
                                  <w:rFonts w:ascii="Calibri" w:hAnsi="Calibri"/>
                                  <w:color w:val="4472C4"/>
                                  <w:kern w:val="24"/>
                                </w:rPr>
                              </w:pPr>
                              <w:r>
                                <w:rPr>
                                  <w:rFonts w:ascii="Calibri" w:hAnsi="Calibri"/>
                                  <w:color w:val="4472C4"/>
                                  <w:kern w:val="24"/>
                                </w:rPr>
                                <w:t>Inner</w:t>
                              </w:r>
                            </w:p>
                          </w:txbxContent>
                        </wps:txbx>
                        <wps:bodyPr wrap="square" rtlCol="0">
                          <a:noAutofit/>
                        </wps:bodyPr>
                      </wps:wsp>
                      <wps:wsp>
                        <wps:cNvPr id="145131320" name="TextBox 21"/>
                        <wps:cNvSpPr txBox="1"/>
                        <wps:spPr>
                          <a:xfrm>
                            <a:off x="103367" y="644825"/>
                            <a:ext cx="704851" cy="205357"/>
                          </a:xfrm>
                          <a:prstGeom prst="rect">
                            <a:avLst/>
                          </a:prstGeom>
                          <a:noFill/>
                        </wps:spPr>
                        <wps:txbx>
                          <w:txbxContent>
                            <w:p w14:paraId="19D02FBB" w14:textId="7FB8B3A2" w:rsidR="00F84DE6" w:rsidRPr="002C7003" w:rsidRDefault="00F84DE6" w:rsidP="00F84DE6">
                              <w:pPr>
                                <w:rPr>
                                  <w:rFonts w:ascii="Calibri" w:hAnsi="Calibri"/>
                                  <w:color w:val="0070C0"/>
                                  <w:kern w:val="24"/>
                                  <w:sz w:val="16"/>
                                  <w:szCs w:val="16"/>
                                </w:rPr>
                              </w:pPr>
                              <w:r w:rsidRPr="002C7003">
                                <w:rPr>
                                  <w:rFonts w:ascii="Calibri" w:hAnsi="Calibri"/>
                                  <w:color w:val="0070C0"/>
                                  <w:kern w:val="24"/>
                                  <w:sz w:val="16"/>
                                  <w:szCs w:val="16"/>
                                </w:rPr>
                                <w:t xml:space="preserve">slope  = </w:t>
                              </w:r>
                              <w:r w:rsidR="00C357D0">
                                <w:rPr>
                                  <w:rFonts w:ascii="Calibri" w:hAnsi="Calibri"/>
                                  <w:color w:val="0070C0"/>
                                  <w:kern w:val="24"/>
                                  <w:sz w:val="16"/>
                                  <w:szCs w:val="16"/>
                                </w:rPr>
                                <w:t>9</w:t>
                              </w:r>
                              <w:r w:rsidRPr="002C7003">
                                <w:rPr>
                                  <w:rFonts w:ascii="Calibri" w:hAnsi="Calibri"/>
                                  <w:color w:val="0070C0"/>
                                  <w:kern w:val="24"/>
                                  <w:sz w:val="16"/>
                                  <w:szCs w:val="16"/>
                                </w:rPr>
                                <w:t>.0</w:t>
                              </w:r>
                            </w:p>
                            <w:p w14:paraId="62C3CA9C" w14:textId="77777777" w:rsidR="00F84DE6" w:rsidRPr="002C7003" w:rsidRDefault="00F84DE6" w:rsidP="00F84DE6">
                              <w:pPr>
                                <w:rPr>
                                  <w:color w:val="0070C0"/>
                                </w:rPr>
                              </w:pPr>
                              <w:r w:rsidRPr="002C7003">
                                <w:rPr>
                                  <w:color w:val="0070C0"/>
                                </w:rPr>
                                <w:t> </w:t>
                              </w:r>
                            </w:p>
                            <w:p w14:paraId="0C40ACEC" w14:textId="77777777" w:rsidR="00F84DE6" w:rsidRPr="002C7003" w:rsidRDefault="00F84DE6" w:rsidP="00F84DE6">
                              <w:pPr>
                                <w:rPr>
                                  <w:rFonts w:ascii="Calibri" w:hAnsi="Calibri"/>
                                  <w:color w:val="0070C0"/>
                                  <w:kern w:val="24"/>
                                  <w:sz w:val="16"/>
                                  <w:szCs w:val="16"/>
                                </w:rPr>
                              </w:pPr>
                              <w:r w:rsidRPr="002C7003">
                                <w:rPr>
                                  <w:rFonts w:ascii="Calibri" w:hAnsi="Calibri"/>
                                  <w:color w:val="0070C0"/>
                                  <w:kern w:val="24"/>
                                  <w:sz w:val="16"/>
                                  <w:szCs w:val="16"/>
                                </w:rPr>
                                <w:t>slope  = 5.0</w:t>
                              </w:r>
                            </w:p>
                          </w:txbxContent>
                        </wps:txbx>
                        <wps:bodyPr wrap="square" rtlCol="0">
                          <a:noAutofit/>
                        </wps:bodyPr>
                      </wps:wsp>
                      <wps:wsp>
                        <wps:cNvPr id="1353743207" name="Freeform: Shape 1353743207"/>
                        <wps:cNvSpPr/>
                        <wps:spPr>
                          <a:xfrm>
                            <a:off x="622163" y="1023915"/>
                            <a:ext cx="463550" cy="247015"/>
                          </a:xfrm>
                          <a:custGeom>
                            <a:avLst/>
                            <a:gdLst>
                              <a:gd name="connsiteX0" fmla="*/ 323273 w 323273"/>
                              <a:gd name="connsiteY0" fmla="*/ 304800 h 304800"/>
                              <a:gd name="connsiteX1" fmla="*/ 221673 w 323273"/>
                              <a:gd name="connsiteY1" fmla="*/ 83128 h 304800"/>
                              <a:gd name="connsiteX2" fmla="*/ 0 w 323273"/>
                              <a:gd name="connsiteY2" fmla="*/ 0 h 304800"/>
                              <a:gd name="connsiteX3" fmla="*/ 0 w 323273"/>
                              <a:gd name="connsiteY3" fmla="*/ 0 h 304800"/>
                            </a:gdLst>
                            <a:ahLst/>
                            <a:cxnLst>
                              <a:cxn ang="0">
                                <a:pos x="connsiteX0" y="connsiteY0"/>
                              </a:cxn>
                              <a:cxn ang="0">
                                <a:pos x="connsiteX1" y="connsiteY1"/>
                              </a:cxn>
                              <a:cxn ang="0">
                                <a:pos x="connsiteX2" y="connsiteY2"/>
                              </a:cxn>
                              <a:cxn ang="0">
                                <a:pos x="connsiteX3" y="connsiteY3"/>
                              </a:cxn>
                            </a:cxnLst>
                            <a:rect l="l" t="t" r="r" b="b"/>
                            <a:pathLst>
                              <a:path w="323273" h="304800">
                                <a:moveTo>
                                  <a:pt x="323273" y="304800"/>
                                </a:moveTo>
                                <a:cubicBezTo>
                                  <a:pt x="299412" y="219364"/>
                                  <a:pt x="275552" y="133928"/>
                                  <a:pt x="221673" y="83128"/>
                                </a:cubicBezTo>
                                <a:cubicBezTo>
                                  <a:pt x="167794" y="32328"/>
                                  <a:pt x="0" y="0"/>
                                  <a:pt x="0" y="0"/>
                                </a:cubicBezTo>
                                <a:lnTo>
                                  <a:pt x="0" y="0"/>
                                </a:lnTo>
                              </a:path>
                            </a:pathLst>
                          </a:custGeom>
                          <a:noFill/>
                          <a:ln>
                            <a:solidFill>
                              <a:schemeClr val="accent5"/>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4075143" name="TextBox 21"/>
                        <wps:cNvSpPr txBox="1"/>
                        <wps:spPr>
                          <a:xfrm>
                            <a:off x="0" y="912790"/>
                            <a:ext cx="834390" cy="231140"/>
                          </a:xfrm>
                          <a:prstGeom prst="rect">
                            <a:avLst/>
                          </a:prstGeom>
                          <a:noFill/>
                        </wps:spPr>
                        <wps:txbx>
                          <w:txbxContent>
                            <w:p w14:paraId="03F83E92" w14:textId="3CFF0D40" w:rsidR="00F84DE6" w:rsidRPr="002C7003" w:rsidRDefault="00F84DE6" w:rsidP="00F84DE6">
                              <w:pPr>
                                <w:rPr>
                                  <w:rFonts w:ascii="Calibri" w:hAnsi="Calibri"/>
                                  <w:color w:val="0070C0"/>
                                  <w:kern w:val="24"/>
                                  <w:sz w:val="16"/>
                                  <w:szCs w:val="16"/>
                                </w:rPr>
                              </w:pPr>
                              <w:r w:rsidRPr="002C7003">
                                <w:rPr>
                                  <w:rFonts w:ascii="Calibri" w:hAnsi="Calibri"/>
                                  <w:color w:val="0070C0"/>
                                  <w:kern w:val="24"/>
                                  <w:sz w:val="16"/>
                                  <w:szCs w:val="16"/>
                                </w:rPr>
                                <w:t xml:space="preserve">slope  = </w:t>
                              </w:r>
                              <w:r w:rsidR="00124668">
                                <w:rPr>
                                  <w:rFonts w:ascii="Calibri" w:hAnsi="Calibri"/>
                                  <w:color w:val="0070C0"/>
                                  <w:kern w:val="24"/>
                                  <w:sz w:val="16"/>
                                  <w:szCs w:val="16"/>
                                </w:rPr>
                                <w:t>7</w:t>
                              </w:r>
                              <w:r w:rsidRPr="002C7003">
                                <w:rPr>
                                  <w:rFonts w:ascii="Calibri" w:hAnsi="Calibri"/>
                                  <w:color w:val="0070C0"/>
                                  <w:kern w:val="24"/>
                                  <w:sz w:val="16"/>
                                  <w:szCs w:val="16"/>
                                </w:rPr>
                                <w:t>.0</w:t>
                              </w:r>
                            </w:p>
                            <w:p w14:paraId="65850875" w14:textId="77777777" w:rsidR="00F84DE6" w:rsidRPr="002C7003" w:rsidRDefault="00F84DE6" w:rsidP="00F84DE6">
                              <w:pPr>
                                <w:rPr>
                                  <w:color w:val="0070C0"/>
                                </w:rPr>
                              </w:pPr>
                              <w:r w:rsidRPr="002C7003">
                                <w:rPr>
                                  <w:color w:val="0070C0"/>
                                </w:rPr>
                                <w:t> </w:t>
                              </w:r>
                            </w:p>
                            <w:p w14:paraId="3BA24ACB" w14:textId="77777777" w:rsidR="00F84DE6" w:rsidRPr="002C7003" w:rsidRDefault="00F84DE6" w:rsidP="00F84DE6">
                              <w:pPr>
                                <w:rPr>
                                  <w:rFonts w:ascii="Calibri" w:hAnsi="Calibri"/>
                                  <w:color w:val="0070C0"/>
                                  <w:kern w:val="24"/>
                                  <w:sz w:val="16"/>
                                  <w:szCs w:val="16"/>
                                </w:rPr>
                              </w:pPr>
                              <w:r w:rsidRPr="002C7003">
                                <w:rPr>
                                  <w:rFonts w:ascii="Calibri" w:hAnsi="Calibri"/>
                                  <w:color w:val="0070C0"/>
                                  <w:kern w:val="24"/>
                                  <w:sz w:val="16"/>
                                  <w:szCs w:val="16"/>
                                </w:rPr>
                                <w:t>slope  = 4.0</w:t>
                              </w:r>
                            </w:p>
                          </w:txbxContent>
                        </wps:txbx>
                        <wps:bodyPr wrap="square" rtlCol="0">
                          <a:noAutofit/>
                        </wps:bodyPr>
                      </wps:wsp>
                      <wps:wsp>
                        <wps:cNvPr id="803389834" name="Freeform: Shape 803389834"/>
                        <wps:cNvSpPr/>
                        <wps:spPr>
                          <a:xfrm>
                            <a:off x="668518" y="1373800"/>
                            <a:ext cx="548640" cy="199390"/>
                          </a:xfrm>
                          <a:custGeom>
                            <a:avLst/>
                            <a:gdLst>
                              <a:gd name="connsiteX0" fmla="*/ 0 w 548640"/>
                              <a:gd name="connsiteY0" fmla="*/ 199815 h 199815"/>
                              <a:gd name="connsiteX1" fmla="*/ 278295 w 548640"/>
                              <a:gd name="connsiteY1" fmla="*/ 1032 h 199815"/>
                              <a:gd name="connsiteX2" fmla="*/ 548640 w 548640"/>
                              <a:gd name="connsiteY2" fmla="*/ 136204 h 199815"/>
                            </a:gdLst>
                            <a:ahLst/>
                            <a:cxnLst>
                              <a:cxn ang="0">
                                <a:pos x="connsiteX0" y="connsiteY0"/>
                              </a:cxn>
                              <a:cxn ang="0">
                                <a:pos x="connsiteX1" y="connsiteY1"/>
                              </a:cxn>
                              <a:cxn ang="0">
                                <a:pos x="connsiteX2" y="connsiteY2"/>
                              </a:cxn>
                            </a:cxnLst>
                            <a:rect l="l" t="t" r="r" b="b"/>
                            <a:pathLst>
                              <a:path w="548640" h="199815">
                                <a:moveTo>
                                  <a:pt x="0" y="199815"/>
                                </a:moveTo>
                                <a:cubicBezTo>
                                  <a:pt x="93427" y="105724"/>
                                  <a:pt x="186855" y="11634"/>
                                  <a:pt x="278295" y="1032"/>
                                </a:cubicBezTo>
                                <a:cubicBezTo>
                                  <a:pt x="369735" y="-9570"/>
                                  <a:pt x="459187" y="63317"/>
                                  <a:pt x="548640" y="136204"/>
                                </a:cubicBezTo>
                              </a:path>
                            </a:pathLst>
                          </a:custGeom>
                          <a:noFill/>
                          <a:ln>
                            <a:solidFill>
                              <a:schemeClr val="accent1"/>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981EACE" id="Canvas 144" o:spid="_x0000_s1063" editas="canvas" style="width:481.55pt;height:186.35pt;mso-position-horizontal-relative:char;mso-position-vertical-relative:line" coordsize="61156,23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">
                <v:shape id="_x0000_s1064" type="#_x0000_t75" style="position:absolute;width:61156;height:23660;visibility:visible;mso-wrap-style:square" filled="t">
                  <v:fill o:detectmouseclick="t"/>
                  <v:path o:connecttype="none"/>
                </v:shape>
                <v:shape id="Text Box 90" o:spid="_x0000_s1065" type="#_x0000_t202" style="position:absolute;left:7048;top:21136;width:45244;height:2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" fillcolor="white [3201]" strokeweight=".5pt">
                  <v:textbox>
                    <w:txbxContent>
                      <w:p w14:paraId="711815A4" w14:textId="182D7E1A" w:rsidR="00DC38FF" w:rsidRPr="007414F1" w:rsidRDefault="00DC38FF" w:rsidP="00DC38FF">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C578C9" w:rsidRPr="007414F1">
                          <w:rPr>
                            <w:sz w:val="18"/>
                            <w:szCs w:val="18"/>
                          </w:rPr>
                          <w:t>1</w:t>
                        </w:r>
                        <w:r w:rsidRPr="007414F1">
                          <w:rPr>
                            <w:sz w:val="18"/>
                            <w:szCs w:val="18"/>
                          </w:rPr>
                          <w:t xml:space="preserve">: Impact of  </w:t>
                        </w:r>
                        <w:r w:rsidR="008F265F">
                          <w:rPr>
                            <w:sz w:val="18"/>
                            <w:szCs w:val="18"/>
                          </w:rPr>
                          <w:t xml:space="preserve">mild </w:t>
                        </w:r>
                        <w:r w:rsidRPr="007414F1">
                          <w:rPr>
                            <w:sz w:val="18"/>
                            <w:szCs w:val="18"/>
                          </w:rPr>
                          <w:t>FDSS on ability to support UL power enhancement.</w:t>
                        </w:r>
                      </w:p>
                      <w:p w14:paraId="44032D23" w14:textId="77777777" w:rsidR="00DC38FF" w:rsidRDefault="00DC38FF"/>
                      <w:p w14:paraId="0BBB3B78" w14:textId="48E77B98" w:rsidR="00DC38FF" w:rsidRPr="007414F1" w:rsidRDefault="00DC38FF" w:rsidP="00DC38FF">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C578C9" w:rsidRPr="007414F1">
                          <w:rPr>
                            <w:sz w:val="18"/>
                            <w:szCs w:val="18"/>
                          </w:rPr>
                          <w:t>1</w:t>
                        </w:r>
                        <w:r w:rsidRPr="007414F1">
                          <w:rPr>
                            <w:sz w:val="18"/>
                            <w:szCs w:val="18"/>
                          </w:rPr>
                          <w:t xml:space="preserve">: Impact of  </w:t>
                        </w:r>
                        <w:r w:rsidR="008F265F">
                          <w:rPr>
                            <w:sz w:val="18"/>
                            <w:szCs w:val="18"/>
                          </w:rPr>
                          <w:t xml:space="preserve">mild </w:t>
                        </w:r>
                        <w:r w:rsidRPr="007414F1">
                          <w:rPr>
                            <w:sz w:val="18"/>
                            <w:szCs w:val="18"/>
                          </w:rPr>
                          <w:t>FDSS on ability to support UL power enhancement.</w:t>
                        </w:r>
                      </w:p>
                    </w:txbxContent>
                  </v:textbox>
                </v:shape>
                <v:shape id="TextBox 3" o:spid="_x0000_s1066" type="#_x0000_t202" style="position:absolute;left:26176;top:863;width:12339;height:4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14:paraId="03F4A85D" w14:textId="3C028CB4"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 xml:space="preserve">Boundary of </w:t>
                        </w:r>
                        <w:r w:rsidR="00283A85">
                          <w:rPr>
                            <w:rFonts w:asciiTheme="minorHAnsi" w:hAnsi="Calibri" w:cstheme="minorBidi"/>
                            <w:color w:val="4472C4" w:themeColor="accent1"/>
                            <w:kern w:val="24"/>
                            <w:sz w:val="16"/>
                            <w:szCs w:val="16"/>
                          </w:rPr>
                          <w:t xml:space="preserve">legacy </w:t>
                        </w:r>
                        <w:r w:rsidRPr="005F0C72">
                          <w:rPr>
                            <w:rFonts w:asciiTheme="minorHAnsi" w:hAnsi="Calibri" w:cstheme="minorBidi"/>
                            <w:color w:val="4472C4" w:themeColor="accent1"/>
                            <w:kern w:val="24"/>
                            <w:sz w:val="16"/>
                            <w:szCs w:val="16"/>
                          </w:rPr>
                          <w:t>MPR0-</w:t>
                        </w:r>
                        <w:r w:rsidR="00283A85">
                          <w:rPr>
                            <w:rFonts w:asciiTheme="minorHAnsi" w:hAnsi="Calibri" w:cstheme="minorBidi"/>
                            <w:color w:val="4472C4" w:themeColor="accent1"/>
                            <w:kern w:val="24"/>
                            <w:sz w:val="16"/>
                            <w:szCs w:val="16"/>
                          </w:rPr>
                          <w:t>capable</w:t>
                        </w:r>
                        <w:r w:rsidRPr="005F0C72">
                          <w:rPr>
                            <w:rFonts w:asciiTheme="minorHAnsi" w:hAnsi="Calibri" w:cstheme="minorBidi"/>
                            <w:color w:val="4472C4" w:themeColor="accent1"/>
                            <w:kern w:val="24"/>
                            <w:sz w:val="16"/>
                            <w:szCs w:val="16"/>
                          </w:rPr>
                          <w:t xml:space="preserve"> </w:t>
                        </w:r>
                        <w:r w:rsidR="00283A85">
                          <w:rPr>
                            <w:rFonts w:asciiTheme="minorHAnsi" w:hAnsi="Calibri" w:cstheme="minorBidi"/>
                            <w:color w:val="4472C4" w:themeColor="accent1"/>
                            <w:kern w:val="24"/>
                            <w:sz w:val="16"/>
                            <w:szCs w:val="16"/>
                          </w:rPr>
                          <w:t>waveforms</w:t>
                        </w:r>
                      </w:p>
                      <w:p w14:paraId="5BEBAFFB" w14:textId="77777777" w:rsidR="00DC38FF" w:rsidRDefault="00DC38FF"/>
                      <w:p w14:paraId="76EDBF29" w14:textId="7BCB12DC"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 xml:space="preserve">Boundary of </w:t>
                        </w:r>
                        <w:r w:rsidR="00283A85">
                          <w:rPr>
                            <w:rFonts w:asciiTheme="minorHAnsi" w:hAnsi="Calibri" w:cstheme="minorBidi"/>
                            <w:color w:val="4472C4" w:themeColor="accent1"/>
                            <w:kern w:val="24"/>
                            <w:sz w:val="16"/>
                            <w:szCs w:val="16"/>
                          </w:rPr>
                          <w:t xml:space="preserve">legacy </w:t>
                        </w:r>
                        <w:r w:rsidRPr="005F0C72">
                          <w:rPr>
                            <w:rFonts w:asciiTheme="minorHAnsi" w:hAnsi="Calibri" w:cstheme="minorBidi"/>
                            <w:color w:val="4472C4" w:themeColor="accent1"/>
                            <w:kern w:val="24"/>
                            <w:sz w:val="16"/>
                            <w:szCs w:val="16"/>
                          </w:rPr>
                          <w:t>MPR0-</w:t>
                        </w:r>
                        <w:r w:rsidR="00283A85">
                          <w:rPr>
                            <w:rFonts w:asciiTheme="minorHAnsi" w:hAnsi="Calibri" w:cstheme="minorBidi"/>
                            <w:color w:val="4472C4" w:themeColor="accent1"/>
                            <w:kern w:val="24"/>
                            <w:sz w:val="16"/>
                            <w:szCs w:val="16"/>
                          </w:rPr>
                          <w:t>capable</w:t>
                        </w:r>
                        <w:r w:rsidRPr="005F0C72">
                          <w:rPr>
                            <w:rFonts w:asciiTheme="minorHAnsi" w:hAnsi="Calibri" w:cstheme="minorBidi"/>
                            <w:color w:val="4472C4" w:themeColor="accent1"/>
                            <w:kern w:val="24"/>
                            <w:sz w:val="16"/>
                            <w:szCs w:val="16"/>
                          </w:rPr>
                          <w:t xml:space="preserve"> </w:t>
                        </w:r>
                        <w:r w:rsidR="00283A85">
                          <w:rPr>
                            <w:rFonts w:asciiTheme="minorHAnsi" w:hAnsi="Calibri" w:cstheme="minorBidi"/>
                            <w:color w:val="4472C4" w:themeColor="accent1"/>
                            <w:kern w:val="24"/>
                            <w:sz w:val="16"/>
                            <w:szCs w:val="16"/>
                          </w:rPr>
                          <w:t>waveforms</w:t>
                        </w:r>
                      </w:p>
                    </w:txbxContent>
                  </v:textbox>
                </v:shape>
                <v:shape id="Picture 112" o:spid="_x0000_s1067" type="#_x0000_t75" style="position:absolute;left:35617;width:29813;height:20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">
                  <v:imagedata r:id="rId17" o:title=""/>
                </v:shape>
                <v:shape id="Freeform: Shape 114" o:spid="_x0000_s1068" style="position:absolute;left:39068;top:3826;width:20634;height:14411;visibility:visible;mso-wrap-style:square;v-text-anchor:middle" coordsize="2847975,2152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" path="m238125,l,2143125r2847975,9525l238125,xe" filled="f" strokecolor="#4472c4 [3204]" strokeweight="1pt">
                  <v:stroke joinstyle="miter"/>
                  <v:path arrowok="t" o:connecttype="custom" o:connectlocs="172527,0;0,1434787;2063425,1441164;172527,0" o:connectangles="0,0,0,0"/>
                </v:shape>
                <v:shape id="Freeform: Shape 116" o:spid="_x0000_s1069" style="position:absolute;left:36031;top:3888;width:4417;height:639;visibility:visible;mso-wrap-style:square;v-text-anchor:middle" coordsize="609600,9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" path="m,76378c101600,36690,203200,-2997,304800,178,406400,3353,508000,49390,609600,95428e" filled="f" strokecolor="#4472c4 [3204]" strokeweight="1pt">
                  <v:stroke endarrow="block" joinstyle="miter"/>
                  <v:path arrowok="t" o:connecttype="custom" o:connectlocs="0,51134;220835,119;441670,63888" o:connectangles="0,0,0"/>
                </v:shape>
                <v:shape id="TextBox 3" o:spid="_x0000_s1070" type="#_x0000_t202" style="position:absolute;left:25081;top:9095;width:10584;height:4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" filled="f" stroked="f">
                  <v:textbox>
                    <w:txbxContent>
                      <w:p w14:paraId="1E3EA5A6" w14:textId="0E1F530F" w:rsidR="00EA3183" w:rsidRPr="00A723F6" w:rsidRDefault="00EA3183" w:rsidP="00EA3183">
                        <w:pPr>
                          <w:rPr>
                            <w:rFonts w:ascii="Calibri" w:hAnsi="Calibri"/>
                            <w:color w:val="92D050"/>
                            <w:kern w:val="24"/>
                            <w:sz w:val="16"/>
                            <w:szCs w:val="16"/>
                          </w:rPr>
                        </w:pPr>
                        <w:r w:rsidRPr="00A723F6">
                          <w:rPr>
                            <w:rFonts w:ascii="Calibri" w:hAnsi="Calibri"/>
                            <w:color w:val="92D050"/>
                            <w:kern w:val="24"/>
                            <w:sz w:val="16"/>
                            <w:szCs w:val="16"/>
                          </w:rPr>
                          <w:t>Boundary of legacy inner waveforms</w:t>
                        </w:r>
                      </w:p>
                    </w:txbxContent>
                  </v:textbox>
                </v:shape>
                <v:shape id="Freeform: Shape 290" o:spid="_x0000_s1071" style="position:absolute;left:34984;top:10983;width:7361;height:1626;visibility:visible;mso-wrap-style:square;v-text-anchor:middle" coordsize="1016651,244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" path="m,-1c227309,38476,430671,44628,538256,86885v107585,42257,221158,65913,478395,157547e" filled="f" strokecolor="#92d050" strokeweight="1pt">
                  <v:stroke endarrow="block" joinstyle="miter"/>
                  <v:path arrowok="t" o:connecttype="custom" o:connectlocs="0,-1;389675,57815;736013,162650" o:connectangles="0,0,0"/>
                </v:shape>
                <v:shape id="TextBox 11" o:spid="_x0000_s1072" type="#_x0000_t202" style="position:absolute;left:25219;top:12850;width:1057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" filled="f" stroked="f">
                  <v:textbox>
                    <w:txbxContent>
                      <w:p w14:paraId="0F6FACC5" w14:textId="0B8D9AE9" w:rsidR="006116AA" w:rsidRPr="006116AA" w:rsidRDefault="006116AA" w:rsidP="006116AA">
                        <w:pPr>
                          <w:rPr>
                            <w:rFonts w:ascii="Calibri" w:hAnsi="Calibri"/>
                            <w:kern w:val="24"/>
                            <w:sz w:val="16"/>
                            <w:szCs w:val="16"/>
                          </w:rPr>
                        </w:pPr>
                        <w:r w:rsidRPr="006116AA">
                          <w:rPr>
                            <w:rFonts w:ascii="Calibri" w:hAnsi="Calibri"/>
                            <w:kern w:val="24"/>
                            <w:sz w:val="16"/>
                            <w:szCs w:val="16"/>
                          </w:rPr>
                          <w:t xml:space="preserve">Boundary of </w:t>
                        </w:r>
                        <w:r>
                          <w:rPr>
                            <w:rFonts w:ascii="Calibri" w:hAnsi="Calibri"/>
                            <w:kern w:val="24"/>
                            <w:sz w:val="16"/>
                            <w:szCs w:val="16"/>
                          </w:rPr>
                          <w:t xml:space="preserve">enhanced inner </w:t>
                        </w:r>
                        <w:r w:rsidRPr="006116AA">
                          <w:rPr>
                            <w:rFonts w:ascii="Calibri" w:hAnsi="Calibri"/>
                            <w:kern w:val="24"/>
                            <w:sz w:val="16"/>
                            <w:szCs w:val="16"/>
                          </w:rPr>
                          <w:t>waveforms</w:t>
                        </w:r>
                        <w:r>
                          <w:rPr>
                            <w:rFonts w:ascii="Calibri" w:hAnsi="Calibri"/>
                            <w:kern w:val="24"/>
                            <w:sz w:val="16"/>
                            <w:szCs w:val="16"/>
                          </w:rPr>
                          <w:t xml:space="preserve"> (section 2.2)</w:t>
                        </w:r>
                      </w:p>
                    </w:txbxContent>
                  </v:textbox>
                </v:shape>
                <v:shape id="Freeform: Shape 292" o:spid="_x0000_s1073" style="position:absolute;left:34166;top:14259;width:8932;height:941;visibility:visible;mso-wrap-style:square;v-text-anchor:middle" coordsize="1233633,14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" path="m,140966c226984,73372,532736,12253,681961,1141v149225,-11112,402447,61696,551672,100590e" filled="f" strokecolor="black [3213]" strokeweight="1pt">
                  <v:stroke endarrow="block" joinstyle="miter"/>
                  <v:path arrowok="t" o:connecttype="custom" o:connectlocs="0,94091;493754,762;893176,67903" o:connectangles="0,0,0"/>
                </v:shape>
                <v:shape id="Freeform: Shape 795439816" o:spid="_x0000_s1074" style="position:absolute;left:40831;top:11520;width:16992;height:6717;visibility:visible;mso-wrap-style:square;v-text-anchor:middle" coordsize="1699487,672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" path="m,663960l403498,,1699487,672243,,663960xe" filled="f" strokecolor="#09101d [484]" strokeweight="1pt">
                  <v:stroke dashstyle="dash" joinstyle="miter"/>
                  <v:path arrowok="t" o:connecttype="custom" o:connectlocs="0,663438;403449,0;1699282,671714;0,663438" o:connectangles="0,0,0,0"/>
                </v:shape>
                <v:shape id="Freeform: Shape 1517185232" o:spid="_x0000_s1075" style="position:absolute;left:9714;top:10842;width:15710;height:7779;visibility:visible;mso-wrap-style:square;v-text-anchor:middle" coordsize="2013527,1043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" path="m397163,l,1025236r2013527,18473l397163,xe" filled="f" strokecolor="#5b9bd5 [3208]" strokeweight="1pt">
                  <v:stroke joinstyle="miter"/>
                  <v:path arrowok="t" o:connecttype="custom" o:connectlocs="309874,0;0,764107;1570990,777875;309874,0" o:connectangles="0,0,0,0"/>
                </v:shape>
                <v:shape id="Freeform: Shape 1327115662" o:spid="_x0000_s1076" style="position:absolute;left:9644;top:8708;width:15780;height:9913;visibility:visible;mso-wrap-style:square;v-text-anchor:middle" coordsize="2022764,1330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" path="m,1311563r2022764,18473l277091,,,1311563xe" filled="f" strokecolor="#5b9bd5 [3208]" strokeweight="1pt">
                  <v:stroke joinstyle="miter"/>
                  <v:path arrowok="t" o:connecttype="custom" o:connectlocs="0,977468;1577975,991235;216161,0;0,977468" o:connectangles="0,0,0,0"/>
                </v:shape>
                <v:shape id="Freeform: Shape 901476261" o:spid="_x0000_s1077" style="position:absolute;left:9644;top:6435;width:15780;height:12186;visibility:visible;mso-wrap-style:square;v-text-anchor:middle" coordsize="2022764,1634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" path="m,1616364r2022764,18473l138546,,,1616364xe" filled="f" strokecolor="#5b9bd5 [3208]" strokeweight="1pt">
                  <v:stroke joinstyle="miter"/>
                  <v:path arrowok="t" o:connecttype="custom" o:connectlocs="0,1204796;1577975,1218565;108081,0;0,1204796" o:connectangles="0,0,0,0"/>
                </v:shape>
                <v:shape id="Straight Arrow Connector 1875522376" o:spid="_x0000_s1078" type="#_x0000_t32" style="position:absolute;left:9644;top:1406;width:0;height:170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" strokecolor="#4472c4 [3204]" strokeweight=".5pt">
                  <v:stroke endarrow="block" joinstyle="miter"/>
                </v:shape>
                <v:shape id="Straight Arrow Connector 1801898838" o:spid="_x0000_s1079" type="#_x0000_t32" style="position:absolute;left:9644;top:18481;width:22771;height:1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" strokecolor="#4472c4 [3204]" strokeweight=".5pt">
                  <v:stroke endarrow="block" joinstyle="miter"/>
                </v:shape>
                <v:shape id="Freeform: Shape 1100755858" o:spid="_x0000_s1080" style="position:absolute;left:7866;top:7565;width:2521;height:2267;visibility:visible;mso-wrap-style:square;v-text-anchor:middle" coordsize="323273,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" path="m323273,304800c299412,219364,275552,133928,221673,83128,167794,32328,,,,l,e" filled="f" strokecolor="#5b9bd5 [3208]" strokeweight="1pt">
                  <v:stroke endarrow="block" joinstyle="miter"/>
                  <v:path arrowok="t" o:connecttype="custom" o:connectlocs="252095,226695;172865,61826;0,0;0,0" o:connectangles="0,0,0,0"/>
                </v:shape>
                <v:line id="Straight Connector 592927567" o:spid="_x0000_s1081" style="position:absolute;flip:x y;visibility:visible;mso-wrap-style:square" from="9644,4003" to="25424,1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" strokecolor="#4472c4 [3204]" strokeweight=".5pt">
                  <v:stroke joinstyle="miter"/>
                </v:line>
                <v:shape id="TextBox 21" o:spid="_x0000_s1082" type="#_x0000_t202" style="position:absolute;top:15268;width:9880;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" filled="f" stroked="f">
                  <v:textbox>
                    <w:txbxContent>
                      <w:p w14:paraId="23A5C191" w14:textId="77777777" w:rsidR="00F84DE6" w:rsidRDefault="00F84DE6" w:rsidP="00F84DE6">
                        <w:pPr>
                          <w:rPr>
                            <w:rFonts w:ascii="Calibri" w:hAnsi="Calibri"/>
                            <w:color w:val="4472C4"/>
                            <w:kern w:val="24"/>
                            <w:sz w:val="16"/>
                            <w:szCs w:val="16"/>
                          </w:rPr>
                        </w:pPr>
                        <w:r>
                          <w:rPr>
                            <w:rFonts w:ascii="Calibri" w:hAnsi="Calibri"/>
                            <w:color w:val="4472C4"/>
                            <w:kern w:val="24"/>
                            <w:sz w:val="16"/>
                            <w:szCs w:val="16"/>
                          </w:rPr>
                          <w:t>Inner region slope  = 2.0</w:t>
                        </w:r>
                      </w:p>
                      <w:p w14:paraId="28FF92A5" w14:textId="77777777" w:rsidR="00F84DE6" w:rsidRDefault="00F84DE6" w:rsidP="00F84DE6">
                        <w:r>
                          <w:t> </w:t>
                        </w:r>
                      </w:p>
                      <w:p w14:paraId="6FA99BE8" w14:textId="77777777" w:rsidR="00F84DE6" w:rsidRDefault="00F84DE6" w:rsidP="00F84DE6">
                        <w:pPr>
                          <w:rPr>
                            <w:rFonts w:ascii="Calibri" w:hAnsi="Calibri"/>
                            <w:color w:val="4472C4"/>
                            <w:kern w:val="24"/>
                            <w:sz w:val="16"/>
                            <w:szCs w:val="16"/>
                          </w:rPr>
                        </w:pPr>
                        <w:r>
                          <w:rPr>
                            <w:rFonts w:ascii="Calibri" w:hAnsi="Calibri"/>
                            <w:color w:val="4472C4"/>
                            <w:kern w:val="24"/>
                            <w:sz w:val="16"/>
                            <w:szCs w:val="16"/>
                          </w:rPr>
                          <w:t>Inner region slope  = 2.0</w:t>
                        </w:r>
                      </w:p>
                    </w:txbxContent>
                  </v:textbox>
                </v:shape>
                <v:shape id="TextBox 22" o:spid="_x0000_s1083" type="#_x0000_t202" style="position:absolute;left:11396;top:1800;width:10319;height:3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" filled="f" stroked="f">
                  <v:textbox>
                    <w:txbxContent>
                      <w:p w14:paraId="21289B4F" w14:textId="77777777" w:rsidR="00F84DE6" w:rsidRDefault="00F84DE6" w:rsidP="00F84DE6">
                        <w:pPr>
                          <w:rPr>
                            <w:rFonts w:ascii="Calibri" w:hAnsi="Calibri"/>
                            <w:color w:val="4472C4"/>
                            <w:kern w:val="24"/>
                            <w:sz w:val="16"/>
                            <w:szCs w:val="16"/>
                          </w:rPr>
                        </w:pPr>
                        <w:r>
                          <w:rPr>
                            <w:rFonts w:ascii="Calibri" w:hAnsi="Calibri"/>
                            <w:color w:val="4472C4"/>
                            <w:kern w:val="24"/>
                            <w:sz w:val="16"/>
                            <w:szCs w:val="16"/>
                          </w:rPr>
                          <w:t>Waveform space</w:t>
                        </w:r>
                      </w:p>
                      <w:p w14:paraId="2DDAF8A5" w14:textId="77777777" w:rsidR="00F84DE6" w:rsidRDefault="00F84DE6" w:rsidP="00F84DE6">
                        <w:r>
                          <w:t> </w:t>
                        </w:r>
                      </w:p>
                      <w:p w14:paraId="4481AEB4" w14:textId="77777777" w:rsidR="00F84DE6" w:rsidRDefault="00F84DE6" w:rsidP="00F84DE6">
                        <w:pPr>
                          <w:rPr>
                            <w:rFonts w:ascii="Calibri" w:hAnsi="Calibri"/>
                            <w:color w:val="4472C4"/>
                            <w:kern w:val="24"/>
                            <w:sz w:val="16"/>
                            <w:szCs w:val="16"/>
                          </w:rPr>
                        </w:pPr>
                        <w:r>
                          <w:rPr>
                            <w:rFonts w:ascii="Calibri" w:hAnsi="Calibri"/>
                            <w:color w:val="4472C4"/>
                            <w:kern w:val="24"/>
                            <w:sz w:val="16"/>
                            <w:szCs w:val="16"/>
                          </w:rPr>
                          <w:t>Waveform space</w:t>
                        </w:r>
                      </w:p>
                    </w:txbxContent>
                  </v:textbox>
                </v:shape>
                <v:shape id="Freeform: Shape 32523211" o:spid="_x0000_s1084" style="position:absolute;left:9714;top:12715;width:15563;height:5849;visibility:visible;mso-wrap-style:square;v-text-anchor:middle" coordsize="1995054,785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" path="m554181,l,759095r1995054,25996l554181,xe" fillcolor="#fff2cc [663]" strokecolor="#92d050" strokeweight="1pt">
                  <v:stroke joinstyle="miter"/>
                  <v:path arrowok="t" o:connecttype="custom" o:connectlocs="432329,0;0,565470;1556385,584835;432329,0" o:connectangles="0,0,0,0"/>
                </v:shape>
                <v:shape id="TextBox 24" o:spid="_x0000_s1085" type="#_x0000_t202" style="position:absolute;left:13219;top:14395;width:10319;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" filled="f" stroked="f">
                  <v:textbox>
                    <w:txbxContent>
                      <w:p w14:paraId="52EDF364" w14:textId="77777777" w:rsidR="00D7695B" w:rsidRDefault="00D7695B" w:rsidP="00D7695B">
                        <w:pPr>
                          <w:spacing w:after="0"/>
                          <w:rPr>
                            <w:rFonts w:ascii="Calibri" w:hAnsi="Calibri"/>
                            <w:color w:val="4472C4"/>
                            <w:kern w:val="24"/>
                          </w:rPr>
                        </w:pPr>
                        <w:r>
                          <w:rPr>
                            <w:rFonts w:ascii="Calibri" w:hAnsi="Calibri"/>
                            <w:color w:val="4472C4"/>
                            <w:kern w:val="24"/>
                          </w:rPr>
                          <w:t xml:space="preserve">Legacy </w:t>
                        </w:r>
                      </w:p>
                      <w:p w14:paraId="71620E69" w14:textId="15575894" w:rsidR="00F84DE6" w:rsidRDefault="00F84DE6" w:rsidP="00D7695B">
                        <w:pPr>
                          <w:spacing w:after="0"/>
                          <w:rPr>
                            <w:rFonts w:ascii="Calibri" w:hAnsi="Calibri"/>
                            <w:color w:val="4472C4"/>
                            <w:kern w:val="24"/>
                          </w:rPr>
                        </w:pPr>
                        <w:r>
                          <w:rPr>
                            <w:rFonts w:ascii="Calibri" w:hAnsi="Calibri"/>
                            <w:color w:val="4472C4"/>
                            <w:kern w:val="24"/>
                          </w:rPr>
                          <w:t>Inner</w:t>
                        </w:r>
                      </w:p>
                      <w:p w14:paraId="59CFD45E" w14:textId="77777777" w:rsidR="00F84DE6" w:rsidRDefault="00F84DE6" w:rsidP="00D7695B">
                        <w:pPr>
                          <w:spacing w:after="0"/>
                        </w:pPr>
                        <w:r>
                          <w:t> </w:t>
                        </w:r>
                      </w:p>
                      <w:p w14:paraId="15130EAA" w14:textId="77777777" w:rsidR="00F84DE6" w:rsidRDefault="00F84DE6" w:rsidP="00D7695B">
                        <w:pPr>
                          <w:spacing w:after="0"/>
                          <w:rPr>
                            <w:rFonts w:ascii="Calibri" w:hAnsi="Calibri"/>
                            <w:color w:val="4472C4"/>
                            <w:kern w:val="24"/>
                          </w:rPr>
                        </w:pPr>
                        <w:r>
                          <w:rPr>
                            <w:rFonts w:ascii="Calibri" w:hAnsi="Calibri"/>
                            <w:color w:val="4472C4"/>
                            <w:kern w:val="24"/>
                          </w:rPr>
                          <w:t>Inner</w:t>
                        </w:r>
                      </w:p>
                    </w:txbxContent>
                  </v:textbox>
                </v:shape>
                <v:shape id="TextBox 21" o:spid="_x0000_s1086" type="#_x0000_t202" style="position:absolute;left:1033;top:6448;width:7049;height:2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" filled="f" stroked="f">
                  <v:textbox>
                    <w:txbxContent>
                      <w:p w14:paraId="19D02FBB" w14:textId="7FB8B3A2" w:rsidR="00F84DE6" w:rsidRPr="002C7003" w:rsidRDefault="00F84DE6" w:rsidP="00F84DE6">
                        <w:pPr>
                          <w:rPr>
                            <w:rFonts w:ascii="Calibri" w:hAnsi="Calibri"/>
                            <w:color w:val="0070C0"/>
                            <w:kern w:val="24"/>
                            <w:sz w:val="16"/>
                            <w:szCs w:val="16"/>
                          </w:rPr>
                        </w:pPr>
                        <w:r w:rsidRPr="002C7003">
                          <w:rPr>
                            <w:rFonts w:ascii="Calibri" w:hAnsi="Calibri"/>
                            <w:color w:val="0070C0"/>
                            <w:kern w:val="24"/>
                            <w:sz w:val="16"/>
                            <w:szCs w:val="16"/>
                          </w:rPr>
                          <w:t xml:space="preserve">slope  = </w:t>
                        </w:r>
                        <w:r w:rsidR="00C357D0">
                          <w:rPr>
                            <w:rFonts w:ascii="Calibri" w:hAnsi="Calibri"/>
                            <w:color w:val="0070C0"/>
                            <w:kern w:val="24"/>
                            <w:sz w:val="16"/>
                            <w:szCs w:val="16"/>
                          </w:rPr>
                          <w:t>9</w:t>
                        </w:r>
                        <w:r w:rsidRPr="002C7003">
                          <w:rPr>
                            <w:rFonts w:ascii="Calibri" w:hAnsi="Calibri"/>
                            <w:color w:val="0070C0"/>
                            <w:kern w:val="24"/>
                            <w:sz w:val="16"/>
                            <w:szCs w:val="16"/>
                          </w:rPr>
                          <w:t>.0</w:t>
                        </w:r>
                      </w:p>
                      <w:p w14:paraId="62C3CA9C" w14:textId="77777777" w:rsidR="00F84DE6" w:rsidRPr="002C7003" w:rsidRDefault="00F84DE6" w:rsidP="00F84DE6">
                        <w:pPr>
                          <w:rPr>
                            <w:color w:val="0070C0"/>
                          </w:rPr>
                        </w:pPr>
                        <w:r w:rsidRPr="002C7003">
                          <w:rPr>
                            <w:color w:val="0070C0"/>
                          </w:rPr>
                          <w:t> </w:t>
                        </w:r>
                      </w:p>
                      <w:p w14:paraId="0C40ACEC" w14:textId="77777777" w:rsidR="00F84DE6" w:rsidRPr="002C7003" w:rsidRDefault="00F84DE6" w:rsidP="00F84DE6">
                        <w:pPr>
                          <w:rPr>
                            <w:rFonts w:ascii="Calibri" w:hAnsi="Calibri"/>
                            <w:color w:val="0070C0"/>
                            <w:kern w:val="24"/>
                            <w:sz w:val="16"/>
                            <w:szCs w:val="16"/>
                          </w:rPr>
                        </w:pPr>
                        <w:r w:rsidRPr="002C7003">
                          <w:rPr>
                            <w:rFonts w:ascii="Calibri" w:hAnsi="Calibri"/>
                            <w:color w:val="0070C0"/>
                            <w:kern w:val="24"/>
                            <w:sz w:val="16"/>
                            <w:szCs w:val="16"/>
                          </w:rPr>
                          <w:t>slope  = 5.0</w:t>
                        </w:r>
                      </w:p>
                    </w:txbxContent>
                  </v:textbox>
                </v:shape>
                <v:shape id="Freeform: Shape 1353743207" o:spid="_x0000_s1087" style="position:absolute;left:6221;top:10239;width:4636;height:2470;visibility:visible;mso-wrap-style:square;v-text-anchor:middle" coordsize="323273,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" path="m323273,304800c299412,219364,275552,133928,221673,83128,167794,32328,,,,l,e" filled="f" strokecolor="#5b9bd5 [3208]" strokeweight="1pt">
                  <v:stroke endarrow="block" joinstyle="miter"/>
                  <v:path arrowok="t" o:connecttype="custom" o:connectlocs="463550,247015;317863,67368;0,0;0,0" o:connectangles="0,0,0,0"/>
                </v:shape>
                <v:shape id="TextBox 21" o:spid="_x0000_s1088" type="#_x0000_t202" style="position:absolute;top:9127;width:834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" filled="f" stroked="f">
                  <v:textbox>
                    <w:txbxContent>
                      <w:p w14:paraId="03F83E92" w14:textId="3CFF0D40" w:rsidR="00F84DE6" w:rsidRPr="002C7003" w:rsidRDefault="00F84DE6" w:rsidP="00F84DE6">
                        <w:pPr>
                          <w:rPr>
                            <w:rFonts w:ascii="Calibri" w:hAnsi="Calibri"/>
                            <w:color w:val="0070C0"/>
                            <w:kern w:val="24"/>
                            <w:sz w:val="16"/>
                            <w:szCs w:val="16"/>
                          </w:rPr>
                        </w:pPr>
                        <w:r w:rsidRPr="002C7003">
                          <w:rPr>
                            <w:rFonts w:ascii="Calibri" w:hAnsi="Calibri"/>
                            <w:color w:val="0070C0"/>
                            <w:kern w:val="24"/>
                            <w:sz w:val="16"/>
                            <w:szCs w:val="16"/>
                          </w:rPr>
                          <w:t xml:space="preserve">slope  = </w:t>
                        </w:r>
                        <w:r w:rsidR="00124668">
                          <w:rPr>
                            <w:rFonts w:ascii="Calibri" w:hAnsi="Calibri"/>
                            <w:color w:val="0070C0"/>
                            <w:kern w:val="24"/>
                            <w:sz w:val="16"/>
                            <w:szCs w:val="16"/>
                          </w:rPr>
                          <w:t>7</w:t>
                        </w:r>
                        <w:r w:rsidRPr="002C7003">
                          <w:rPr>
                            <w:rFonts w:ascii="Calibri" w:hAnsi="Calibri"/>
                            <w:color w:val="0070C0"/>
                            <w:kern w:val="24"/>
                            <w:sz w:val="16"/>
                            <w:szCs w:val="16"/>
                          </w:rPr>
                          <w:t>.0</w:t>
                        </w:r>
                      </w:p>
                      <w:p w14:paraId="65850875" w14:textId="77777777" w:rsidR="00F84DE6" w:rsidRPr="002C7003" w:rsidRDefault="00F84DE6" w:rsidP="00F84DE6">
                        <w:pPr>
                          <w:rPr>
                            <w:color w:val="0070C0"/>
                          </w:rPr>
                        </w:pPr>
                        <w:r w:rsidRPr="002C7003">
                          <w:rPr>
                            <w:color w:val="0070C0"/>
                          </w:rPr>
                          <w:t> </w:t>
                        </w:r>
                      </w:p>
                      <w:p w14:paraId="3BA24ACB" w14:textId="77777777" w:rsidR="00F84DE6" w:rsidRPr="002C7003" w:rsidRDefault="00F84DE6" w:rsidP="00F84DE6">
                        <w:pPr>
                          <w:rPr>
                            <w:rFonts w:ascii="Calibri" w:hAnsi="Calibri"/>
                            <w:color w:val="0070C0"/>
                            <w:kern w:val="24"/>
                            <w:sz w:val="16"/>
                            <w:szCs w:val="16"/>
                          </w:rPr>
                        </w:pPr>
                        <w:r w:rsidRPr="002C7003">
                          <w:rPr>
                            <w:rFonts w:ascii="Calibri" w:hAnsi="Calibri"/>
                            <w:color w:val="0070C0"/>
                            <w:kern w:val="24"/>
                            <w:sz w:val="16"/>
                            <w:szCs w:val="16"/>
                          </w:rPr>
                          <w:t>slope  = 4.0</w:t>
                        </w:r>
                      </w:p>
                    </w:txbxContent>
                  </v:textbox>
                </v:shape>
                <v:shape id="Freeform: Shape 803389834" o:spid="_x0000_s1089" style="position:absolute;left:6685;top:13738;width:5486;height:1993;visibility:visible;mso-wrap-style:square;v-text-anchor:middle" coordsize="548640,199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" path="m,199815c93427,105724,186855,11634,278295,1032,369735,-9570,459187,63317,548640,136204e" filled="f" strokecolor="#4472c4 [3204]" strokeweight="1pt">
                  <v:stroke endarrow="block" joinstyle="miter"/>
                  <v:path arrowok="t" o:connecttype="custom" o:connectlocs="0,199390;278295,1030;548640,135914" o:connectangles="0,0,0"/>
                </v:shape>
                <w10:anchorlock/>
              </v:group>
            </w:pict>
          </mc:Fallback>
        </mc:AlternateContent>
      </w:r>
    </w:p>
    <w:p w14:paraId="03D9756B" w14:textId="77777777" w:rsidR="00D85A54" w:rsidRDefault="00D85A54" w:rsidP="009802DE">
      <w:pPr>
        <w:spacing w:after="0"/>
      </w:pPr>
    </w:p>
    <w:p w14:paraId="6778C901" w14:textId="3A024337" w:rsidR="00B274CE" w:rsidRDefault="002A2E91" w:rsidP="009802DE">
      <w:pPr>
        <w:spacing w:after="0"/>
      </w:pPr>
      <w:r>
        <w:t xml:space="preserve">The </w:t>
      </w:r>
      <w:r w:rsidR="009C2572">
        <w:t xml:space="preserve">geometry of the </w:t>
      </w:r>
      <w:r w:rsidR="003F691C">
        <w:t xml:space="preserve">FDSS </w:t>
      </w:r>
      <w:r w:rsidR="009C2572">
        <w:t>enhancement region</w:t>
      </w:r>
      <w:r w:rsidR="008211AB">
        <w:t xml:space="preserve"> </w:t>
      </w:r>
      <w:r w:rsidR="0007035C">
        <w:t xml:space="preserve">as sketched </w:t>
      </w:r>
      <w:r w:rsidR="00B274CE">
        <w:t>is one that satisfies the following condition</w:t>
      </w:r>
      <w:r w:rsidR="00564C93">
        <w:t xml:space="preserve"> </w:t>
      </w:r>
      <w:r w:rsidR="004D3DF0">
        <w:t>[2]</w:t>
      </w:r>
      <w:r w:rsidR="00B274CE">
        <w:t>:</w:t>
      </w:r>
    </w:p>
    <w:p w14:paraId="4A619242" w14:textId="66B0D0A2" w:rsidR="0059214A" w:rsidRDefault="00B274CE" w:rsidP="000664D4">
      <w:pPr>
        <w:pStyle w:val="EQ"/>
        <w:jc w:val="center"/>
      </w:pPr>
      <w:r w:rsidRPr="00A1115A">
        <w:t>RB</w:t>
      </w:r>
      <w:r w:rsidRPr="00A1115A">
        <w:rPr>
          <w:vertAlign w:val="subscript"/>
        </w:rPr>
        <w:t>Start,Low</w:t>
      </w:r>
      <w:r>
        <w:rPr>
          <w:vertAlign w:val="subscript"/>
        </w:rPr>
        <w:t>,enh</w:t>
      </w:r>
      <w:r w:rsidRPr="00A1115A">
        <w:rPr>
          <w:vertAlign w:val="subscript"/>
        </w:rPr>
        <w:t xml:space="preserve">  </w:t>
      </w:r>
      <w:r w:rsidRPr="00A1115A">
        <w:t>≤  RB</w:t>
      </w:r>
      <w:r w:rsidRPr="00A1115A">
        <w:rPr>
          <w:vertAlign w:val="subscript"/>
        </w:rPr>
        <w:t>Start</w:t>
      </w:r>
      <w:r>
        <w:rPr>
          <w:vertAlign w:val="subscript"/>
        </w:rPr>
        <w:t>,enh</w:t>
      </w:r>
      <w:r w:rsidRPr="00A1115A">
        <w:rPr>
          <w:vertAlign w:val="subscript"/>
        </w:rPr>
        <w:t xml:space="preserve">  </w:t>
      </w:r>
      <w:r w:rsidRPr="00A1115A">
        <w:t>≤  RB</w:t>
      </w:r>
      <w:r w:rsidRPr="00A1115A">
        <w:rPr>
          <w:vertAlign w:val="subscript"/>
        </w:rPr>
        <w:t>Start,High</w:t>
      </w:r>
      <w:r>
        <w:rPr>
          <w:vertAlign w:val="subscript"/>
        </w:rPr>
        <w:t>,enh</w:t>
      </w:r>
      <w:r w:rsidR="000664D4">
        <w:t xml:space="preserve"> </w:t>
      </w:r>
    </w:p>
    <w:p w14:paraId="41EB00D1" w14:textId="45C8FB68" w:rsidR="00B274CE" w:rsidRDefault="000664D4" w:rsidP="000C4FAE">
      <w:pPr>
        <w:pStyle w:val="EQ"/>
        <w:spacing w:after="120"/>
        <w:jc w:val="center"/>
      </w:pPr>
      <w:r>
        <w:t>w</w:t>
      </w:r>
      <w:r w:rsidR="00B274CE">
        <w:t>here:</w:t>
      </w:r>
    </w:p>
    <w:p w14:paraId="0877DC4B" w14:textId="7822E6F8" w:rsidR="0059214A" w:rsidRDefault="00B274CE" w:rsidP="000C4FAE">
      <w:pPr>
        <w:pStyle w:val="EQ"/>
        <w:spacing w:after="120"/>
        <w:jc w:val="center"/>
      </w:pPr>
      <w:r w:rsidRPr="00A1115A">
        <w:t>RB</w:t>
      </w:r>
      <w:r w:rsidRPr="00A1115A">
        <w:rPr>
          <w:vertAlign w:val="subscript"/>
        </w:rPr>
        <w:t>Start,Low</w:t>
      </w:r>
      <w:r>
        <w:rPr>
          <w:vertAlign w:val="subscript"/>
        </w:rPr>
        <w:t>,enh</w:t>
      </w:r>
      <w:r w:rsidRPr="00A1115A">
        <w:t xml:space="preserve"> = max(1, </w:t>
      </w:r>
      <w:r w:rsidR="005E3026">
        <w:rPr>
          <w:highlight w:val="yellow"/>
        </w:rPr>
        <w:t>P2</w:t>
      </w:r>
      <w:r>
        <w:t>*</w:t>
      </w:r>
      <w:r w:rsidRPr="00A1115A">
        <w:t>floor(L</w:t>
      </w:r>
      <w:r w:rsidRPr="00A1115A">
        <w:rPr>
          <w:vertAlign w:val="subscript"/>
        </w:rPr>
        <w:t>CRB</w:t>
      </w:r>
      <w:r w:rsidRPr="00A1115A">
        <w:t>/2))</w:t>
      </w:r>
    </w:p>
    <w:p w14:paraId="48125BC6" w14:textId="6F6172A3" w:rsidR="00B274CE" w:rsidRPr="00A1115A" w:rsidRDefault="00B274CE" w:rsidP="000C4FAE">
      <w:pPr>
        <w:pStyle w:val="EQ"/>
        <w:spacing w:after="120"/>
        <w:jc w:val="center"/>
      </w:pPr>
      <w:r w:rsidRPr="00A1115A">
        <w:t>RB</w:t>
      </w:r>
      <w:r w:rsidRPr="00A1115A">
        <w:rPr>
          <w:vertAlign w:val="subscript"/>
        </w:rPr>
        <w:t>Start,High</w:t>
      </w:r>
      <w:r>
        <w:rPr>
          <w:vertAlign w:val="subscript"/>
        </w:rPr>
        <w:t>,enh</w:t>
      </w:r>
      <w:r w:rsidRPr="00A1115A">
        <w:t xml:space="preserve"> = N</w:t>
      </w:r>
      <w:r w:rsidRPr="00A1115A">
        <w:rPr>
          <w:vertAlign w:val="subscript"/>
        </w:rPr>
        <w:t>RB</w:t>
      </w:r>
      <w:r w:rsidRPr="00A1115A">
        <w:t xml:space="preserve"> – RB</w:t>
      </w:r>
      <w:r w:rsidRPr="00A1115A">
        <w:rPr>
          <w:vertAlign w:val="subscript"/>
        </w:rPr>
        <w:t>Start,Low</w:t>
      </w:r>
      <w:r>
        <w:rPr>
          <w:vertAlign w:val="subscript"/>
        </w:rPr>
        <w:t>,enh</w:t>
      </w:r>
      <w:r w:rsidRPr="00A1115A">
        <w:t xml:space="preserve"> – L</w:t>
      </w:r>
      <w:r w:rsidRPr="00A1115A">
        <w:rPr>
          <w:vertAlign w:val="subscript"/>
        </w:rPr>
        <w:t>CRB</w:t>
      </w:r>
    </w:p>
    <w:p w14:paraId="03578FFA" w14:textId="3B997F63" w:rsidR="00B274CE" w:rsidRDefault="001A5482" w:rsidP="000B403E">
      <w:r>
        <w:rPr>
          <w:noProof/>
        </w:rPr>
        <mc:AlternateContent>
          <mc:Choice Requires="wpc">
            <w:drawing>
              <wp:anchor distT="0" distB="0" distL="114300" distR="114300" simplePos="0" relativeHeight="251681792" behindDoc="0" locked="0" layoutInCell="1" allowOverlap="1" wp14:anchorId="0D7BD202" wp14:editId="4190EECC">
                <wp:simplePos x="0" y="0"/>
                <wp:positionH relativeFrom="column">
                  <wp:posOffset>303530</wp:posOffset>
                </wp:positionH>
                <wp:positionV relativeFrom="paragraph">
                  <wp:posOffset>720090</wp:posOffset>
                </wp:positionV>
                <wp:extent cx="5486400" cy="3242945"/>
                <wp:effectExtent l="0" t="0" r="0" b="0"/>
                <wp:wrapTopAndBottom/>
                <wp:docPr id="2018223159"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29939013" name="Picture 2029939013"/>
                          <pic:cNvPicPr>
                            <a:picLocks noChangeAspect="1"/>
                          </pic:cNvPicPr>
                        </pic:nvPicPr>
                        <pic:blipFill>
                          <a:blip r:embed="rId16"/>
                          <a:stretch>
                            <a:fillRect/>
                          </a:stretch>
                        </pic:blipFill>
                        <pic:spPr>
                          <a:xfrm>
                            <a:off x="2377094" y="216413"/>
                            <a:ext cx="2980690" cy="2065655"/>
                          </a:xfrm>
                          <a:prstGeom prst="rect">
                            <a:avLst/>
                          </a:prstGeom>
                        </pic:spPr>
                      </pic:pic>
                      <pic:pic xmlns:pic="http://schemas.openxmlformats.org/drawingml/2006/picture">
                        <pic:nvPicPr>
                          <pic:cNvPr id="2047516819" name="Picture 2047516819"/>
                          <pic:cNvPicPr>
                            <a:picLocks noChangeAspect="1"/>
                          </pic:cNvPicPr>
                        </pic:nvPicPr>
                        <pic:blipFill rotWithShape="1">
                          <a:blip r:embed="rId18"/>
                          <a:srcRect t="6584" r="18159" b="20"/>
                          <a:stretch/>
                        </pic:blipFill>
                        <pic:spPr>
                          <a:xfrm>
                            <a:off x="0" y="1286438"/>
                            <a:ext cx="2245057" cy="1921532"/>
                          </a:xfrm>
                          <a:prstGeom prst="rect">
                            <a:avLst/>
                          </a:prstGeom>
                        </pic:spPr>
                      </pic:pic>
                      <wps:wsp>
                        <wps:cNvPr id="595276788" name="Straight Connector 595276788"/>
                        <wps:cNvCnPr/>
                        <wps:spPr>
                          <a:xfrm flipV="1">
                            <a:off x="306475" y="849514"/>
                            <a:ext cx="1657978" cy="2140298"/>
                          </a:xfrm>
                          <a:prstGeom prst="line">
                            <a:avLst/>
                          </a:prstGeom>
                          <a:ln>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wps:wsp>
                        <wps:cNvPr id="909113576" name="Straight Connector 909113576"/>
                        <wps:cNvCnPr/>
                        <wps:spPr>
                          <a:xfrm flipV="1">
                            <a:off x="296427" y="703813"/>
                            <a:ext cx="1361551" cy="2301072"/>
                          </a:xfrm>
                          <a:prstGeom prst="line">
                            <a:avLst/>
                          </a:prstGeom>
                          <a:ln>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550577287" name="Straight Connector 550577287"/>
                        <wps:cNvCnPr/>
                        <wps:spPr>
                          <a:xfrm flipV="1">
                            <a:off x="306475" y="703813"/>
                            <a:ext cx="732248" cy="230609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53725061" name="Text Box 1853725061"/>
                        <wps:cNvSpPr txBox="1"/>
                        <wps:spPr>
                          <a:xfrm>
                            <a:off x="773724" y="522942"/>
                            <a:ext cx="497394" cy="160774"/>
                          </a:xfrm>
                          <a:prstGeom prst="rect">
                            <a:avLst/>
                          </a:prstGeom>
                          <a:solidFill>
                            <a:schemeClr val="lt1"/>
                          </a:solidFill>
                          <a:ln w="6350">
                            <a:noFill/>
                          </a:ln>
                        </wps:spPr>
                        <wps:txbx>
                          <w:txbxContent>
                            <w:p w14:paraId="3D84267B" w14:textId="3E29FE43" w:rsidR="007501A8" w:rsidRPr="007501A8" w:rsidRDefault="007501A8">
                              <w:pPr>
                                <w:rPr>
                                  <w:sz w:val="16"/>
                                  <w:szCs w:val="16"/>
                                </w:rPr>
                              </w:pPr>
                              <w:r w:rsidRPr="007501A8">
                                <w:rPr>
                                  <w:sz w:val="16"/>
                                  <w:szCs w:val="16"/>
                                </w:rPr>
                                <w:t>Slope = 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251783182" name="Text Box 1"/>
                        <wps:cNvSpPr txBox="1"/>
                        <wps:spPr>
                          <a:xfrm>
                            <a:off x="1335561" y="607483"/>
                            <a:ext cx="497205" cy="160655"/>
                          </a:xfrm>
                          <a:prstGeom prst="rect">
                            <a:avLst/>
                          </a:prstGeom>
                          <a:solidFill>
                            <a:schemeClr val="lt1"/>
                          </a:solidFill>
                          <a:ln w="6350">
                            <a:noFill/>
                          </a:ln>
                        </wps:spPr>
                        <wps:txbx>
                          <w:txbxContent>
                            <w:p w14:paraId="4A32B04F" w14:textId="5C8FA980" w:rsidR="007B1895" w:rsidRDefault="007B1895" w:rsidP="007B1895">
                              <w:pPr>
                                <w:rPr>
                                  <w:sz w:val="16"/>
                                  <w:szCs w:val="16"/>
                                </w:rPr>
                              </w:pPr>
                              <w:r>
                                <w:rPr>
                                  <w:sz w:val="16"/>
                                  <w:szCs w:val="16"/>
                                </w:rPr>
                                <w:t>Slope = 4</w:t>
                              </w:r>
                            </w:p>
                          </w:txbxContent>
                        </wps:txbx>
                        <wps:bodyPr rot="0" spcFirstLastPara="0" vert="horz" wrap="square" lIns="0" tIns="0" rIns="0" bIns="0" numCol="1" spcCol="0" rtlCol="0" fromWordArt="0" anchor="t" anchorCtr="0" forceAA="0" compatLnSpc="1">
                          <a:prstTxWarp prst="textNoShape">
                            <a:avLst/>
                          </a:prstTxWarp>
                          <a:noAutofit/>
                        </wps:bodyPr>
                      </wps:wsp>
                      <wps:wsp>
                        <wps:cNvPr id="479287413" name="Text Box 1"/>
                        <wps:cNvSpPr txBox="1"/>
                        <wps:spPr>
                          <a:xfrm>
                            <a:off x="1837978" y="728063"/>
                            <a:ext cx="497205" cy="160655"/>
                          </a:xfrm>
                          <a:prstGeom prst="rect">
                            <a:avLst/>
                          </a:prstGeom>
                          <a:solidFill>
                            <a:schemeClr val="lt1"/>
                          </a:solidFill>
                          <a:ln w="6350">
                            <a:noFill/>
                          </a:ln>
                        </wps:spPr>
                        <wps:txbx>
                          <w:txbxContent>
                            <w:p w14:paraId="3C0F1052" w14:textId="0F5595FD" w:rsidR="007B1895" w:rsidRDefault="007B1895" w:rsidP="007B1895">
                              <w:pPr>
                                <w:rPr>
                                  <w:sz w:val="16"/>
                                  <w:szCs w:val="16"/>
                                </w:rPr>
                              </w:pPr>
                              <w:r>
                                <w:rPr>
                                  <w:sz w:val="16"/>
                                  <w:szCs w:val="16"/>
                                </w:rPr>
                                <w:t>Slope = 3</w:t>
                              </w:r>
                            </w:p>
                          </w:txbxContent>
                        </wps:txbx>
                        <wps:bodyPr rot="0" spcFirstLastPara="0" vert="horz" wrap="square" lIns="0" tIns="0" rIns="0" bIns="0" numCol="1" spcCol="0" rtlCol="0" fromWordArt="0" anchor="t" anchorCtr="0" forceAA="0" compatLnSpc="1">
                          <a:prstTxWarp prst="textNoShape">
                            <a:avLst/>
                          </a:prstTxWarp>
                          <a:noAutofit/>
                        </wps:bodyPr>
                      </wps:wsp>
                      <wps:wsp>
                        <wps:cNvPr id="1267923041" name="Oval 1267923041"/>
                        <wps:cNvSpPr/>
                        <wps:spPr>
                          <a:xfrm>
                            <a:off x="2662732" y="1628245"/>
                            <a:ext cx="351129" cy="585216"/>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7409149" name="Freeform: Shape 2047409149"/>
                        <wps:cNvSpPr/>
                        <wps:spPr>
                          <a:xfrm>
                            <a:off x="1784909" y="2191516"/>
                            <a:ext cx="1202897" cy="321868"/>
                          </a:xfrm>
                          <a:custGeom>
                            <a:avLst/>
                            <a:gdLst>
                              <a:gd name="connsiteX0" fmla="*/ 1141171 w 1202897"/>
                              <a:gd name="connsiteY0" fmla="*/ 0 h 321868"/>
                              <a:gd name="connsiteX1" fmla="*/ 1075334 w 1202897"/>
                              <a:gd name="connsiteY1" fmla="*/ 234086 h 321868"/>
                              <a:gd name="connsiteX2" fmla="*/ 0 w 1202897"/>
                              <a:gd name="connsiteY2" fmla="*/ 321868 h 321868"/>
                            </a:gdLst>
                            <a:ahLst/>
                            <a:cxnLst>
                              <a:cxn ang="0">
                                <a:pos x="connsiteX0" y="connsiteY0"/>
                              </a:cxn>
                              <a:cxn ang="0">
                                <a:pos x="connsiteX1" y="connsiteY1"/>
                              </a:cxn>
                              <a:cxn ang="0">
                                <a:pos x="connsiteX2" y="connsiteY2"/>
                              </a:cxn>
                            </a:cxnLst>
                            <a:rect l="l" t="t" r="r" b="b"/>
                            <a:pathLst>
                              <a:path w="1202897" h="321868">
                                <a:moveTo>
                                  <a:pt x="1141171" y="0"/>
                                </a:moveTo>
                                <a:cubicBezTo>
                                  <a:pt x="1203350" y="90220"/>
                                  <a:pt x="1265529" y="180441"/>
                                  <a:pt x="1075334" y="234086"/>
                                </a:cubicBezTo>
                                <a:cubicBezTo>
                                  <a:pt x="885139" y="287731"/>
                                  <a:pt x="442569" y="304799"/>
                                  <a:pt x="0" y="321868"/>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6932456" name="Text Box 1"/>
                        <wps:cNvSpPr txBox="1"/>
                        <wps:spPr>
                          <a:xfrm>
                            <a:off x="2662732" y="2592178"/>
                            <a:ext cx="2409581" cy="553530"/>
                          </a:xfrm>
                          <a:prstGeom prst="rect">
                            <a:avLst/>
                          </a:prstGeom>
                          <a:solidFill>
                            <a:schemeClr val="lt1"/>
                          </a:solidFill>
                          <a:ln w="6350">
                            <a:solidFill>
                              <a:prstClr val="black"/>
                            </a:solidFill>
                          </a:ln>
                        </wps:spPr>
                        <wps:txbx>
                          <w:txbxContent>
                            <w:p w14:paraId="69558788" w14:textId="03A63A1F" w:rsidR="00C80049" w:rsidRDefault="00C80049" w:rsidP="00C80049">
                              <w:pPr>
                                <w:jc w:val="center"/>
                                <w:rPr>
                                  <w:sz w:val="18"/>
                                  <w:szCs w:val="18"/>
                                </w:rPr>
                              </w:pPr>
                              <w:r>
                                <w:rPr>
                                  <w:sz w:val="18"/>
                                  <w:szCs w:val="18"/>
                                </w:rPr>
                                <w:t>Figure 2.3-2: Choice of slope parameter</w:t>
                              </w:r>
                              <w:r w:rsidR="00EF3053">
                                <w:rPr>
                                  <w:sz w:val="18"/>
                                  <w:szCs w:val="18"/>
                                </w:rPr>
                                <w:t xml:space="preserve"> for mild FDSS</w:t>
                              </w:r>
                              <w:r>
                                <w:rPr>
                                  <w:sz w:val="18"/>
                                  <w:szCs w:val="18"/>
                                </w:rPr>
                                <w:t>.</w:t>
                              </w:r>
                            </w:p>
                            <w:p w14:paraId="113D542F" w14:textId="77777777" w:rsidR="00C80049" w:rsidRDefault="00C80049" w:rsidP="00C80049">
                              <w:r>
                                <w:t> </w:t>
                              </w:r>
                            </w:p>
                            <w:p w14:paraId="78D35880" w14:textId="77777777" w:rsidR="00C80049" w:rsidRDefault="00C80049" w:rsidP="00C80049">
                              <w:pPr>
                                <w:jc w:val="center"/>
                                <w:rPr>
                                  <w:sz w:val="18"/>
                                  <w:szCs w:val="18"/>
                                </w:rPr>
                              </w:pPr>
                              <w:r>
                                <w:rPr>
                                  <w:sz w:val="18"/>
                                  <w:szCs w:val="18"/>
                                </w:rPr>
                                <w:t>Figure 2.3-1: Impact of  mild FDSS on ability to support UL power enhancement.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4292702" name="Straight Connector 874292702"/>
                        <wps:cNvCnPr/>
                        <wps:spPr>
                          <a:xfrm flipV="1">
                            <a:off x="2724912" y="161103"/>
                            <a:ext cx="773585" cy="1906859"/>
                          </a:xfrm>
                          <a:prstGeom prst="line">
                            <a:avLst/>
                          </a:prstGeom>
                          <a:ln>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wps:wsp>
                        <wps:cNvPr id="1639294195" name="Straight Connector 1639294195"/>
                        <wps:cNvCnPr/>
                        <wps:spPr>
                          <a:xfrm flipH="1" flipV="1">
                            <a:off x="2542403" y="615629"/>
                            <a:ext cx="2220666" cy="1439283"/>
                          </a:xfrm>
                          <a:prstGeom prst="line">
                            <a:avLst/>
                          </a:prstGeom>
                          <a:ln>
                            <a:solidFill>
                              <a:schemeClr val="accent2">
                                <a:lumMod val="75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833763194" name="Straight Connector 833763194"/>
                        <wps:cNvCnPr/>
                        <wps:spPr>
                          <a:xfrm flipV="1">
                            <a:off x="2731273" y="173895"/>
                            <a:ext cx="282588" cy="188043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13148809" name="Text Box 4"/>
                        <wps:cNvSpPr txBox="1"/>
                        <wps:spPr>
                          <a:xfrm>
                            <a:off x="2861866" y="414"/>
                            <a:ext cx="497205" cy="160655"/>
                          </a:xfrm>
                          <a:prstGeom prst="rect">
                            <a:avLst/>
                          </a:prstGeom>
                          <a:solidFill>
                            <a:schemeClr val="lt1"/>
                          </a:solidFill>
                          <a:ln w="6350">
                            <a:noFill/>
                          </a:ln>
                        </wps:spPr>
                        <wps:txbx>
                          <w:txbxContent>
                            <w:p w14:paraId="36660C98" w14:textId="77777777" w:rsidR="00521A1F" w:rsidRDefault="00521A1F" w:rsidP="00521A1F">
                              <w:pPr>
                                <w:rPr>
                                  <w:sz w:val="16"/>
                                  <w:szCs w:val="16"/>
                                </w:rPr>
                              </w:pPr>
                              <w:r>
                                <w:rPr>
                                  <w:sz w:val="16"/>
                                  <w:szCs w:val="16"/>
                                </w:rPr>
                                <w:t>Slope = 7</w:t>
                              </w:r>
                            </w:p>
                          </w:txbxContent>
                        </wps:txbx>
                        <wps:bodyPr rot="0" spcFirstLastPara="0" vert="horz" wrap="square" lIns="0" tIns="0" rIns="0" bIns="0" numCol="1" spcCol="0" rtlCol="0" fromWordArt="0" anchor="t" anchorCtr="0" forceAA="0" compatLnSpc="1">
                          <a:prstTxWarp prst="textNoShape">
                            <a:avLst/>
                          </a:prstTxWarp>
                          <a:noAutofit/>
                        </wps:bodyPr>
                      </wps:wsp>
                      <wps:wsp>
                        <wps:cNvPr id="2068382895" name="Text Box 1"/>
                        <wps:cNvSpPr txBox="1"/>
                        <wps:spPr>
                          <a:xfrm>
                            <a:off x="3498497" y="53962"/>
                            <a:ext cx="497205" cy="160020"/>
                          </a:xfrm>
                          <a:prstGeom prst="rect">
                            <a:avLst/>
                          </a:prstGeom>
                          <a:solidFill>
                            <a:schemeClr val="lt1"/>
                          </a:solidFill>
                          <a:ln w="6350">
                            <a:noFill/>
                          </a:ln>
                        </wps:spPr>
                        <wps:txbx>
                          <w:txbxContent>
                            <w:p w14:paraId="0A999498" w14:textId="77777777" w:rsidR="00521A1F" w:rsidRDefault="00521A1F" w:rsidP="00521A1F">
                              <w:pPr>
                                <w:rPr>
                                  <w:sz w:val="16"/>
                                  <w:szCs w:val="16"/>
                                </w:rPr>
                              </w:pPr>
                              <w:r>
                                <w:rPr>
                                  <w:sz w:val="16"/>
                                  <w:szCs w:val="16"/>
                                </w:rPr>
                                <w:t>Slope = 3</w:t>
                              </w:r>
                            </w:p>
                          </w:txbxContent>
                        </wps:txbx>
                        <wps:bodyPr rot="0" spcFirstLastPara="0" vert="horz" wrap="square" lIns="0" tIns="0" rIns="0" bIns="0" numCol="1" spcCol="0" rtlCol="0" fromWordArt="0" anchor="t" anchorCtr="0" forceAA="0" compatLnSpc="1">
                          <a:prstTxWarp prst="textNoShape">
                            <a:avLst/>
                          </a:prstTxWarp>
                          <a:noAutofit/>
                        </wps:bodyPr>
                      </wps:wsp>
                      <wps:wsp>
                        <wps:cNvPr id="656158396" name="Freeform: Shape 656158396"/>
                        <wps:cNvSpPr/>
                        <wps:spPr>
                          <a:xfrm>
                            <a:off x="457200" y="2130530"/>
                            <a:ext cx="177421" cy="511791"/>
                          </a:xfrm>
                          <a:custGeom>
                            <a:avLst/>
                            <a:gdLst>
                              <a:gd name="connsiteX0" fmla="*/ 170597 w 177421"/>
                              <a:gd name="connsiteY0" fmla="*/ 0 h 511791"/>
                              <a:gd name="connsiteX1" fmla="*/ 0 w 177421"/>
                              <a:gd name="connsiteY1" fmla="*/ 511791 h 511791"/>
                              <a:gd name="connsiteX2" fmla="*/ 177421 w 177421"/>
                              <a:gd name="connsiteY2" fmla="*/ 204717 h 511791"/>
                              <a:gd name="connsiteX3" fmla="*/ 170597 w 177421"/>
                              <a:gd name="connsiteY3" fmla="*/ 0 h 511791"/>
                            </a:gdLst>
                            <a:ahLst/>
                            <a:cxnLst>
                              <a:cxn ang="0">
                                <a:pos x="connsiteX0" y="connsiteY0"/>
                              </a:cxn>
                              <a:cxn ang="0">
                                <a:pos x="connsiteX1" y="connsiteY1"/>
                              </a:cxn>
                              <a:cxn ang="0">
                                <a:pos x="connsiteX2" y="connsiteY2"/>
                              </a:cxn>
                              <a:cxn ang="0">
                                <a:pos x="connsiteX3" y="connsiteY3"/>
                              </a:cxn>
                            </a:cxnLst>
                            <a:rect l="l" t="t" r="r" b="b"/>
                            <a:pathLst>
                              <a:path w="177421" h="511791">
                                <a:moveTo>
                                  <a:pt x="170597" y="0"/>
                                </a:moveTo>
                                <a:lnTo>
                                  <a:pt x="0" y="511791"/>
                                </a:lnTo>
                                <a:lnTo>
                                  <a:pt x="177421" y="204717"/>
                                </a:lnTo>
                                <a:lnTo>
                                  <a:pt x="170597"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4810744" name="Text Box 1"/>
                        <wps:cNvSpPr txBox="1"/>
                        <wps:spPr>
                          <a:xfrm>
                            <a:off x="70818" y="140419"/>
                            <a:ext cx="2037762" cy="400147"/>
                          </a:xfrm>
                          <a:prstGeom prst="rect">
                            <a:avLst/>
                          </a:prstGeom>
                          <a:solidFill>
                            <a:schemeClr val="lt1"/>
                          </a:solidFill>
                          <a:ln w="6350">
                            <a:noFill/>
                          </a:ln>
                        </wps:spPr>
                        <wps:txbx>
                          <w:txbxContent>
                            <w:p w14:paraId="4954659C" w14:textId="48DD7F3B" w:rsidR="0073474F" w:rsidRPr="007227D1" w:rsidRDefault="0073474F" w:rsidP="0073474F">
                              <w:pPr>
                                <w:rPr>
                                  <w:color w:val="FF0000"/>
                                  <w:sz w:val="16"/>
                                  <w:szCs w:val="16"/>
                                </w:rPr>
                              </w:pPr>
                              <w:r w:rsidRPr="007227D1">
                                <w:rPr>
                                  <w:color w:val="FF0000"/>
                                  <w:sz w:val="16"/>
                                  <w:szCs w:val="16"/>
                                </w:rPr>
                                <w:t>W</w:t>
                              </w:r>
                              <w:r w:rsidR="007D6CD1" w:rsidRPr="007227D1">
                                <w:rPr>
                                  <w:color w:val="FF0000"/>
                                  <w:sz w:val="16"/>
                                  <w:szCs w:val="16"/>
                                </w:rPr>
                                <w:t>a</w:t>
                              </w:r>
                              <w:r w:rsidRPr="007227D1">
                                <w:rPr>
                                  <w:color w:val="FF0000"/>
                                  <w:sz w:val="16"/>
                                  <w:szCs w:val="16"/>
                                </w:rPr>
                                <w:t xml:space="preserve">veforms </w:t>
                              </w:r>
                              <w:r w:rsidR="007D6CD1" w:rsidRPr="007227D1">
                                <w:rPr>
                                  <w:color w:val="FF0000"/>
                                  <w:sz w:val="16"/>
                                  <w:szCs w:val="16"/>
                                </w:rPr>
                                <w:t xml:space="preserve">here cannot support MPR0 </w:t>
                              </w:r>
                              <w:r w:rsidR="005812F9">
                                <w:rPr>
                                  <w:color w:val="FF0000"/>
                                  <w:sz w:val="16"/>
                                  <w:szCs w:val="16"/>
                                </w:rPr>
                                <w:t>if</w:t>
                              </w:r>
                              <w:r w:rsidR="007D6CD1" w:rsidRPr="007227D1">
                                <w:rPr>
                                  <w:color w:val="FF0000"/>
                                  <w:sz w:val="16"/>
                                  <w:szCs w:val="16"/>
                                </w:rPr>
                                <w:t xml:space="preserve"> enhancement </w:t>
                              </w:r>
                              <w:r w:rsidRPr="007227D1">
                                <w:rPr>
                                  <w:color w:val="FF0000"/>
                                  <w:sz w:val="16"/>
                                  <w:szCs w:val="16"/>
                                </w:rPr>
                                <w:t xml:space="preserve">region </w:t>
                              </w:r>
                              <w:r w:rsidR="005812F9">
                                <w:rPr>
                                  <w:color w:val="FF0000"/>
                                  <w:sz w:val="16"/>
                                  <w:szCs w:val="16"/>
                                </w:rPr>
                                <w:t xml:space="preserve">is </w:t>
                              </w:r>
                              <w:r w:rsidR="007D6CD1" w:rsidRPr="007227D1">
                                <w:rPr>
                                  <w:color w:val="FF0000"/>
                                  <w:sz w:val="16"/>
                                  <w:szCs w:val="16"/>
                                </w:rPr>
                                <w:t>defined with</w:t>
                              </w:r>
                              <w:r w:rsidR="00FE7451">
                                <w:rPr>
                                  <w:color w:val="FF0000"/>
                                  <w:sz w:val="16"/>
                                  <w:szCs w:val="16"/>
                                </w:rPr>
                                <w:t xml:space="preserve"> large</w:t>
                              </w:r>
                              <w:r w:rsidR="007D6CD1" w:rsidRPr="007227D1">
                                <w:rPr>
                                  <w:color w:val="FF0000"/>
                                  <w:sz w:val="16"/>
                                  <w:szCs w:val="16"/>
                                </w:rPr>
                                <w:t xml:space="preserve"> s</w:t>
                              </w:r>
                              <w:r w:rsidRPr="007227D1">
                                <w:rPr>
                                  <w:color w:val="FF0000"/>
                                  <w:sz w:val="16"/>
                                  <w:szCs w:val="16"/>
                                </w:rPr>
                                <w:t>lope</w:t>
                              </w:r>
                              <w:r w:rsidR="00FE7451">
                                <w:rPr>
                                  <w:color w:val="FF0000"/>
                                  <w:sz w:val="16"/>
                                  <w:szCs w:val="16"/>
                                </w:rPr>
                                <w:t>, for example</w:t>
                              </w:r>
                              <w:r w:rsidR="00FA0EC6">
                                <w:rPr>
                                  <w:color w:val="FF0000"/>
                                  <w:sz w:val="16"/>
                                  <w:szCs w:val="16"/>
                                </w:rPr>
                                <w:t xml:space="preserve"> &gt; 4</w:t>
                              </w:r>
                            </w:p>
                          </w:txbxContent>
                        </wps:txbx>
                        <wps:bodyPr rot="0" spcFirstLastPara="0" vert="horz" wrap="square" lIns="0" tIns="0" rIns="0" bIns="0" numCol="1" spcCol="0" rtlCol="0" fromWordArt="0" anchor="t" anchorCtr="0" forceAA="0" compatLnSpc="1">
                          <a:prstTxWarp prst="textNoShape">
                            <a:avLst/>
                          </a:prstTxWarp>
                          <a:noAutofit/>
                        </wps:bodyPr>
                      </wps:wsp>
                      <wps:wsp>
                        <wps:cNvPr id="800140683" name="Freeform: Shape 800140683"/>
                        <wps:cNvSpPr/>
                        <wps:spPr>
                          <a:xfrm>
                            <a:off x="331366" y="438242"/>
                            <a:ext cx="228193" cy="1685465"/>
                          </a:xfrm>
                          <a:custGeom>
                            <a:avLst/>
                            <a:gdLst>
                              <a:gd name="connsiteX0" fmla="*/ 14590 w 219307"/>
                              <a:gd name="connsiteY0" fmla="*/ 0 h 1985750"/>
                              <a:gd name="connsiteX1" fmla="*/ 21414 w 219307"/>
                              <a:gd name="connsiteY1" fmla="*/ 968991 h 1985750"/>
                              <a:gd name="connsiteX2" fmla="*/ 219307 w 219307"/>
                              <a:gd name="connsiteY2" fmla="*/ 1985750 h 1985750"/>
                              <a:gd name="connsiteX0" fmla="*/ 8886 w 228193"/>
                              <a:gd name="connsiteY0" fmla="*/ 0 h 1685465"/>
                              <a:gd name="connsiteX1" fmla="*/ 30300 w 228193"/>
                              <a:gd name="connsiteY1" fmla="*/ 668706 h 1685465"/>
                              <a:gd name="connsiteX2" fmla="*/ 228193 w 228193"/>
                              <a:gd name="connsiteY2" fmla="*/ 1685465 h 1685465"/>
                            </a:gdLst>
                            <a:ahLst/>
                            <a:cxnLst>
                              <a:cxn ang="0">
                                <a:pos x="connsiteX0" y="connsiteY0"/>
                              </a:cxn>
                              <a:cxn ang="0">
                                <a:pos x="connsiteX1" y="connsiteY1"/>
                              </a:cxn>
                              <a:cxn ang="0">
                                <a:pos x="connsiteX2" y="connsiteY2"/>
                              </a:cxn>
                            </a:cxnLst>
                            <a:rect l="l" t="t" r="r" b="b"/>
                            <a:pathLst>
                              <a:path w="228193" h="1685465">
                                <a:moveTo>
                                  <a:pt x="8886" y="0"/>
                                </a:moveTo>
                                <a:cubicBezTo>
                                  <a:pt x="-4762" y="319016"/>
                                  <a:pt x="-6251" y="387795"/>
                                  <a:pt x="30300" y="668706"/>
                                </a:cubicBezTo>
                                <a:cubicBezTo>
                                  <a:pt x="66851" y="949617"/>
                                  <a:pt x="192936" y="1483023"/>
                                  <a:pt x="228193" y="1685465"/>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14167" name="Straight Connector 121414167"/>
                        <wps:cNvCnPr/>
                        <wps:spPr>
                          <a:xfrm flipH="1" flipV="1">
                            <a:off x="2497541" y="373889"/>
                            <a:ext cx="2272352" cy="1680231"/>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38495920" name="Text Box 4"/>
                        <wps:cNvSpPr txBox="1"/>
                        <wps:spPr>
                          <a:xfrm>
                            <a:off x="2302227" y="200296"/>
                            <a:ext cx="497205" cy="160020"/>
                          </a:xfrm>
                          <a:prstGeom prst="rect">
                            <a:avLst/>
                          </a:prstGeom>
                          <a:solidFill>
                            <a:schemeClr val="lt1"/>
                          </a:solidFill>
                          <a:ln w="6350">
                            <a:noFill/>
                          </a:ln>
                        </wps:spPr>
                        <wps:txbx>
                          <w:txbxContent>
                            <w:p w14:paraId="2D469373" w14:textId="77777777" w:rsidR="00BE41B4" w:rsidRDefault="00BE41B4" w:rsidP="00BE41B4">
                              <w:pPr>
                                <w:rPr>
                                  <w:sz w:val="16"/>
                                  <w:szCs w:val="16"/>
                                </w:rPr>
                              </w:pPr>
                              <w:r>
                                <w:rPr>
                                  <w:sz w:val="16"/>
                                  <w:szCs w:val="16"/>
                                </w:rPr>
                                <w:t>Slope = 7</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5086965" name="Text Box 1"/>
                        <wps:cNvSpPr txBox="1"/>
                        <wps:spPr>
                          <a:xfrm>
                            <a:off x="2145366" y="482821"/>
                            <a:ext cx="497205" cy="159385"/>
                          </a:xfrm>
                          <a:prstGeom prst="rect">
                            <a:avLst/>
                          </a:prstGeom>
                          <a:noFill/>
                          <a:ln w="6350">
                            <a:noFill/>
                          </a:ln>
                        </wps:spPr>
                        <wps:txbx>
                          <w:txbxContent>
                            <w:p w14:paraId="44B7743E" w14:textId="77777777" w:rsidR="006B4678" w:rsidRDefault="006B4678" w:rsidP="006B4678">
                              <w:pPr>
                                <w:rPr>
                                  <w:sz w:val="16"/>
                                  <w:szCs w:val="16"/>
                                </w:rPr>
                              </w:pPr>
                              <w:r>
                                <w:rPr>
                                  <w:sz w:val="16"/>
                                  <w:szCs w:val="16"/>
                                </w:rPr>
                                <w:t>Slope = 3</w:t>
                              </w:r>
                            </w:p>
                          </w:txbxContent>
                        </wps:txbx>
                        <wps:bodyPr rot="0" spcFirstLastPara="0" vert="horz" wrap="square" lIns="0" tIns="0" rIns="0" bIns="0" numCol="1" spcCol="0" rtlCol="0" fromWordArt="0" anchor="t" anchorCtr="0" forceAA="0" compatLnSpc="1">
                          <a:prstTxWarp prst="textNoShape">
                            <a:avLst/>
                          </a:prstTxWarp>
                          <a:noAutofit/>
                        </wps:bodyPr>
                      </wps:wsp>
                    </wpc:wpc>
                  </a:graphicData>
                </a:graphic>
              </wp:anchor>
            </w:drawing>
          </mc:Choice>
          <mc:Fallback>
            <w:pict>
              <v:group w14:anchorId="0D7BD202" id="Canvas 2" o:spid="_x0000_s1090" editas="canvas" style="position:absolute;margin-left:23.9pt;margin-top:56.7pt;width:6in;height:255.35pt;z-index:251681792;mso-position-horizontal-relative:text;mso-position-vertical-relative:text" coordsize="54864,32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">
                <v:shape id="_x0000_s1091" type="#_x0000_t75" style="position:absolute;width:54864;height:32429;visibility:visible;mso-wrap-style:square" filled="t">
                  <v:fill o:detectmouseclick="t"/>
                  <v:path o:connecttype="none"/>
                </v:shape>
                <v:shape id="Picture 2029939013" o:spid="_x0000_s1092" type="#_x0000_t75" style="position:absolute;left:23770;top:2164;width:29807;height:20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">
                  <v:imagedata r:id="rId17" o:title=""/>
                </v:shape>
                <v:shape id="Picture 2047516819" o:spid="_x0000_s1093" type="#_x0000_t75" style="position:absolute;top:12864;width:22450;height:19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">
                  <v:imagedata r:id="rId19" o:title="" croptop="4315f" cropbottom="13f" cropright="11901f"/>
                </v:shape>
                <v:line id="Straight Connector 595276788" o:spid="_x0000_s1094" style="position:absolute;flip:y;visibility:visible;mso-wrap-style:square" from="3064,8495" to="19644,29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" strokecolor="#c45911 [2405]" strokeweight=".5pt">
                  <v:stroke joinstyle="miter"/>
                </v:line>
                <v:line id="Straight Connector 909113576" o:spid="_x0000_s1095" style="position:absolute;flip:y;visibility:visible;mso-wrap-style:square" from="2964,7038" to="16579,30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" strokecolor="#ffc000" strokeweight=".5pt">
                  <v:stroke joinstyle="miter"/>
                </v:line>
                <v:line id="Straight Connector 550577287" o:spid="_x0000_s1096" style="position:absolute;flip:y;visibility:visible;mso-wrap-style:square" from="3064,7038" to="10387,3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" strokecolor="#4472c4 [3204]" strokeweight=".5pt">
                  <v:stroke joinstyle="miter"/>
                </v:line>
                <v:shape id="Text Box 1853725061" o:spid="_x0000_s1097" type="#_x0000_t202" style="position:absolute;left:7737;top:5229;width:4974;height:1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" fillcolor="white [3201]" stroked="f" strokeweight=".5pt">
                  <v:textbox inset="0,0,0,0">
                    <w:txbxContent>
                      <w:p w14:paraId="3D84267B" w14:textId="3E29FE43" w:rsidR="007501A8" w:rsidRPr="007501A8" w:rsidRDefault="007501A8">
                        <w:pPr>
                          <w:rPr>
                            <w:sz w:val="16"/>
                            <w:szCs w:val="16"/>
                          </w:rPr>
                        </w:pPr>
                        <w:r w:rsidRPr="007501A8">
                          <w:rPr>
                            <w:sz w:val="16"/>
                            <w:szCs w:val="16"/>
                          </w:rPr>
                          <w:t>Slope = 7</w:t>
                        </w:r>
                      </w:p>
                    </w:txbxContent>
                  </v:textbox>
                </v:shape>
                <v:shape id="_x0000_s1098" type="#_x0000_t202" style="position:absolute;left:13355;top:6074;width:4972;height:1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" fillcolor="white [3201]" stroked="f" strokeweight=".5pt">
                  <v:textbox inset="0,0,0,0">
                    <w:txbxContent>
                      <w:p w14:paraId="4A32B04F" w14:textId="5C8FA980" w:rsidR="007B1895" w:rsidRDefault="007B1895" w:rsidP="007B1895">
                        <w:pPr>
                          <w:rPr>
                            <w:sz w:val="16"/>
                            <w:szCs w:val="16"/>
                          </w:rPr>
                        </w:pPr>
                        <w:r>
                          <w:rPr>
                            <w:sz w:val="16"/>
                            <w:szCs w:val="16"/>
                          </w:rPr>
                          <w:t>Slope = 4</w:t>
                        </w:r>
                      </w:p>
                    </w:txbxContent>
                  </v:textbox>
                </v:shape>
                <v:shape id="_x0000_s1099" type="#_x0000_t202" style="position:absolute;left:18379;top:7280;width:4972;height:1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" fillcolor="white [3201]" stroked="f" strokeweight=".5pt">
                  <v:textbox inset="0,0,0,0">
                    <w:txbxContent>
                      <w:p w14:paraId="3C0F1052" w14:textId="0F5595FD" w:rsidR="007B1895" w:rsidRDefault="007B1895" w:rsidP="007B1895">
                        <w:pPr>
                          <w:rPr>
                            <w:sz w:val="16"/>
                            <w:szCs w:val="16"/>
                          </w:rPr>
                        </w:pPr>
                        <w:r>
                          <w:rPr>
                            <w:sz w:val="16"/>
                            <w:szCs w:val="16"/>
                          </w:rPr>
                          <w:t>Slope = 3</w:t>
                        </w:r>
                      </w:p>
                    </w:txbxContent>
                  </v:textbox>
                </v:shape>
                <v:oval id="Oval 1267923041" o:spid="_x0000_s1100" style="position:absolute;left:26627;top:16282;width:3511;height:58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" filled="f" strokecolor="red" strokeweight="1pt">
                  <v:stroke joinstyle="miter"/>
                </v:oval>
                <v:shape id="Freeform: Shape 2047409149" o:spid="_x0000_s1101" style="position:absolute;left:17849;top:21915;width:12029;height:3218;visibility:visible;mso-wrap-style:square;v-text-anchor:middle" coordsize="1202897,321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" path="m1141171,v62179,90220,124358,180441,-65837,234086c885139,287731,442569,304799,,321868e" filled="f" strokecolor="red" strokeweight="1pt">
                  <v:stroke endarrow="block" joinstyle="miter"/>
                  <v:path arrowok="t" o:connecttype="custom" o:connectlocs="1141171,0;1075334,234086;0,321868" o:connectangles="0,0,0"/>
                </v:shape>
                <v:shape id="_x0000_s1102" type="#_x0000_t202" style="position:absolute;left:26627;top:25921;width:24096;height:5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" fillcolor="white [3201]" strokeweight=".5pt">
                  <v:textbox>
                    <w:txbxContent>
                      <w:p w14:paraId="69558788" w14:textId="03A63A1F" w:rsidR="00C80049" w:rsidRDefault="00C80049" w:rsidP="00C80049">
                        <w:pPr>
                          <w:jc w:val="center"/>
                          <w:rPr>
                            <w:sz w:val="18"/>
                            <w:szCs w:val="18"/>
                          </w:rPr>
                        </w:pPr>
                        <w:r>
                          <w:rPr>
                            <w:sz w:val="18"/>
                            <w:szCs w:val="18"/>
                          </w:rPr>
                          <w:t>Figure 2.3-2: Choice of slope parameter</w:t>
                        </w:r>
                        <w:r w:rsidR="00EF3053">
                          <w:rPr>
                            <w:sz w:val="18"/>
                            <w:szCs w:val="18"/>
                          </w:rPr>
                          <w:t xml:space="preserve"> for mild FDSS</w:t>
                        </w:r>
                        <w:r>
                          <w:rPr>
                            <w:sz w:val="18"/>
                            <w:szCs w:val="18"/>
                          </w:rPr>
                          <w:t>.</w:t>
                        </w:r>
                      </w:p>
                      <w:p w14:paraId="113D542F" w14:textId="77777777" w:rsidR="00C80049" w:rsidRDefault="00C80049" w:rsidP="00C80049">
                        <w:r>
                          <w:t> </w:t>
                        </w:r>
                      </w:p>
                      <w:p w14:paraId="78D35880" w14:textId="77777777" w:rsidR="00C80049" w:rsidRDefault="00C80049" w:rsidP="00C80049">
                        <w:pPr>
                          <w:jc w:val="center"/>
                          <w:rPr>
                            <w:sz w:val="18"/>
                            <w:szCs w:val="18"/>
                          </w:rPr>
                        </w:pPr>
                        <w:r>
                          <w:rPr>
                            <w:sz w:val="18"/>
                            <w:szCs w:val="18"/>
                          </w:rPr>
                          <w:t>Figure 2.3-1: Impact of  mild FDSS on ability to support UL power enhancement.</w:t>
                        </w:r>
                      </w:p>
                    </w:txbxContent>
                  </v:textbox>
                </v:shape>
                <v:line id="Straight Connector 874292702" o:spid="_x0000_s1103" style="position:absolute;flip:y;visibility:visible;mso-wrap-style:square" from="27249,1611" to="34984,20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" strokecolor="#c45911 [2405]" strokeweight=".5pt">
                  <v:stroke joinstyle="miter"/>
                </v:line>
                <v:line id="Straight Connector 1639294195" o:spid="_x0000_s1104" style="position:absolute;flip:x y;visibility:visible;mso-wrap-style:square" from="25424,6156" to="47630,20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" strokecolor="#c45911 [2405]" strokeweight=".5pt">
                  <v:stroke dashstyle="dash" joinstyle="miter"/>
                </v:line>
                <v:line id="Straight Connector 833763194" o:spid="_x0000_s1105" style="position:absolute;flip:y;visibility:visible;mso-wrap-style:square" from="27312,1738" to="30138,20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" strokecolor="#4472c4 [3204]" strokeweight=".5pt">
                  <v:stroke joinstyle="miter"/>
                </v:line>
                <v:shape id="Text Box 4" o:spid="_x0000_s1106" type="#_x0000_t202" style="position:absolute;left:28618;top:4;width:4972;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" fillcolor="white [3201]" stroked="f" strokeweight=".5pt">
                  <v:textbox inset="0,0,0,0">
                    <w:txbxContent>
                      <w:p w14:paraId="36660C98" w14:textId="77777777" w:rsidR="00521A1F" w:rsidRDefault="00521A1F" w:rsidP="00521A1F">
                        <w:pPr>
                          <w:rPr>
                            <w:sz w:val="16"/>
                            <w:szCs w:val="16"/>
                          </w:rPr>
                        </w:pPr>
                        <w:r>
                          <w:rPr>
                            <w:sz w:val="16"/>
                            <w:szCs w:val="16"/>
                          </w:rPr>
                          <w:t>Slope = 7</w:t>
                        </w:r>
                      </w:p>
                    </w:txbxContent>
                  </v:textbox>
                </v:shape>
                <v:shape id="_x0000_s1107" type="#_x0000_t202" style="position:absolute;left:34984;top:539;width:4973;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" fillcolor="white [3201]" stroked="f" strokeweight=".5pt">
                  <v:textbox inset="0,0,0,0">
                    <w:txbxContent>
                      <w:p w14:paraId="0A999498" w14:textId="77777777" w:rsidR="00521A1F" w:rsidRDefault="00521A1F" w:rsidP="00521A1F">
                        <w:pPr>
                          <w:rPr>
                            <w:sz w:val="16"/>
                            <w:szCs w:val="16"/>
                          </w:rPr>
                        </w:pPr>
                        <w:r>
                          <w:rPr>
                            <w:sz w:val="16"/>
                            <w:szCs w:val="16"/>
                          </w:rPr>
                          <w:t>Slope = 3</w:t>
                        </w:r>
                      </w:p>
                    </w:txbxContent>
                  </v:textbox>
                </v:shape>
                <v:shape id="Freeform: Shape 656158396" o:spid="_x0000_s1108" style="position:absolute;left:4572;top:21305;width:1774;height:5118;visibility:visible;mso-wrap-style:square;v-text-anchor:middle" coordsize="177421,511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" path="m170597,l,511791,177421,204717,170597,xe" filled="f" strokecolor="red" strokeweight="1pt">
                  <v:stroke joinstyle="miter"/>
                  <v:path arrowok="t" o:connecttype="custom" o:connectlocs="170597,0;0,511791;177421,204717;170597,0" o:connectangles="0,0,0,0"/>
                </v:shape>
                <v:shape id="_x0000_s1109" type="#_x0000_t202" style="position:absolute;left:708;top:1404;width:20377;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" fillcolor="white [3201]" stroked="f" strokeweight=".5pt">
                  <v:textbox inset="0,0,0,0">
                    <w:txbxContent>
                      <w:p w14:paraId="4954659C" w14:textId="48DD7F3B" w:rsidR="0073474F" w:rsidRPr="007227D1" w:rsidRDefault="0073474F" w:rsidP="0073474F">
                        <w:pPr>
                          <w:rPr>
                            <w:color w:val="FF0000"/>
                            <w:sz w:val="16"/>
                            <w:szCs w:val="16"/>
                          </w:rPr>
                        </w:pPr>
                        <w:r w:rsidRPr="007227D1">
                          <w:rPr>
                            <w:color w:val="FF0000"/>
                            <w:sz w:val="16"/>
                            <w:szCs w:val="16"/>
                          </w:rPr>
                          <w:t>W</w:t>
                        </w:r>
                        <w:r w:rsidR="007D6CD1" w:rsidRPr="007227D1">
                          <w:rPr>
                            <w:color w:val="FF0000"/>
                            <w:sz w:val="16"/>
                            <w:szCs w:val="16"/>
                          </w:rPr>
                          <w:t>a</w:t>
                        </w:r>
                        <w:r w:rsidRPr="007227D1">
                          <w:rPr>
                            <w:color w:val="FF0000"/>
                            <w:sz w:val="16"/>
                            <w:szCs w:val="16"/>
                          </w:rPr>
                          <w:t xml:space="preserve">veforms </w:t>
                        </w:r>
                        <w:r w:rsidR="007D6CD1" w:rsidRPr="007227D1">
                          <w:rPr>
                            <w:color w:val="FF0000"/>
                            <w:sz w:val="16"/>
                            <w:szCs w:val="16"/>
                          </w:rPr>
                          <w:t xml:space="preserve">here cannot support MPR0 </w:t>
                        </w:r>
                        <w:r w:rsidR="005812F9">
                          <w:rPr>
                            <w:color w:val="FF0000"/>
                            <w:sz w:val="16"/>
                            <w:szCs w:val="16"/>
                          </w:rPr>
                          <w:t>if</w:t>
                        </w:r>
                        <w:r w:rsidR="007D6CD1" w:rsidRPr="007227D1">
                          <w:rPr>
                            <w:color w:val="FF0000"/>
                            <w:sz w:val="16"/>
                            <w:szCs w:val="16"/>
                          </w:rPr>
                          <w:t xml:space="preserve"> enhancement </w:t>
                        </w:r>
                        <w:r w:rsidRPr="007227D1">
                          <w:rPr>
                            <w:color w:val="FF0000"/>
                            <w:sz w:val="16"/>
                            <w:szCs w:val="16"/>
                          </w:rPr>
                          <w:t xml:space="preserve">region </w:t>
                        </w:r>
                        <w:r w:rsidR="005812F9">
                          <w:rPr>
                            <w:color w:val="FF0000"/>
                            <w:sz w:val="16"/>
                            <w:szCs w:val="16"/>
                          </w:rPr>
                          <w:t xml:space="preserve">is </w:t>
                        </w:r>
                        <w:r w:rsidR="007D6CD1" w:rsidRPr="007227D1">
                          <w:rPr>
                            <w:color w:val="FF0000"/>
                            <w:sz w:val="16"/>
                            <w:szCs w:val="16"/>
                          </w:rPr>
                          <w:t>defined with</w:t>
                        </w:r>
                        <w:r w:rsidR="00FE7451">
                          <w:rPr>
                            <w:color w:val="FF0000"/>
                            <w:sz w:val="16"/>
                            <w:szCs w:val="16"/>
                          </w:rPr>
                          <w:t xml:space="preserve"> large</w:t>
                        </w:r>
                        <w:r w:rsidR="007D6CD1" w:rsidRPr="007227D1">
                          <w:rPr>
                            <w:color w:val="FF0000"/>
                            <w:sz w:val="16"/>
                            <w:szCs w:val="16"/>
                          </w:rPr>
                          <w:t xml:space="preserve"> s</w:t>
                        </w:r>
                        <w:r w:rsidRPr="007227D1">
                          <w:rPr>
                            <w:color w:val="FF0000"/>
                            <w:sz w:val="16"/>
                            <w:szCs w:val="16"/>
                          </w:rPr>
                          <w:t>lope</w:t>
                        </w:r>
                        <w:r w:rsidR="00FE7451">
                          <w:rPr>
                            <w:color w:val="FF0000"/>
                            <w:sz w:val="16"/>
                            <w:szCs w:val="16"/>
                          </w:rPr>
                          <w:t>, for example</w:t>
                        </w:r>
                        <w:r w:rsidR="00FA0EC6">
                          <w:rPr>
                            <w:color w:val="FF0000"/>
                            <w:sz w:val="16"/>
                            <w:szCs w:val="16"/>
                          </w:rPr>
                          <w:t xml:space="preserve"> &gt; 4</w:t>
                        </w:r>
                      </w:p>
                    </w:txbxContent>
                  </v:textbox>
                </v:shape>
                <v:shape id="Freeform: Shape 800140683" o:spid="_x0000_s1110" style="position:absolute;left:3313;top:4382;width:2282;height:16855;visibility:visible;mso-wrap-style:square;v-text-anchor:middle" coordsize="228193,1685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" path="m8886,c-4762,319016,-6251,387795,30300,668706v36551,280911,162636,814317,197893,1016759e" filled="f" strokecolor="red" strokeweight="1pt">
                  <v:stroke endarrow="block" joinstyle="miter"/>
                  <v:path arrowok="t" o:connecttype="custom" o:connectlocs="8886,0;30300,668706;228193,1685465" o:connectangles="0,0,0"/>
                </v:shape>
                <v:line id="Straight Connector 121414167" o:spid="_x0000_s1111" style="position:absolute;flip:x y;visibility:visible;mso-wrap-style:square" from="24975,3738" to="47698,20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" strokecolor="#4472c4 [3204]" strokeweight=".5pt">
                  <v:stroke dashstyle="dash" joinstyle="miter"/>
                </v:line>
                <v:shape id="Text Box 4" o:spid="_x0000_s1112" type="#_x0000_t202" style="position:absolute;left:23022;top:2002;width:4972;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" fillcolor="white [3201]" stroked="f" strokeweight=".5pt">
                  <v:textbox inset="0,0,0,0">
                    <w:txbxContent>
                      <w:p w14:paraId="2D469373" w14:textId="77777777" w:rsidR="00BE41B4" w:rsidRDefault="00BE41B4" w:rsidP="00BE41B4">
                        <w:pPr>
                          <w:rPr>
                            <w:sz w:val="16"/>
                            <w:szCs w:val="16"/>
                          </w:rPr>
                        </w:pPr>
                        <w:r>
                          <w:rPr>
                            <w:sz w:val="16"/>
                            <w:szCs w:val="16"/>
                          </w:rPr>
                          <w:t>Slope = 7</w:t>
                        </w:r>
                      </w:p>
                    </w:txbxContent>
                  </v:textbox>
                </v:shape>
                <v:shape id="_x0000_s1113" type="#_x0000_t202" style="position:absolute;left:21453;top:4828;width:4972;height:1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" filled="f" stroked="f" strokeweight=".5pt">
                  <v:textbox inset="0,0,0,0">
                    <w:txbxContent>
                      <w:p w14:paraId="44B7743E" w14:textId="77777777" w:rsidR="006B4678" w:rsidRDefault="006B4678" w:rsidP="006B4678">
                        <w:pPr>
                          <w:rPr>
                            <w:sz w:val="16"/>
                            <w:szCs w:val="16"/>
                          </w:rPr>
                        </w:pPr>
                        <w:r>
                          <w:rPr>
                            <w:sz w:val="16"/>
                            <w:szCs w:val="16"/>
                          </w:rPr>
                          <w:t>Slope = 3</w:t>
                        </w:r>
                      </w:p>
                    </w:txbxContent>
                  </v:textbox>
                </v:shape>
                <w10:wrap type="topAndBottom"/>
              </v:group>
            </w:pict>
          </mc:Fallback>
        </mc:AlternateContent>
      </w:r>
      <w:r w:rsidR="00C931A8">
        <w:t xml:space="preserve">In [2] we suggested </w:t>
      </w:r>
      <w:r w:rsidR="008C13EC">
        <w:t xml:space="preserve">that </w:t>
      </w:r>
      <w:r w:rsidR="00781CA3">
        <w:t>t</w:t>
      </w:r>
      <w:r w:rsidR="0052787D">
        <w:t>h</w:t>
      </w:r>
      <w:r w:rsidR="008C13EC">
        <w:t>e</w:t>
      </w:r>
      <w:r w:rsidR="0052787D">
        <w:t xml:space="preserve"> slope</w:t>
      </w:r>
      <w:r w:rsidR="008C13EC">
        <w:t xml:space="preserve"> of the edge shown in the triangle</w:t>
      </w:r>
      <w:r w:rsidR="0052787D">
        <w:t xml:space="preserve"> is </w:t>
      </w:r>
      <w:r w:rsidR="0078550A">
        <w:t>~</w:t>
      </w:r>
      <w:r w:rsidR="0052787D">
        <w:t xml:space="preserve"> </w:t>
      </w:r>
      <w:r w:rsidR="001D4530">
        <w:t>3</w:t>
      </w:r>
      <w:r w:rsidR="0078550A">
        <w:t>.0</w:t>
      </w:r>
      <w:r w:rsidR="007B2B5E">
        <w:t xml:space="preserve">, so P2 = </w:t>
      </w:r>
      <w:r w:rsidR="00355341">
        <w:t>2/3</w:t>
      </w:r>
      <w:r w:rsidR="00CE7070">
        <w:t xml:space="preserve"> for the TDD PA we studied</w:t>
      </w:r>
      <w:r w:rsidR="00EF6D71">
        <w:t xml:space="preserve">. </w:t>
      </w:r>
      <w:r w:rsidR="001D4530">
        <w:t>A</w:t>
      </w:r>
      <w:r w:rsidR="00720AC6">
        <w:t>n independent study</w:t>
      </w:r>
      <w:r w:rsidR="008C13EC">
        <w:t xml:space="preserve"> [3]</w:t>
      </w:r>
      <w:r w:rsidR="001D4530">
        <w:t xml:space="preserve"> concluded this value is closer to</w:t>
      </w:r>
      <w:r w:rsidR="00720AC6">
        <w:t xml:space="preserve"> </w:t>
      </w:r>
      <w:r w:rsidR="006338C0">
        <w:t>7</w:t>
      </w:r>
      <w:r w:rsidR="00355341">
        <w:t xml:space="preserve"> (P2 = 2/7)</w:t>
      </w:r>
      <w:r w:rsidR="008C13EC">
        <w:t xml:space="preserve">. </w:t>
      </w:r>
      <w:r w:rsidR="00EF6D71">
        <w:t xml:space="preserve">This </w:t>
      </w:r>
      <w:r w:rsidR="001D4530">
        <w:t xml:space="preserve">discrepancy </w:t>
      </w:r>
      <w:r w:rsidR="007C619C">
        <w:t>therefore warrants closer study</w:t>
      </w:r>
      <w:r w:rsidR="0078052A">
        <w:t>.</w:t>
      </w:r>
      <w:r w:rsidR="008D753E">
        <w:t xml:space="preserve"> Figure 2.3-2 </w:t>
      </w:r>
      <w:r w:rsidR="00A2759A">
        <w:t xml:space="preserve">highlights the </w:t>
      </w:r>
      <w:r w:rsidR="00F33E14">
        <w:t>problem</w:t>
      </w:r>
      <w:r w:rsidR="00A2759A">
        <w:t xml:space="preserve"> with </w:t>
      </w:r>
      <w:r w:rsidR="00F33E14">
        <w:t xml:space="preserve">choosing the slope for the </w:t>
      </w:r>
      <w:r w:rsidR="00A2759A">
        <w:t xml:space="preserve">mild FDSS </w:t>
      </w:r>
      <w:r w:rsidR="00F33E14">
        <w:t>enhancement</w:t>
      </w:r>
      <w:r w:rsidR="00485F20">
        <w:t xml:space="preserve"> in relation to</w:t>
      </w:r>
      <w:r w:rsidR="00A2759A">
        <w:t xml:space="preserve"> a power expectation of MPR0</w:t>
      </w:r>
      <w:r w:rsidR="00E538FC">
        <w:t>.</w:t>
      </w:r>
    </w:p>
    <w:p w14:paraId="5292416C" w14:textId="79575949" w:rsidR="000B1EDC" w:rsidRDefault="00794F4E" w:rsidP="000B403E">
      <w:r>
        <w:t>As evident from figure 2.3-</w:t>
      </w:r>
      <w:r w:rsidR="00485F20">
        <w:t>2</w:t>
      </w:r>
      <w:r>
        <w:t xml:space="preserve">, </w:t>
      </w:r>
      <w:r w:rsidR="00485F20">
        <w:t xml:space="preserve">a slope of 7 as proposed in [3] </w:t>
      </w:r>
      <w:r w:rsidR="0017755E">
        <w:t>appears to be an appropriate</w:t>
      </w:r>
      <w:r w:rsidR="00485F20">
        <w:t xml:space="preserve"> choice </w:t>
      </w:r>
      <w:r w:rsidR="00AD04F1">
        <w:t>for wider allocations</w:t>
      </w:r>
      <w:r w:rsidR="00896341">
        <w:t xml:space="preserve">, </w:t>
      </w:r>
      <w:r w:rsidR="0017755E">
        <w:t xml:space="preserve">because the triangle </w:t>
      </w:r>
      <w:r w:rsidR="0073619A">
        <w:t xml:space="preserve">area </w:t>
      </w:r>
      <w:r w:rsidR="0017755E">
        <w:t xml:space="preserve">formed </w:t>
      </w:r>
      <w:r w:rsidR="00946094">
        <w:t>by this slope seems to contain waveforms that can at least support MPR0</w:t>
      </w:r>
      <w:r w:rsidR="00416FBB">
        <w:t xml:space="preserve">. On closer observation however, </w:t>
      </w:r>
      <w:r w:rsidR="00200730">
        <w:t>some</w:t>
      </w:r>
      <w:r w:rsidR="00896341">
        <w:t xml:space="preserve"> narrow allocations</w:t>
      </w:r>
      <w:r w:rsidR="00200730">
        <w:t xml:space="preserve"> inside the tri</w:t>
      </w:r>
      <w:r w:rsidR="00884B09">
        <w:t>angle formed by assuming slope = 7</w:t>
      </w:r>
      <w:r w:rsidR="00200730">
        <w:t xml:space="preserve"> </w:t>
      </w:r>
      <w:r w:rsidR="00574D29">
        <w:t>can</w:t>
      </w:r>
      <w:r w:rsidR="00200730">
        <w:t>not</w:t>
      </w:r>
      <w:r w:rsidR="00574D29">
        <w:t xml:space="preserve"> support MPR0 power level</w:t>
      </w:r>
      <w:r w:rsidR="005004AA">
        <w:t xml:space="preserve"> (red highlighted area)</w:t>
      </w:r>
      <w:r w:rsidR="00C04A50">
        <w:t>.</w:t>
      </w:r>
      <w:r w:rsidR="00847D8D">
        <w:t xml:space="preserve"> On the other hand, the choice of slope = 3 seems safe but it leaves a lot o</w:t>
      </w:r>
      <w:r w:rsidR="00333760">
        <w:t>f unrealized enhancement potential.</w:t>
      </w:r>
      <w:r w:rsidR="00E401DF">
        <w:t xml:space="preserve"> </w:t>
      </w:r>
      <w:r w:rsidR="004D2DAA">
        <w:t>Neither method is optimal</w:t>
      </w:r>
      <w:r w:rsidR="0028694C">
        <w:t xml:space="preserve">. </w:t>
      </w:r>
    </w:p>
    <w:p w14:paraId="6C70E396" w14:textId="230EA390" w:rsidR="007D0496" w:rsidRDefault="00E401DF" w:rsidP="000B403E">
      <w:r>
        <w:t xml:space="preserve">A hybrid method </w:t>
      </w:r>
      <w:r w:rsidR="00DC30D4">
        <w:t xml:space="preserve">that </w:t>
      </w:r>
      <w:r w:rsidR="00BF2B9A">
        <w:t>builds on the advantage</w:t>
      </w:r>
      <w:r w:rsidR="001963C6">
        <w:t>s</w:t>
      </w:r>
      <w:r w:rsidR="00BF2B9A">
        <w:t xml:space="preserve"> of both approaches</w:t>
      </w:r>
      <w:r w:rsidR="00C12795">
        <w:t>, i.e.</w:t>
      </w:r>
      <w:r w:rsidR="009B4078">
        <w:t xml:space="preserve"> one that</w:t>
      </w:r>
      <w:r w:rsidR="00C12795">
        <w:t xml:space="preserve"> safeguard</w:t>
      </w:r>
      <w:r w:rsidR="009B4078">
        <w:t>s</w:t>
      </w:r>
      <w:r w:rsidR="00C12795">
        <w:t xml:space="preserve"> implementation margins while maximizing network benefit</w:t>
      </w:r>
      <w:r w:rsidR="009B4078">
        <w:t xml:space="preserve">, </w:t>
      </w:r>
      <w:r w:rsidR="00B24A27">
        <w:t>would be beneficial</w:t>
      </w:r>
      <w:r w:rsidR="0028694C">
        <w:t xml:space="preserve">. </w:t>
      </w:r>
    </w:p>
    <w:p w14:paraId="29E85A4D" w14:textId="1372348A" w:rsidR="00024899" w:rsidRDefault="0028440F" w:rsidP="00741F6B">
      <w:r>
        <w:rPr>
          <w:noProof/>
        </w:rPr>
        <w:lastRenderedPageBreak/>
        <mc:AlternateContent>
          <mc:Choice Requires="wpc">
            <w:drawing>
              <wp:anchor distT="0" distB="0" distL="114300" distR="114300" simplePos="0" relativeHeight="251683840" behindDoc="0" locked="0" layoutInCell="1" allowOverlap="1" wp14:anchorId="1F565E90" wp14:editId="501FB45B">
                <wp:simplePos x="0" y="0"/>
                <wp:positionH relativeFrom="margin">
                  <wp:posOffset>3888108</wp:posOffset>
                </wp:positionH>
                <wp:positionV relativeFrom="paragraph">
                  <wp:posOffset>8811</wp:posOffset>
                </wp:positionV>
                <wp:extent cx="2371090" cy="2755900"/>
                <wp:effectExtent l="0" t="0" r="0" b="6350"/>
                <wp:wrapSquare wrapText="bothSides"/>
                <wp:docPr id="1107264919" name="Canvas 11072649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8077055" name="Picture 158077055"/>
                          <pic:cNvPicPr>
                            <a:picLocks noChangeAspect="1"/>
                          </pic:cNvPicPr>
                        </pic:nvPicPr>
                        <pic:blipFill rotWithShape="1">
                          <a:blip r:embed="rId18"/>
                          <a:srcRect t="6584" r="18159" b="20"/>
                          <a:stretch/>
                        </pic:blipFill>
                        <pic:spPr>
                          <a:xfrm>
                            <a:off x="0" y="438357"/>
                            <a:ext cx="2245057" cy="1921532"/>
                          </a:xfrm>
                          <a:prstGeom prst="rect">
                            <a:avLst/>
                          </a:prstGeom>
                        </pic:spPr>
                      </pic:pic>
                      <wps:wsp>
                        <wps:cNvPr id="738100111" name="Straight Connector 738100111"/>
                        <wps:cNvCnPr/>
                        <wps:spPr>
                          <a:xfrm flipV="1">
                            <a:off x="306475" y="1433"/>
                            <a:ext cx="1657978" cy="21402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66023820" name="Straight Connector 666023820"/>
                        <wps:cNvCnPr/>
                        <wps:spPr>
                          <a:xfrm flipV="1">
                            <a:off x="296427" y="52880"/>
                            <a:ext cx="1207003" cy="21039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53394083" name="Straight Connector 1053394083"/>
                        <wps:cNvCnPr/>
                        <wps:spPr>
                          <a:xfrm flipV="1">
                            <a:off x="306475" y="52880"/>
                            <a:ext cx="675243" cy="210894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65899427" name="Text Box 665899427"/>
                        <wps:cNvSpPr txBox="1"/>
                        <wps:spPr>
                          <a:xfrm>
                            <a:off x="885920" y="89988"/>
                            <a:ext cx="497394" cy="160774"/>
                          </a:xfrm>
                          <a:prstGeom prst="rect">
                            <a:avLst/>
                          </a:prstGeom>
                          <a:solidFill>
                            <a:schemeClr val="lt1"/>
                          </a:solidFill>
                          <a:ln w="6350">
                            <a:noFill/>
                          </a:ln>
                        </wps:spPr>
                        <wps:txbx>
                          <w:txbxContent>
                            <w:p w14:paraId="61F67D54" w14:textId="77777777" w:rsidR="0028440F" w:rsidRPr="007501A8" w:rsidRDefault="0028440F" w:rsidP="0028440F">
                              <w:pPr>
                                <w:rPr>
                                  <w:sz w:val="16"/>
                                  <w:szCs w:val="16"/>
                                </w:rPr>
                              </w:pPr>
                              <w:r w:rsidRPr="007501A8">
                                <w:rPr>
                                  <w:sz w:val="16"/>
                                  <w:szCs w:val="16"/>
                                </w:rPr>
                                <w:t>Slope = 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82558812" name="Text Box 1"/>
                        <wps:cNvSpPr txBox="1"/>
                        <wps:spPr>
                          <a:xfrm>
                            <a:off x="1335561" y="79161"/>
                            <a:ext cx="497205" cy="160655"/>
                          </a:xfrm>
                          <a:prstGeom prst="rect">
                            <a:avLst/>
                          </a:prstGeom>
                          <a:solidFill>
                            <a:schemeClr val="lt1"/>
                          </a:solidFill>
                          <a:ln w="6350">
                            <a:noFill/>
                          </a:ln>
                        </wps:spPr>
                        <wps:txbx>
                          <w:txbxContent>
                            <w:p w14:paraId="4832EE69" w14:textId="77777777" w:rsidR="0028440F" w:rsidRDefault="0028440F" w:rsidP="0028440F">
                              <w:pPr>
                                <w:rPr>
                                  <w:sz w:val="16"/>
                                  <w:szCs w:val="16"/>
                                </w:rPr>
                              </w:pPr>
                              <w:r>
                                <w:rPr>
                                  <w:sz w:val="16"/>
                                  <w:szCs w:val="16"/>
                                </w:rPr>
                                <w:t>Slope = 4</w:t>
                              </w:r>
                            </w:p>
                          </w:txbxContent>
                        </wps:txbx>
                        <wps:bodyPr rot="0" spcFirstLastPara="0" vert="horz" wrap="square" lIns="0" tIns="0" rIns="0" bIns="0" numCol="1" spcCol="0" rtlCol="0" fromWordArt="0" anchor="t" anchorCtr="0" forceAA="0" compatLnSpc="1">
                          <a:prstTxWarp prst="textNoShape">
                            <a:avLst/>
                          </a:prstTxWarp>
                          <a:noAutofit/>
                        </wps:bodyPr>
                      </wps:wsp>
                      <wps:wsp>
                        <wps:cNvPr id="1742219417" name="Text Box 1"/>
                        <wps:cNvSpPr txBox="1"/>
                        <wps:spPr>
                          <a:xfrm>
                            <a:off x="1832766" y="79161"/>
                            <a:ext cx="497205" cy="160655"/>
                          </a:xfrm>
                          <a:prstGeom prst="rect">
                            <a:avLst/>
                          </a:prstGeom>
                          <a:solidFill>
                            <a:schemeClr val="lt1"/>
                          </a:solidFill>
                          <a:ln w="6350">
                            <a:noFill/>
                          </a:ln>
                        </wps:spPr>
                        <wps:txbx>
                          <w:txbxContent>
                            <w:p w14:paraId="64F10563" w14:textId="77777777" w:rsidR="0028440F" w:rsidRDefault="0028440F" w:rsidP="0028440F">
                              <w:pPr>
                                <w:rPr>
                                  <w:sz w:val="16"/>
                                  <w:szCs w:val="16"/>
                                </w:rPr>
                              </w:pPr>
                              <w:r>
                                <w:rPr>
                                  <w:sz w:val="16"/>
                                  <w:szCs w:val="16"/>
                                </w:rPr>
                                <w:t>Slope = 3</w:t>
                              </w:r>
                            </w:p>
                          </w:txbxContent>
                        </wps:txbx>
                        <wps:bodyPr rot="0" spcFirstLastPara="0" vert="horz" wrap="square" lIns="0" tIns="0" rIns="0" bIns="0" numCol="1" spcCol="0" rtlCol="0" fromWordArt="0" anchor="t" anchorCtr="0" forceAA="0" compatLnSpc="1">
                          <a:prstTxWarp prst="textNoShape">
                            <a:avLst/>
                          </a:prstTxWarp>
                          <a:noAutofit/>
                        </wps:bodyPr>
                      </wps:wsp>
                      <wps:wsp>
                        <wps:cNvPr id="1642637767" name="Text Box 1"/>
                        <wps:cNvSpPr txBox="1"/>
                        <wps:spPr>
                          <a:xfrm>
                            <a:off x="146695" y="2371728"/>
                            <a:ext cx="2127081" cy="349730"/>
                          </a:xfrm>
                          <a:prstGeom prst="rect">
                            <a:avLst/>
                          </a:prstGeom>
                          <a:solidFill>
                            <a:schemeClr val="lt1"/>
                          </a:solidFill>
                          <a:ln w="6350">
                            <a:solidFill>
                              <a:prstClr val="black"/>
                            </a:solidFill>
                          </a:ln>
                        </wps:spPr>
                        <wps:txbx>
                          <w:txbxContent>
                            <w:p w14:paraId="0D689F9A" w14:textId="77777777" w:rsidR="0028440F" w:rsidRDefault="0028440F" w:rsidP="0028440F">
                              <w:pPr>
                                <w:jc w:val="center"/>
                                <w:rPr>
                                  <w:sz w:val="18"/>
                                  <w:szCs w:val="18"/>
                                </w:rPr>
                              </w:pPr>
                              <w:r>
                                <w:rPr>
                                  <w:sz w:val="18"/>
                                  <w:szCs w:val="18"/>
                                </w:rPr>
                                <w:t xml:space="preserve">Figure 2.3-3: Hybrid method to define enhancement region for mild FDSS </w:t>
                              </w:r>
                            </w:p>
                            <w:p w14:paraId="01BF9B5C" w14:textId="77777777" w:rsidR="0028440F" w:rsidRDefault="0028440F" w:rsidP="0028440F">
                              <w:r>
                                <w:t> </w:t>
                              </w:r>
                            </w:p>
                            <w:p w14:paraId="2EB7C5AE" w14:textId="77777777" w:rsidR="0028440F" w:rsidRDefault="0028440F" w:rsidP="0028440F">
                              <w:pPr>
                                <w:jc w:val="center"/>
                                <w:rPr>
                                  <w:sz w:val="18"/>
                                  <w:szCs w:val="18"/>
                                </w:rPr>
                              </w:pPr>
                              <w:r>
                                <w:rPr>
                                  <w:sz w:val="18"/>
                                  <w:szCs w:val="18"/>
                                </w:rPr>
                                <w:t>Figure 2.3-1: Impact of  mild FDSS on ability to support UL power enhancement.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62500383" name="Freeform: Shape 562500383"/>
                        <wps:cNvSpPr/>
                        <wps:spPr>
                          <a:xfrm>
                            <a:off x="457200" y="1282449"/>
                            <a:ext cx="177421" cy="511791"/>
                          </a:xfrm>
                          <a:custGeom>
                            <a:avLst/>
                            <a:gdLst>
                              <a:gd name="connsiteX0" fmla="*/ 170597 w 177421"/>
                              <a:gd name="connsiteY0" fmla="*/ 0 h 511791"/>
                              <a:gd name="connsiteX1" fmla="*/ 0 w 177421"/>
                              <a:gd name="connsiteY1" fmla="*/ 511791 h 511791"/>
                              <a:gd name="connsiteX2" fmla="*/ 177421 w 177421"/>
                              <a:gd name="connsiteY2" fmla="*/ 204717 h 511791"/>
                              <a:gd name="connsiteX3" fmla="*/ 170597 w 177421"/>
                              <a:gd name="connsiteY3" fmla="*/ 0 h 511791"/>
                            </a:gdLst>
                            <a:ahLst/>
                            <a:cxnLst>
                              <a:cxn ang="0">
                                <a:pos x="connsiteX0" y="connsiteY0"/>
                              </a:cxn>
                              <a:cxn ang="0">
                                <a:pos x="connsiteX1" y="connsiteY1"/>
                              </a:cxn>
                              <a:cxn ang="0">
                                <a:pos x="connsiteX2" y="connsiteY2"/>
                              </a:cxn>
                              <a:cxn ang="0">
                                <a:pos x="connsiteX3" y="connsiteY3"/>
                              </a:cxn>
                            </a:cxnLst>
                            <a:rect l="l" t="t" r="r" b="b"/>
                            <a:pathLst>
                              <a:path w="177421" h="511791">
                                <a:moveTo>
                                  <a:pt x="170597" y="0"/>
                                </a:moveTo>
                                <a:lnTo>
                                  <a:pt x="0" y="511791"/>
                                </a:lnTo>
                                <a:lnTo>
                                  <a:pt x="177421" y="204717"/>
                                </a:lnTo>
                                <a:lnTo>
                                  <a:pt x="170597"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0666110" name="Straight Connector 1290666110"/>
                        <wps:cNvCnPr/>
                        <wps:spPr>
                          <a:xfrm flipV="1">
                            <a:off x="746105" y="7842"/>
                            <a:ext cx="24535" cy="227213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752526561" name="Text Box 4"/>
                        <wps:cNvSpPr txBox="1"/>
                        <wps:spPr>
                          <a:xfrm>
                            <a:off x="123682" y="217085"/>
                            <a:ext cx="1116330" cy="257175"/>
                          </a:xfrm>
                          <a:prstGeom prst="rect">
                            <a:avLst/>
                          </a:prstGeom>
                          <a:noFill/>
                          <a:ln w="6350">
                            <a:noFill/>
                          </a:ln>
                        </wps:spPr>
                        <wps:txbx>
                          <w:txbxContent>
                            <w:p w14:paraId="5B2772F6" w14:textId="77777777" w:rsidR="0028440F" w:rsidRDefault="0028440F" w:rsidP="0028440F">
                              <w:pPr>
                                <w:rPr>
                                  <w:color w:val="FF0000"/>
                                  <w:sz w:val="16"/>
                                  <w:szCs w:val="16"/>
                                </w:rPr>
                              </w:pPr>
                              <w:r>
                                <w:rPr>
                                  <w:color w:val="FF0000"/>
                                  <w:sz w:val="16"/>
                                  <w:szCs w:val="16"/>
                                </w:rPr>
                                <w:t>Minimum RBstart = P1</w:t>
                              </w:r>
                            </w:p>
                          </w:txbxContent>
                        </wps:txbx>
                        <wps:bodyPr rot="0" spcFirstLastPara="0" vert="horz" wrap="square" lIns="0" tIns="0" rIns="0" bIns="0" numCol="1" spcCol="0" rtlCol="0" fromWordArt="0" anchor="t"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1F565E90" id="Canvas 1107264919" o:spid="_x0000_s1114" editas="canvas" style="position:absolute;margin-left:306.15pt;margin-top:.7pt;width:186.7pt;height:217pt;z-index:251683840;mso-position-horizontal-relative:margin;mso-position-vertical-relative:text;mso-width-relative:margin;mso-height-relative:margin" coordsize="23710,275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">
                <v:shape id="_x0000_s1115" type="#_x0000_t75" style="position:absolute;width:23710;height:27559;visibility:visible;mso-wrap-style:square" filled="t">
                  <v:fill o:detectmouseclick="t"/>
                  <v:path o:connecttype="none"/>
                </v:shape>
                <v:shape id="Picture 158077055" o:spid="_x0000_s1116" type="#_x0000_t75" style="position:absolute;top:4383;width:22450;height:19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">
                  <v:imagedata r:id="rId19" o:title="" croptop="4315f" cropbottom="13f" cropright="11901f"/>
                </v:shape>
                <v:line id="Straight Connector 738100111" o:spid="_x0000_s1117" style="position:absolute;flip:y;visibility:visible;mso-wrap-style:square" from="3064,14" to="19644,21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" strokecolor="#4472c4 [3204]" strokeweight=".5pt">
                  <v:stroke joinstyle="miter"/>
                </v:line>
                <v:line id="Straight Connector 666023820" o:spid="_x0000_s1118" style="position:absolute;flip:y;visibility:visible;mso-wrap-style:square" from="2964,528" to="15034,21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" strokecolor="#4472c4 [3204]" strokeweight=".5pt">
                  <v:stroke joinstyle="miter"/>
                </v:line>
                <v:line id="Straight Connector 1053394083" o:spid="_x0000_s1119" style="position:absolute;flip:y;visibility:visible;mso-wrap-style:square" from="3064,528" to="9817,21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" strokecolor="#4472c4 [3204]" strokeweight=".5pt">
                  <v:stroke joinstyle="miter"/>
                </v:line>
                <v:shape id="Text Box 665899427" o:spid="_x0000_s1120" type="#_x0000_t202" style="position:absolute;left:8859;top:899;width:4974;height:1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" fillcolor="white [3201]" stroked="f" strokeweight=".5pt">
                  <v:textbox inset="0,0,0,0">
                    <w:txbxContent>
                      <w:p w14:paraId="61F67D54" w14:textId="77777777" w:rsidR="0028440F" w:rsidRPr="007501A8" w:rsidRDefault="0028440F" w:rsidP="0028440F">
                        <w:pPr>
                          <w:rPr>
                            <w:sz w:val="16"/>
                            <w:szCs w:val="16"/>
                          </w:rPr>
                        </w:pPr>
                        <w:r w:rsidRPr="007501A8">
                          <w:rPr>
                            <w:sz w:val="16"/>
                            <w:szCs w:val="16"/>
                          </w:rPr>
                          <w:t>Slope = 7</w:t>
                        </w:r>
                      </w:p>
                    </w:txbxContent>
                  </v:textbox>
                </v:shape>
                <v:shape id="_x0000_s1121" type="#_x0000_t202" style="position:absolute;left:13355;top:791;width:4972;height:1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" fillcolor="white [3201]" stroked="f" strokeweight=".5pt">
                  <v:textbox inset="0,0,0,0">
                    <w:txbxContent>
                      <w:p w14:paraId="4832EE69" w14:textId="77777777" w:rsidR="0028440F" w:rsidRDefault="0028440F" w:rsidP="0028440F">
                        <w:pPr>
                          <w:rPr>
                            <w:sz w:val="16"/>
                            <w:szCs w:val="16"/>
                          </w:rPr>
                        </w:pPr>
                        <w:r>
                          <w:rPr>
                            <w:sz w:val="16"/>
                            <w:szCs w:val="16"/>
                          </w:rPr>
                          <w:t>Slope = 4</w:t>
                        </w:r>
                      </w:p>
                    </w:txbxContent>
                  </v:textbox>
                </v:shape>
                <v:shape id="_x0000_s1122" type="#_x0000_t202" style="position:absolute;left:18327;top:791;width:4972;height:1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" fillcolor="white [3201]" stroked="f" strokeweight=".5pt">
                  <v:textbox inset="0,0,0,0">
                    <w:txbxContent>
                      <w:p w14:paraId="64F10563" w14:textId="77777777" w:rsidR="0028440F" w:rsidRDefault="0028440F" w:rsidP="0028440F">
                        <w:pPr>
                          <w:rPr>
                            <w:sz w:val="16"/>
                            <w:szCs w:val="16"/>
                          </w:rPr>
                        </w:pPr>
                        <w:r>
                          <w:rPr>
                            <w:sz w:val="16"/>
                            <w:szCs w:val="16"/>
                          </w:rPr>
                          <w:t>Slope = 3</w:t>
                        </w:r>
                      </w:p>
                    </w:txbxContent>
                  </v:textbox>
                </v:shape>
                <v:shape id="_x0000_s1123" type="#_x0000_t202" style="position:absolute;left:1466;top:23717;width:21271;height:3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" fillcolor="white [3201]" strokeweight=".5pt">
                  <v:textbox>
                    <w:txbxContent>
                      <w:p w14:paraId="0D689F9A" w14:textId="77777777" w:rsidR="0028440F" w:rsidRDefault="0028440F" w:rsidP="0028440F">
                        <w:pPr>
                          <w:jc w:val="center"/>
                          <w:rPr>
                            <w:sz w:val="18"/>
                            <w:szCs w:val="18"/>
                          </w:rPr>
                        </w:pPr>
                        <w:r>
                          <w:rPr>
                            <w:sz w:val="18"/>
                            <w:szCs w:val="18"/>
                          </w:rPr>
                          <w:t xml:space="preserve">Figure 2.3-3: Hybrid method to define enhancement region for mild FDSS </w:t>
                        </w:r>
                      </w:p>
                      <w:p w14:paraId="01BF9B5C" w14:textId="77777777" w:rsidR="0028440F" w:rsidRDefault="0028440F" w:rsidP="0028440F">
                        <w:r>
                          <w:t> </w:t>
                        </w:r>
                      </w:p>
                      <w:p w14:paraId="2EB7C5AE" w14:textId="77777777" w:rsidR="0028440F" w:rsidRDefault="0028440F" w:rsidP="0028440F">
                        <w:pPr>
                          <w:jc w:val="center"/>
                          <w:rPr>
                            <w:sz w:val="18"/>
                            <w:szCs w:val="18"/>
                          </w:rPr>
                        </w:pPr>
                        <w:r>
                          <w:rPr>
                            <w:sz w:val="18"/>
                            <w:szCs w:val="18"/>
                          </w:rPr>
                          <w:t>Figure 2.3-1: Impact of  mild FDSS on ability to support UL power enhancement.</w:t>
                        </w:r>
                      </w:p>
                    </w:txbxContent>
                  </v:textbox>
                </v:shape>
                <v:shape id="Freeform: Shape 562500383" o:spid="_x0000_s1124" style="position:absolute;left:4572;top:12824;width:1774;height:5118;visibility:visible;mso-wrap-style:square;v-text-anchor:middle" coordsize="177421,511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" path="m170597,l,511791,177421,204717,170597,xe" filled="f" strokecolor="red" strokeweight="1pt">
                  <v:stroke joinstyle="miter"/>
                  <v:path arrowok="t" o:connecttype="custom" o:connectlocs="170597,0;0,511791;177421,204717;170597,0" o:connectangles="0,0,0,0"/>
                </v:shape>
                <v:line id="Straight Connector 1290666110" o:spid="_x0000_s1125" style="position:absolute;flip:y;visibility:visible;mso-wrap-style:square" from="7461,78" to="7706,22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" strokecolor="red" strokeweight=".5pt">
                  <v:stroke dashstyle="dash" joinstyle="miter"/>
                </v:line>
                <v:shape id="Text Box 4" o:spid="_x0000_s1126" type="#_x0000_t202" style="position:absolute;left:1236;top:2170;width:11164;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" filled="f" stroked="f" strokeweight=".5pt">
                  <v:textbox inset="0,0,0,0">
                    <w:txbxContent>
                      <w:p w14:paraId="5B2772F6" w14:textId="77777777" w:rsidR="0028440F" w:rsidRDefault="0028440F" w:rsidP="0028440F">
                        <w:pPr>
                          <w:rPr>
                            <w:color w:val="FF0000"/>
                            <w:sz w:val="16"/>
                            <w:szCs w:val="16"/>
                          </w:rPr>
                        </w:pPr>
                        <w:r>
                          <w:rPr>
                            <w:color w:val="FF0000"/>
                            <w:sz w:val="16"/>
                            <w:szCs w:val="16"/>
                          </w:rPr>
                          <w:t>Minimum RBstart = P1</w:t>
                        </w:r>
                      </w:p>
                    </w:txbxContent>
                  </v:textbox>
                </v:shape>
                <w10:wrap type="square" anchorx="margin"/>
              </v:group>
            </w:pict>
          </mc:Fallback>
        </mc:AlternateContent>
      </w:r>
      <w:r w:rsidR="00E73FED">
        <w:t xml:space="preserve">One </w:t>
      </w:r>
      <w:r w:rsidR="00741F6B">
        <w:t>useful</w:t>
      </w:r>
      <w:r w:rsidR="000F2DDA">
        <w:t xml:space="preserve"> observation</w:t>
      </w:r>
      <w:r w:rsidR="00741F6B">
        <w:t xml:space="preserve"> is</w:t>
      </w:r>
      <w:r w:rsidR="000F2DDA">
        <w:t xml:space="preserve"> that </w:t>
      </w:r>
      <w:r w:rsidR="0054175B">
        <w:t xml:space="preserve">when the slope is relatively high, for example 7 versus 4, </w:t>
      </w:r>
      <w:r w:rsidR="000F2DDA">
        <w:t>the ‘pinch point’</w:t>
      </w:r>
      <w:r w:rsidR="0068697B">
        <w:t xml:space="preserve"> </w:t>
      </w:r>
      <w:r w:rsidR="00E435EA">
        <w:t>(red trian</w:t>
      </w:r>
      <w:r w:rsidR="00B10E87">
        <w:t xml:space="preserve">gle in figure 2.3-3, </w:t>
      </w:r>
      <w:r w:rsidR="0068697B">
        <w:t>where waveforms cannot support even MPR0 power level</w:t>
      </w:r>
      <w:r w:rsidR="00B10E87">
        <w:t>)</w:t>
      </w:r>
      <w:r w:rsidR="000F2DDA">
        <w:t xml:space="preserve"> happens for </w:t>
      </w:r>
      <w:r w:rsidR="00677A5D">
        <w:t>relatively narrow RB</w:t>
      </w:r>
      <w:r w:rsidR="009D3B03">
        <w:t>,</w:t>
      </w:r>
      <w:r w:rsidR="00F97796">
        <w:t xml:space="preserve"> and therefore close to the channel edges.</w:t>
      </w:r>
      <w:r w:rsidR="009D3B03">
        <w:t xml:space="preserve"> </w:t>
      </w:r>
      <w:r w:rsidR="0056072E">
        <w:t>This implies that s</w:t>
      </w:r>
      <w:r w:rsidR="00024899">
        <w:t>et</w:t>
      </w:r>
      <w:r w:rsidR="0056072E">
        <w:t>ting</w:t>
      </w:r>
      <w:r w:rsidR="00024899">
        <w:t xml:space="preserve"> a restriction on how close an allocation can be to the channel edge</w:t>
      </w:r>
      <w:r w:rsidR="00A10658">
        <w:t xml:space="preserve"> would be an efficient way to reduce exposure to SEM. This value can also be chosen to </w:t>
      </w:r>
      <w:r w:rsidR="002F7075">
        <w:t xml:space="preserve">equal </w:t>
      </w:r>
      <w:r w:rsidR="00083D2E">
        <w:t>P1</w:t>
      </w:r>
      <w:r w:rsidR="002F7075">
        <w:t>, s</w:t>
      </w:r>
      <w:r w:rsidR="00CB4193">
        <w:t>ee Annex 2 for further justification.</w:t>
      </w:r>
      <w:r w:rsidR="00C74559">
        <w:t xml:space="preserve"> </w:t>
      </w:r>
      <w:r w:rsidR="00611A38">
        <w:t xml:space="preserve">It can be implemented as another constraint </w:t>
      </w:r>
      <w:r w:rsidR="00201B51">
        <w:t xml:space="preserve">for RBstart, </w:t>
      </w:r>
      <w:r w:rsidR="008740E8">
        <w:t>i.e.:</w:t>
      </w:r>
    </w:p>
    <w:p w14:paraId="61F457CE" w14:textId="3B8CAA6B" w:rsidR="008740E8" w:rsidRDefault="008740E8" w:rsidP="008740E8">
      <w:pPr>
        <w:pStyle w:val="EQ"/>
      </w:pPr>
      <w:r w:rsidRPr="00A1115A">
        <w:t>RB</w:t>
      </w:r>
      <w:r w:rsidRPr="00A1115A">
        <w:rPr>
          <w:vertAlign w:val="subscript"/>
        </w:rPr>
        <w:t>Start,Low</w:t>
      </w:r>
      <w:r>
        <w:rPr>
          <w:vertAlign w:val="subscript"/>
        </w:rPr>
        <w:t>,enh</w:t>
      </w:r>
      <w:r w:rsidRPr="00A1115A">
        <w:t xml:space="preserve"> = max(</w:t>
      </w:r>
      <w:r w:rsidR="009F7BEF">
        <w:t xml:space="preserve">1, </w:t>
      </w:r>
      <w:r w:rsidR="005C2D3F" w:rsidRPr="005C2D3F">
        <w:rPr>
          <w:highlight w:val="yellow"/>
        </w:rPr>
        <w:t>P</w:t>
      </w:r>
      <w:r w:rsidRPr="005C2D3F">
        <w:rPr>
          <w:highlight w:val="yellow"/>
        </w:rPr>
        <w:t>1</w:t>
      </w:r>
      <w:r w:rsidRPr="00A1115A">
        <w:t xml:space="preserve">, </w:t>
      </w:r>
      <w:r>
        <w:rPr>
          <w:highlight w:val="yellow"/>
        </w:rPr>
        <w:t>P2</w:t>
      </w:r>
      <w:r>
        <w:t>*</w:t>
      </w:r>
      <w:r w:rsidRPr="00A1115A">
        <w:t>floor(L</w:t>
      </w:r>
      <w:r w:rsidRPr="00A1115A">
        <w:rPr>
          <w:vertAlign w:val="subscript"/>
        </w:rPr>
        <w:t>CRB</w:t>
      </w:r>
      <w:r w:rsidRPr="00A1115A">
        <w:t>/2))</w:t>
      </w:r>
      <w:r>
        <w:t xml:space="preserve"> </w:t>
      </w:r>
    </w:p>
    <w:p w14:paraId="298E667C" w14:textId="77777777" w:rsidR="005F0145" w:rsidRDefault="00E97F22" w:rsidP="005F0145">
      <w:r>
        <w:t>This method is</w:t>
      </w:r>
      <w:r w:rsidR="00024899">
        <w:t xml:space="preserve"> </w:t>
      </w:r>
      <w:r w:rsidR="00E67DB6">
        <w:t>graphically described in figure 2.3-</w:t>
      </w:r>
      <w:r w:rsidR="005F37F2">
        <w:t>3</w:t>
      </w:r>
      <w:r w:rsidR="00E67DB6">
        <w:t>.</w:t>
      </w:r>
      <w:r w:rsidR="005F37F2">
        <w:t xml:space="preserve"> </w:t>
      </w:r>
    </w:p>
    <w:p w14:paraId="5B7A12C5" w14:textId="18AD3A4A" w:rsidR="00E13401" w:rsidRDefault="00E13401" w:rsidP="000B403E"/>
    <w:p w14:paraId="1B5364DF" w14:textId="36AC2334" w:rsidR="0021107B" w:rsidRDefault="00B42C92" w:rsidP="00642627">
      <w:r>
        <w:rPr>
          <w:noProof/>
        </w:rPr>
        <mc:AlternateContent>
          <mc:Choice Requires="wpc">
            <w:drawing>
              <wp:anchor distT="0" distB="0" distL="114300" distR="114300" simplePos="0" relativeHeight="251669504" behindDoc="0" locked="0" layoutInCell="1" allowOverlap="1" wp14:anchorId="476CA8DD" wp14:editId="4012AD9F">
                <wp:simplePos x="0" y="0"/>
                <wp:positionH relativeFrom="margin">
                  <wp:posOffset>-721</wp:posOffset>
                </wp:positionH>
                <wp:positionV relativeFrom="paragraph">
                  <wp:posOffset>619643</wp:posOffset>
                </wp:positionV>
                <wp:extent cx="6265545" cy="4932045"/>
                <wp:effectExtent l="0" t="38100" r="1905" b="1905"/>
                <wp:wrapSquare wrapText="bothSides"/>
                <wp:docPr id="241" name="Canvas 241"/>
                <wp:cNvGraphicFramePr>
                  <a:graphicFrameLocks xmlns:a="http://schemas.openxmlformats.org/drawingml/2006/main" noChangeAspect="1"/>
                </wp:cNvGraphicFramePr>
                <a:graphic xmlns:a="http://schemas.openxmlformats.org/drawingml/2006/main">
                  <a:graphicData uri="http://schemas.microsoft.com/office/word/2010/wordprocessingCanvas">
                    <wpc:wpc>
                      <wpc:bg>
                        <a:pattFill prst="pct5">
                          <a:fgClr>
                            <a:prstClr val="white"/>
                          </a:fgClr>
                          <a:bgClr>
                            <a:schemeClr val="bg1"/>
                          </a:bgClr>
                        </a:pattFill>
                      </wpc:bg>
                      <wpc:whole/>
                      <wps:wsp>
                        <wps:cNvPr id="226" name="Freeform: Shape 226"/>
                        <wps:cNvSpPr/>
                        <wps:spPr>
                          <a:xfrm>
                            <a:off x="1865791" y="949489"/>
                            <a:ext cx="1571481" cy="997139"/>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 name="connsiteX0" fmla="*/ 0 w 2166307"/>
                              <a:gd name="connsiteY0" fmla="*/ 1324221 h 1330036"/>
                              <a:gd name="connsiteX1" fmla="*/ 2166307 w 2166307"/>
                              <a:gd name="connsiteY1" fmla="*/ 1330036 h 1330036"/>
                              <a:gd name="connsiteX2" fmla="*/ 420634 w 2166307"/>
                              <a:gd name="connsiteY2" fmla="*/ 0 h 1330036"/>
                              <a:gd name="connsiteX3" fmla="*/ 0 w 2166307"/>
                              <a:gd name="connsiteY3" fmla="*/ 1324221 h 1330036"/>
                              <a:gd name="connsiteX0" fmla="*/ 0 w 2343289"/>
                              <a:gd name="connsiteY0" fmla="*/ 1324221 h 1330036"/>
                              <a:gd name="connsiteX1" fmla="*/ 2343289 w 2343289"/>
                              <a:gd name="connsiteY1" fmla="*/ 1330036 h 1330036"/>
                              <a:gd name="connsiteX2" fmla="*/ 420634 w 2343289"/>
                              <a:gd name="connsiteY2" fmla="*/ 0 h 1330036"/>
                              <a:gd name="connsiteX3" fmla="*/ 0 w 2343289"/>
                              <a:gd name="connsiteY3" fmla="*/ 1324221 h 1330036"/>
                              <a:gd name="connsiteX0" fmla="*/ 0 w 2343289"/>
                              <a:gd name="connsiteY0" fmla="*/ 1324221 h 1330036"/>
                              <a:gd name="connsiteX1" fmla="*/ 2343289 w 2343289"/>
                              <a:gd name="connsiteY1" fmla="*/ 1330036 h 1330036"/>
                              <a:gd name="connsiteX2" fmla="*/ 420634 w 2343289"/>
                              <a:gd name="connsiteY2" fmla="*/ 0 h 1330036"/>
                              <a:gd name="connsiteX3" fmla="*/ 131163 w 2343289"/>
                              <a:gd name="connsiteY3" fmla="*/ 910293 h 1330036"/>
                              <a:gd name="connsiteX4" fmla="*/ 0 w 2343289"/>
                              <a:gd name="connsiteY4" fmla="*/ 1324221 h 1330036"/>
                              <a:gd name="connsiteX0" fmla="*/ 0 w 2343289"/>
                              <a:gd name="connsiteY0" fmla="*/ 1324221 h 1330036"/>
                              <a:gd name="connsiteX1" fmla="*/ 2343289 w 2343289"/>
                              <a:gd name="connsiteY1" fmla="*/ 1330036 h 1330036"/>
                              <a:gd name="connsiteX2" fmla="*/ 1803329 w 2343289"/>
                              <a:gd name="connsiteY2" fmla="*/ 961401 h 1330036"/>
                              <a:gd name="connsiteX3" fmla="*/ 420634 w 2343289"/>
                              <a:gd name="connsiteY3" fmla="*/ 0 h 1330036"/>
                              <a:gd name="connsiteX4" fmla="*/ 131163 w 2343289"/>
                              <a:gd name="connsiteY4" fmla="*/ 910293 h 1330036"/>
                              <a:gd name="connsiteX5" fmla="*/ 0 w 2343289"/>
                              <a:gd name="connsiteY5" fmla="*/ 1324221 h 1330036"/>
                              <a:gd name="connsiteX0" fmla="*/ 0 w 2263952"/>
                              <a:gd name="connsiteY0" fmla="*/ 1311562 h 1330036"/>
                              <a:gd name="connsiteX1" fmla="*/ 2263952 w 2263952"/>
                              <a:gd name="connsiteY1" fmla="*/ 1330036 h 1330036"/>
                              <a:gd name="connsiteX2" fmla="*/ 1723992 w 2263952"/>
                              <a:gd name="connsiteY2" fmla="*/ 961401 h 1330036"/>
                              <a:gd name="connsiteX3" fmla="*/ 341297 w 2263952"/>
                              <a:gd name="connsiteY3" fmla="*/ 0 h 1330036"/>
                              <a:gd name="connsiteX4" fmla="*/ 51826 w 2263952"/>
                              <a:gd name="connsiteY4" fmla="*/ 910293 h 1330036"/>
                              <a:gd name="connsiteX5" fmla="*/ 0 w 2263952"/>
                              <a:gd name="connsiteY5" fmla="*/ 1311562 h 1330036"/>
                              <a:gd name="connsiteX0" fmla="*/ 0 w 2263952"/>
                              <a:gd name="connsiteY0" fmla="*/ 1311562 h 1330036"/>
                              <a:gd name="connsiteX1" fmla="*/ 94546 w 2263952"/>
                              <a:gd name="connsiteY1" fmla="*/ 1299987 h 1330036"/>
                              <a:gd name="connsiteX2" fmla="*/ 2263952 w 2263952"/>
                              <a:gd name="connsiteY2" fmla="*/ 1330036 h 1330036"/>
                              <a:gd name="connsiteX3" fmla="*/ 1723992 w 2263952"/>
                              <a:gd name="connsiteY3" fmla="*/ 961401 h 1330036"/>
                              <a:gd name="connsiteX4" fmla="*/ 341297 w 2263952"/>
                              <a:gd name="connsiteY4" fmla="*/ 0 h 1330036"/>
                              <a:gd name="connsiteX5" fmla="*/ 51826 w 2263952"/>
                              <a:gd name="connsiteY5" fmla="*/ 910293 h 1330036"/>
                              <a:gd name="connsiteX6" fmla="*/ 0 w 2263952"/>
                              <a:gd name="connsiteY6" fmla="*/ 1311562 h 1330036"/>
                              <a:gd name="connsiteX0" fmla="*/ 0 w 2221233"/>
                              <a:gd name="connsiteY0" fmla="*/ 1311562 h 1330036"/>
                              <a:gd name="connsiteX1" fmla="*/ 51827 w 2221233"/>
                              <a:gd name="connsiteY1" fmla="*/ 1299987 h 1330036"/>
                              <a:gd name="connsiteX2" fmla="*/ 2221233 w 2221233"/>
                              <a:gd name="connsiteY2" fmla="*/ 1330036 h 1330036"/>
                              <a:gd name="connsiteX3" fmla="*/ 1681273 w 2221233"/>
                              <a:gd name="connsiteY3" fmla="*/ 961401 h 1330036"/>
                              <a:gd name="connsiteX4" fmla="*/ 298578 w 2221233"/>
                              <a:gd name="connsiteY4" fmla="*/ 0 h 1330036"/>
                              <a:gd name="connsiteX5" fmla="*/ 9107 w 2221233"/>
                              <a:gd name="connsiteY5" fmla="*/ 910293 h 1330036"/>
                              <a:gd name="connsiteX6" fmla="*/ 0 w 2221233"/>
                              <a:gd name="connsiteY6" fmla="*/ 1311562 h 1330036"/>
                              <a:gd name="connsiteX0" fmla="*/ 0 w 2013738"/>
                              <a:gd name="connsiteY0" fmla="*/ 1311562 h 1337561"/>
                              <a:gd name="connsiteX1" fmla="*/ 51827 w 2013738"/>
                              <a:gd name="connsiteY1" fmla="*/ 1299987 h 1337561"/>
                              <a:gd name="connsiteX2" fmla="*/ 2013738 w 2013738"/>
                              <a:gd name="connsiteY2" fmla="*/ 1337561 h 1337561"/>
                              <a:gd name="connsiteX3" fmla="*/ 1681273 w 2013738"/>
                              <a:gd name="connsiteY3" fmla="*/ 961401 h 1337561"/>
                              <a:gd name="connsiteX4" fmla="*/ 298578 w 2013738"/>
                              <a:gd name="connsiteY4" fmla="*/ 0 h 1337561"/>
                              <a:gd name="connsiteX5" fmla="*/ 9107 w 2013738"/>
                              <a:gd name="connsiteY5" fmla="*/ 910293 h 1337561"/>
                              <a:gd name="connsiteX6" fmla="*/ 0 w 2013738"/>
                              <a:gd name="connsiteY6" fmla="*/ 1311562 h 1337561"/>
                              <a:gd name="connsiteX0" fmla="*/ 0 w 2013738"/>
                              <a:gd name="connsiteY0" fmla="*/ 1311562 h 1337561"/>
                              <a:gd name="connsiteX1" fmla="*/ 51827 w 2013738"/>
                              <a:gd name="connsiteY1" fmla="*/ 1299987 h 1337561"/>
                              <a:gd name="connsiteX2" fmla="*/ 2013738 w 2013738"/>
                              <a:gd name="connsiteY2" fmla="*/ 1337561 h 1337561"/>
                              <a:gd name="connsiteX3" fmla="*/ 1631294 w 2013738"/>
                              <a:gd name="connsiteY3" fmla="*/ 961401 h 1337561"/>
                              <a:gd name="connsiteX4" fmla="*/ 298578 w 2013738"/>
                              <a:gd name="connsiteY4" fmla="*/ 0 h 1337561"/>
                              <a:gd name="connsiteX5" fmla="*/ 9107 w 2013738"/>
                              <a:gd name="connsiteY5" fmla="*/ 910293 h 1337561"/>
                              <a:gd name="connsiteX6" fmla="*/ 0 w 2013738"/>
                              <a:gd name="connsiteY6" fmla="*/ 1311562 h 13375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013738" h="1337561">
                                <a:moveTo>
                                  <a:pt x="0" y="1311562"/>
                                </a:moveTo>
                                <a:cubicBezTo>
                                  <a:pt x="13207" y="1316222"/>
                                  <a:pt x="38620" y="1295327"/>
                                  <a:pt x="51827" y="1299987"/>
                                </a:cubicBezTo>
                                <a:lnTo>
                                  <a:pt x="2013738" y="1337561"/>
                                </a:lnTo>
                                <a:lnTo>
                                  <a:pt x="1631294" y="961401"/>
                                </a:lnTo>
                                <a:lnTo>
                                  <a:pt x="298578" y="0"/>
                                </a:lnTo>
                                <a:lnTo>
                                  <a:pt x="9107" y="910293"/>
                                </a:lnTo>
                                <a:lnTo>
                                  <a:pt x="0" y="1311562"/>
                                </a:lnTo>
                                <a:close/>
                              </a:path>
                            </a:pathLst>
                          </a:custGeom>
                          <a:pattFill prst="wdUpDiag">
                            <a:fgClr>
                              <a:srgbClr val="FF0000"/>
                            </a:fgClr>
                            <a:bgClr>
                              <a:schemeClr val="bg1"/>
                            </a:bgClr>
                          </a:patt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E73809" w14:textId="2DA707C2" w:rsidR="001C1068" w:rsidRDefault="00414054" w:rsidP="00B449EC">
                              <w:r>
                                <w:tab/>
                              </w:r>
                              <w:r w:rsidR="00D132E3">
                                <w:tab/>
                              </w:r>
                              <w:r w:rsidR="00D132E3">
                                <w:tab/>
                              </w:r>
                            </w:p>
                          </w:txbxContent>
                        </wps:txbx>
                        <wps:bodyPr rtlCol="0" anchor="ctr"/>
                      </wps:wsp>
                      <wps:wsp>
                        <wps:cNvPr id="223" name="Text Box 223"/>
                        <wps:cNvSpPr txBox="1"/>
                        <wps:spPr>
                          <a:xfrm>
                            <a:off x="2572465" y="474808"/>
                            <a:ext cx="3114178" cy="252000"/>
                          </a:xfrm>
                          <a:prstGeom prst="rect">
                            <a:avLst/>
                          </a:prstGeom>
                          <a:solidFill>
                            <a:schemeClr val="lt1"/>
                          </a:solidFill>
                          <a:ln w="6350">
                            <a:solidFill>
                              <a:prstClr val="black"/>
                            </a:solidFill>
                          </a:ln>
                        </wps:spPr>
                        <wps:txbx>
                          <w:txbxContent>
                            <w:p w14:paraId="6DFB12E2" w14:textId="77777777" w:rsidR="001B22B0" w:rsidRPr="00AF3DB9" w:rsidRDefault="001B22B0" w:rsidP="001B22B0">
                              <w:pPr>
                                <w:jc w:val="center"/>
                                <w:rPr>
                                  <w:sz w:val="18"/>
                                  <w:szCs w:val="18"/>
                                </w:rPr>
                              </w:pPr>
                              <w:r w:rsidRPr="00AF3DB9">
                                <w:rPr>
                                  <w:sz w:val="18"/>
                                  <w:szCs w:val="18"/>
                                </w:rPr>
                                <w:t>Figure 2.3-</w:t>
                              </w:r>
                              <w:r>
                                <w:rPr>
                                  <w:sz w:val="18"/>
                                  <w:szCs w:val="18"/>
                                </w:rPr>
                                <w:t>4</w:t>
                              </w:r>
                              <w:r w:rsidRPr="00AF3DB9">
                                <w:rPr>
                                  <w:sz w:val="18"/>
                                  <w:szCs w:val="18"/>
                                </w:rPr>
                                <w:t>: Inner + outer enhancement regions</w:t>
                              </w:r>
                            </w:p>
                            <w:p w14:paraId="54105BB7" w14:textId="77777777" w:rsidR="001B22B0" w:rsidRDefault="001B22B0" w:rsidP="001B22B0"/>
                            <w:p w14:paraId="129B5FD0" w14:textId="77777777" w:rsidR="001B22B0" w:rsidRPr="00AF3DB9" w:rsidRDefault="001B22B0" w:rsidP="001B22B0">
                              <w:pPr>
                                <w:jc w:val="center"/>
                                <w:rPr>
                                  <w:sz w:val="18"/>
                                  <w:szCs w:val="18"/>
                                </w:rPr>
                              </w:pPr>
                              <w:r w:rsidRPr="00AF3DB9">
                                <w:rPr>
                                  <w:sz w:val="18"/>
                                  <w:szCs w:val="18"/>
                                </w:rPr>
                                <w:t>Figure 2.3-3: Inner + outer enhancement regions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8" name="Straight Arrow Connector 228"/>
                        <wps:cNvCnPr/>
                        <wps:spPr>
                          <a:xfrm flipH="1" flipV="1">
                            <a:off x="1719618" y="0"/>
                            <a:ext cx="16483" cy="19231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9" name="Straight Arrow Connector 229"/>
                        <wps:cNvCnPr/>
                        <wps:spPr>
                          <a:xfrm>
                            <a:off x="1473959" y="1923154"/>
                            <a:ext cx="2642190" cy="137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31" name="Straight Connector 231"/>
                        <wps:cNvCnPr/>
                        <wps:spPr>
                          <a:xfrm flipH="1" flipV="1">
                            <a:off x="1719618" y="266132"/>
                            <a:ext cx="1827024" cy="167079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3" name="TextBox 22"/>
                        <wps:cNvSpPr txBox="1"/>
                        <wps:spPr>
                          <a:xfrm>
                            <a:off x="2013502" y="254684"/>
                            <a:ext cx="1032213" cy="388265"/>
                          </a:xfrm>
                          <a:prstGeom prst="rect">
                            <a:avLst/>
                          </a:prstGeom>
                          <a:noFill/>
                        </wps:spPr>
                        <wps:txbx>
                          <w:txbxContent>
                            <w:p w14:paraId="6DB76A5A" w14:textId="77777777" w:rsidR="001B22B0" w:rsidRPr="005F0C72" w:rsidRDefault="001B22B0" w:rsidP="001B22B0">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p w14:paraId="3077FCF3" w14:textId="77777777" w:rsidR="001B22B0" w:rsidRDefault="001B22B0" w:rsidP="001B22B0"/>
                            <w:p w14:paraId="062FD2AB" w14:textId="77777777" w:rsidR="001B22B0" w:rsidRPr="005F0C72" w:rsidRDefault="001B22B0" w:rsidP="001B22B0">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txbxContent>
                        </wps:txbx>
                        <wps:bodyPr wrap="square" rtlCol="0">
                          <a:noAutofit/>
                        </wps:bodyPr>
                      </wps:wsp>
                      <wps:wsp>
                        <wps:cNvPr id="237" name="Freeform: Shape 237"/>
                        <wps:cNvSpPr/>
                        <wps:spPr>
                          <a:xfrm>
                            <a:off x="1496159" y="873453"/>
                            <a:ext cx="659213" cy="342794"/>
                          </a:xfrm>
                          <a:custGeom>
                            <a:avLst/>
                            <a:gdLst>
                              <a:gd name="connsiteX0" fmla="*/ 323273 w 323273"/>
                              <a:gd name="connsiteY0" fmla="*/ 304800 h 304800"/>
                              <a:gd name="connsiteX1" fmla="*/ 221673 w 323273"/>
                              <a:gd name="connsiteY1" fmla="*/ 83128 h 304800"/>
                              <a:gd name="connsiteX2" fmla="*/ 0 w 323273"/>
                              <a:gd name="connsiteY2" fmla="*/ 0 h 304800"/>
                              <a:gd name="connsiteX3" fmla="*/ 0 w 323273"/>
                              <a:gd name="connsiteY3" fmla="*/ 0 h 304800"/>
                              <a:gd name="connsiteX0" fmla="*/ 459225 w 459225"/>
                              <a:gd name="connsiteY0" fmla="*/ 422279 h 422279"/>
                              <a:gd name="connsiteX1" fmla="*/ 221673 w 459225"/>
                              <a:gd name="connsiteY1" fmla="*/ 83128 h 422279"/>
                              <a:gd name="connsiteX2" fmla="*/ 0 w 459225"/>
                              <a:gd name="connsiteY2" fmla="*/ 0 h 422279"/>
                              <a:gd name="connsiteX3" fmla="*/ 0 w 459225"/>
                              <a:gd name="connsiteY3" fmla="*/ 0 h 422279"/>
                            </a:gdLst>
                            <a:ahLst/>
                            <a:cxnLst>
                              <a:cxn ang="0">
                                <a:pos x="connsiteX0" y="connsiteY0"/>
                              </a:cxn>
                              <a:cxn ang="0">
                                <a:pos x="connsiteX1" y="connsiteY1"/>
                              </a:cxn>
                              <a:cxn ang="0">
                                <a:pos x="connsiteX2" y="connsiteY2"/>
                              </a:cxn>
                              <a:cxn ang="0">
                                <a:pos x="connsiteX3" y="connsiteY3"/>
                              </a:cxn>
                            </a:cxnLst>
                            <a:rect l="l" t="t" r="r" b="b"/>
                            <a:pathLst>
                              <a:path w="459225" h="422279">
                                <a:moveTo>
                                  <a:pt x="459225" y="422279"/>
                                </a:moveTo>
                                <a:cubicBezTo>
                                  <a:pt x="435364" y="336843"/>
                                  <a:pt x="298211" y="153508"/>
                                  <a:pt x="221673" y="83128"/>
                                </a:cubicBezTo>
                                <a:cubicBezTo>
                                  <a:pt x="145135" y="12748"/>
                                  <a:pt x="0" y="0"/>
                                  <a:pt x="0" y="0"/>
                                </a:cubicBezTo>
                                <a:lnTo>
                                  <a:pt x="0" y="0"/>
                                </a:lnTo>
                              </a:path>
                            </a:pathLst>
                          </a:custGeom>
                          <a:noFill/>
                          <a:ln>
                            <a:solidFill>
                              <a:srgbClr val="FF0000"/>
                            </a:solidFill>
                            <a:headEnd type="oval"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9" name="TextBox 21"/>
                        <wps:cNvSpPr txBox="1"/>
                        <wps:spPr>
                          <a:xfrm>
                            <a:off x="504359" y="423076"/>
                            <a:ext cx="1233225" cy="731731"/>
                          </a:xfrm>
                          <a:prstGeom prst="rect">
                            <a:avLst/>
                          </a:prstGeom>
                          <a:noFill/>
                        </wps:spPr>
                        <wps:txbx>
                          <w:txbxContent>
                            <w:p w14:paraId="73B19C2C" w14:textId="1242B60A" w:rsidR="001B22B0" w:rsidRPr="00A025DD" w:rsidRDefault="00DD3A48" w:rsidP="00B66321">
                              <w:pPr>
                                <w:spacing w:after="0"/>
                                <w:rPr>
                                  <w:rFonts w:ascii="Calibri" w:hAnsi="Calibri"/>
                                  <w:color w:val="FF0000"/>
                                  <w:kern w:val="24"/>
                                  <w:sz w:val="16"/>
                                  <w:szCs w:val="16"/>
                                </w:rPr>
                              </w:pPr>
                              <w:r>
                                <w:rPr>
                                  <w:rFonts w:ascii="Calibri" w:hAnsi="Calibri"/>
                                  <w:color w:val="FF0000"/>
                                  <w:kern w:val="24"/>
                                  <w:sz w:val="16"/>
                                  <w:szCs w:val="16"/>
                                </w:rPr>
                                <w:t>Minimum FDSS</w:t>
                              </w:r>
                              <w:r w:rsidR="001670B8">
                                <w:rPr>
                                  <w:rFonts w:ascii="Calibri" w:hAnsi="Calibri"/>
                                  <w:color w:val="FF0000"/>
                                  <w:kern w:val="24"/>
                                  <w:sz w:val="16"/>
                                  <w:szCs w:val="16"/>
                                </w:rPr>
                                <w:t>-e</w:t>
                              </w:r>
                              <w:r w:rsidR="001B22B0" w:rsidRPr="00A025DD">
                                <w:rPr>
                                  <w:rFonts w:ascii="Calibri" w:hAnsi="Calibri"/>
                                  <w:color w:val="FF0000"/>
                                  <w:kern w:val="24"/>
                                  <w:sz w:val="16"/>
                                  <w:szCs w:val="16"/>
                                </w:rPr>
                                <w:t>nhanced power region</w:t>
                              </w:r>
                            </w:p>
                            <w:p w14:paraId="0E7C6080" w14:textId="77777777" w:rsidR="00B66321" w:rsidRPr="00B66321" w:rsidRDefault="00B66321" w:rsidP="00B66321">
                              <w:pPr>
                                <w:spacing w:after="0"/>
                                <w:rPr>
                                  <w:rFonts w:ascii="Calibri" w:hAnsi="Calibri"/>
                                  <w:color w:val="FF0000"/>
                                  <w:kern w:val="24"/>
                                  <w:sz w:val="16"/>
                                  <w:szCs w:val="16"/>
                                </w:rPr>
                              </w:pPr>
                              <w:r w:rsidRPr="00B66321">
                                <w:rPr>
                                  <w:rFonts w:ascii="Calibri" w:hAnsi="Calibri"/>
                                  <w:color w:val="FF0000"/>
                                  <w:kern w:val="24"/>
                                  <w:sz w:val="16"/>
                                  <w:szCs w:val="16"/>
                                </w:rPr>
                                <w:t>MPR = (legacy)</w:t>
                              </w:r>
                            </w:p>
                            <w:p w14:paraId="7FC12AB5" w14:textId="77777777" w:rsidR="001B22B0" w:rsidRPr="00A025DD" w:rsidRDefault="001B22B0" w:rsidP="001B22B0">
                              <w:pPr>
                                <w:spacing w:after="0"/>
                                <w:rPr>
                                  <w:rFonts w:ascii="Calibri" w:hAnsi="Calibri"/>
                                  <w:color w:val="FF0000"/>
                                  <w:kern w:val="24"/>
                                  <w:sz w:val="16"/>
                                  <w:szCs w:val="16"/>
                                </w:rPr>
                              </w:pPr>
                              <w:r w:rsidRPr="00A025DD">
                                <w:rPr>
                                  <w:rFonts w:ascii="Calibri" w:hAnsi="Calibri" w:cs="Calibri"/>
                                  <w:color w:val="FF0000"/>
                                  <w:kern w:val="24"/>
                                  <w:sz w:val="16"/>
                                  <w:szCs w:val="16"/>
                                </w:rPr>
                                <w:t>∆</w:t>
                              </w:r>
                              <w:r w:rsidRPr="00A025DD">
                                <w:rPr>
                                  <w:rFonts w:ascii="Calibri" w:hAnsi="Calibri"/>
                                  <w:color w:val="FF0000"/>
                                  <w:kern w:val="24"/>
                                  <w:sz w:val="16"/>
                                  <w:szCs w:val="16"/>
                                </w:rPr>
                                <w:t>P</w:t>
                              </w:r>
                              <w:r w:rsidRPr="00A025DD">
                                <w:rPr>
                                  <w:rFonts w:ascii="Calibri" w:hAnsi="Calibri"/>
                                  <w:color w:val="FF0000"/>
                                  <w:kern w:val="24"/>
                                  <w:sz w:val="16"/>
                                  <w:szCs w:val="16"/>
                                  <w:vertAlign w:val="subscript"/>
                                </w:rPr>
                                <w:t>power</w:t>
                              </w:r>
                              <w:r>
                                <w:rPr>
                                  <w:rFonts w:ascii="Calibri" w:hAnsi="Calibri"/>
                                  <w:color w:val="FF0000"/>
                                  <w:kern w:val="24"/>
                                  <w:sz w:val="16"/>
                                  <w:szCs w:val="16"/>
                                  <w:vertAlign w:val="subscript"/>
                                </w:rPr>
                                <w:t>boost</w:t>
                              </w:r>
                              <w:r w:rsidRPr="00A025DD">
                                <w:rPr>
                                  <w:rFonts w:ascii="Calibri" w:hAnsi="Calibri"/>
                                  <w:color w:val="FF0000"/>
                                  <w:kern w:val="24"/>
                                  <w:sz w:val="16"/>
                                  <w:szCs w:val="16"/>
                                </w:rPr>
                                <w:t xml:space="preserve"> = 1</w:t>
                              </w:r>
                              <w:r>
                                <w:rPr>
                                  <w:rFonts w:ascii="Calibri" w:hAnsi="Calibri"/>
                                  <w:color w:val="FF0000"/>
                                  <w:kern w:val="24"/>
                                  <w:sz w:val="16"/>
                                  <w:szCs w:val="16"/>
                                </w:rPr>
                                <w:t xml:space="preserve"> dB</w:t>
                              </w:r>
                            </w:p>
                            <w:p w14:paraId="30906328" w14:textId="77777777" w:rsidR="001B22B0" w:rsidRPr="00A025DD" w:rsidRDefault="001B22B0" w:rsidP="001B22B0">
                              <w:pPr>
                                <w:rPr>
                                  <w:rFonts w:ascii="Calibri" w:hAnsi="Calibri"/>
                                  <w:color w:val="FF0000"/>
                                  <w:kern w:val="24"/>
                                  <w:sz w:val="16"/>
                                  <w:szCs w:val="16"/>
                                </w:rPr>
                              </w:pPr>
                              <w:r w:rsidRPr="00A025DD">
                                <w:rPr>
                                  <w:rFonts w:ascii="Calibri" w:hAnsi="Calibri"/>
                                  <w:color w:val="FF0000"/>
                                  <w:kern w:val="24"/>
                                  <w:sz w:val="16"/>
                                  <w:szCs w:val="16"/>
                                </w:rPr>
                                <w:t xml:space="preserve"> </w:t>
                              </w:r>
                            </w:p>
                            <w:p w14:paraId="2E38C3AF" w14:textId="77777777" w:rsidR="001B22B0" w:rsidRDefault="001B22B0" w:rsidP="001B22B0"/>
                            <w:p w14:paraId="52B7D55C" w14:textId="77777777" w:rsidR="001B22B0" w:rsidRPr="00A025DD" w:rsidRDefault="001B22B0" w:rsidP="001B22B0">
                              <w:pPr>
                                <w:rPr>
                                  <w:rFonts w:ascii="Calibri" w:hAnsi="Calibri"/>
                                  <w:color w:val="FF0000"/>
                                  <w:kern w:val="24"/>
                                  <w:sz w:val="16"/>
                                  <w:szCs w:val="16"/>
                                </w:rPr>
                              </w:pPr>
                              <w:r w:rsidRPr="00A025DD">
                                <w:rPr>
                                  <w:rFonts w:ascii="Calibri" w:hAnsi="Calibri"/>
                                  <w:color w:val="FF0000"/>
                                  <w:kern w:val="24"/>
                                  <w:sz w:val="16"/>
                                  <w:szCs w:val="16"/>
                                </w:rPr>
                                <w:t>Enhanced power region</w:t>
                              </w:r>
                            </w:p>
                            <w:p w14:paraId="7180FA84" w14:textId="77777777" w:rsidR="001B22B0" w:rsidRPr="00A025DD" w:rsidRDefault="001B22B0" w:rsidP="001B22B0">
                              <w:pPr>
                                <w:spacing w:after="0"/>
                                <w:rPr>
                                  <w:rFonts w:ascii="Calibri" w:hAnsi="Calibri"/>
                                  <w:color w:val="FF0000"/>
                                  <w:kern w:val="24"/>
                                  <w:sz w:val="16"/>
                                  <w:szCs w:val="16"/>
                                </w:rPr>
                              </w:pPr>
                              <w:r w:rsidRPr="00A025DD">
                                <w:rPr>
                                  <w:rFonts w:ascii="Calibri" w:hAnsi="Calibri" w:cs="Calibri"/>
                                  <w:color w:val="FF0000"/>
                                  <w:kern w:val="24"/>
                                  <w:sz w:val="16"/>
                                  <w:szCs w:val="16"/>
                                </w:rPr>
                                <w:t>∆</w:t>
                              </w:r>
                              <w:r w:rsidRPr="00A025DD">
                                <w:rPr>
                                  <w:rFonts w:ascii="Calibri" w:hAnsi="Calibri"/>
                                  <w:color w:val="FF0000"/>
                                  <w:kern w:val="24"/>
                                  <w:sz w:val="16"/>
                                  <w:szCs w:val="16"/>
                                </w:rPr>
                                <w:t>P</w:t>
                              </w:r>
                              <w:r w:rsidRPr="00A025DD">
                                <w:rPr>
                                  <w:rFonts w:ascii="Calibri" w:hAnsi="Calibri"/>
                                  <w:color w:val="FF0000"/>
                                  <w:kern w:val="24"/>
                                  <w:sz w:val="16"/>
                                  <w:szCs w:val="16"/>
                                  <w:vertAlign w:val="subscript"/>
                                </w:rPr>
                                <w:t>powerclass</w:t>
                              </w:r>
                              <w:r w:rsidRPr="00A025DD">
                                <w:rPr>
                                  <w:rFonts w:ascii="Calibri" w:hAnsi="Calibri"/>
                                  <w:color w:val="FF0000"/>
                                  <w:kern w:val="24"/>
                                  <w:sz w:val="16"/>
                                  <w:szCs w:val="16"/>
                                </w:rPr>
                                <w:t xml:space="preserve"> = -1</w:t>
                              </w:r>
                            </w:p>
                            <w:p w14:paraId="7C17A0D2" w14:textId="77777777" w:rsidR="001B22B0" w:rsidRPr="00A025DD" w:rsidRDefault="001B22B0" w:rsidP="001B22B0">
                              <w:pPr>
                                <w:rPr>
                                  <w:rFonts w:ascii="Calibri" w:hAnsi="Calibri"/>
                                  <w:color w:val="FF0000"/>
                                  <w:kern w:val="24"/>
                                  <w:sz w:val="16"/>
                                  <w:szCs w:val="16"/>
                                </w:rPr>
                              </w:pPr>
                              <w:r w:rsidRPr="00A025DD">
                                <w:rPr>
                                  <w:rFonts w:ascii="Calibri" w:hAnsi="Calibri"/>
                                  <w:color w:val="FF0000"/>
                                  <w:kern w:val="24"/>
                                  <w:sz w:val="16"/>
                                  <w:szCs w:val="16"/>
                                </w:rPr>
                                <w:t xml:space="preserve"> </w:t>
                              </w:r>
                            </w:p>
                          </w:txbxContent>
                        </wps:txbx>
                        <wps:bodyPr wrap="square" rtlCol="0">
                          <a:noAutofit/>
                        </wps:bodyPr>
                      </wps:wsp>
                      <wps:wsp>
                        <wps:cNvPr id="242" name="Freeform: Shape 242"/>
                        <wps:cNvSpPr/>
                        <wps:spPr>
                          <a:xfrm>
                            <a:off x="565843" y="2132969"/>
                            <a:ext cx="1575303" cy="991355"/>
                          </a:xfrm>
                          <a:custGeom>
                            <a:avLst/>
                            <a:gdLst>
                              <a:gd name="connsiteX0" fmla="*/ 226337 w 1575303"/>
                              <a:gd name="connsiteY0" fmla="*/ 0 h 991355"/>
                              <a:gd name="connsiteX1" fmla="*/ 0 w 1575303"/>
                              <a:gd name="connsiteY1" fmla="*/ 959668 h 991355"/>
                              <a:gd name="connsiteX2" fmla="*/ 448147 w 1575303"/>
                              <a:gd name="connsiteY2" fmla="*/ 398353 h 991355"/>
                              <a:gd name="connsiteX3" fmla="*/ 1575303 w 1575303"/>
                              <a:gd name="connsiteY3" fmla="*/ 991355 h 991355"/>
                              <a:gd name="connsiteX4" fmla="*/ 226337 w 1575303"/>
                              <a:gd name="connsiteY4" fmla="*/ 0 h 991355"/>
                              <a:gd name="connsiteX0" fmla="*/ 226337 w 1575303"/>
                              <a:gd name="connsiteY0" fmla="*/ 0 h 991355"/>
                              <a:gd name="connsiteX1" fmla="*/ 67570 w 1575303"/>
                              <a:gd name="connsiteY1" fmla="*/ 705481 h 991355"/>
                              <a:gd name="connsiteX2" fmla="*/ 0 w 1575303"/>
                              <a:gd name="connsiteY2" fmla="*/ 959668 h 991355"/>
                              <a:gd name="connsiteX3" fmla="*/ 448147 w 1575303"/>
                              <a:gd name="connsiteY3" fmla="*/ 398353 h 991355"/>
                              <a:gd name="connsiteX4" fmla="*/ 1575303 w 1575303"/>
                              <a:gd name="connsiteY4" fmla="*/ 991355 h 991355"/>
                              <a:gd name="connsiteX5" fmla="*/ 226337 w 1575303"/>
                              <a:gd name="connsiteY5" fmla="*/ 0 h 991355"/>
                              <a:gd name="connsiteX0" fmla="*/ 226337 w 1575303"/>
                              <a:gd name="connsiteY0" fmla="*/ 0 h 991355"/>
                              <a:gd name="connsiteX1" fmla="*/ 0 w 1575303"/>
                              <a:gd name="connsiteY1" fmla="*/ 795968 h 991355"/>
                              <a:gd name="connsiteX2" fmla="*/ 0 w 1575303"/>
                              <a:gd name="connsiteY2" fmla="*/ 959668 h 991355"/>
                              <a:gd name="connsiteX3" fmla="*/ 448147 w 1575303"/>
                              <a:gd name="connsiteY3" fmla="*/ 398353 h 991355"/>
                              <a:gd name="connsiteX4" fmla="*/ 1575303 w 1575303"/>
                              <a:gd name="connsiteY4" fmla="*/ 991355 h 991355"/>
                              <a:gd name="connsiteX5" fmla="*/ 226337 w 1575303"/>
                              <a:gd name="connsiteY5" fmla="*/ 0 h 991355"/>
                              <a:gd name="connsiteX0" fmla="*/ 240624 w 1589590"/>
                              <a:gd name="connsiteY0" fmla="*/ 0 h 991355"/>
                              <a:gd name="connsiteX1" fmla="*/ 0 w 1589590"/>
                              <a:gd name="connsiteY1" fmla="*/ 681668 h 991355"/>
                              <a:gd name="connsiteX2" fmla="*/ 14287 w 1589590"/>
                              <a:gd name="connsiteY2" fmla="*/ 959668 h 991355"/>
                              <a:gd name="connsiteX3" fmla="*/ 462434 w 1589590"/>
                              <a:gd name="connsiteY3" fmla="*/ 398353 h 991355"/>
                              <a:gd name="connsiteX4" fmla="*/ 1589590 w 1589590"/>
                              <a:gd name="connsiteY4" fmla="*/ 991355 h 991355"/>
                              <a:gd name="connsiteX5" fmla="*/ 240624 w 1589590"/>
                              <a:gd name="connsiteY5" fmla="*/ 0 h 991355"/>
                              <a:gd name="connsiteX0" fmla="*/ 226337 w 1575303"/>
                              <a:gd name="connsiteY0" fmla="*/ 0 h 991355"/>
                              <a:gd name="connsiteX1" fmla="*/ 4763 w 1575303"/>
                              <a:gd name="connsiteY1" fmla="*/ 676905 h 991355"/>
                              <a:gd name="connsiteX2" fmla="*/ 0 w 1575303"/>
                              <a:gd name="connsiteY2" fmla="*/ 959668 h 991355"/>
                              <a:gd name="connsiteX3" fmla="*/ 448147 w 1575303"/>
                              <a:gd name="connsiteY3" fmla="*/ 398353 h 991355"/>
                              <a:gd name="connsiteX4" fmla="*/ 1575303 w 1575303"/>
                              <a:gd name="connsiteY4" fmla="*/ 991355 h 991355"/>
                              <a:gd name="connsiteX5" fmla="*/ 226337 w 1575303"/>
                              <a:gd name="connsiteY5" fmla="*/ 0 h 991355"/>
                              <a:gd name="connsiteX0" fmla="*/ 226337 w 1575303"/>
                              <a:gd name="connsiteY0" fmla="*/ 0 h 991355"/>
                              <a:gd name="connsiteX1" fmla="*/ 4763 w 1575303"/>
                              <a:gd name="connsiteY1" fmla="*/ 676905 h 991355"/>
                              <a:gd name="connsiteX2" fmla="*/ 0 w 1575303"/>
                              <a:gd name="connsiteY2" fmla="*/ 959668 h 991355"/>
                              <a:gd name="connsiteX3" fmla="*/ 448147 w 1575303"/>
                              <a:gd name="connsiteY3" fmla="*/ 398353 h 991355"/>
                              <a:gd name="connsiteX4" fmla="*/ 1575303 w 1575303"/>
                              <a:gd name="connsiteY4" fmla="*/ 991355 h 991355"/>
                              <a:gd name="connsiteX5" fmla="*/ 1181995 w 1575303"/>
                              <a:gd name="connsiteY5" fmla="*/ 700718 h 991355"/>
                              <a:gd name="connsiteX6" fmla="*/ 226337 w 1575303"/>
                              <a:gd name="connsiteY6" fmla="*/ 0 h 991355"/>
                              <a:gd name="connsiteX0" fmla="*/ 226337 w 1575303"/>
                              <a:gd name="connsiteY0" fmla="*/ 0 h 991355"/>
                              <a:gd name="connsiteX1" fmla="*/ 4763 w 1575303"/>
                              <a:gd name="connsiteY1" fmla="*/ 676905 h 991355"/>
                              <a:gd name="connsiteX2" fmla="*/ 0 w 1575303"/>
                              <a:gd name="connsiteY2" fmla="*/ 959668 h 991355"/>
                              <a:gd name="connsiteX3" fmla="*/ 448147 w 1575303"/>
                              <a:gd name="connsiteY3" fmla="*/ 398353 h 991355"/>
                              <a:gd name="connsiteX4" fmla="*/ 1575303 w 1575303"/>
                              <a:gd name="connsiteY4" fmla="*/ 991355 h 991355"/>
                              <a:gd name="connsiteX5" fmla="*/ 1181995 w 1575303"/>
                              <a:gd name="connsiteY5" fmla="*/ 634043 h 991355"/>
                              <a:gd name="connsiteX6" fmla="*/ 226337 w 1575303"/>
                              <a:gd name="connsiteY6" fmla="*/ 0 h 9913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575303" h="991355">
                                <a:moveTo>
                                  <a:pt x="226337" y="0"/>
                                </a:moveTo>
                                <a:lnTo>
                                  <a:pt x="4763" y="676905"/>
                                </a:lnTo>
                                <a:cubicBezTo>
                                  <a:pt x="3175" y="771159"/>
                                  <a:pt x="1588" y="865414"/>
                                  <a:pt x="0" y="959668"/>
                                </a:cubicBezTo>
                                <a:lnTo>
                                  <a:pt x="448147" y="398353"/>
                                </a:lnTo>
                                <a:lnTo>
                                  <a:pt x="1575303" y="991355"/>
                                </a:lnTo>
                                <a:lnTo>
                                  <a:pt x="1181995" y="634043"/>
                                </a:lnTo>
                                <a:lnTo>
                                  <a:pt x="226337" y="0"/>
                                </a:lnTo>
                                <a:close/>
                              </a:path>
                            </a:pathLst>
                          </a:custGeom>
                          <a:pattFill prst="wdUpDiag">
                            <a:fgClr>
                              <a:srgbClr val="FF0000"/>
                            </a:fgClr>
                            <a:bgClr>
                              <a:schemeClr val="bg1"/>
                            </a:bgClr>
                          </a:patt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 name="Freeform: Shape 243"/>
                        <wps:cNvSpPr/>
                        <wps:spPr>
                          <a:xfrm>
                            <a:off x="3479920" y="2281750"/>
                            <a:ext cx="1558290" cy="584835"/>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 name="connsiteX0" fmla="*/ 572654 w 2013527"/>
                              <a:gd name="connsiteY0" fmla="*/ 0 h 800715"/>
                              <a:gd name="connsiteX1" fmla="*/ 0 w 2013527"/>
                              <a:gd name="connsiteY1" fmla="*/ 800715 h 800715"/>
                              <a:gd name="connsiteX2" fmla="*/ 2013527 w 2013527"/>
                              <a:gd name="connsiteY2" fmla="*/ 785091 h 800715"/>
                              <a:gd name="connsiteX3" fmla="*/ 572654 w 2013527"/>
                              <a:gd name="connsiteY3" fmla="*/ 0 h 800715"/>
                              <a:gd name="connsiteX0" fmla="*/ 556376 w 1997249"/>
                              <a:gd name="connsiteY0" fmla="*/ 0 h 785091"/>
                              <a:gd name="connsiteX1" fmla="*/ 0 w 1997249"/>
                              <a:gd name="connsiteY1" fmla="*/ 775142 h 785091"/>
                              <a:gd name="connsiteX2" fmla="*/ 1997249 w 1997249"/>
                              <a:gd name="connsiteY2" fmla="*/ 785091 h 785091"/>
                              <a:gd name="connsiteX3" fmla="*/ 556376 w 1997249"/>
                              <a:gd name="connsiteY3" fmla="*/ 0 h 785091"/>
                            </a:gdLst>
                            <a:ahLst/>
                            <a:cxnLst>
                              <a:cxn ang="0">
                                <a:pos x="connsiteX0" y="connsiteY0"/>
                              </a:cxn>
                              <a:cxn ang="0">
                                <a:pos x="connsiteX1" y="connsiteY1"/>
                              </a:cxn>
                              <a:cxn ang="0">
                                <a:pos x="connsiteX2" y="connsiteY2"/>
                              </a:cxn>
                              <a:cxn ang="0">
                                <a:pos x="connsiteX3" y="connsiteY3"/>
                              </a:cxn>
                            </a:cxnLst>
                            <a:rect l="l" t="t" r="r" b="b"/>
                            <a:pathLst>
                              <a:path w="1997249" h="785091">
                                <a:moveTo>
                                  <a:pt x="556376" y="0"/>
                                </a:moveTo>
                                <a:lnTo>
                                  <a:pt x="0" y="775142"/>
                                </a:lnTo>
                                <a:lnTo>
                                  <a:pt x="1997249" y="785091"/>
                                </a:lnTo>
                                <a:lnTo>
                                  <a:pt x="556376" y="0"/>
                                </a:lnTo>
                                <a:close/>
                              </a:path>
                            </a:pathLst>
                          </a:custGeom>
                          <a:solidFill>
                            <a:srgbClr val="0070C0"/>
                          </a:solidFill>
                          <a:ln>
                            <a:noFill/>
                          </a:ln>
                        </wps:spPr>
                        <wps:style>
                          <a:lnRef idx="2">
                            <a:schemeClr val="accent6">
                              <a:shade val="15000"/>
                            </a:schemeClr>
                          </a:lnRef>
                          <a:fillRef idx="1">
                            <a:schemeClr val="accent6"/>
                          </a:fillRef>
                          <a:effectRef idx="0">
                            <a:schemeClr val="accent6"/>
                          </a:effectRef>
                          <a:fontRef idx="minor">
                            <a:schemeClr val="lt1"/>
                          </a:fontRef>
                        </wps:style>
                        <wps:bodyPr rtlCol="0" anchor="ctr"/>
                      </wps:wsp>
                      <wps:wsp>
                        <wps:cNvPr id="244" name="Arrow: Down 244"/>
                        <wps:cNvSpPr/>
                        <wps:spPr>
                          <a:xfrm rot="2321786">
                            <a:off x="1543691" y="1965480"/>
                            <a:ext cx="172016" cy="506995"/>
                          </a:xfrm>
                          <a:prstGeom prst="downArrow">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5" name="Arrow: Down 245"/>
                        <wps:cNvSpPr/>
                        <wps:spPr>
                          <a:xfrm rot="20003819">
                            <a:off x="3398507" y="2016092"/>
                            <a:ext cx="171450" cy="506730"/>
                          </a:xfrm>
                          <a:prstGeom prst="downArrow">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6" name="TextBox 21"/>
                        <wps:cNvSpPr txBox="1"/>
                        <wps:spPr>
                          <a:xfrm>
                            <a:off x="3431592" y="1503641"/>
                            <a:ext cx="1464650" cy="601050"/>
                          </a:xfrm>
                          <a:prstGeom prst="rect">
                            <a:avLst/>
                          </a:prstGeom>
                          <a:noFill/>
                        </wps:spPr>
                        <wps:txbx>
                          <w:txbxContent>
                            <w:p w14:paraId="318196B2" w14:textId="6876FDF9" w:rsidR="001B22B0" w:rsidRPr="007F6EAD" w:rsidRDefault="001B22B0" w:rsidP="001B22B0">
                              <w:pPr>
                                <w:rPr>
                                  <w:rFonts w:ascii="Calibri" w:hAnsi="Calibri"/>
                                  <w:color w:val="4472C4" w:themeColor="accent1"/>
                                  <w:kern w:val="24"/>
                                  <w:sz w:val="16"/>
                                  <w:szCs w:val="16"/>
                                </w:rPr>
                              </w:pPr>
                              <w:r w:rsidRPr="007F6EAD">
                                <w:rPr>
                                  <w:rFonts w:ascii="Calibri" w:hAnsi="Calibri"/>
                                  <w:color w:val="4472C4" w:themeColor="accent1"/>
                                  <w:kern w:val="24"/>
                                  <w:sz w:val="16"/>
                                  <w:szCs w:val="16"/>
                                </w:rPr>
                                <w:t>Enhanced Inner region (shown for reference)</w:t>
                              </w:r>
                              <w:r w:rsidR="006B4C68">
                                <w:rPr>
                                  <w:rFonts w:ascii="Calibri" w:hAnsi="Calibri"/>
                                  <w:color w:val="4472C4" w:themeColor="accent1"/>
                                  <w:kern w:val="24"/>
                                  <w:sz w:val="16"/>
                                  <w:szCs w:val="16"/>
                                </w:rPr>
                                <w:tab/>
                              </w:r>
                            </w:p>
                            <w:p w14:paraId="537EEEA0" w14:textId="77777777" w:rsidR="001B22B0" w:rsidRPr="007F6EAD" w:rsidRDefault="001B22B0" w:rsidP="001B22B0">
                              <w:pPr>
                                <w:rPr>
                                  <w:color w:val="4472C4" w:themeColor="accent1"/>
                                </w:rPr>
                              </w:pPr>
                            </w:p>
                            <w:p w14:paraId="4795404C" w14:textId="77777777" w:rsidR="001B22B0" w:rsidRPr="007F6EAD" w:rsidRDefault="001B22B0" w:rsidP="001B22B0">
                              <w:pPr>
                                <w:rPr>
                                  <w:rFonts w:ascii="Calibri" w:hAnsi="Calibri"/>
                                  <w:color w:val="4472C4" w:themeColor="accent1"/>
                                  <w:kern w:val="24"/>
                                  <w:sz w:val="16"/>
                                  <w:szCs w:val="16"/>
                                </w:rPr>
                              </w:pPr>
                              <w:r w:rsidRPr="007F6EAD">
                                <w:rPr>
                                  <w:rFonts w:ascii="Calibri" w:hAnsi="Calibri"/>
                                  <w:color w:val="4472C4" w:themeColor="accent1"/>
                                  <w:kern w:val="24"/>
                                  <w:sz w:val="16"/>
                                  <w:szCs w:val="16"/>
                                </w:rPr>
                                <w:t>Inner region (shown for reference)</w:t>
                              </w:r>
                            </w:p>
                          </w:txbxContent>
                        </wps:txbx>
                        <wps:bodyPr wrap="square" rtlCol="0">
                          <a:noAutofit/>
                        </wps:bodyPr>
                      </wps:wsp>
                      <wps:wsp>
                        <wps:cNvPr id="247" name="TextBox 21"/>
                        <wps:cNvSpPr txBox="1"/>
                        <wps:spPr>
                          <a:xfrm>
                            <a:off x="129877" y="4109793"/>
                            <a:ext cx="1492154" cy="820946"/>
                          </a:xfrm>
                          <a:prstGeom prst="rect">
                            <a:avLst/>
                          </a:prstGeom>
                          <a:noFill/>
                        </wps:spPr>
                        <wps:txbx>
                          <w:txbxContent>
                            <w:p w14:paraId="43D08B16"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 xml:space="preserve">Enhanced outer region, </w:t>
                              </w:r>
                            </w:p>
                            <w:p w14:paraId="32749EEA"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 xml:space="preserve">Needs FDSS </w:t>
                              </w:r>
                            </w:p>
                            <w:p w14:paraId="3F013B45"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MPR = 1 dB (legacy outer)</w:t>
                              </w:r>
                            </w:p>
                            <w:p w14:paraId="2D4B8BC0" w14:textId="5F8D5C51" w:rsidR="001B22B0" w:rsidRPr="00F21283" w:rsidRDefault="001B22B0" w:rsidP="001B22B0">
                              <w:pPr>
                                <w:spacing w:after="0"/>
                                <w:rPr>
                                  <w:rFonts w:ascii="Calibri" w:hAnsi="Calibri"/>
                                  <w:color w:val="FF0000"/>
                                  <w:kern w:val="24"/>
                                  <w:sz w:val="16"/>
                                  <w:szCs w:val="16"/>
                                </w:rPr>
                              </w:pPr>
                              <w:r w:rsidRPr="00F21283">
                                <w:rPr>
                                  <w:rFonts w:ascii="Calibri" w:hAnsi="Calibri" w:cs="Calibri"/>
                                  <w:color w:val="FF0000"/>
                                  <w:kern w:val="24"/>
                                  <w:sz w:val="16"/>
                                  <w:szCs w:val="16"/>
                                </w:rPr>
                                <w:t>∆</w:t>
                              </w:r>
                              <w:r w:rsidRPr="00F21283">
                                <w:rPr>
                                  <w:rFonts w:ascii="Calibri" w:hAnsi="Calibri"/>
                                  <w:color w:val="FF0000"/>
                                  <w:kern w:val="24"/>
                                  <w:sz w:val="16"/>
                                  <w:szCs w:val="16"/>
                                </w:rPr>
                                <w:t>P</w:t>
                              </w:r>
                              <w:r w:rsidRPr="00F21283">
                                <w:rPr>
                                  <w:rFonts w:ascii="Calibri" w:hAnsi="Calibri"/>
                                  <w:color w:val="FF0000"/>
                                  <w:kern w:val="24"/>
                                  <w:sz w:val="16"/>
                                  <w:szCs w:val="16"/>
                                  <w:vertAlign w:val="subscript"/>
                                </w:rPr>
                                <w:t>powe</w:t>
                              </w:r>
                              <w:r w:rsidR="00350DF7" w:rsidRPr="00F21283">
                                <w:rPr>
                                  <w:rFonts w:ascii="Calibri" w:hAnsi="Calibri"/>
                                  <w:color w:val="FF0000"/>
                                  <w:kern w:val="24"/>
                                  <w:sz w:val="16"/>
                                  <w:szCs w:val="16"/>
                                  <w:vertAlign w:val="subscript"/>
                                </w:rPr>
                                <w:t>boost</w:t>
                              </w:r>
                              <w:r w:rsidRPr="00F21283">
                                <w:rPr>
                                  <w:rFonts w:ascii="Calibri" w:hAnsi="Calibri"/>
                                  <w:color w:val="FF0000"/>
                                  <w:kern w:val="24"/>
                                  <w:sz w:val="16"/>
                                  <w:szCs w:val="16"/>
                                </w:rPr>
                                <w:t xml:space="preserve"> = 1 dB</w:t>
                              </w:r>
                            </w:p>
                            <w:p w14:paraId="463D1BBE"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Power target = legacy MPR0</w:t>
                              </w:r>
                            </w:p>
                            <w:p w14:paraId="315E1D71" w14:textId="77777777" w:rsidR="001B22B0" w:rsidRPr="00F21283" w:rsidRDefault="001B22B0" w:rsidP="001B22B0">
                              <w:pPr>
                                <w:rPr>
                                  <w:color w:val="FF0000"/>
                                </w:rPr>
                              </w:pPr>
                            </w:p>
                            <w:p w14:paraId="029C5497"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 xml:space="preserve">Enhanced outer region, </w:t>
                              </w:r>
                            </w:p>
                            <w:p w14:paraId="4265E4D8"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Needs FDSS to transmit at legacy MPR0 level</w:t>
                              </w:r>
                            </w:p>
                            <w:p w14:paraId="5A0910F4"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MPR = 1 dB (legacy outer)</w:t>
                              </w:r>
                            </w:p>
                            <w:p w14:paraId="28DC535C" w14:textId="77777777" w:rsidR="001B22B0" w:rsidRPr="00F21283" w:rsidRDefault="001B22B0" w:rsidP="001B22B0">
                              <w:pPr>
                                <w:spacing w:after="0"/>
                                <w:rPr>
                                  <w:rFonts w:ascii="Calibri" w:hAnsi="Calibri"/>
                                  <w:color w:val="FF0000"/>
                                  <w:kern w:val="24"/>
                                  <w:sz w:val="16"/>
                                  <w:szCs w:val="16"/>
                                </w:rPr>
                              </w:pPr>
                              <w:r w:rsidRPr="00F21283">
                                <w:rPr>
                                  <w:rFonts w:ascii="Calibri" w:hAnsi="Calibri" w:cs="Calibri"/>
                                  <w:color w:val="FF0000"/>
                                  <w:kern w:val="24"/>
                                  <w:sz w:val="16"/>
                                  <w:szCs w:val="16"/>
                                </w:rPr>
                                <w:t>∆</w:t>
                              </w:r>
                              <w:r w:rsidRPr="00F21283">
                                <w:rPr>
                                  <w:rFonts w:ascii="Calibri" w:hAnsi="Calibri"/>
                                  <w:color w:val="FF0000"/>
                                  <w:kern w:val="24"/>
                                  <w:sz w:val="16"/>
                                  <w:szCs w:val="16"/>
                                </w:rPr>
                                <w:t>P</w:t>
                              </w:r>
                              <w:r w:rsidRPr="00F21283">
                                <w:rPr>
                                  <w:rFonts w:ascii="Calibri" w:hAnsi="Calibri"/>
                                  <w:color w:val="FF0000"/>
                                  <w:kern w:val="24"/>
                                  <w:sz w:val="16"/>
                                  <w:szCs w:val="16"/>
                                  <w:vertAlign w:val="subscript"/>
                                </w:rPr>
                                <w:t>powerclass</w:t>
                              </w:r>
                              <w:r w:rsidRPr="00F21283">
                                <w:rPr>
                                  <w:rFonts w:ascii="Calibri" w:hAnsi="Calibri"/>
                                  <w:color w:val="FF0000"/>
                                  <w:kern w:val="24"/>
                                  <w:sz w:val="16"/>
                                  <w:szCs w:val="16"/>
                                </w:rPr>
                                <w:t xml:space="preserve"> = -1</w:t>
                              </w:r>
                            </w:p>
                          </w:txbxContent>
                        </wps:txbx>
                        <wps:bodyPr wrap="square" rtlCol="0">
                          <a:noAutofit/>
                        </wps:bodyPr>
                      </wps:wsp>
                      <wps:wsp>
                        <wps:cNvPr id="284" name="TextBox 21"/>
                        <wps:cNvSpPr txBox="1"/>
                        <wps:spPr>
                          <a:xfrm>
                            <a:off x="3472962" y="894795"/>
                            <a:ext cx="1464310" cy="633095"/>
                          </a:xfrm>
                          <a:prstGeom prst="rect">
                            <a:avLst/>
                          </a:prstGeom>
                          <a:noFill/>
                        </wps:spPr>
                        <wps:txbx>
                          <w:txbxContent>
                            <w:p w14:paraId="2776A76C" w14:textId="231D9F95" w:rsidR="001B22B0" w:rsidRPr="00EA0D91" w:rsidRDefault="001B22B0" w:rsidP="001B22B0">
                              <w:pPr>
                                <w:spacing w:after="0"/>
                                <w:rPr>
                                  <w:rFonts w:ascii="Calibri" w:hAnsi="Calibri"/>
                                  <w:kern w:val="24"/>
                                  <w:sz w:val="16"/>
                                  <w:szCs w:val="16"/>
                                </w:rPr>
                              </w:pPr>
                              <w:r w:rsidRPr="00EA0D91">
                                <w:rPr>
                                  <w:rFonts w:ascii="Calibri" w:hAnsi="Calibri"/>
                                  <w:kern w:val="24"/>
                                  <w:sz w:val="16"/>
                                  <w:szCs w:val="16"/>
                                </w:rPr>
                                <w:t xml:space="preserve">Un-enhanced region, </w:t>
                              </w:r>
                            </w:p>
                            <w:p w14:paraId="0E019A27" w14:textId="67052CDF" w:rsidR="001B22B0" w:rsidRPr="00EA0D91" w:rsidRDefault="001B22B0" w:rsidP="001B22B0">
                              <w:pPr>
                                <w:spacing w:after="0"/>
                                <w:rPr>
                                  <w:rFonts w:ascii="Calibri" w:hAnsi="Calibri"/>
                                  <w:kern w:val="24"/>
                                  <w:sz w:val="16"/>
                                  <w:szCs w:val="16"/>
                                </w:rPr>
                              </w:pPr>
                              <w:r w:rsidRPr="00EA0D91">
                                <w:rPr>
                                  <w:rFonts w:ascii="Calibri" w:hAnsi="Calibri"/>
                                  <w:kern w:val="24"/>
                                  <w:sz w:val="16"/>
                                  <w:szCs w:val="16"/>
                                </w:rPr>
                                <w:t xml:space="preserve">MPR = </w:t>
                              </w:r>
                              <w:r>
                                <w:rPr>
                                  <w:rFonts w:ascii="Calibri" w:hAnsi="Calibri"/>
                                  <w:kern w:val="24"/>
                                  <w:sz w:val="16"/>
                                  <w:szCs w:val="16"/>
                                </w:rPr>
                                <w:t>(legacy)</w:t>
                              </w:r>
                            </w:p>
                            <w:p w14:paraId="6E837B52" w14:textId="77777777" w:rsidR="001B22B0" w:rsidRPr="00EA0D91" w:rsidRDefault="001B22B0" w:rsidP="001B22B0">
                              <w:pPr>
                                <w:spacing w:after="0"/>
                                <w:rPr>
                                  <w:rFonts w:ascii="Calibri" w:hAnsi="Calibri" w:cs="Calibri"/>
                                  <w:kern w:val="24"/>
                                  <w:sz w:val="16"/>
                                  <w:szCs w:val="16"/>
                                </w:rPr>
                              </w:pPr>
                              <w:r w:rsidRPr="00EA0D91">
                                <w:rPr>
                                  <w:rFonts w:ascii="Calibri" w:hAnsi="Calibri" w:cs="Calibri"/>
                                  <w:kern w:val="24"/>
                                  <w:sz w:val="16"/>
                                  <w:szCs w:val="16"/>
                                </w:rPr>
                                <w:t>∆</w:t>
                              </w:r>
                              <w:r w:rsidRPr="00EA0D91">
                                <w:rPr>
                                  <w:rFonts w:ascii="Calibri" w:hAnsi="Calibri"/>
                                  <w:kern w:val="24"/>
                                  <w:sz w:val="16"/>
                                  <w:szCs w:val="16"/>
                                </w:rPr>
                                <w:t>P</w:t>
                              </w:r>
                              <w:r w:rsidRPr="00EA0D91">
                                <w:rPr>
                                  <w:rFonts w:ascii="Calibri" w:hAnsi="Calibri"/>
                                  <w:kern w:val="24"/>
                                  <w:position w:val="-5"/>
                                  <w:sz w:val="16"/>
                                  <w:szCs w:val="16"/>
                                  <w:vertAlign w:val="subscript"/>
                                </w:rPr>
                                <w:t>power</w:t>
                              </w:r>
                              <w:r>
                                <w:rPr>
                                  <w:rFonts w:ascii="Calibri" w:hAnsi="Calibri"/>
                                  <w:kern w:val="24"/>
                                  <w:position w:val="-5"/>
                                  <w:sz w:val="16"/>
                                  <w:szCs w:val="16"/>
                                  <w:vertAlign w:val="subscript"/>
                                </w:rPr>
                                <w:t>boost</w:t>
                              </w:r>
                              <w:r w:rsidRPr="00EA0D91">
                                <w:rPr>
                                  <w:rFonts w:ascii="Calibri" w:hAnsi="Calibri"/>
                                  <w:kern w:val="24"/>
                                  <w:sz w:val="16"/>
                                  <w:szCs w:val="16"/>
                                </w:rPr>
                                <w:t xml:space="preserve"> = 0</w:t>
                              </w:r>
                              <w:r>
                                <w:rPr>
                                  <w:rFonts w:ascii="Calibri" w:hAnsi="Calibri"/>
                                  <w:kern w:val="24"/>
                                  <w:sz w:val="16"/>
                                  <w:szCs w:val="16"/>
                                </w:rPr>
                                <w:t xml:space="preserve"> dB (legacy)</w:t>
                              </w:r>
                            </w:p>
                          </w:txbxContent>
                        </wps:txbx>
                        <wps:bodyPr wrap="square" rtlCol="0">
                          <a:noAutofit/>
                        </wps:bodyPr>
                      </wps:wsp>
                      <wps:wsp>
                        <wps:cNvPr id="285" name="Freeform: Shape 285"/>
                        <wps:cNvSpPr/>
                        <wps:spPr>
                          <a:xfrm>
                            <a:off x="2569296" y="934724"/>
                            <a:ext cx="875131" cy="206202"/>
                          </a:xfrm>
                          <a:custGeom>
                            <a:avLst/>
                            <a:gdLst>
                              <a:gd name="connsiteX0" fmla="*/ 0 w 875131"/>
                              <a:gd name="connsiteY0" fmla="*/ 206202 h 206202"/>
                              <a:gd name="connsiteX1" fmla="*/ 493664 w 875131"/>
                              <a:gd name="connsiteY1" fmla="*/ 4249 h 206202"/>
                              <a:gd name="connsiteX2" fmla="*/ 875131 w 875131"/>
                              <a:gd name="connsiteY2" fmla="*/ 88396 h 206202"/>
                            </a:gdLst>
                            <a:ahLst/>
                            <a:cxnLst>
                              <a:cxn ang="0">
                                <a:pos x="connsiteX0" y="connsiteY0"/>
                              </a:cxn>
                              <a:cxn ang="0">
                                <a:pos x="connsiteX1" y="connsiteY1"/>
                              </a:cxn>
                              <a:cxn ang="0">
                                <a:pos x="connsiteX2" y="connsiteY2"/>
                              </a:cxn>
                            </a:cxnLst>
                            <a:rect l="l" t="t" r="r" b="b"/>
                            <a:pathLst>
                              <a:path w="875131" h="206202">
                                <a:moveTo>
                                  <a:pt x="0" y="206202"/>
                                </a:moveTo>
                                <a:cubicBezTo>
                                  <a:pt x="173904" y="115042"/>
                                  <a:pt x="347809" y="23883"/>
                                  <a:pt x="493664" y="4249"/>
                                </a:cubicBezTo>
                                <a:cubicBezTo>
                                  <a:pt x="639519" y="-15385"/>
                                  <a:pt x="757325" y="36505"/>
                                  <a:pt x="875131" y="88396"/>
                                </a:cubicBezTo>
                              </a:path>
                            </a:pathLst>
                          </a:custGeom>
                          <a:noFill/>
                          <a:ln>
                            <a:headEnd type="oval"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 name="Freeform: Shape 293"/>
                        <wps:cNvSpPr/>
                        <wps:spPr>
                          <a:xfrm>
                            <a:off x="1865791" y="1347756"/>
                            <a:ext cx="1558290" cy="584835"/>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 name="connsiteX0" fmla="*/ 572654 w 2013527"/>
                              <a:gd name="connsiteY0" fmla="*/ 0 h 800715"/>
                              <a:gd name="connsiteX1" fmla="*/ 0 w 2013527"/>
                              <a:gd name="connsiteY1" fmla="*/ 800715 h 800715"/>
                              <a:gd name="connsiteX2" fmla="*/ 2013527 w 2013527"/>
                              <a:gd name="connsiteY2" fmla="*/ 785091 h 800715"/>
                              <a:gd name="connsiteX3" fmla="*/ 572654 w 2013527"/>
                              <a:gd name="connsiteY3" fmla="*/ 0 h 800715"/>
                              <a:gd name="connsiteX0" fmla="*/ 556376 w 1997249"/>
                              <a:gd name="connsiteY0" fmla="*/ 0 h 785091"/>
                              <a:gd name="connsiteX1" fmla="*/ 0 w 1997249"/>
                              <a:gd name="connsiteY1" fmla="*/ 775142 h 785091"/>
                              <a:gd name="connsiteX2" fmla="*/ 1997249 w 1997249"/>
                              <a:gd name="connsiteY2" fmla="*/ 785091 h 785091"/>
                              <a:gd name="connsiteX3" fmla="*/ 556376 w 1997249"/>
                              <a:gd name="connsiteY3" fmla="*/ 0 h 785091"/>
                            </a:gdLst>
                            <a:ahLst/>
                            <a:cxnLst>
                              <a:cxn ang="0">
                                <a:pos x="connsiteX0" y="connsiteY0"/>
                              </a:cxn>
                              <a:cxn ang="0">
                                <a:pos x="connsiteX1" y="connsiteY1"/>
                              </a:cxn>
                              <a:cxn ang="0">
                                <a:pos x="connsiteX2" y="connsiteY2"/>
                              </a:cxn>
                              <a:cxn ang="0">
                                <a:pos x="connsiteX3" y="connsiteY3"/>
                              </a:cxn>
                            </a:cxnLst>
                            <a:rect l="l" t="t" r="r" b="b"/>
                            <a:pathLst>
                              <a:path w="1997249" h="785091">
                                <a:moveTo>
                                  <a:pt x="556376" y="0"/>
                                </a:moveTo>
                                <a:lnTo>
                                  <a:pt x="0" y="775142"/>
                                </a:lnTo>
                                <a:lnTo>
                                  <a:pt x="1997249" y="785091"/>
                                </a:lnTo>
                                <a:lnTo>
                                  <a:pt x="556376" y="0"/>
                                </a:lnTo>
                                <a:close/>
                              </a:path>
                            </a:pathLst>
                          </a:custGeom>
                          <a:solidFill>
                            <a:srgbClr val="0070C0"/>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94" name="Freeform: Shape 294"/>
                        <wps:cNvSpPr/>
                        <wps:spPr>
                          <a:xfrm>
                            <a:off x="3020555" y="1601928"/>
                            <a:ext cx="481035" cy="126939"/>
                          </a:xfrm>
                          <a:custGeom>
                            <a:avLst/>
                            <a:gdLst>
                              <a:gd name="connsiteX0" fmla="*/ 0 w 481035"/>
                              <a:gd name="connsiteY0" fmla="*/ 126939 h 126939"/>
                              <a:gd name="connsiteX1" fmla="*/ 277354 w 481035"/>
                              <a:gd name="connsiteY1" fmla="*/ 9931 h 126939"/>
                              <a:gd name="connsiteX2" fmla="*/ 481035 w 481035"/>
                              <a:gd name="connsiteY2" fmla="*/ 14264 h 126939"/>
                            </a:gdLst>
                            <a:ahLst/>
                            <a:cxnLst>
                              <a:cxn ang="0">
                                <a:pos x="connsiteX0" y="connsiteY0"/>
                              </a:cxn>
                              <a:cxn ang="0">
                                <a:pos x="connsiteX1" y="connsiteY1"/>
                              </a:cxn>
                              <a:cxn ang="0">
                                <a:pos x="connsiteX2" y="connsiteY2"/>
                              </a:cxn>
                            </a:cxnLst>
                            <a:rect l="l" t="t" r="r" b="b"/>
                            <a:pathLst>
                              <a:path w="481035" h="126939">
                                <a:moveTo>
                                  <a:pt x="0" y="126939"/>
                                </a:moveTo>
                                <a:cubicBezTo>
                                  <a:pt x="98590" y="77824"/>
                                  <a:pt x="197181" y="28710"/>
                                  <a:pt x="277354" y="9931"/>
                                </a:cubicBezTo>
                                <a:cubicBezTo>
                                  <a:pt x="357527" y="-8848"/>
                                  <a:pt x="419281" y="2708"/>
                                  <a:pt x="481035" y="14264"/>
                                </a:cubicBezTo>
                              </a:path>
                            </a:pathLst>
                          </a:custGeom>
                          <a:noFill/>
                          <a:ln>
                            <a:solidFill>
                              <a:schemeClr val="accent1"/>
                            </a:solidFill>
                            <a:headEnd type="triangle" w="med" len="med"/>
                            <a:tailEnd type="non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6378714" name="Freeform: Shape 1606378714"/>
                        <wps:cNvSpPr/>
                        <wps:spPr>
                          <a:xfrm>
                            <a:off x="1738290" y="1243286"/>
                            <a:ext cx="1821951" cy="699250"/>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 name="connsiteX0" fmla="*/ 572654 w 2013527"/>
                              <a:gd name="connsiteY0" fmla="*/ 0 h 800715"/>
                              <a:gd name="connsiteX1" fmla="*/ 0 w 2013527"/>
                              <a:gd name="connsiteY1" fmla="*/ 800715 h 800715"/>
                              <a:gd name="connsiteX2" fmla="*/ 2013527 w 2013527"/>
                              <a:gd name="connsiteY2" fmla="*/ 785091 h 800715"/>
                              <a:gd name="connsiteX3" fmla="*/ 572654 w 2013527"/>
                              <a:gd name="connsiteY3" fmla="*/ 0 h 800715"/>
                              <a:gd name="connsiteX0" fmla="*/ 556376 w 1997249"/>
                              <a:gd name="connsiteY0" fmla="*/ 0 h 785091"/>
                              <a:gd name="connsiteX1" fmla="*/ 0 w 1997249"/>
                              <a:gd name="connsiteY1" fmla="*/ 775142 h 785091"/>
                              <a:gd name="connsiteX2" fmla="*/ 1997249 w 1997249"/>
                              <a:gd name="connsiteY2" fmla="*/ 785091 h 785091"/>
                              <a:gd name="connsiteX3" fmla="*/ 556376 w 1997249"/>
                              <a:gd name="connsiteY3" fmla="*/ 0 h 785091"/>
                              <a:gd name="connsiteX0" fmla="*/ 678608 w 1997249"/>
                              <a:gd name="connsiteY0" fmla="*/ 0 h 931152"/>
                              <a:gd name="connsiteX1" fmla="*/ 0 w 1997249"/>
                              <a:gd name="connsiteY1" fmla="*/ 921203 h 931152"/>
                              <a:gd name="connsiteX2" fmla="*/ 1997249 w 1997249"/>
                              <a:gd name="connsiteY2" fmla="*/ 931152 h 931152"/>
                              <a:gd name="connsiteX3" fmla="*/ 678608 w 1997249"/>
                              <a:gd name="connsiteY3" fmla="*/ 0 h 931152"/>
                              <a:gd name="connsiteX0" fmla="*/ 678608 w 2335181"/>
                              <a:gd name="connsiteY0" fmla="*/ 0 h 938683"/>
                              <a:gd name="connsiteX1" fmla="*/ 0 w 2335181"/>
                              <a:gd name="connsiteY1" fmla="*/ 921203 h 938683"/>
                              <a:gd name="connsiteX2" fmla="*/ 2335181 w 2335181"/>
                              <a:gd name="connsiteY2" fmla="*/ 938683 h 938683"/>
                              <a:gd name="connsiteX3" fmla="*/ 678608 w 2335181"/>
                              <a:gd name="connsiteY3" fmla="*/ 0 h 938683"/>
                            </a:gdLst>
                            <a:ahLst/>
                            <a:cxnLst>
                              <a:cxn ang="0">
                                <a:pos x="connsiteX0" y="connsiteY0"/>
                              </a:cxn>
                              <a:cxn ang="0">
                                <a:pos x="connsiteX1" y="connsiteY1"/>
                              </a:cxn>
                              <a:cxn ang="0">
                                <a:pos x="connsiteX2" y="connsiteY2"/>
                              </a:cxn>
                              <a:cxn ang="0">
                                <a:pos x="connsiteX3" y="connsiteY3"/>
                              </a:cxn>
                            </a:cxnLst>
                            <a:rect l="l" t="t" r="r" b="b"/>
                            <a:pathLst>
                              <a:path w="2335181" h="938683">
                                <a:moveTo>
                                  <a:pt x="678608" y="0"/>
                                </a:moveTo>
                                <a:lnTo>
                                  <a:pt x="0" y="921203"/>
                                </a:lnTo>
                                <a:lnTo>
                                  <a:pt x="2335181" y="938683"/>
                                </a:lnTo>
                                <a:lnTo>
                                  <a:pt x="678608" y="0"/>
                                </a:lnTo>
                                <a:close/>
                              </a:path>
                            </a:pathLst>
                          </a:cu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8879834" name="TextBox 21"/>
                        <wps:cNvSpPr txBox="1"/>
                        <wps:spPr>
                          <a:xfrm>
                            <a:off x="544638" y="1279524"/>
                            <a:ext cx="1209812" cy="600710"/>
                          </a:xfrm>
                          <a:prstGeom prst="rect">
                            <a:avLst/>
                          </a:prstGeom>
                          <a:noFill/>
                        </wps:spPr>
                        <wps:txbx>
                          <w:txbxContent>
                            <w:p w14:paraId="451ED89F" w14:textId="77777777" w:rsidR="001B22B0" w:rsidRPr="008E50D1" w:rsidRDefault="001B22B0" w:rsidP="001B22B0">
                              <w:pPr>
                                <w:rPr>
                                  <w:rFonts w:ascii="Calibri" w:hAnsi="Calibri"/>
                                  <w:kern w:val="24"/>
                                  <w:sz w:val="16"/>
                                  <w:szCs w:val="16"/>
                                </w:rPr>
                              </w:pPr>
                              <w:r w:rsidRPr="008E50D1">
                                <w:rPr>
                                  <w:rFonts w:ascii="Calibri" w:hAnsi="Calibri"/>
                                  <w:kern w:val="24"/>
                                  <w:sz w:val="16"/>
                                  <w:szCs w:val="16"/>
                                </w:rPr>
                                <w:t>Legacy Inner region (shown for reference)</w:t>
                              </w:r>
                            </w:p>
                            <w:p w14:paraId="4B6931E3" w14:textId="77777777" w:rsidR="001B22B0" w:rsidRPr="008E50D1" w:rsidRDefault="001B22B0" w:rsidP="001B22B0">
                              <w:r w:rsidRPr="008E50D1">
                                <w:t> </w:t>
                              </w:r>
                            </w:p>
                            <w:p w14:paraId="1DABC169" w14:textId="77777777" w:rsidR="001B22B0" w:rsidRPr="008E50D1" w:rsidRDefault="001B22B0" w:rsidP="001B22B0">
                              <w:pPr>
                                <w:rPr>
                                  <w:rFonts w:ascii="Calibri" w:hAnsi="Calibri"/>
                                  <w:kern w:val="24"/>
                                  <w:sz w:val="16"/>
                                  <w:szCs w:val="16"/>
                                </w:rPr>
                              </w:pPr>
                              <w:r w:rsidRPr="008E50D1">
                                <w:rPr>
                                  <w:rFonts w:ascii="Calibri" w:hAnsi="Calibri"/>
                                  <w:kern w:val="24"/>
                                  <w:sz w:val="16"/>
                                  <w:szCs w:val="16"/>
                                </w:rPr>
                                <w:t>Inner region (shown for reference)</w:t>
                              </w:r>
                            </w:p>
                          </w:txbxContent>
                        </wps:txbx>
                        <wps:bodyPr wrap="square" rtlCol="0">
                          <a:noAutofit/>
                        </wps:bodyPr>
                      </wps:wsp>
                      <wps:wsp>
                        <wps:cNvPr id="1680701241" name="Freeform: Shape 1680701241"/>
                        <wps:cNvSpPr/>
                        <wps:spPr>
                          <a:xfrm>
                            <a:off x="1548309" y="1361120"/>
                            <a:ext cx="488054" cy="126650"/>
                          </a:xfrm>
                          <a:custGeom>
                            <a:avLst/>
                            <a:gdLst>
                              <a:gd name="connsiteX0" fmla="*/ 0 w 488054"/>
                              <a:gd name="connsiteY0" fmla="*/ 48112 h 126650"/>
                              <a:gd name="connsiteX1" fmla="*/ 235613 w 488054"/>
                              <a:gd name="connsiteY1" fmla="*/ 3234 h 126650"/>
                              <a:gd name="connsiteX2" fmla="*/ 488054 w 488054"/>
                              <a:gd name="connsiteY2" fmla="*/ 126650 h 126650"/>
                            </a:gdLst>
                            <a:ahLst/>
                            <a:cxnLst>
                              <a:cxn ang="0">
                                <a:pos x="connsiteX0" y="connsiteY0"/>
                              </a:cxn>
                              <a:cxn ang="0">
                                <a:pos x="connsiteX1" y="connsiteY1"/>
                              </a:cxn>
                              <a:cxn ang="0">
                                <a:pos x="connsiteX2" y="connsiteY2"/>
                              </a:cxn>
                            </a:cxnLst>
                            <a:rect l="l" t="t" r="r" b="b"/>
                            <a:pathLst>
                              <a:path w="488054" h="126650">
                                <a:moveTo>
                                  <a:pt x="0" y="48112"/>
                                </a:moveTo>
                                <a:cubicBezTo>
                                  <a:pt x="77135" y="19128"/>
                                  <a:pt x="154271" y="-9856"/>
                                  <a:pt x="235613" y="3234"/>
                                </a:cubicBezTo>
                                <a:cubicBezTo>
                                  <a:pt x="316955" y="16324"/>
                                  <a:pt x="402504" y="71487"/>
                                  <a:pt x="488054" y="126650"/>
                                </a:cubicBezTo>
                              </a:path>
                            </a:pathLst>
                          </a:custGeom>
                          <a:noFill/>
                          <a:ln>
                            <a:solidFill>
                              <a:schemeClr val="tx1"/>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0883080" name="Freeform: Shape 640883080"/>
                        <wps:cNvSpPr/>
                        <wps:spPr>
                          <a:xfrm>
                            <a:off x="84239" y="3469208"/>
                            <a:ext cx="1222940" cy="802204"/>
                          </a:xfrm>
                          <a:custGeom>
                            <a:avLst/>
                            <a:gdLst>
                              <a:gd name="connsiteX0" fmla="*/ 185124 w 1222940"/>
                              <a:gd name="connsiteY0" fmla="*/ 0 h 802204"/>
                              <a:gd name="connsiteX1" fmla="*/ 0 w 1222940"/>
                              <a:gd name="connsiteY1" fmla="*/ 802204 h 802204"/>
                              <a:gd name="connsiteX2" fmla="*/ 392687 w 1222940"/>
                              <a:gd name="connsiteY2" fmla="*/ 302930 h 802204"/>
                              <a:gd name="connsiteX3" fmla="*/ 1222940 w 1222940"/>
                              <a:gd name="connsiteY3" fmla="*/ 757325 h 802204"/>
                              <a:gd name="connsiteX4" fmla="*/ 185124 w 1222940"/>
                              <a:gd name="connsiteY4" fmla="*/ 0 h 802204"/>
                              <a:gd name="connsiteX0" fmla="*/ 185124 w 1222940"/>
                              <a:gd name="connsiteY0" fmla="*/ 0 h 802204"/>
                              <a:gd name="connsiteX1" fmla="*/ 30061 w 1222940"/>
                              <a:gd name="connsiteY1" fmla="*/ 650354 h 802204"/>
                              <a:gd name="connsiteX2" fmla="*/ 0 w 1222940"/>
                              <a:gd name="connsiteY2" fmla="*/ 802204 h 802204"/>
                              <a:gd name="connsiteX3" fmla="*/ 392687 w 1222940"/>
                              <a:gd name="connsiteY3" fmla="*/ 302930 h 802204"/>
                              <a:gd name="connsiteX4" fmla="*/ 1222940 w 1222940"/>
                              <a:gd name="connsiteY4" fmla="*/ 757325 h 802204"/>
                              <a:gd name="connsiteX5" fmla="*/ 185124 w 1222940"/>
                              <a:gd name="connsiteY5" fmla="*/ 0 h 802204"/>
                              <a:gd name="connsiteX0" fmla="*/ 185124 w 1222940"/>
                              <a:gd name="connsiteY0" fmla="*/ 0 h 802204"/>
                              <a:gd name="connsiteX1" fmla="*/ 11011 w 1222940"/>
                              <a:gd name="connsiteY1" fmla="*/ 659879 h 802204"/>
                              <a:gd name="connsiteX2" fmla="*/ 0 w 1222940"/>
                              <a:gd name="connsiteY2" fmla="*/ 802204 h 802204"/>
                              <a:gd name="connsiteX3" fmla="*/ 392687 w 1222940"/>
                              <a:gd name="connsiteY3" fmla="*/ 302930 h 802204"/>
                              <a:gd name="connsiteX4" fmla="*/ 1222940 w 1222940"/>
                              <a:gd name="connsiteY4" fmla="*/ 757325 h 802204"/>
                              <a:gd name="connsiteX5" fmla="*/ 185124 w 1222940"/>
                              <a:gd name="connsiteY5" fmla="*/ 0 h 802204"/>
                              <a:gd name="connsiteX0" fmla="*/ 185124 w 1222940"/>
                              <a:gd name="connsiteY0" fmla="*/ 0 h 802204"/>
                              <a:gd name="connsiteX1" fmla="*/ 0 w 1222940"/>
                              <a:gd name="connsiteY1" fmla="*/ 655117 h 802204"/>
                              <a:gd name="connsiteX2" fmla="*/ 0 w 1222940"/>
                              <a:gd name="connsiteY2" fmla="*/ 802204 h 802204"/>
                              <a:gd name="connsiteX3" fmla="*/ 392687 w 1222940"/>
                              <a:gd name="connsiteY3" fmla="*/ 302930 h 802204"/>
                              <a:gd name="connsiteX4" fmla="*/ 1222940 w 1222940"/>
                              <a:gd name="connsiteY4" fmla="*/ 757325 h 802204"/>
                              <a:gd name="connsiteX5" fmla="*/ 185124 w 1222940"/>
                              <a:gd name="connsiteY5" fmla="*/ 0 h 802204"/>
                              <a:gd name="connsiteX0" fmla="*/ 185124 w 1222940"/>
                              <a:gd name="connsiteY0" fmla="*/ 0 h 802204"/>
                              <a:gd name="connsiteX1" fmla="*/ 0 w 1222940"/>
                              <a:gd name="connsiteY1" fmla="*/ 655117 h 802204"/>
                              <a:gd name="connsiteX2" fmla="*/ 0 w 1222940"/>
                              <a:gd name="connsiteY2" fmla="*/ 802204 h 802204"/>
                              <a:gd name="connsiteX3" fmla="*/ 392687 w 1222940"/>
                              <a:gd name="connsiteY3" fmla="*/ 302930 h 802204"/>
                              <a:gd name="connsiteX4" fmla="*/ 1222940 w 1222940"/>
                              <a:gd name="connsiteY4" fmla="*/ 757325 h 802204"/>
                              <a:gd name="connsiteX5" fmla="*/ 1020661 w 1222940"/>
                              <a:gd name="connsiteY5" fmla="*/ 617017 h 802204"/>
                              <a:gd name="connsiteX6" fmla="*/ 185124 w 1222940"/>
                              <a:gd name="connsiteY6" fmla="*/ 0 h 802204"/>
                              <a:gd name="connsiteX0" fmla="*/ 185124 w 1222940"/>
                              <a:gd name="connsiteY0" fmla="*/ 0 h 802204"/>
                              <a:gd name="connsiteX1" fmla="*/ 0 w 1222940"/>
                              <a:gd name="connsiteY1" fmla="*/ 655117 h 802204"/>
                              <a:gd name="connsiteX2" fmla="*/ 0 w 1222940"/>
                              <a:gd name="connsiteY2" fmla="*/ 802204 h 802204"/>
                              <a:gd name="connsiteX3" fmla="*/ 392687 w 1222940"/>
                              <a:gd name="connsiteY3" fmla="*/ 302930 h 802204"/>
                              <a:gd name="connsiteX4" fmla="*/ 1222940 w 1222940"/>
                              <a:gd name="connsiteY4" fmla="*/ 757325 h 802204"/>
                              <a:gd name="connsiteX5" fmla="*/ 1068286 w 1222940"/>
                              <a:gd name="connsiteY5" fmla="*/ 607492 h 802204"/>
                              <a:gd name="connsiteX6" fmla="*/ 185124 w 1222940"/>
                              <a:gd name="connsiteY6" fmla="*/ 0 h 8022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22940" h="802204">
                                <a:moveTo>
                                  <a:pt x="185124" y="0"/>
                                </a:moveTo>
                                <a:lnTo>
                                  <a:pt x="0" y="655117"/>
                                </a:lnTo>
                                <a:lnTo>
                                  <a:pt x="0" y="802204"/>
                                </a:lnTo>
                                <a:lnTo>
                                  <a:pt x="392687" y="302930"/>
                                </a:lnTo>
                                <a:lnTo>
                                  <a:pt x="1222940" y="757325"/>
                                </a:lnTo>
                                <a:lnTo>
                                  <a:pt x="1068286" y="607492"/>
                                </a:lnTo>
                                <a:lnTo>
                                  <a:pt x="185124" y="0"/>
                                </a:lnTo>
                                <a:close/>
                              </a:path>
                            </a:pathLst>
                          </a:custGeom>
                          <a:pattFill prst="wdUpDiag">
                            <a:fgClr>
                              <a:srgbClr val="FF0000"/>
                            </a:fgClr>
                            <a:bgClr>
                              <a:schemeClr val="bg1"/>
                            </a:bgClr>
                          </a:patt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258791" name="Freeform: Shape 203258791"/>
                        <wps:cNvSpPr/>
                        <wps:spPr>
                          <a:xfrm>
                            <a:off x="2459108" y="3361666"/>
                            <a:ext cx="1572768" cy="680314"/>
                          </a:xfrm>
                          <a:custGeom>
                            <a:avLst/>
                            <a:gdLst>
                              <a:gd name="connsiteX0" fmla="*/ 32918 w 1572768"/>
                              <a:gd name="connsiteY0" fmla="*/ 490118 h 680314"/>
                              <a:gd name="connsiteX1" fmla="*/ 0 w 1572768"/>
                              <a:gd name="connsiteY1" fmla="*/ 662026 h 680314"/>
                              <a:gd name="connsiteX2" fmla="*/ 424281 w 1572768"/>
                              <a:gd name="connsiteY2" fmla="*/ 98755 h 680314"/>
                              <a:gd name="connsiteX3" fmla="*/ 1572768 w 1572768"/>
                              <a:gd name="connsiteY3" fmla="*/ 680314 h 680314"/>
                              <a:gd name="connsiteX4" fmla="*/ 1269187 w 1572768"/>
                              <a:gd name="connsiteY4" fmla="*/ 446227 h 680314"/>
                              <a:gd name="connsiteX5" fmla="*/ 431596 w 1572768"/>
                              <a:gd name="connsiteY5" fmla="*/ 0 h 680314"/>
                              <a:gd name="connsiteX6" fmla="*/ 32918 w 1572768"/>
                              <a:gd name="connsiteY6" fmla="*/ 490118 h 680314"/>
                              <a:gd name="connsiteX0" fmla="*/ 29261 w 1572768"/>
                              <a:gd name="connsiteY0" fmla="*/ 501091 h 680314"/>
                              <a:gd name="connsiteX1" fmla="*/ 0 w 1572768"/>
                              <a:gd name="connsiteY1" fmla="*/ 662026 h 680314"/>
                              <a:gd name="connsiteX2" fmla="*/ 424281 w 1572768"/>
                              <a:gd name="connsiteY2" fmla="*/ 98755 h 680314"/>
                              <a:gd name="connsiteX3" fmla="*/ 1572768 w 1572768"/>
                              <a:gd name="connsiteY3" fmla="*/ 680314 h 680314"/>
                              <a:gd name="connsiteX4" fmla="*/ 1269187 w 1572768"/>
                              <a:gd name="connsiteY4" fmla="*/ 446227 h 680314"/>
                              <a:gd name="connsiteX5" fmla="*/ 431596 w 1572768"/>
                              <a:gd name="connsiteY5" fmla="*/ 0 h 680314"/>
                              <a:gd name="connsiteX6" fmla="*/ 29261 w 1572768"/>
                              <a:gd name="connsiteY6" fmla="*/ 501091 h 680314"/>
                              <a:gd name="connsiteX0" fmla="*/ 5449 w 1572768"/>
                              <a:gd name="connsiteY0" fmla="*/ 510616 h 680314"/>
                              <a:gd name="connsiteX1" fmla="*/ 0 w 1572768"/>
                              <a:gd name="connsiteY1" fmla="*/ 662026 h 680314"/>
                              <a:gd name="connsiteX2" fmla="*/ 424281 w 1572768"/>
                              <a:gd name="connsiteY2" fmla="*/ 98755 h 680314"/>
                              <a:gd name="connsiteX3" fmla="*/ 1572768 w 1572768"/>
                              <a:gd name="connsiteY3" fmla="*/ 680314 h 680314"/>
                              <a:gd name="connsiteX4" fmla="*/ 1269187 w 1572768"/>
                              <a:gd name="connsiteY4" fmla="*/ 446227 h 680314"/>
                              <a:gd name="connsiteX5" fmla="*/ 431596 w 1572768"/>
                              <a:gd name="connsiteY5" fmla="*/ 0 h 680314"/>
                              <a:gd name="connsiteX6" fmla="*/ 5449 w 1572768"/>
                              <a:gd name="connsiteY6" fmla="*/ 510616 h 680314"/>
                              <a:gd name="connsiteX0" fmla="*/ 5449 w 1572768"/>
                              <a:gd name="connsiteY0" fmla="*/ 539191 h 680314"/>
                              <a:gd name="connsiteX1" fmla="*/ 0 w 1572768"/>
                              <a:gd name="connsiteY1" fmla="*/ 662026 h 680314"/>
                              <a:gd name="connsiteX2" fmla="*/ 424281 w 1572768"/>
                              <a:gd name="connsiteY2" fmla="*/ 98755 h 680314"/>
                              <a:gd name="connsiteX3" fmla="*/ 1572768 w 1572768"/>
                              <a:gd name="connsiteY3" fmla="*/ 680314 h 680314"/>
                              <a:gd name="connsiteX4" fmla="*/ 1269187 w 1572768"/>
                              <a:gd name="connsiteY4" fmla="*/ 446227 h 680314"/>
                              <a:gd name="connsiteX5" fmla="*/ 431596 w 1572768"/>
                              <a:gd name="connsiteY5" fmla="*/ 0 h 680314"/>
                              <a:gd name="connsiteX6" fmla="*/ 5449 w 1572768"/>
                              <a:gd name="connsiteY6" fmla="*/ 539191 h 6803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572768" h="680314">
                                <a:moveTo>
                                  <a:pt x="5449" y="539191"/>
                                </a:moveTo>
                                <a:lnTo>
                                  <a:pt x="0" y="662026"/>
                                </a:lnTo>
                                <a:lnTo>
                                  <a:pt x="424281" y="98755"/>
                                </a:lnTo>
                                <a:lnTo>
                                  <a:pt x="1572768" y="680314"/>
                                </a:lnTo>
                                <a:lnTo>
                                  <a:pt x="1269187" y="446227"/>
                                </a:lnTo>
                                <a:lnTo>
                                  <a:pt x="431596" y="0"/>
                                </a:lnTo>
                                <a:lnTo>
                                  <a:pt x="5449" y="539191"/>
                                </a:lnTo>
                                <a:close/>
                              </a:path>
                            </a:pathLst>
                          </a:custGeom>
                          <a:noFill/>
                          <a:ln>
                            <a:solidFill>
                              <a:schemeClr val="tx1"/>
                            </a:solidFill>
                            <a:prstDash val="dash"/>
                          </a:ln>
                        </wps:spPr>
                        <wps:style>
                          <a:lnRef idx="2">
                            <a:schemeClr val="accent1">
                              <a:shade val="15000"/>
                            </a:schemeClr>
                          </a:lnRef>
                          <a:fillRef idx="1">
                            <a:schemeClr val="accent1"/>
                          </a:fillRef>
                          <a:effectRef idx="0">
                            <a:schemeClr val="accent1"/>
                          </a:effectRef>
                          <a:fontRef idx="minor">
                            <a:schemeClr val="lt1"/>
                          </a:fontRef>
                        </wps:style>
                        <wps:txbx>
                          <w:txbxContent>
                            <w:p w14:paraId="513AE3E2" w14:textId="77777777" w:rsidR="002B0884" w:rsidRDefault="002B0884" w:rsidP="002B08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397437" name="Arrow: Down 74397437"/>
                        <wps:cNvSpPr/>
                        <wps:spPr>
                          <a:xfrm rot="477750">
                            <a:off x="611151" y="3072094"/>
                            <a:ext cx="171450" cy="459085"/>
                          </a:xfrm>
                          <a:prstGeom prst="downArrow">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515759" name="Arrow: Down 299515759"/>
                        <wps:cNvSpPr/>
                        <wps:spPr>
                          <a:xfrm rot="19072389">
                            <a:off x="2316761" y="3145237"/>
                            <a:ext cx="171450" cy="506730"/>
                          </a:xfrm>
                          <a:prstGeom prst="downArrow">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54762829" name="TextBox 21"/>
                        <wps:cNvSpPr txBox="1"/>
                        <wps:spPr>
                          <a:xfrm>
                            <a:off x="4397159" y="3018734"/>
                            <a:ext cx="1672590" cy="1071614"/>
                          </a:xfrm>
                          <a:prstGeom prst="rect">
                            <a:avLst/>
                          </a:prstGeom>
                          <a:noFill/>
                        </wps:spPr>
                        <wps:txbx>
                          <w:txbxContent>
                            <w:p w14:paraId="6E8A8A09" w14:textId="77777777" w:rsidR="006B6442" w:rsidRPr="00F21283" w:rsidRDefault="006B6442" w:rsidP="006B6442">
                              <w:pPr>
                                <w:spacing w:after="0"/>
                                <w:rPr>
                                  <w:rFonts w:ascii="Calibri" w:hAnsi="Calibri"/>
                                  <w:color w:val="0070C0"/>
                                  <w:kern w:val="24"/>
                                  <w:sz w:val="16"/>
                                  <w:szCs w:val="16"/>
                                </w:rPr>
                              </w:pPr>
                              <w:r w:rsidRPr="00F21283">
                                <w:rPr>
                                  <w:rFonts w:ascii="Calibri" w:hAnsi="Calibri"/>
                                  <w:color w:val="0070C0"/>
                                  <w:kern w:val="24"/>
                                  <w:sz w:val="16"/>
                                  <w:szCs w:val="16"/>
                                </w:rPr>
                                <w:t xml:space="preserve">Enhanced inner region </w:t>
                              </w:r>
                            </w:p>
                            <w:p w14:paraId="53DE7AB9" w14:textId="77777777" w:rsidR="006B6442" w:rsidRPr="00F21283" w:rsidRDefault="006B6442" w:rsidP="006B6442">
                              <w:pPr>
                                <w:spacing w:after="0"/>
                                <w:rPr>
                                  <w:rFonts w:ascii="Calibri" w:hAnsi="Calibri"/>
                                  <w:color w:val="0070C0"/>
                                  <w:kern w:val="24"/>
                                  <w:sz w:val="16"/>
                                  <w:szCs w:val="16"/>
                                </w:rPr>
                              </w:pPr>
                              <w:r w:rsidRPr="00F21283">
                                <w:rPr>
                                  <w:rFonts w:ascii="Calibri" w:hAnsi="Calibri"/>
                                  <w:color w:val="0070C0"/>
                                  <w:kern w:val="24"/>
                                  <w:sz w:val="16"/>
                                  <w:szCs w:val="16"/>
                                </w:rPr>
                                <w:t>No FDSS</w:t>
                              </w:r>
                            </w:p>
                            <w:p w14:paraId="1916E400" w14:textId="752FD777" w:rsidR="006B6442" w:rsidRPr="00F21283" w:rsidRDefault="006B6442" w:rsidP="006B6442">
                              <w:pPr>
                                <w:spacing w:after="0"/>
                                <w:rPr>
                                  <w:rFonts w:ascii="Calibri" w:hAnsi="Calibri"/>
                                  <w:color w:val="0070C0"/>
                                  <w:kern w:val="24"/>
                                  <w:sz w:val="16"/>
                                  <w:szCs w:val="16"/>
                                </w:rPr>
                              </w:pPr>
                              <w:r w:rsidRPr="00F21283">
                                <w:rPr>
                                  <w:rFonts w:ascii="Calibri" w:hAnsi="Calibri"/>
                                  <w:color w:val="0070C0"/>
                                  <w:kern w:val="24"/>
                                  <w:sz w:val="16"/>
                                  <w:szCs w:val="16"/>
                                </w:rPr>
                                <w:t>MPR = 0 dB (legacy inner)</w:t>
                              </w:r>
                              <w:r w:rsidR="00A76989">
                                <w:rPr>
                                  <w:rFonts w:ascii="Calibri" w:hAnsi="Calibri"/>
                                  <w:color w:val="0070C0"/>
                                  <w:kern w:val="24"/>
                                  <w:sz w:val="16"/>
                                  <w:szCs w:val="16"/>
                                </w:rPr>
                                <w:t xml:space="preserve">, </w:t>
                              </w:r>
                              <w:r w:rsidR="004976D9">
                                <w:rPr>
                                  <w:rFonts w:ascii="Calibri" w:hAnsi="Calibri"/>
                                  <w:color w:val="0070C0"/>
                                  <w:kern w:val="24"/>
                                  <w:sz w:val="16"/>
                                  <w:szCs w:val="16"/>
                                </w:rPr>
                                <w:t>[</w:t>
                              </w:r>
                              <w:r w:rsidR="00A76989">
                                <w:rPr>
                                  <w:rFonts w:ascii="Calibri" w:hAnsi="Calibri"/>
                                  <w:color w:val="0070C0"/>
                                  <w:kern w:val="24"/>
                                  <w:sz w:val="16"/>
                                  <w:szCs w:val="16"/>
                                </w:rPr>
                                <w:t>0.5 dB may help feature adoption for PC2</w:t>
                              </w:r>
                              <w:r w:rsidR="004976D9">
                                <w:rPr>
                                  <w:rFonts w:ascii="Calibri" w:hAnsi="Calibri"/>
                                  <w:color w:val="0070C0"/>
                                  <w:kern w:val="24"/>
                                  <w:sz w:val="16"/>
                                  <w:szCs w:val="16"/>
                                </w:rPr>
                                <w:t>]</w:t>
                              </w:r>
                            </w:p>
                            <w:p w14:paraId="1E3590D8" w14:textId="64290804" w:rsidR="006B6442" w:rsidRPr="00F21283" w:rsidRDefault="006B6442" w:rsidP="006B6442">
                              <w:pPr>
                                <w:spacing w:after="0"/>
                                <w:rPr>
                                  <w:rFonts w:ascii="Calibri" w:hAnsi="Calibri" w:cs="Calibri"/>
                                  <w:color w:val="0070C0"/>
                                  <w:kern w:val="24"/>
                                  <w:sz w:val="16"/>
                                  <w:szCs w:val="16"/>
                                </w:rPr>
                              </w:pPr>
                              <w:r w:rsidRPr="00F21283">
                                <w:rPr>
                                  <w:rFonts w:ascii="Calibri" w:hAnsi="Calibri" w:cs="Calibri"/>
                                  <w:color w:val="0070C0"/>
                                  <w:kern w:val="24"/>
                                  <w:sz w:val="16"/>
                                  <w:szCs w:val="16"/>
                                </w:rPr>
                                <w:t>∆</w:t>
                              </w:r>
                              <w:r w:rsidRPr="00F21283">
                                <w:rPr>
                                  <w:rFonts w:ascii="Calibri" w:hAnsi="Calibri"/>
                                  <w:color w:val="0070C0"/>
                                  <w:kern w:val="24"/>
                                  <w:sz w:val="16"/>
                                  <w:szCs w:val="16"/>
                                </w:rPr>
                                <w:t>P</w:t>
                              </w:r>
                              <w:r w:rsidRPr="00F21283">
                                <w:rPr>
                                  <w:rFonts w:ascii="Calibri" w:hAnsi="Calibri"/>
                                  <w:color w:val="0070C0"/>
                                  <w:kern w:val="24"/>
                                  <w:position w:val="-4"/>
                                  <w:sz w:val="16"/>
                                  <w:szCs w:val="16"/>
                                  <w:vertAlign w:val="subscript"/>
                                </w:rPr>
                                <w:t>powerboost</w:t>
                              </w:r>
                              <w:r w:rsidRPr="00F21283">
                                <w:rPr>
                                  <w:rFonts w:ascii="Calibri" w:hAnsi="Calibri"/>
                                  <w:color w:val="0070C0"/>
                                  <w:kern w:val="24"/>
                                  <w:sz w:val="16"/>
                                  <w:szCs w:val="16"/>
                                </w:rPr>
                                <w:t xml:space="preserve"> = 1</w:t>
                              </w:r>
                            </w:p>
                            <w:p w14:paraId="080274D5" w14:textId="3936AB78" w:rsidR="006B6442" w:rsidRPr="00F21283" w:rsidRDefault="006B6442" w:rsidP="006B6442">
                              <w:pPr>
                                <w:spacing w:after="0"/>
                                <w:rPr>
                                  <w:rFonts w:ascii="Calibri" w:hAnsi="Calibri"/>
                                  <w:color w:val="0070C0"/>
                                  <w:kern w:val="24"/>
                                  <w:sz w:val="16"/>
                                  <w:szCs w:val="16"/>
                                </w:rPr>
                              </w:pPr>
                              <w:r w:rsidRPr="00F21283">
                                <w:rPr>
                                  <w:rFonts w:ascii="Calibri" w:hAnsi="Calibri"/>
                                  <w:color w:val="0070C0"/>
                                  <w:kern w:val="24"/>
                                  <w:sz w:val="16"/>
                                  <w:szCs w:val="16"/>
                                </w:rPr>
                                <w:t>Power target = legacy MPR0 + 1 dB</w:t>
                              </w:r>
                              <w:r w:rsidR="004976D9">
                                <w:rPr>
                                  <w:rFonts w:ascii="Calibri" w:hAnsi="Calibri"/>
                                  <w:color w:val="0070C0"/>
                                  <w:kern w:val="24"/>
                                  <w:sz w:val="16"/>
                                  <w:szCs w:val="16"/>
                                </w:rPr>
                                <w:t xml:space="preserve"> [–0.5</w:t>
                              </w:r>
                              <w:r w:rsidR="00D05B10">
                                <w:rPr>
                                  <w:rFonts w:ascii="Calibri" w:hAnsi="Calibri"/>
                                  <w:color w:val="0070C0"/>
                                  <w:kern w:val="24"/>
                                  <w:sz w:val="16"/>
                                  <w:szCs w:val="16"/>
                                </w:rPr>
                                <w:t xml:space="preserve"> dB</w:t>
                              </w:r>
                              <w:r w:rsidR="004976D9">
                                <w:rPr>
                                  <w:rFonts w:ascii="Calibri" w:hAnsi="Calibri"/>
                                  <w:color w:val="0070C0"/>
                                  <w:kern w:val="24"/>
                                  <w:sz w:val="16"/>
                                  <w:szCs w:val="16"/>
                                </w:rPr>
                                <w:t>]</w:t>
                              </w:r>
                            </w:p>
                            <w:p w14:paraId="6148B1FE" w14:textId="77777777" w:rsidR="006B6442" w:rsidRPr="00F21283" w:rsidRDefault="006B6442" w:rsidP="006B6442">
                              <w:pPr>
                                <w:spacing w:after="0"/>
                                <w:rPr>
                                  <w:color w:val="0070C0"/>
                                </w:rPr>
                              </w:pPr>
                              <w:r w:rsidRPr="00F21283">
                                <w:rPr>
                                  <w:color w:val="0070C0"/>
                                </w:rPr>
                                <w:t> </w:t>
                              </w:r>
                            </w:p>
                          </w:txbxContent>
                        </wps:txbx>
                        <wps:bodyPr wrap="square" rtlCol="0">
                          <a:noAutofit/>
                        </wps:bodyPr>
                      </wps:wsp>
                      <wps:wsp>
                        <wps:cNvPr id="43914937" name="Freeform: Shape 43914937"/>
                        <wps:cNvSpPr/>
                        <wps:spPr>
                          <a:xfrm>
                            <a:off x="561762" y="2425321"/>
                            <a:ext cx="1293549" cy="544986"/>
                          </a:xfrm>
                          <a:custGeom>
                            <a:avLst/>
                            <a:gdLst>
                              <a:gd name="connsiteX0" fmla="*/ 0 w 1112292"/>
                              <a:gd name="connsiteY0" fmla="*/ 464024 h 464024"/>
                              <a:gd name="connsiteX1" fmla="*/ 368489 w 1112292"/>
                              <a:gd name="connsiteY1" fmla="*/ 0 h 464024"/>
                              <a:gd name="connsiteX2" fmla="*/ 1112292 w 1112292"/>
                              <a:gd name="connsiteY2" fmla="*/ 375313 h 464024"/>
                              <a:gd name="connsiteX3" fmla="*/ 1112292 w 1112292"/>
                              <a:gd name="connsiteY3" fmla="*/ 375313 h 464024"/>
                              <a:gd name="connsiteX4" fmla="*/ 1112292 w 1112292"/>
                              <a:gd name="connsiteY4" fmla="*/ 375313 h 464024"/>
                              <a:gd name="connsiteX0" fmla="*/ 0 w 1164679"/>
                              <a:gd name="connsiteY0" fmla="*/ 544986 h 544986"/>
                              <a:gd name="connsiteX1" fmla="*/ 420876 w 1164679"/>
                              <a:gd name="connsiteY1" fmla="*/ 0 h 544986"/>
                              <a:gd name="connsiteX2" fmla="*/ 1164679 w 1164679"/>
                              <a:gd name="connsiteY2" fmla="*/ 375313 h 544986"/>
                              <a:gd name="connsiteX3" fmla="*/ 1164679 w 1164679"/>
                              <a:gd name="connsiteY3" fmla="*/ 375313 h 544986"/>
                              <a:gd name="connsiteX4" fmla="*/ 1164679 w 1164679"/>
                              <a:gd name="connsiteY4" fmla="*/ 375313 h 544986"/>
                              <a:gd name="connsiteX0" fmla="*/ 0 w 1626642"/>
                              <a:gd name="connsiteY0" fmla="*/ 544986 h 544986"/>
                              <a:gd name="connsiteX1" fmla="*/ 420876 w 1626642"/>
                              <a:gd name="connsiteY1" fmla="*/ 0 h 544986"/>
                              <a:gd name="connsiteX2" fmla="*/ 1164679 w 1626642"/>
                              <a:gd name="connsiteY2" fmla="*/ 375313 h 544986"/>
                              <a:gd name="connsiteX3" fmla="*/ 1164679 w 1626642"/>
                              <a:gd name="connsiteY3" fmla="*/ 375313 h 544986"/>
                              <a:gd name="connsiteX4" fmla="*/ 1626642 w 1626642"/>
                              <a:gd name="connsiteY4" fmla="*/ 308638 h 544986"/>
                              <a:gd name="connsiteX0" fmla="*/ 0 w 1164679"/>
                              <a:gd name="connsiteY0" fmla="*/ 544986 h 544986"/>
                              <a:gd name="connsiteX1" fmla="*/ 420876 w 1164679"/>
                              <a:gd name="connsiteY1" fmla="*/ 0 h 544986"/>
                              <a:gd name="connsiteX2" fmla="*/ 1164679 w 1164679"/>
                              <a:gd name="connsiteY2" fmla="*/ 375313 h 544986"/>
                              <a:gd name="connsiteX3" fmla="*/ 1164679 w 1164679"/>
                              <a:gd name="connsiteY3" fmla="*/ 375313 h 544986"/>
                              <a:gd name="connsiteX0" fmla="*/ 0 w 1293549"/>
                              <a:gd name="connsiteY0" fmla="*/ 544986 h 544986"/>
                              <a:gd name="connsiteX1" fmla="*/ 420876 w 1293549"/>
                              <a:gd name="connsiteY1" fmla="*/ 0 h 544986"/>
                              <a:gd name="connsiteX2" fmla="*/ 1164679 w 1293549"/>
                              <a:gd name="connsiteY2" fmla="*/ 375313 h 544986"/>
                              <a:gd name="connsiteX3" fmla="*/ 1293549 w 1293549"/>
                              <a:gd name="connsiteY3" fmla="*/ 441264 h 544986"/>
                              <a:gd name="connsiteX0" fmla="*/ 0 w 1293549"/>
                              <a:gd name="connsiteY0" fmla="*/ 544986 h 544986"/>
                              <a:gd name="connsiteX1" fmla="*/ 420876 w 1293549"/>
                              <a:gd name="connsiteY1" fmla="*/ 0 h 544986"/>
                              <a:gd name="connsiteX2" fmla="*/ 1293549 w 1293549"/>
                              <a:gd name="connsiteY2" fmla="*/ 441264 h 544986"/>
                            </a:gdLst>
                            <a:ahLst/>
                            <a:cxnLst>
                              <a:cxn ang="0">
                                <a:pos x="connsiteX0" y="connsiteY0"/>
                              </a:cxn>
                              <a:cxn ang="0">
                                <a:pos x="connsiteX1" y="connsiteY1"/>
                              </a:cxn>
                              <a:cxn ang="0">
                                <a:pos x="connsiteX2" y="connsiteY2"/>
                              </a:cxn>
                            </a:cxnLst>
                            <a:rect l="l" t="t" r="r" b="b"/>
                            <a:pathLst>
                              <a:path w="1293549" h="544986">
                                <a:moveTo>
                                  <a:pt x="0" y="544986"/>
                                </a:moveTo>
                                <a:lnTo>
                                  <a:pt x="420876" y="0"/>
                                </a:lnTo>
                                <a:lnTo>
                                  <a:pt x="1293549" y="441264"/>
                                </a:lnTo>
                              </a:path>
                            </a:pathLst>
                          </a:custGeom>
                          <a:noFill/>
                          <a:ln>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7649007" name="TextBox 21"/>
                        <wps:cNvSpPr txBox="1"/>
                        <wps:spPr>
                          <a:xfrm>
                            <a:off x="2513767" y="4021845"/>
                            <a:ext cx="3441760" cy="820420"/>
                          </a:xfrm>
                          <a:prstGeom prst="rect">
                            <a:avLst/>
                          </a:prstGeom>
                          <a:noFill/>
                        </wps:spPr>
                        <wps:txbx>
                          <w:txbxContent>
                            <w:p w14:paraId="5BAB83C1" w14:textId="4876154C" w:rsidR="00706F82" w:rsidRPr="00F21283" w:rsidRDefault="00D40870" w:rsidP="00706F82">
                              <w:pPr>
                                <w:spacing w:after="0"/>
                                <w:rPr>
                                  <w:rFonts w:ascii="Calibri" w:hAnsi="Calibri"/>
                                  <w:kern w:val="24"/>
                                  <w:sz w:val="16"/>
                                  <w:szCs w:val="16"/>
                                </w:rPr>
                              </w:pPr>
                              <w:r w:rsidRPr="00F21283">
                                <w:rPr>
                                  <w:rFonts w:ascii="Calibri" w:hAnsi="Calibri"/>
                                  <w:kern w:val="24"/>
                                  <w:sz w:val="16"/>
                                  <w:szCs w:val="16"/>
                                </w:rPr>
                                <w:t>Leftover inner</w:t>
                              </w:r>
                              <w:r w:rsidR="00706F82" w:rsidRPr="00F21283">
                                <w:rPr>
                                  <w:rFonts w:ascii="Calibri" w:hAnsi="Calibri"/>
                                  <w:kern w:val="24"/>
                                  <w:sz w:val="16"/>
                                  <w:szCs w:val="16"/>
                                </w:rPr>
                                <w:t xml:space="preserve"> region, </w:t>
                              </w:r>
                            </w:p>
                            <w:p w14:paraId="5DEA76CD" w14:textId="77777777"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 xml:space="preserve">Needs FDSS </w:t>
                              </w:r>
                            </w:p>
                            <w:p w14:paraId="06DC81B3" w14:textId="19AADC0D"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 xml:space="preserve">MPR = </w:t>
                              </w:r>
                              <w:r w:rsidR="00D40870" w:rsidRPr="00F21283">
                                <w:rPr>
                                  <w:rFonts w:ascii="Calibri" w:hAnsi="Calibri"/>
                                  <w:kern w:val="24"/>
                                  <w:sz w:val="16"/>
                                  <w:szCs w:val="16"/>
                                </w:rPr>
                                <w:t>0</w:t>
                              </w:r>
                              <w:r w:rsidRPr="00F21283">
                                <w:rPr>
                                  <w:rFonts w:ascii="Calibri" w:hAnsi="Calibri"/>
                                  <w:kern w:val="24"/>
                                  <w:sz w:val="16"/>
                                  <w:szCs w:val="16"/>
                                </w:rPr>
                                <w:t xml:space="preserve"> dB (legacy </w:t>
                              </w:r>
                              <w:r w:rsidR="00D40870" w:rsidRPr="00F21283">
                                <w:rPr>
                                  <w:rFonts w:ascii="Calibri" w:hAnsi="Calibri"/>
                                  <w:kern w:val="24"/>
                                  <w:sz w:val="16"/>
                                  <w:szCs w:val="16"/>
                                </w:rPr>
                                <w:t>inner</w:t>
                              </w:r>
                              <w:r w:rsidRPr="00F21283">
                                <w:rPr>
                                  <w:rFonts w:ascii="Calibri" w:hAnsi="Calibri"/>
                                  <w:kern w:val="24"/>
                                  <w:sz w:val="16"/>
                                  <w:szCs w:val="16"/>
                                </w:rPr>
                                <w:t>)</w:t>
                              </w:r>
                              <w:r w:rsidR="00B536F5" w:rsidRPr="00B536F5">
                                <w:t xml:space="preserve"> </w:t>
                              </w:r>
                              <w:r w:rsidR="00B536F5" w:rsidRPr="00B536F5">
                                <w:rPr>
                                  <w:rFonts w:ascii="Calibri" w:hAnsi="Calibri"/>
                                  <w:kern w:val="24"/>
                                  <w:sz w:val="16"/>
                                  <w:szCs w:val="16"/>
                                </w:rPr>
                                <w:t>[0.5 dB may help feature adoption for PC2]</w:t>
                              </w:r>
                            </w:p>
                            <w:p w14:paraId="546860BB" w14:textId="77777777" w:rsidR="00706F82" w:rsidRPr="00F21283" w:rsidRDefault="00706F82" w:rsidP="00706F82">
                              <w:pPr>
                                <w:spacing w:after="0"/>
                                <w:rPr>
                                  <w:rFonts w:ascii="Calibri" w:hAnsi="Calibri" w:cs="Calibri"/>
                                  <w:kern w:val="24"/>
                                  <w:sz w:val="16"/>
                                  <w:szCs w:val="16"/>
                                </w:rPr>
                              </w:pPr>
                              <w:r w:rsidRPr="00F21283">
                                <w:rPr>
                                  <w:rFonts w:ascii="Calibri" w:hAnsi="Calibri" w:cs="Calibri"/>
                                  <w:kern w:val="24"/>
                                  <w:sz w:val="16"/>
                                  <w:szCs w:val="16"/>
                                </w:rPr>
                                <w:t>∆</w:t>
                              </w:r>
                              <w:r w:rsidRPr="00F21283">
                                <w:rPr>
                                  <w:rFonts w:ascii="Calibri" w:hAnsi="Calibri"/>
                                  <w:kern w:val="24"/>
                                  <w:sz w:val="16"/>
                                  <w:szCs w:val="16"/>
                                </w:rPr>
                                <w:t>P</w:t>
                              </w:r>
                              <w:r w:rsidRPr="00F21283">
                                <w:rPr>
                                  <w:rFonts w:ascii="Calibri" w:hAnsi="Calibri"/>
                                  <w:kern w:val="24"/>
                                  <w:position w:val="-4"/>
                                  <w:sz w:val="16"/>
                                  <w:szCs w:val="16"/>
                                  <w:vertAlign w:val="subscript"/>
                                </w:rPr>
                                <w:t>poweboost</w:t>
                              </w:r>
                              <w:r w:rsidRPr="00F21283">
                                <w:rPr>
                                  <w:rFonts w:ascii="Calibri" w:hAnsi="Calibri"/>
                                  <w:kern w:val="24"/>
                                  <w:sz w:val="16"/>
                                  <w:szCs w:val="16"/>
                                </w:rPr>
                                <w:t xml:space="preserve"> = 1 dB</w:t>
                              </w:r>
                            </w:p>
                            <w:p w14:paraId="4353C252" w14:textId="11CCDFC4"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Power target = legacy MPR0</w:t>
                              </w:r>
                              <w:r w:rsidR="00D40870" w:rsidRPr="00F21283">
                                <w:rPr>
                                  <w:rFonts w:ascii="Calibri" w:hAnsi="Calibri"/>
                                  <w:kern w:val="24"/>
                                  <w:sz w:val="16"/>
                                  <w:szCs w:val="16"/>
                                </w:rPr>
                                <w:t xml:space="preserve"> + 1 dB</w:t>
                              </w:r>
                              <w:r w:rsidR="00D05B10">
                                <w:rPr>
                                  <w:rFonts w:ascii="Calibri" w:hAnsi="Calibri"/>
                                  <w:kern w:val="24"/>
                                  <w:sz w:val="16"/>
                                  <w:szCs w:val="16"/>
                                </w:rPr>
                                <w:t xml:space="preserve"> [-0.5 dB]</w:t>
                              </w:r>
                            </w:p>
                            <w:p w14:paraId="7F529C33" w14:textId="77777777" w:rsidR="00706F82" w:rsidRPr="00F21283" w:rsidRDefault="00706F82" w:rsidP="00706F82">
                              <w:pPr>
                                <w:spacing w:after="0"/>
                              </w:pPr>
                              <w:r w:rsidRPr="00F21283">
                                <w:t> </w:t>
                              </w:r>
                            </w:p>
                            <w:p w14:paraId="1F3F5D9F" w14:textId="77777777"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 xml:space="preserve">Enhanced outer region, </w:t>
                              </w:r>
                            </w:p>
                            <w:p w14:paraId="5CF7516F" w14:textId="77777777"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Needs FDSS to transmit at legacy MPR0 level</w:t>
                              </w:r>
                            </w:p>
                            <w:p w14:paraId="16FC03C4" w14:textId="77777777"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MPR = 1 dB (legacy outer)</w:t>
                              </w:r>
                            </w:p>
                            <w:p w14:paraId="5D293404" w14:textId="77777777" w:rsidR="00706F82" w:rsidRPr="00F21283" w:rsidRDefault="00706F82" w:rsidP="00706F82">
                              <w:pPr>
                                <w:spacing w:after="0"/>
                                <w:rPr>
                                  <w:rFonts w:ascii="Calibri" w:hAnsi="Calibri" w:cs="Calibri"/>
                                  <w:kern w:val="24"/>
                                  <w:sz w:val="16"/>
                                  <w:szCs w:val="16"/>
                                </w:rPr>
                              </w:pPr>
                              <w:r w:rsidRPr="00F21283">
                                <w:rPr>
                                  <w:rFonts w:ascii="Calibri" w:hAnsi="Calibri" w:cs="Calibri"/>
                                  <w:kern w:val="24"/>
                                  <w:sz w:val="16"/>
                                  <w:szCs w:val="16"/>
                                </w:rPr>
                                <w:t>∆</w:t>
                              </w:r>
                              <w:r w:rsidRPr="00F21283">
                                <w:rPr>
                                  <w:rFonts w:ascii="Calibri" w:hAnsi="Calibri"/>
                                  <w:kern w:val="24"/>
                                  <w:sz w:val="16"/>
                                  <w:szCs w:val="16"/>
                                </w:rPr>
                                <w:t>P</w:t>
                              </w:r>
                              <w:r w:rsidRPr="00F21283">
                                <w:rPr>
                                  <w:rFonts w:ascii="Calibri" w:hAnsi="Calibri"/>
                                  <w:kern w:val="24"/>
                                  <w:position w:val="-4"/>
                                  <w:sz w:val="16"/>
                                  <w:szCs w:val="16"/>
                                  <w:vertAlign w:val="subscript"/>
                                </w:rPr>
                                <w:t>powerclass</w:t>
                              </w:r>
                              <w:r w:rsidRPr="00F21283">
                                <w:rPr>
                                  <w:rFonts w:ascii="Calibri" w:hAnsi="Calibri"/>
                                  <w:kern w:val="24"/>
                                  <w:sz w:val="16"/>
                                  <w:szCs w:val="16"/>
                                </w:rPr>
                                <w:t xml:space="preserve"> = -1</w:t>
                              </w:r>
                            </w:p>
                          </w:txbxContent>
                        </wps:txbx>
                        <wps:bodyPr wrap="square" rtlCol="0">
                          <a:noAutofit/>
                        </wps:bodyPr>
                      </wps:wsp>
                    </wpc:wpc>
                  </a:graphicData>
                </a:graphic>
                <wp14:sizeRelH relativeFrom="margin">
                  <wp14:pctWidth>0</wp14:pctWidth>
                </wp14:sizeRelH>
                <wp14:sizeRelV relativeFrom="margin">
                  <wp14:pctHeight>0</wp14:pctHeight>
                </wp14:sizeRelV>
              </wp:anchor>
            </w:drawing>
          </mc:Choice>
          <mc:Fallback>
            <w:pict>
              <v:group w14:anchorId="476CA8DD" id="Canvas 241" o:spid="_x0000_s1127" editas="canvas" style="position:absolute;margin-left:-.05pt;margin-top:48.8pt;width:493.35pt;height:388.35pt;z-index:251669504;mso-position-horizontal-relative:margin;mso-position-vertical-relative:text;mso-width-relative:margin;mso-height-relative:margin" coordsize="62655,49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">
                <v:shape id="_x0000_s1128" type="#_x0000_t75" style="position:absolute;width:62655;height:49320;visibility:visible;mso-wrap-style:square" filled="t">
                  <v:fill r:id="rId20" o:title="" color2="white [3212]" o:detectmouseclick="t" type="pattern"/>
                  <v:path o:connecttype="none"/>
                </v:shape>
                <v:shape id="Freeform: Shape 226" o:spid="_x0000_s1129" style="position:absolute;left:18657;top:9494;width:15715;height:9972;visibility:visible;mso-wrap-style:square;v-text-anchor:middle" coordsize="2013738,13375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" adj="-11796480,,5400" path="m,1311562v13207,4660,38620,-16235,51827,-11575l2013738,1337561,1631294,961401,298578,,9107,910293,,1311562xe" fillcolor="red" strokecolor="red" strokeweight="1pt">
                  <v:fill r:id="rId21" o:title="" color2="white [3212]" type="pattern"/>
                  <v:stroke joinstyle="miter"/>
                  <v:formulas/>
                  <v:path arrowok="t" o:connecttype="custom" o:connectlocs="0,977757;40445,969128;1571481,997139;1273029,716715;233004,0;7107,678615;0,977757" o:connectangles="0,0,0,0,0,0,0" textboxrect="0,0,2013738,1337561"/>
                  <v:textbox>
                    <w:txbxContent>
                      <w:p w14:paraId="13E73809" w14:textId="2DA707C2" w:rsidR="001C1068" w:rsidRDefault="00414054" w:rsidP="00B449EC">
                        <w:r>
                          <w:tab/>
                        </w:r>
                        <w:r w:rsidR="00D132E3">
                          <w:tab/>
                        </w:r>
                        <w:r w:rsidR="00D132E3">
                          <w:tab/>
                        </w:r>
                      </w:p>
                    </w:txbxContent>
                  </v:textbox>
                </v:shape>
                <v:shape id="Text Box 223" o:spid="_x0000_s1130" type="#_x0000_t202" style="position:absolute;left:25724;top:4748;width:31142;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" fillcolor="white [3201]" strokeweight=".5pt">
                  <v:textbox>
                    <w:txbxContent>
                      <w:p w14:paraId="6DFB12E2" w14:textId="77777777" w:rsidR="001B22B0" w:rsidRPr="00AF3DB9" w:rsidRDefault="001B22B0" w:rsidP="001B22B0">
                        <w:pPr>
                          <w:jc w:val="center"/>
                          <w:rPr>
                            <w:sz w:val="18"/>
                            <w:szCs w:val="18"/>
                          </w:rPr>
                        </w:pPr>
                        <w:r w:rsidRPr="00AF3DB9">
                          <w:rPr>
                            <w:sz w:val="18"/>
                            <w:szCs w:val="18"/>
                          </w:rPr>
                          <w:t>Figure 2.3-</w:t>
                        </w:r>
                        <w:r>
                          <w:rPr>
                            <w:sz w:val="18"/>
                            <w:szCs w:val="18"/>
                          </w:rPr>
                          <w:t>4</w:t>
                        </w:r>
                        <w:r w:rsidRPr="00AF3DB9">
                          <w:rPr>
                            <w:sz w:val="18"/>
                            <w:szCs w:val="18"/>
                          </w:rPr>
                          <w:t>: Inner + outer enhancement regions</w:t>
                        </w:r>
                      </w:p>
                      <w:p w14:paraId="54105BB7" w14:textId="77777777" w:rsidR="001B22B0" w:rsidRDefault="001B22B0" w:rsidP="001B22B0"/>
                      <w:p w14:paraId="129B5FD0" w14:textId="77777777" w:rsidR="001B22B0" w:rsidRPr="00AF3DB9" w:rsidRDefault="001B22B0" w:rsidP="001B22B0">
                        <w:pPr>
                          <w:jc w:val="center"/>
                          <w:rPr>
                            <w:sz w:val="18"/>
                            <w:szCs w:val="18"/>
                          </w:rPr>
                        </w:pPr>
                        <w:r w:rsidRPr="00AF3DB9">
                          <w:rPr>
                            <w:sz w:val="18"/>
                            <w:szCs w:val="18"/>
                          </w:rPr>
                          <w:t>Figure 2.3-3: Inner + outer enhancement regions</w:t>
                        </w:r>
                      </w:p>
                    </w:txbxContent>
                  </v:textbox>
                </v:shape>
                <v:shape id="Straight Arrow Connector 228" o:spid="_x0000_s1131" type="#_x0000_t32" style="position:absolute;left:17196;width:165;height:1923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" strokecolor="#4472c4 [3204]" strokeweight=".5pt">
                  <v:stroke endarrow="block" joinstyle="miter"/>
                </v:shape>
                <v:shape id="Straight Arrow Connector 229" o:spid="_x0000_s1132" type="#_x0000_t32" style="position:absolute;left:14739;top:19231;width:26422;height:1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" strokecolor="#4472c4 [3204]" strokeweight=".5pt">
                  <v:stroke endarrow="block" joinstyle="miter"/>
                </v:shape>
                <v:line id="Straight Connector 231" o:spid="_x0000_s1133" style="position:absolute;flip:x y;visibility:visible;mso-wrap-style:square" from="17196,2661" to="35466,19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" strokecolor="#4472c4 [3204]" strokeweight=".5pt">
                  <v:stroke joinstyle="miter"/>
                </v:line>
                <v:shape id="TextBox 22" o:spid="_x0000_s1134" type="#_x0000_t202" style="position:absolute;left:20135;top:2546;width:10322;height:3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6DB76A5A" w14:textId="77777777" w:rsidR="001B22B0" w:rsidRPr="005F0C72" w:rsidRDefault="001B22B0" w:rsidP="001B22B0">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p w14:paraId="3077FCF3" w14:textId="77777777" w:rsidR="001B22B0" w:rsidRDefault="001B22B0" w:rsidP="001B22B0"/>
                      <w:p w14:paraId="062FD2AB" w14:textId="77777777" w:rsidR="001B22B0" w:rsidRPr="005F0C72" w:rsidRDefault="001B22B0" w:rsidP="001B22B0">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txbxContent>
                  </v:textbox>
                </v:shape>
                <v:shape id="Freeform: Shape 237" o:spid="_x0000_s1135" style="position:absolute;left:14961;top:8734;width:6592;height:3428;visibility:visible;mso-wrap-style:square;v-text-anchor:middle" coordsize="459225,422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" path="m459225,422279c435364,336843,298211,153508,221673,83128,145135,12748,,,,l,e" filled="f" strokecolor="red" strokeweight="1pt">
                  <v:stroke startarrow="oval" endarrow="block" joinstyle="miter"/>
                  <v:path arrowok="t" o:connecttype="custom" o:connectlocs="659213,342794;318209,67481;0,0;0,0" o:connectangles="0,0,0,0"/>
                </v:shape>
                <v:shape id="TextBox 21" o:spid="_x0000_s1136" type="#_x0000_t202" style="position:absolute;left:5043;top:4230;width:12332;height:7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" filled="f" stroked="f">
                  <v:textbox>
                    <w:txbxContent>
                      <w:p w14:paraId="73B19C2C" w14:textId="1242B60A" w:rsidR="001B22B0" w:rsidRPr="00A025DD" w:rsidRDefault="00DD3A48" w:rsidP="00B66321">
                        <w:pPr>
                          <w:spacing w:after="0"/>
                          <w:rPr>
                            <w:rFonts w:ascii="Calibri" w:hAnsi="Calibri"/>
                            <w:color w:val="FF0000"/>
                            <w:kern w:val="24"/>
                            <w:sz w:val="16"/>
                            <w:szCs w:val="16"/>
                          </w:rPr>
                        </w:pPr>
                        <w:r>
                          <w:rPr>
                            <w:rFonts w:ascii="Calibri" w:hAnsi="Calibri"/>
                            <w:color w:val="FF0000"/>
                            <w:kern w:val="24"/>
                            <w:sz w:val="16"/>
                            <w:szCs w:val="16"/>
                          </w:rPr>
                          <w:t>Minimum FDSS</w:t>
                        </w:r>
                        <w:r w:rsidR="001670B8">
                          <w:rPr>
                            <w:rFonts w:ascii="Calibri" w:hAnsi="Calibri"/>
                            <w:color w:val="FF0000"/>
                            <w:kern w:val="24"/>
                            <w:sz w:val="16"/>
                            <w:szCs w:val="16"/>
                          </w:rPr>
                          <w:t>-e</w:t>
                        </w:r>
                        <w:r w:rsidR="001B22B0" w:rsidRPr="00A025DD">
                          <w:rPr>
                            <w:rFonts w:ascii="Calibri" w:hAnsi="Calibri"/>
                            <w:color w:val="FF0000"/>
                            <w:kern w:val="24"/>
                            <w:sz w:val="16"/>
                            <w:szCs w:val="16"/>
                          </w:rPr>
                          <w:t>nhanced power region</w:t>
                        </w:r>
                      </w:p>
                      <w:p w14:paraId="0E7C6080" w14:textId="77777777" w:rsidR="00B66321" w:rsidRPr="00B66321" w:rsidRDefault="00B66321" w:rsidP="00B66321">
                        <w:pPr>
                          <w:spacing w:after="0"/>
                          <w:rPr>
                            <w:rFonts w:ascii="Calibri" w:hAnsi="Calibri"/>
                            <w:color w:val="FF0000"/>
                            <w:kern w:val="24"/>
                            <w:sz w:val="16"/>
                            <w:szCs w:val="16"/>
                          </w:rPr>
                        </w:pPr>
                        <w:r w:rsidRPr="00B66321">
                          <w:rPr>
                            <w:rFonts w:ascii="Calibri" w:hAnsi="Calibri"/>
                            <w:color w:val="FF0000"/>
                            <w:kern w:val="24"/>
                            <w:sz w:val="16"/>
                            <w:szCs w:val="16"/>
                          </w:rPr>
                          <w:t>MPR = (legacy)</w:t>
                        </w:r>
                      </w:p>
                      <w:p w14:paraId="7FC12AB5" w14:textId="77777777" w:rsidR="001B22B0" w:rsidRPr="00A025DD" w:rsidRDefault="001B22B0" w:rsidP="001B22B0">
                        <w:pPr>
                          <w:spacing w:after="0"/>
                          <w:rPr>
                            <w:rFonts w:ascii="Calibri" w:hAnsi="Calibri"/>
                            <w:color w:val="FF0000"/>
                            <w:kern w:val="24"/>
                            <w:sz w:val="16"/>
                            <w:szCs w:val="16"/>
                          </w:rPr>
                        </w:pPr>
                        <w:r w:rsidRPr="00A025DD">
                          <w:rPr>
                            <w:rFonts w:ascii="Calibri" w:hAnsi="Calibri" w:cs="Calibri"/>
                            <w:color w:val="FF0000"/>
                            <w:kern w:val="24"/>
                            <w:sz w:val="16"/>
                            <w:szCs w:val="16"/>
                          </w:rPr>
                          <w:t>∆</w:t>
                        </w:r>
                        <w:r w:rsidRPr="00A025DD">
                          <w:rPr>
                            <w:rFonts w:ascii="Calibri" w:hAnsi="Calibri"/>
                            <w:color w:val="FF0000"/>
                            <w:kern w:val="24"/>
                            <w:sz w:val="16"/>
                            <w:szCs w:val="16"/>
                          </w:rPr>
                          <w:t>P</w:t>
                        </w:r>
                        <w:r w:rsidRPr="00A025DD">
                          <w:rPr>
                            <w:rFonts w:ascii="Calibri" w:hAnsi="Calibri"/>
                            <w:color w:val="FF0000"/>
                            <w:kern w:val="24"/>
                            <w:sz w:val="16"/>
                            <w:szCs w:val="16"/>
                            <w:vertAlign w:val="subscript"/>
                          </w:rPr>
                          <w:t>power</w:t>
                        </w:r>
                        <w:r>
                          <w:rPr>
                            <w:rFonts w:ascii="Calibri" w:hAnsi="Calibri"/>
                            <w:color w:val="FF0000"/>
                            <w:kern w:val="24"/>
                            <w:sz w:val="16"/>
                            <w:szCs w:val="16"/>
                            <w:vertAlign w:val="subscript"/>
                          </w:rPr>
                          <w:t>boost</w:t>
                        </w:r>
                        <w:r w:rsidRPr="00A025DD">
                          <w:rPr>
                            <w:rFonts w:ascii="Calibri" w:hAnsi="Calibri"/>
                            <w:color w:val="FF0000"/>
                            <w:kern w:val="24"/>
                            <w:sz w:val="16"/>
                            <w:szCs w:val="16"/>
                          </w:rPr>
                          <w:t xml:space="preserve"> = 1</w:t>
                        </w:r>
                        <w:r>
                          <w:rPr>
                            <w:rFonts w:ascii="Calibri" w:hAnsi="Calibri"/>
                            <w:color w:val="FF0000"/>
                            <w:kern w:val="24"/>
                            <w:sz w:val="16"/>
                            <w:szCs w:val="16"/>
                          </w:rPr>
                          <w:t xml:space="preserve"> dB</w:t>
                        </w:r>
                      </w:p>
                      <w:p w14:paraId="30906328" w14:textId="77777777" w:rsidR="001B22B0" w:rsidRPr="00A025DD" w:rsidRDefault="001B22B0" w:rsidP="001B22B0">
                        <w:pPr>
                          <w:rPr>
                            <w:rFonts w:ascii="Calibri" w:hAnsi="Calibri"/>
                            <w:color w:val="FF0000"/>
                            <w:kern w:val="24"/>
                            <w:sz w:val="16"/>
                            <w:szCs w:val="16"/>
                          </w:rPr>
                        </w:pPr>
                        <w:r w:rsidRPr="00A025DD">
                          <w:rPr>
                            <w:rFonts w:ascii="Calibri" w:hAnsi="Calibri"/>
                            <w:color w:val="FF0000"/>
                            <w:kern w:val="24"/>
                            <w:sz w:val="16"/>
                            <w:szCs w:val="16"/>
                          </w:rPr>
                          <w:t xml:space="preserve"> </w:t>
                        </w:r>
                      </w:p>
                      <w:p w14:paraId="2E38C3AF" w14:textId="77777777" w:rsidR="001B22B0" w:rsidRDefault="001B22B0" w:rsidP="001B22B0"/>
                      <w:p w14:paraId="52B7D55C" w14:textId="77777777" w:rsidR="001B22B0" w:rsidRPr="00A025DD" w:rsidRDefault="001B22B0" w:rsidP="001B22B0">
                        <w:pPr>
                          <w:rPr>
                            <w:rFonts w:ascii="Calibri" w:hAnsi="Calibri"/>
                            <w:color w:val="FF0000"/>
                            <w:kern w:val="24"/>
                            <w:sz w:val="16"/>
                            <w:szCs w:val="16"/>
                          </w:rPr>
                        </w:pPr>
                        <w:r w:rsidRPr="00A025DD">
                          <w:rPr>
                            <w:rFonts w:ascii="Calibri" w:hAnsi="Calibri"/>
                            <w:color w:val="FF0000"/>
                            <w:kern w:val="24"/>
                            <w:sz w:val="16"/>
                            <w:szCs w:val="16"/>
                          </w:rPr>
                          <w:t>Enhanced power region</w:t>
                        </w:r>
                      </w:p>
                      <w:p w14:paraId="7180FA84" w14:textId="77777777" w:rsidR="001B22B0" w:rsidRPr="00A025DD" w:rsidRDefault="001B22B0" w:rsidP="001B22B0">
                        <w:pPr>
                          <w:spacing w:after="0"/>
                          <w:rPr>
                            <w:rFonts w:ascii="Calibri" w:hAnsi="Calibri"/>
                            <w:color w:val="FF0000"/>
                            <w:kern w:val="24"/>
                            <w:sz w:val="16"/>
                            <w:szCs w:val="16"/>
                          </w:rPr>
                        </w:pPr>
                        <w:r w:rsidRPr="00A025DD">
                          <w:rPr>
                            <w:rFonts w:ascii="Calibri" w:hAnsi="Calibri" w:cs="Calibri"/>
                            <w:color w:val="FF0000"/>
                            <w:kern w:val="24"/>
                            <w:sz w:val="16"/>
                            <w:szCs w:val="16"/>
                          </w:rPr>
                          <w:t>∆</w:t>
                        </w:r>
                        <w:r w:rsidRPr="00A025DD">
                          <w:rPr>
                            <w:rFonts w:ascii="Calibri" w:hAnsi="Calibri"/>
                            <w:color w:val="FF0000"/>
                            <w:kern w:val="24"/>
                            <w:sz w:val="16"/>
                            <w:szCs w:val="16"/>
                          </w:rPr>
                          <w:t>P</w:t>
                        </w:r>
                        <w:r w:rsidRPr="00A025DD">
                          <w:rPr>
                            <w:rFonts w:ascii="Calibri" w:hAnsi="Calibri"/>
                            <w:color w:val="FF0000"/>
                            <w:kern w:val="24"/>
                            <w:sz w:val="16"/>
                            <w:szCs w:val="16"/>
                            <w:vertAlign w:val="subscript"/>
                          </w:rPr>
                          <w:t>powerclass</w:t>
                        </w:r>
                        <w:r w:rsidRPr="00A025DD">
                          <w:rPr>
                            <w:rFonts w:ascii="Calibri" w:hAnsi="Calibri"/>
                            <w:color w:val="FF0000"/>
                            <w:kern w:val="24"/>
                            <w:sz w:val="16"/>
                            <w:szCs w:val="16"/>
                          </w:rPr>
                          <w:t xml:space="preserve"> = -1</w:t>
                        </w:r>
                      </w:p>
                      <w:p w14:paraId="7C17A0D2" w14:textId="77777777" w:rsidR="001B22B0" w:rsidRPr="00A025DD" w:rsidRDefault="001B22B0" w:rsidP="001B22B0">
                        <w:pPr>
                          <w:rPr>
                            <w:rFonts w:ascii="Calibri" w:hAnsi="Calibri"/>
                            <w:color w:val="FF0000"/>
                            <w:kern w:val="24"/>
                            <w:sz w:val="16"/>
                            <w:szCs w:val="16"/>
                          </w:rPr>
                        </w:pPr>
                        <w:r w:rsidRPr="00A025DD">
                          <w:rPr>
                            <w:rFonts w:ascii="Calibri" w:hAnsi="Calibri"/>
                            <w:color w:val="FF0000"/>
                            <w:kern w:val="24"/>
                            <w:sz w:val="16"/>
                            <w:szCs w:val="16"/>
                          </w:rPr>
                          <w:t xml:space="preserve"> </w:t>
                        </w:r>
                      </w:p>
                    </w:txbxContent>
                  </v:textbox>
                </v:shape>
                <v:shape id="Freeform: Shape 242" o:spid="_x0000_s1137" style="position:absolute;left:5658;top:21329;width:15753;height:9914;visibility:visible;mso-wrap-style:square;v-text-anchor:middle" coordsize="1575303,991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" path="m226337,l4763,676905c3175,771159,1588,865414,,959668l448147,398353,1575303,991355,1181995,634043,226337,xe" fillcolor="red" strokecolor="red" strokeweight="1pt">
                  <v:fill r:id="rId21" o:title="" color2="white [3212]" type="pattern"/>
                  <v:stroke joinstyle="miter"/>
                  <v:path arrowok="t" o:connecttype="custom" o:connectlocs="226337,0;4763,676905;0,959668;448147,398353;1575303,991355;1181995,634043;226337,0" o:connectangles="0,0,0,0,0,0,0"/>
                </v:shape>
                <v:shape id="Freeform: Shape 243" o:spid="_x0000_s1138" style="position:absolute;left:34799;top:22817;width:15583;height:5848;visibility:visible;mso-wrap-style:square;v-text-anchor:middle" coordsize="1997249,785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" path="m556376,l,775142r1997249,9949l556376,xe" fillcolor="#0070c0" stroked="f" strokeweight="1pt">
                  <v:stroke joinstyle="miter"/>
                  <v:path arrowok="t" o:connecttype="custom" o:connectlocs="434095,0;0,577424;1558290,584835;434095,0" o:connectangles="0,0,0,0"/>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4" o:spid="_x0000_s1139" type="#_x0000_t67" style="position:absolute;left:15436;top:19654;width:1721;height:5070;rotation:253600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" adj="17936" fillcolor="black [3213]" strokecolor="#09101d [484]" strokeweight="1pt"/>
                <v:shape id="Arrow: Down 245" o:spid="_x0000_s1140" type="#_x0000_t67" style="position:absolute;left:33985;top:20160;width:1714;height:5068;rotation:-174345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" adj="17946" fillcolor="black [3213]" strokecolor="#09101d [484]" strokeweight="1pt"/>
                <v:shape id="TextBox 21" o:spid="_x0000_s1141" type="#_x0000_t202" style="position:absolute;left:34315;top:15036;width:14647;height:6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14:paraId="318196B2" w14:textId="6876FDF9" w:rsidR="001B22B0" w:rsidRPr="007F6EAD" w:rsidRDefault="001B22B0" w:rsidP="001B22B0">
                        <w:pPr>
                          <w:rPr>
                            <w:rFonts w:ascii="Calibri" w:hAnsi="Calibri"/>
                            <w:color w:val="4472C4" w:themeColor="accent1"/>
                            <w:kern w:val="24"/>
                            <w:sz w:val="16"/>
                            <w:szCs w:val="16"/>
                          </w:rPr>
                        </w:pPr>
                        <w:r w:rsidRPr="007F6EAD">
                          <w:rPr>
                            <w:rFonts w:ascii="Calibri" w:hAnsi="Calibri"/>
                            <w:color w:val="4472C4" w:themeColor="accent1"/>
                            <w:kern w:val="24"/>
                            <w:sz w:val="16"/>
                            <w:szCs w:val="16"/>
                          </w:rPr>
                          <w:t>Enhanced Inner region (shown for reference)</w:t>
                        </w:r>
                        <w:r w:rsidR="006B4C68">
                          <w:rPr>
                            <w:rFonts w:ascii="Calibri" w:hAnsi="Calibri"/>
                            <w:color w:val="4472C4" w:themeColor="accent1"/>
                            <w:kern w:val="24"/>
                            <w:sz w:val="16"/>
                            <w:szCs w:val="16"/>
                          </w:rPr>
                          <w:tab/>
                        </w:r>
                      </w:p>
                      <w:p w14:paraId="537EEEA0" w14:textId="77777777" w:rsidR="001B22B0" w:rsidRPr="007F6EAD" w:rsidRDefault="001B22B0" w:rsidP="001B22B0">
                        <w:pPr>
                          <w:rPr>
                            <w:color w:val="4472C4" w:themeColor="accent1"/>
                          </w:rPr>
                        </w:pPr>
                      </w:p>
                      <w:p w14:paraId="4795404C" w14:textId="77777777" w:rsidR="001B22B0" w:rsidRPr="007F6EAD" w:rsidRDefault="001B22B0" w:rsidP="001B22B0">
                        <w:pPr>
                          <w:rPr>
                            <w:rFonts w:ascii="Calibri" w:hAnsi="Calibri"/>
                            <w:color w:val="4472C4" w:themeColor="accent1"/>
                            <w:kern w:val="24"/>
                            <w:sz w:val="16"/>
                            <w:szCs w:val="16"/>
                          </w:rPr>
                        </w:pPr>
                        <w:r w:rsidRPr="007F6EAD">
                          <w:rPr>
                            <w:rFonts w:ascii="Calibri" w:hAnsi="Calibri"/>
                            <w:color w:val="4472C4" w:themeColor="accent1"/>
                            <w:kern w:val="24"/>
                            <w:sz w:val="16"/>
                            <w:szCs w:val="16"/>
                          </w:rPr>
                          <w:t>Inner region (shown for reference)</w:t>
                        </w:r>
                      </w:p>
                    </w:txbxContent>
                  </v:textbox>
                </v:shape>
                <v:shape id="TextBox 21" o:spid="_x0000_s1142" type="#_x0000_t202" style="position:absolute;left:1298;top:41097;width:14922;height:8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3D08B16"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 xml:space="preserve">Enhanced outer region, </w:t>
                        </w:r>
                      </w:p>
                      <w:p w14:paraId="32749EEA"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 xml:space="preserve">Needs FDSS </w:t>
                        </w:r>
                      </w:p>
                      <w:p w14:paraId="3F013B45"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MPR = 1 dB (legacy outer)</w:t>
                        </w:r>
                      </w:p>
                      <w:p w14:paraId="2D4B8BC0" w14:textId="5F8D5C51" w:rsidR="001B22B0" w:rsidRPr="00F21283" w:rsidRDefault="001B22B0" w:rsidP="001B22B0">
                        <w:pPr>
                          <w:spacing w:after="0"/>
                          <w:rPr>
                            <w:rFonts w:ascii="Calibri" w:hAnsi="Calibri"/>
                            <w:color w:val="FF0000"/>
                            <w:kern w:val="24"/>
                            <w:sz w:val="16"/>
                            <w:szCs w:val="16"/>
                          </w:rPr>
                        </w:pPr>
                        <w:r w:rsidRPr="00F21283">
                          <w:rPr>
                            <w:rFonts w:ascii="Calibri" w:hAnsi="Calibri" w:cs="Calibri"/>
                            <w:color w:val="FF0000"/>
                            <w:kern w:val="24"/>
                            <w:sz w:val="16"/>
                            <w:szCs w:val="16"/>
                          </w:rPr>
                          <w:t>∆</w:t>
                        </w:r>
                        <w:r w:rsidRPr="00F21283">
                          <w:rPr>
                            <w:rFonts w:ascii="Calibri" w:hAnsi="Calibri"/>
                            <w:color w:val="FF0000"/>
                            <w:kern w:val="24"/>
                            <w:sz w:val="16"/>
                            <w:szCs w:val="16"/>
                          </w:rPr>
                          <w:t>P</w:t>
                        </w:r>
                        <w:r w:rsidRPr="00F21283">
                          <w:rPr>
                            <w:rFonts w:ascii="Calibri" w:hAnsi="Calibri"/>
                            <w:color w:val="FF0000"/>
                            <w:kern w:val="24"/>
                            <w:sz w:val="16"/>
                            <w:szCs w:val="16"/>
                            <w:vertAlign w:val="subscript"/>
                          </w:rPr>
                          <w:t>powe</w:t>
                        </w:r>
                        <w:r w:rsidR="00350DF7" w:rsidRPr="00F21283">
                          <w:rPr>
                            <w:rFonts w:ascii="Calibri" w:hAnsi="Calibri"/>
                            <w:color w:val="FF0000"/>
                            <w:kern w:val="24"/>
                            <w:sz w:val="16"/>
                            <w:szCs w:val="16"/>
                            <w:vertAlign w:val="subscript"/>
                          </w:rPr>
                          <w:t>boost</w:t>
                        </w:r>
                        <w:r w:rsidRPr="00F21283">
                          <w:rPr>
                            <w:rFonts w:ascii="Calibri" w:hAnsi="Calibri"/>
                            <w:color w:val="FF0000"/>
                            <w:kern w:val="24"/>
                            <w:sz w:val="16"/>
                            <w:szCs w:val="16"/>
                          </w:rPr>
                          <w:t xml:space="preserve"> = 1 dB</w:t>
                        </w:r>
                      </w:p>
                      <w:p w14:paraId="463D1BBE"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Power target = legacy MPR0</w:t>
                        </w:r>
                      </w:p>
                      <w:p w14:paraId="315E1D71" w14:textId="77777777" w:rsidR="001B22B0" w:rsidRPr="00F21283" w:rsidRDefault="001B22B0" w:rsidP="001B22B0">
                        <w:pPr>
                          <w:rPr>
                            <w:color w:val="FF0000"/>
                          </w:rPr>
                        </w:pPr>
                      </w:p>
                      <w:p w14:paraId="029C5497"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 xml:space="preserve">Enhanced outer region, </w:t>
                        </w:r>
                      </w:p>
                      <w:p w14:paraId="4265E4D8"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Needs FDSS to transmit at legacy MPR0 level</w:t>
                        </w:r>
                      </w:p>
                      <w:p w14:paraId="5A0910F4" w14:textId="77777777" w:rsidR="001B22B0" w:rsidRPr="00F21283" w:rsidRDefault="001B22B0" w:rsidP="001B22B0">
                        <w:pPr>
                          <w:spacing w:after="0"/>
                          <w:rPr>
                            <w:rFonts w:ascii="Calibri" w:hAnsi="Calibri"/>
                            <w:color w:val="FF0000"/>
                            <w:kern w:val="24"/>
                            <w:sz w:val="16"/>
                            <w:szCs w:val="16"/>
                          </w:rPr>
                        </w:pPr>
                        <w:r w:rsidRPr="00F21283">
                          <w:rPr>
                            <w:rFonts w:ascii="Calibri" w:hAnsi="Calibri"/>
                            <w:color w:val="FF0000"/>
                            <w:kern w:val="24"/>
                            <w:sz w:val="16"/>
                            <w:szCs w:val="16"/>
                          </w:rPr>
                          <w:t>MPR = 1 dB (legacy outer)</w:t>
                        </w:r>
                      </w:p>
                      <w:p w14:paraId="28DC535C" w14:textId="77777777" w:rsidR="001B22B0" w:rsidRPr="00F21283" w:rsidRDefault="001B22B0" w:rsidP="001B22B0">
                        <w:pPr>
                          <w:spacing w:after="0"/>
                          <w:rPr>
                            <w:rFonts w:ascii="Calibri" w:hAnsi="Calibri"/>
                            <w:color w:val="FF0000"/>
                            <w:kern w:val="24"/>
                            <w:sz w:val="16"/>
                            <w:szCs w:val="16"/>
                          </w:rPr>
                        </w:pPr>
                        <w:r w:rsidRPr="00F21283">
                          <w:rPr>
                            <w:rFonts w:ascii="Calibri" w:hAnsi="Calibri" w:cs="Calibri"/>
                            <w:color w:val="FF0000"/>
                            <w:kern w:val="24"/>
                            <w:sz w:val="16"/>
                            <w:szCs w:val="16"/>
                          </w:rPr>
                          <w:t>∆</w:t>
                        </w:r>
                        <w:r w:rsidRPr="00F21283">
                          <w:rPr>
                            <w:rFonts w:ascii="Calibri" w:hAnsi="Calibri"/>
                            <w:color w:val="FF0000"/>
                            <w:kern w:val="24"/>
                            <w:sz w:val="16"/>
                            <w:szCs w:val="16"/>
                          </w:rPr>
                          <w:t>P</w:t>
                        </w:r>
                        <w:r w:rsidRPr="00F21283">
                          <w:rPr>
                            <w:rFonts w:ascii="Calibri" w:hAnsi="Calibri"/>
                            <w:color w:val="FF0000"/>
                            <w:kern w:val="24"/>
                            <w:sz w:val="16"/>
                            <w:szCs w:val="16"/>
                            <w:vertAlign w:val="subscript"/>
                          </w:rPr>
                          <w:t>powerclass</w:t>
                        </w:r>
                        <w:r w:rsidRPr="00F21283">
                          <w:rPr>
                            <w:rFonts w:ascii="Calibri" w:hAnsi="Calibri"/>
                            <w:color w:val="FF0000"/>
                            <w:kern w:val="24"/>
                            <w:sz w:val="16"/>
                            <w:szCs w:val="16"/>
                          </w:rPr>
                          <w:t xml:space="preserve"> = -1</w:t>
                        </w:r>
                      </w:p>
                    </w:txbxContent>
                  </v:textbox>
                </v:shape>
                <v:shape id="TextBox 21" o:spid="_x0000_s1143" type="#_x0000_t202" style="position:absolute;left:34729;top:8947;width:14643;height:6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14:paraId="2776A76C" w14:textId="231D9F95" w:rsidR="001B22B0" w:rsidRPr="00EA0D91" w:rsidRDefault="001B22B0" w:rsidP="001B22B0">
                        <w:pPr>
                          <w:spacing w:after="0"/>
                          <w:rPr>
                            <w:rFonts w:ascii="Calibri" w:hAnsi="Calibri"/>
                            <w:kern w:val="24"/>
                            <w:sz w:val="16"/>
                            <w:szCs w:val="16"/>
                          </w:rPr>
                        </w:pPr>
                        <w:r w:rsidRPr="00EA0D91">
                          <w:rPr>
                            <w:rFonts w:ascii="Calibri" w:hAnsi="Calibri"/>
                            <w:kern w:val="24"/>
                            <w:sz w:val="16"/>
                            <w:szCs w:val="16"/>
                          </w:rPr>
                          <w:t xml:space="preserve">Un-enhanced region, </w:t>
                        </w:r>
                      </w:p>
                      <w:p w14:paraId="0E019A27" w14:textId="67052CDF" w:rsidR="001B22B0" w:rsidRPr="00EA0D91" w:rsidRDefault="001B22B0" w:rsidP="001B22B0">
                        <w:pPr>
                          <w:spacing w:after="0"/>
                          <w:rPr>
                            <w:rFonts w:ascii="Calibri" w:hAnsi="Calibri"/>
                            <w:kern w:val="24"/>
                            <w:sz w:val="16"/>
                            <w:szCs w:val="16"/>
                          </w:rPr>
                        </w:pPr>
                        <w:r w:rsidRPr="00EA0D91">
                          <w:rPr>
                            <w:rFonts w:ascii="Calibri" w:hAnsi="Calibri"/>
                            <w:kern w:val="24"/>
                            <w:sz w:val="16"/>
                            <w:szCs w:val="16"/>
                          </w:rPr>
                          <w:t xml:space="preserve">MPR = </w:t>
                        </w:r>
                        <w:r>
                          <w:rPr>
                            <w:rFonts w:ascii="Calibri" w:hAnsi="Calibri"/>
                            <w:kern w:val="24"/>
                            <w:sz w:val="16"/>
                            <w:szCs w:val="16"/>
                          </w:rPr>
                          <w:t>(legacy)</w:t>
                        </w:r>
                      </w:p>
                      <w:p w14:paraId="6E837B52" w14:textId="77777777" w:rsidR="001B22B0" w:rsidRPr="00EA0D91" w:rsidRDefault="001B22B0" w:rsidP="001B22B0">
                        <w:pPr>
                          <w:spacing w:after="0"/>
                          <w:rPr>
                            <w:rFonts w:ascii="Calibri" w:hAnsi="Calibri" w:cs="Calibri"/>
                            <w:kern w:val="24"/>
                            <w:sz w:val="16"/>
                            <w:szCs w:val="16"/>
                          </w:rPr>
                        </w:pPr>
                        <w:r w:rsidRPr="00EA0D91">
                          <w:rPr>
                            <w:rFonts w:ascii="Calibri" w:hAnsi="Calibri" w:cs="Calibri"/>
                            <w:kern w:val="24"/>
                            <w:sz w:val="16"/>
                            <w:szCs w:val="16"/>
                          </w:rPr>
                          <w:t>∆</w:t>
                        </w:r>
                        <w:r w:rsidRPr="00EA0D91">
                          <w:rPr>
                            <w:rFonts w:ascii="Calibri" w:hAnsi="Calibri"/>
                            <w:kern w:val="24"/>
                            <w:sz w:val="16"/>
                            <w:szCs w:val="16"/>
                          </w:rPr>
                          <w:t>P</w:t>
                        </w:r>
                        <w:r w:rsidRPr="00EA0D91">
                          <w:rPr>
                            <w:rFonts w:ascii="Calibri" w:hAnsi="Calibri"/>
                            <w:kern w:val="24"/>
                            <w:position w:val="-5"/>
                            <w:sz w:val="16"/>
                            <w:szCs w:val="16"/>
                            <w:vertAlign w:val="subscript"/>
                          </w:rPr>
                          <w:t>power</w:t>
                        </w:r>
                        <w:r>
                          <w:rPr>
                            <w:rFonts w:ascii="Calibri" w:hAnsi="Calibri"/>
                            <w:kern w:val="24"/>
                            <w:position w:val="-5"/>
                            <w:sz w:val="16"/>
                            <w:szCs w:val="16"/>
                            <w:vertAlign w:val="subscript"/>
                          </w:rPr>
                          <w:t>boost</w:t>
                        </w:r>
                        <w:r w:rsidRPr="00EA0D91">
                          <w:rPr>
                            <w:rFonts w:ascii="Calibri" w:hAnsi="Calibri"/>
                            <w:kern w:val="24"/>
                            <w:sz w:val="16"/>
                            <w:szCs w:val="16"/>
                          </w:rPr>
                          <w:t xml:space="preserve"> = 0</w:t>
                        </w:r>
                        <w:r>
                          <w:rPr>
                            <w:rFonts w:ascii="Calibri" w:hAnsi="Calibri"/>
                            <w:kern w:val="24"/>
                            <w:sz w:val="16"/>
                            <w:szCs w:val="16"/>
                          </w:rPr>
                          <w:t xml:space="preserve"> dB (legacy)</w:t>
                        </w:r>
                      </w:p>
                    </w:txbxContent>
                  </v:textbox>
                </v:shape>
                <v:shape id="Freeform: Shape 285" o:spid="_x0000_s1144" style="position:absolute;left:25692;top:9347;width:8752;height:2062;visibility:visible;mso-wrap-style:square;v-text-anchor:middle" coordsize="875131,206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" path="m,206202c173904,115042,347809,23883,493664,4249,639519,-15385,757325,36505,875131,88396e" filled="f" strokecolor="#09101d [484]" strokeweight="1pt">
                  <v:stroke startarrow="oval" endarrow="block" joinstyle="miter"/>
                  <v:path arrowok="t" o:connecttype="custom" o:connectlocs="0,206202;493664,4249;875131,88396" o:connectangles="0,0,0"/>
                </v:shape>
                <v:shape id="Freeform: Shape 293" o:spid="_x0000_s1145" style="position:absolute;left:18657;top:13477;width:15583;height:5848;visibility:visible;mso-wrap-style:square;v-text-anchor:middle" coordsize="1997249,785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" path="m556376,l,775142r1997249,9949l556376,xe" fillcolor="#0070c0" strokecolor="#4472c4 [3204]" strokeweight="1pt">
                  <v:stroke joinstyle="miter"/>
                  <v:path arrowok="t" o:connecttype="custom" o:connectlocs="434095,0;0,577424;1558290,584835;434095,0" o:connectangles="0,0,0,0"/>
                </v:shape>
                <v:shape id="Freeform: Shape 294" o:spid="_x0000_s1146" style="position:absolute;left:30205;top:16019;width:4810;height:1269;visibility:visible;mso-wrap-style:square;v-text-anchor:middle" coordsize="481035,126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" path="m,126939c98590,77824,197181,28710,277354,9931,357527,-8848,419281,2708,481035,14264e" filled="f" strokecolor="#4472c4 [3204]" strokeweight="1pt">
                  <v:stroke startarrow="block" joinstyle="miter"/>
                  <v:path arrowok="t" o:connecttype="custom" o:connectlocs="0,126939;277354,9931;481035,14264" o:connectangles="0,0,0"/>
                </v:shape>
                <v:shape id="Freeform: Shape 1606378714" o:spid="_x0000_s1147" style="position:absolute;left:17382;top:12432;width:18220;height:6993;visibility:visible;mso-wrap-style:square;v-text-anchor:middle" coordsize="2335181,938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" path="m678608,l,921203r2335181,17480l678608,xe" filled="f" strokecolor="black [3213]" strokeweight="1pt">
                  <v:stroke dashstyle="dash" joinstyle="miter"/>
                  <v:path arrowok="t" o:connecttype="custom" o:connectlocs="529462,0;0,686229;1821951,699250;529462,0" o:connectangles="0,0,0,0"/>
                </v:shape>
                <v:shape id="TextBox 21" o:spid="_x0000_s1148" type="#_x0000_t202" style="position:absolute;left:5446;top:12795;width:12098;height:6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" filled="f" stroked="f">
                  <v:textbox>
                    <w:txbxContent>
                      <w:p w14:paraId="451ED89F" w14:textId="77777777" w:rsidR="001B22B0" w:rsidRPr="008E50D1" w:rsidRDefault="001B22B0" w:rsidP="001B22B0">
                        <w:pPr>
                          <w:rPr>
                            <w:rFonts w:ascii="Calibri" w:hAnsi="Calibri"/>
                            <w:kern w:val="24"/>
                            <w:sz w:val="16"/>
                            <w:szCs w:val="16"/>
                          </w:rPr>
                        </w:pPr>
                        <w:r w:rsidRPr="008E50D1">
                          <w:rPr>
                            <w:rFonts w:ascii="Calibri" w:hAnsi="Calibri"/>
                            <w:kern w:val="24"/>
                            <w:sz w:val="16"/>
                            <w:szCs w:val="16"/>
                          </w:rPr>
                          <w:t>Legacy Inner region (shown for reference)</w:t>
                        </w:r>
                      </w:p>
                      <w:p w14:paraId="4B6931E3" w14:textId="77777777" w:rsidR="001B22B0" w:rsidRPr="008E50D1" w:rsidRDefault="001B22B0" w:rsidP="001B22B0">
                        <w:r w:rsidRPr="008E50D1">
                          <w:t> </w:t>
                        </w:r>
                      </w:p>
                      <w:p w14:paraId="1DABC169" w14:textId="77777777" w:rsidR="001B22B0" w:rsidRPr="008E50D1" w:rsidRDefault="001B22B0" w:rsidP="001B22B0">
                        <w:pPr>
                          <w:rPr>
                            <w:rFonts w:ascii="Calibri" w:hAnsi="Calibri"/>
                            <w:kern w:val="24"/>
                            <w:sz w:val="16"/>
                            <w:szCs w:val="16"/>
                          </w:rPr>
                        </w:pPr>
                        <w:r w:rsidRPr="008E50D1">
                          <w:rPr>
                            <w:rFonts w:ascii="Calibri" w:hAnsi="Calibri"/>
                            <w:kern w:val="24"/>
                            <w:sz w:val="16"/>
                            <w:szCs w:val="16"/>
                          </w:rPr>
                          <w:t>Inner region (shown for reference)</w:t>
                        </w:r>
                      </w:p>
                    </w:txbxContent>
                  </v:textbox>
                </v:shape>
                <v:shape id="Freeform: Shape 1680701241" o:spid="_x0000_s1149" style="position:absolute;left:15483;top:13611;width:4880;height:1266;visibility:visible;mso-wrap-style:square;v-text-anchor:middle" coordsize="488054,12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" path="m,48112c77135,19128,154271,-9856,235613,3234v81342,13090,166891,68253,252441,123416e" filled="f" strokecolor="black [3213]" strokeweight="1pt">
                  <v:stroke endarrow="block" joinstyle="miter"/>
                  <v:path arrowok="t" o:connecttype="custom" o:connectlocs="0,48112;235613,3234;488054,126650" o:connectangles="0,0,0"/>
                </v:shape>
                <v:shape id="Freeform: Shape 640883080" o:spid="_x0000_s1150" style="position:absolute;left:842;top:34692;width:12229;height:8022;visibility:visible;mso-wrap-style:square;v-text-anchor:middle" coordsize="1222940,802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" path="m185124,l,655117,,802204,392687,302930r830253,454395l1068286,607492,185124,xe" fillcolor="red" strokecolor="red" strokeweight="1pt">
                  <v:fill r:id="rId21" o:title="" color2="white [3212]" type="pattern"/>
                  <v:stroke joinstyle="miter"/>
                  <v:path arrowok="t" o:connecttype="custom" o:connectlocs="185124,0;0,655117;0,802204;392687,302930;1222940,757325;1068286,607492;185124,0" o:connectangles="0,0,0,0,0,0,0"/>
                </v:shape>
                <v:shape id="Freeform: Shape 203258791" o:spid="_x0000_s1151" style="position:absolute;left:24591;top:33616;width:15727;height:6803;visibility:visible;mso-wrap-style:square;v-text-anchor:middle" coordsize="1572768,6803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" adj="-11796480,,5400" path="m5449,539191l,662026,424281,98755,1572768,680314,1269187,446227,431596,,5449,539191xe" filled="f" strokecolor="black [3213]" strokeweight="1pt">
                  <v:stroke dashstyle="dash" joinstyle="miter"/>
                  <v:formulas/>
                  <v:path arrowok="t" o:connecttype="custom" o:connectlocs="5449,539191;0,662026;424281,98755;1572768,680314;1269187,446227;431596,0;5449,539191" o:connectangles="0,0,0,0,0,0,0" textboxrect="0,0,1572768,680314"/>
                  <v:textbox>
                    <w:txbxContent>
                      <w:p w14:paraId="513AE3E2" w14:textId="77777777" w:rsidR="002B0884" w:rsidRDefault="002B0884" w:rsidP="002B0884">
                        <w:pPr>
                          <w:jc w:val="center"/>
                        </w:pPr>
                      </w:p>
                    </w:txbxContent>
                  </v:textbox>
                </v:shape>
                <v:shape id="Arrow: Down 74397437" o:spid="_x0000_s1152" type="#_x0000_t67" style="position:absolute;left:6111;top:30720;width:1715;height:4591;rotation:52183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" adj="17567" fillcolor="black [3213]" strokecolor="#09101d [484]" strokeweight="1pt"/>
                <v:shape id="Arrow: Down 299515759" o:spid="_x0000_s1153" type="#_x0000_t67" style="position:absolute;left:23167;top:31452;width:1715;height:5067;rotation:-276082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" adj="17946" fillcolor="black [3213]" strokecolor="#09101d [484]" strokeweight="1pt"/>
                <v:shape id="TextBox 21" o:spid="_x0000_s1154" type="#_x0000_t202" style="position:absolute;left:43971;top:30187;width:16726;height:10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" filled="f" stroked="f">
                  <v:textbox>
                    <w:txbxContent>
                      <w:p w14:paraId="6E8A8A09" w14:textId="77777777" w:rsidR="006B6442" w:rsidRPr="00F21283" w:rsidRDefault="006B6442" w:rsidP="006B6442">
                        <w:pPr>
                          <w:spacing w:after="0"/>
                          <w:rPr>
                            <w:rFonts w:ascii="Calibri" w:hAnsi="Calibri"/>
                            <w:color w:val="0070C0"/>
                            <w:kern w:val="24"/>
                            <w:sz w:val="16"/>
                            <w:szCs w:val="16"/>
                          </w:rPr>
                        </w:pPr>
                        <w:r w:rsidRPr="00F21283">
                          <w:rPr>
                            <w:rFonts w:ascii="Calibri" w:hAnsi="Calibri"/>
                            <w:color w:val="0070C0"/>
                            <w:kern w:val="24"/>
                            <w:sz w:val="16"/>
                            <w:szCs w:val="16"/>
                          </w:rPr>
                          <w:t xml:space="preserve">Enhanced inner region </w:t>
                        </w:r>
                      </w:p>
                      <w:p w14:paraId="53DE7AB9" w14:textId="77777777" w:rsidR="006B6442" w:rsidRPr="00F21283" w:rsidRDefault="006B6442" w:rsidP="006B6442">
                        <w:pPr>
                          <w:spacing w:after="0"/>
                          <w:rPr>
                            <w:rFonts w:ascii="Calibri" w:hAnsi="Calibri"/>
                            <w:color w:val="0070C0"/>
                            <w:kern w:val="24"/>
                            <w:sz w:val="16"/>
                            <w:szCs w:val="16"/>
                          </w:rPr>
                        </w:pPr>
                        <w:r w:rsidRPr="00F21283">
                          <w:rPr>
                            <w:rFonts w:ascii="Calibri" w:hAnsi="Calibri"/>
                            <w:color w:val="0070C0"/>
                            <w:kern w:val="24"/>
                            <w:sz w:val="16"/>
                            <w:szCs w:val="16"/>
                          </w:rPr>
                          <w:t>No FDSS</w:t>
                        </w:r>
                      </w:p>
                      <w:p w14:paraId="1916E400" w14:textId="752FD777" w:rsidR="006B6442" w:rsidRPr="00F21283" w:rsidRDefault="006B6442" w:rsidP="006B6442">
                        <w:pPr>
                          <w:spacing w:after="0"/>
                          <w:rPr>
                            <w:rFonts w:ascii="Calibri" w:hAnsi="Calibri"/>
                            <w:color w:val="0070C0"/>
                            <w:kern w:val="24"/>
                            <w:sz w:val="16"/>
                            <w:szCs w:val="16"/>
                          </w:rPr>
                        </w:pPr>
                        <w:r w:rsidRPr="00F21283">
                          <w:rPr>
                            <w:rFonts w:ascii="Calibri" w:hAnsi="Calibri"/>
                            <w:color w:val="0070C0"/>
                            <w:kern w:val="24"/>
                            <w:sz w:val="16"/>
                            <w:szCs w:val="16"/>
                          </w:rPr>
                          <w:t>MPR = 0 dB (legacy inner)</w:t>
                        </w:r>
                        <w:r w:rsidR="00A76989">
                          <w:rPr>
                            <w:rFonts w:ascii="Calibri" w:hAnsi="Calibri"/>
                            <w:color w:val="0070C0"/>
                            <w:kern w:val="24"/>
                            <w:sz w:val="16"/>
                            <w:szCs w:val="16"/>
                          </w:rPr>
                          <w:t xml:space="preserve">, </w:t>
                        </w:r>
                        <w:r w:rsidR="004976D9">
                          <w:rPr>
                            <w:rFonts w:ascii="Calibri" w:hAnsi="Calibri"/>
                            <w:color w:val="0070C0"/>
                            <w:kern w:val="24"/>
                            <w:sz w:val="16"/>
                            <w:szCs w:val="16"/>
                          </w:rPr>
                          <w:t>[</w:t>
                        </w:r>
                        <w:r w:rsidR="00A76989">
                          <w:rPr>
                            <w:rFonts w:ascii="Calibri" w:hAnsi="Calibri"/>
                            <w:color w:val="0070C0"/>
                            <w:kern w:val="24"/>
                            <w:sz w:val="16"/>
                            <w:szCs w:val="16"/>
                          </w:rPr>
                          <w:t>0.5 dB may help feature adoption for PC2</w:t>
                        </w:r>
                        <w:r w:rsidR="004976D9">
                          <w:rPr>
                            <w:rFonts w:ascii="Calibri" w:hAnsi="Calibri"/>
                            <w:color w:val="0070C0"/>
                            <w:kern w:val="24"/>
                            <w:sz w:val="16"/>
                            <w:szCs w:val="16"/>
                          </w:rPr>
                          <w:t>]</w:t>
                        </w:r>
                      </w:p>
                      <w:p w14:paraId="1E3590D8" w14:textId="64290804" w:rsidR="006B6442" w:rsidRPr="00F21283" w:rsidRDefault="006B6442" w:rsidP="006B6442">
                        <w:pPr>
                          <w:spacing w:after="0"/>
                          <w:rPr>
                            <w:rFonts w:ascii="Calibri" w:hAnsi="Calibri" w:cs="Calibri"/>
                            <w:color w:val="0070C0"/>
                            <w:kern w:val="24"/>
                            <w:sz w:val="16"/>
                            <w:szCs w:val="16"/>
                          </w:rPr>
                        </w:pPr>
                        <w:r w:rsidRPr="00F21283">
                          <w:rPr>
                            <w:rFonts w:ascii="Calibri" w:hAnsi="Calibri" w:cs="Calibri"/>
                            <w:color w:val="0070C0"/>
                            <w:kern w:val="24"/>
                            <w:sz w:val="16"/>
                            <w:szCs w:val="16"/>
                          </w:rPr>
                          <w:t>∆</w:t>
                        </w:r>
                        <w:r w:rsidRPr="00F21283">
                          <w:rPr>
                            <w:rFonts w:ascii="Calibri" w:hAnsi="Calibri"/>
                            <w:color w:val="0070C0"/>
                            <w:kern w:val="24"/>
                            <w:sz w:val="16"/>
                            <w:szCs w:val="16"/>
                          </w:rPr>
                          <w:t>P</w:t>
                        </w:r>
                        <w:r w:rsidRPr="00F21283">
                          <w:rPr>
                            <w:rFonts w:ascii="Calibri" w:hAnsi="Calibri"/>
                            <w:color w:val="0070C0"/>
                            <w:kern w:val="24"/>
                            <w:position w:val="-4"/>
                            <w:sz w:val="16"/>
                            <w:szCs w:val="16"/>
                            <w:vertAlign w:val="subscript"/>
                          </w:rPr>
                          <w:t>powerboost</w:t>
                        </w:r>
                        <w:r w:rsidRPr="00F21283">
                          <w:rPr>
                            <w:rFonts w:ascii="Calibri" w:hAnsi="Calibri"/>
                            <w:color w:val="0070C0"/>
                            <w:kern w:val="24"/>
                            <w:sz w:val="16"/>
                            <w:szCs w:val="16"/>
                          </w:rPr>
                          <w:t xml:space="preserve"> = 1</w:t>
                        </w:r>
                      </w:p>
                      <w:p w14:paraId="080274D5" w14:textId="3936AB78" w:rsidR="006B6442" w:rsidRPr="00F21283" w:rsidRDefault="006B6442" w:rsidP="006B6442">
                        <w:pPr>
                          <w:spacing w:after="0"/>
                          <w:rPr>
                            <w:rFonts w:ascii="Calibri" w:hAnsi="Calibri"/>
                            <w:color w:val="0070C0"/>
                            <w:kern w:val="24"/>
                            <w:sz w:val="16"/>
                            <w:szCs w:val="16"/>
                          </w:rPr>
                        </w:pPr>
                        <w:r w:rsidRPr="00F21283">
                          <w:rPr>
                            <w:rFonts w:ascii="Calibri" w:hAnsi="Calibri"/>
                            <w:color w:val="0070C0"/>
                            <w:kern w:val="24"/>
                            <w:sz w:val="16"/>
                            <w:szCs w:val="16"/>
                          </w:rPr>
                          <w:t>Power target = legacy MPR0 + 1 dB</w:t>
                        </w:r>
                        <w:r w:rsidR="004976D9">
                          <w:rPr>
                            <w:rFonts w:ascii="Calibri" w:hAnsi="Calibri"/>
                            <w:color w:val="0070C0"/>
                            <w:kern w:val="24"/>
                            <w:sz w:val="16"/>
                            <w:szCs w:val="16"/>
                          </w:rPr>
                          <w:t xml:space="preserve"> [–0.5</w:t>
                        </w:r>
                        <w:r w:rsidR="00D05B10">
                          <w:rPr>
                            <w:rFonts w:ascii="Calibri" w:hAnsi="Calibri"/>
                            <w:color w:val="0070C0"/>
                            <w:kern w:val="24"/>
                            <w:sz w:val="16"/>
                            <w:szCs w:val="16"/>
                          </w:rPr>
                          <w:t xml:space="preserve"> dB</w:t>
                        </w:r>
                        <w:r w:rsidR="004976D9">
                          <w:rPr>
                            <w:rFonts w:ascii="Calibri" w:hAnsi="Calibri"/>
                            <w:color w:val="0070C0"/>
                            <w:kern w:val="24"/>
                            <w:sz w:val="16"/>
                            <w:szCs w:val="16"/>
                          </w:rPr>
                          <w:t>]</w:t>
                        </w:r>
                      </w:p>
                      <w:p w14:paraId="6148B1FE" w14:textId="77777777" w:rsidR="006B6442" w:rsidRPr="00F21283" w:rsidRDefault="006B6442" w:rsidP="006B6442">
                        <w:pPr>
                          <w:spacing w:after="0"/>
                          <w:rPr>
                            <w:color w:val="0070C0"/>
                          </w:rPr>
                        </w:pPr>
                        <w:r w:rsidRPr="00F21283">
                          <w:rPr>
                            <w:color w:val="0070C0"/>
                          </w:rPr>
                          <w:t> </w:t>
                        </w:r>
                      </w:p>
                    </w:txbxContent>
                  </v:textbox>
                </v:shape>
                <v:shape id="Freeform: Shape 43914937" o:spid="_x0000_s1155" style="position:absolute;left:5617;top:24253;width:12936;height:5450;visibility:visible;mso-wrap-style:square;v-text-anchor:middle" coordsize="1293549,544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" path="m,544986l420876,r872673,441264e" filled="f" strokecolor="#09101d [484]" strokeweight="1pt">
                  <v:stroke dashstyle="dash" joinstyle="miter"/>
                  <v:path arrowok="t" o:connecttype="custom" o:connectlocs="0,544986;420876,0;1293549,441264" o:connectangles="0,0,0"/>
                </v:shape>
                <v:shape id="TextBox 21" o:spid="_x0000_s1156" type="#_x0000_t202" style="position:absolute;left:25137;top:40218;width:34418;height:8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" filled="f" stroked="f">
                  <v:textbox>
                    <w:txbxContent>
                      <w:p w14:paraId="5BAB83C1" w14:textId="4876154C" w:rsidR="00706F82" w:rsidRPr="00F21283" w:rsidRDefault="00D40870" w:rsidP="00706F82">
                        <w:pPr>
                          <w:spacing w:after="0"/>
                          <w:rPr>
                            <w:rFonts w:ascii="Calibri" w:hAnsi="Calibri"/>
                            <w:kern w:val="24"/>
                            <w:sz w:val="16"/>
                            <w:szCs w:val="16"/>
                          </w:rPr>
                        </w:pPr>
                        <w:r w:rsidRPr="00F21283">
                          <w:rPr>
                            <w:rFonts w:ascii="Calibri" w:hAnsi="Calibri"/>
                            <w:kern w:val="24"/>
                            <w:sz w:val="16"/>
                            <w:szCs w:val="16"/>
                          </w:rPr>
                          <w:t>Leftover inner</w:t>
                        </w:r>
                        <w:r w:rsidR="00706F82" w:rsidRPr="00F21283">
                          <w:rPr>
                            <w:rFonts w:ascii="Calibri" w:hAnsi="Calibri"/>
                            <w:kern w:val="24"/>
                            <w:sz w:val="16"/>
                            <w:szCs w:val="16"/>
                          </w:rPr>
                          <w:t xml:space="preserve"> region, </w:t>
                        </w:r>
                      </w:p>
                      <w:p w14:paraId="5DEA76CD" w14:textId="77777777"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 xml:space="preserve">Needs FDSS </w:t>
                        </w:r>
                      </w:p>
                      <w:p w14:paraId="06DC81B3" w14:textId="19AADC0D"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 xml:space="preserve">MPR = </w:t>
                        </w:r>
                        <w:r w:rsidR="00D40870" w:rsidRPr="00F21283">
                          <w:rPr>
                            <w:rFonts w:ascii="Calibri" w:hAnsi="Calibri"/>
                            <w:kern w:val="24"/>
                            <w:sz w:val="16"/>
                            <w:szCs w:val="16"/>
                          </w:rPr>
                          <w:t>0</w:t>
                        </w:r>
                        <w:r w:rsidRPr="00F21283">
                          <w:rPr>
                            <w:rFonts w:ascii="Calibri" w:hAnsi="Calibri"/>
                            <w:kern w:val="24"/>
                            <w:sz w:val="16"/>
                            <w:szCs w:val="16"/>
                          </w:rPr>
                          <w:t xml:space="preserve"> dB (legacy </w:t>
                        </w:r>
                        <w:r w:rsidR="00D40870" w:rsidRPr="00F21283">
                          <w:rPr>
                            <w:rFonts w:ascii="Calibri" w:hAnsi="Calibri"/>
                            <w:kern w:val="24"/>
                            <w:sz w:val="16"/>
                            <w:szCs w:val="16"/>
                          </w:rPr>
                          <w:t>inner</w:t>
                        </w:r>
                        <w:r w:rsidRPr="00F21283">
                          <w:rPr>
                            <w:rFonts w:ascii="Calibri" w:hAnsi="Calibri"/>
                            <w:kern w:val="24"/>
                            <w:sz w:val="16"/>
                            <w:szCs w:val="16"/>
                          </w:rPr>
                          <w:t>)</w:t>
                        </w:r>
                        <w:r w:rsidR="00B536F5" w:rsidRPr="00B536F5">
                          <w:t xml:space="preserve"> </w:t>
                        </w:r>
                        <w:r w:rsidR="00B536F5" w:rsidRPr="00B536F5">
                          <w:rPr>
                            <w:rFonts w:ascii="Calibri" w:hAnsi="Calibri"/>
                            <w:kern w:val="24"/>
                            <w:sz w:val="16"/>
                            <w:szCs w:val="16"/>
                          </w:rPr>
                          <w:t>[0.5 dB may help feature adoption for PC2]</w:t>
                        </w:r>
                      </w:p>
                      <w:p w14:paraId="546860BB" w14:textId="77777777" w:rsidR="00706F82" w:rsidRPr="00F21283" w:rsidRDefault="00706F82" w:rsidP="00706F82">
                        <w:pPr>
                          <w:spacing w:after="0"/>
                          <w:rPr>
                            <w:rFonts w:ascii="Calibri" w:hAnsi="Calibri" w:cs="Calibri"/>
                            <w:kern w:val="24"/>
                            <w:sz w:val="16"/>
                            <w:szCs w:val="16"/>
                          </w:rPr>
                        </w:pPr>
                        <w:r w:rsidRPr="00F21283">
                          <w:rPr>
                            <w:rFonts w:ascii="Calibri" w:hAnsi="Calibri" w:cs="Calibri"/>
                            <w:kern w:val="24"/>
                            <w:sz w:val="16"/>
                            <w:szCs w:val="16"/>
                          </w:rPr>
                          <w:t>∆</w:t>
                        </w:r>
                        <w:r w:rsidRPr="00F21283">
                          <w:rPr>
                            <w:rFonts w:ascii="Calibri" w:hAnsi="Calibri"/>
                            <w:kern w:val="24"/>
                            <w:sz w:val="16"/>
                            <w:szCs w:val="16"/>
                          </w:rPr>
                          <w:t>P</w:t>
                        </w:r>
                        <w:r w:rsidRPr="00F21283">
                          <w:rPr>
                            <w:rFonts w:ascii="Calibri" w:hAnsi="Calibri"/>
                            <w:kern w:val="24"/>
                            <w:position w:val="-4"/>
                            <w:sz w:val="16"/>
                            <w:szCs w:val="16"/>
                            <w:vertAlign w:val="subscript"/>
                          </w:rPr>
                          <w:t>poweboost</w:t>
                        </w:r>
                        <w:r w:rsidRPr="00F21283">
                          <w:rPr>
                            <w:rFonts w:ascii="Calibri" w:hAnsi="Calibri"/>
                            <w:kern w:val="24"/>
                            <w:sz w:val="16"/>
                            <w:szCs w:val="16"/>
                          </w:rPr>
                          <w:t xml:space="preserve"> = 1 dB</w:t>
                        </w:r>
                      </w:p>
                      <w:p w14:paraId="4353C252" w14:textId="11CCDFC4"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Power target = legacy MPR0</w:t>
                        </w:r>
                        <w:r w:rsidR="00D40870" w:rsidRPr="00F21283">
                          <w:rPr>
                            <w:rFonts w:ascii="Calibri" w:hAnsi="Calibri"/>
                            <w:kern w:val="24"/>
                            <w:sz w:val="16"/>
                            <w:szCs w:val="16"/>
                          </w:rPr>
                          <w:t xml:space="preserve"> + 1 dB</w:t>
                        </w:r>
                        <w:r w:rsidR="00D05B10">
                          <w:rPr>
                            <w:rFonts w:ascii="Calibri" w:hAnsi="Calibri"/>
                            <w:kern w:val="24"/>
                            <w:sz w:val="16"/>
                            <w:szCs w:val="16"/>
                          </w:rPr>
                          <w:t xml:space="preserve"> [-0.5 dB]</w:t>
                        </w:r>
                      </w:p>
                      <w:p w14:paraId="7F529C33" w14:textId="77777777" w:rsidR="00706F82" w:rsidRPr="00F21283" w:rsidRDefault="00706F82" w:rsidP="00706F82">
                        <w:pPr>
                          <w:spacing w:after="0"/>
                        </w:pPr>
                        <w:r w:rsidRPr="00F21283">
                          <w:t> </w:t>
                        </w:r>
                      </w:p>
                      <w:p w14:paraId="1F3F5D9F" w14:textId="77777777"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 xml:space="preserve">Enhanced outer region, </w:t>
                        </w:r>
                      </w:p>
                      <w:p w14:paraId="5CF7516F" w14:textId="77777777"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Needs FDSS to transmit at legacy MPR0 level</w:t>
                        </w:r>
                      </w:p>
                      <w:p w14:paraId="16FC03C4" w14:textId="77777777" w:rsidR="00706F82" w:rsidRPr="00F21283" w:rsidRDefault="00706F82" w:rsidP="00706F82">
                        <w:pPr>
                          <w:spacing w:after="0"/>
                          <w:rPr>
                            <w:rFonts w:ascii="Calibri" w:hAnsi="Calibri"/>
                            <w:kern w:val="24"/>
                            <w:sz w:val="16"/>
                            <w:szCs w:val="16"/>
                          </w:rPr>
                        </w:pPr>
                        <w:r w:rsidRPr="00F21283">
                          <w:rPr>
                            <w:rFonts w:ascii="Calibri" w:hAnsi="Calibri"/>
                            <w:kern w:val="24"/>
                            <w:sz w:val="16"/>
                            <w:szCs w:val="16"/>
                          </w:rPr>
                          <w:t>MPR = 1 dB (legacy outer)</w:t>
                        </w:r>
                      </w:p>
                      <w:p w14:paraId="5D293404" w14:textId="77777777" w:rsidR="00706F82" w:rsidRPr="00F21283" w:rsidRDefault="00706F82" w:rsidP="00706F82">
                        <w:pPr>
                          <w:spacing w:after="0"/>
                          <w:rPr>
                            <w:rFonts w:ascii="Calibri" w:hAnsi="Calibri" w:cs="Calibri"/>
                            <w:kern w:val="24"/>
                            <w:sz w:val="16"/>
                            <w:szCs w:val="16"/>
                          </w:rPr>
                        </w:pPr>
                        <w:r w:rsidRPr="00F21283">
                          <w:rPr>
                            <w:rFonts w:ascii="Calibri" w:hAnsi="Calibri" w:cs="Calibri"/>
                            <w:kern w:val="24"/>
                            <w:sz w:val="16"/>
                            <w:szCs w:val="16"/>
                          </w:rPr>
                          <w:t>∆</w:t>
                        </w:r>
                        <w:r w:rsidRPr="00F21283">
                          <w:rPr>
                            <w:rFonts w:ascii="Calibri" w:hAnsi="Calibri"/>
                            <w:kern w:val="24"/>
                            <w:sz w:val="16"/>
                            <w:szCs w:val="16"/>
                          </w:rPr>
                          <w:t>P</w:t>
                        </w:r>
                        <w:r w:rsidRPr="00F21283">
                          <w:rPr>
                            <w:rFonts w:ascii="Calibri" w:hAnsi="Calibri"/>
                            <w:kern w:val="24"/>
                            <w:position w:val="-4"/>
                            <w:sz w:val="16"/>
                            <w:szCs w:val="16"/>
                            <w:vertAlign w:val="subscript"/>
                          </w:rPr>
                          <w:t>powerclass</w:t>
                        </w:r>
                        <w:r w:rsidRPr="00F21283">
                          <w:rPr>
                            <w:rFonts w:ascii="Calibri" w:hAnsi="Calibri"/>
                            <w:kern w:val="24"/>
                            <w:sz w:val="16"/>
                            <w:szCs w:val="16"/>
                          </w:rPr>
                          <w:t xml:space="preserve"> = -1</w:t>
                        </w:r>
                      </w:p>
                    </w:txbxContent>
                  </v:textbox>
                </v:shape>
                <w10:wrap type="square" anchorx="margin"/>
              </v:group>
            </w:pict>
          </mc:Fallback>
        </mc:AlternateContent>
      </w:r>
      <w:r w:rsidR="00387E82">
        <w:t>T</w:t>
      </w:r>
      <w:r w:rsidR="001C64EF">
        <w:t xml:space="preserve">he sub-regions </w:t>
      </w:r>
      <w:r w:rsidR="00387E82">
        <w:t xml:space="preserve">as </w:t>
      </w:r>
      <w:r w:rsidR="00EE76A8">
        <w:t>defined</w:t>
      </w:r>
      <w:r w:rsidR="00387E82">
        <w:t xml:space="preserve"> in this contribution </w:t>
      </w:r>
      <w:r w:rsidR="00EE76A8">
        <w:t>are</w:t>
      </w:r>
      <w:r w:rsidR="001B22B0">
        <w:t xml:space="preserve"> </w:t>
      </w:r>
      <w:r w:rsidR="001C64EF">
        <w:t>captured graphically in figure 2.3-4</w:t>
      </w:r>
      <w:r w:rsidR="00EE76A8">
        <w:t>, along with their power expectations.</w:t>
      </w:r>
      <w:r w:rsidR="005C15E9">
        <w:t xml:space="preserve"> </w:t>
      </w:r>
    </w:p>
    <w:p w14:paraId="707EAC7A" w14:textId="77777777" w:rsidR="001F2C91" w:rsidRDefault="001F2C91" w:rsidP="00642627">
      <w:pPr>
        <w:rPr>
          <w:b/>
          <w:bCs/>
        </w:rPr>
      </w:pPr>
    </w:p>
    <w:p w14:paraId="49BEE44B" w14:textId="4C90B48B" w:rsidR="00F81B54" w:rsidRDefault="00CD726D" w:rsidP="00F81B54">
      <w:r>
        <w:t>Note</w:t>
      </w:r>
      <w:r w:rsidR="005B02B1">
        <w:t xml:space="preserve"> that </w:t>
      </w:r>
      <w:r>
        <w:t xml:space="preserve">the UL power </w:t>
      </w:r>
      <w:r w:rsidR="005B02B1">
        <w:t xml:space="preserve">enhancement as proposed is limited to the FDSS enhancement area (which contains the inner enhancement area). </w:t>
      </w:r>
      <w:r w:rsidR="00F81B54">
        <w:t xml:space="preserve">One of the disadvantages of specifying the FDSS enhancement region based on a conservative PA and limiting the enhancement to this region is that it would preclude other UEs </w:t>
      </w:r>
      <w:r w:rsidR="0091614D">
        <w:t xml:space="preserve">with better performing PAs </w:t>
      </w:r>
      <w:r w:rsidR="00F81B54">
        <w:t xml:space="preserve">from doing better. To avoid this problem the FDSS enhancement region is better framed as a minimum region where the UE must demonstrate improved UL power. </w:t>
      </w:r>
      <w:r w:rsidR="00B06144">
        <w:t xml:space="preserve">This arrangement is consistent with the philosophy behind MPR, which is </w:t>
      </w:r>
      <w:r w:rsidR="00E731DB">
        <w:t>a</w:t>
      </w:r>
      <w:r w:rsidR="00B11AFA">
        <w:t xml:space="preserve"> </w:t>
      </w:r>
      <w:r w:rsidR="00600B10">
        <w:t xml:space="preserve">max. </w:t>
      </w:r>
      <w:r w:rsidR="00B11AFA">
        <w:t xml:space="preserve">backoff that is available to all UEs, but </w:t>
      </w:r>
      <w:r w:rsidR="00ED50D4">
        <w:t xml:space="preserve">at the same time </w:t>
      </w:r>
      <w:r w:rsidR="00B11AFA">
        <w:t xml:space="preserve">more capable UEs </w:t>
      </w:r>
      <w:r w:rsidR="00ED50D4">
        <w:t xml:space="preserve">are not </w:t>
      </w:r>
      <w:r w:rsidR="00600B10">
        <w:t>precluded from using less backoff.</w:t>
      </w:r>
    </w:p>
    <w:p w14:paraId="3B48EE9B" w14:textId="756C2EFC" w:rsidR="00F81B54" w:rsidRDefault="00F81B54" w:rsidP="00F81B54">
      <w:pPr>
        <w:rPr>
          <w:b/>
          <w:bCs/>
        </w:rPr>
      </w:pPr>
      <w:r w:rsidRPr="00A8741B">
        <w:rPr>
          <w:b/>
          <w:bCs/>
        </w:rPr>
        <w:t xml:space="preserve">Observation </w:t>
      </w:r>
      <w:r w:rsidR="00771318">
        <w:rPr>
          <w:b/>
          <w:bCs/>
        </w:rPr>
        <w:t>3</w:t>
      </w:r>
      <w:r w:rsidRPr="00A8741B">
        <w:rPr>
          <w:b/>
          <w:bCs/>
        </w:rPr>
        <w:t xml:space="preserve">: </w:t>
      </w:r>
      <w:r>
        <w:rPr>
          <w:b/>
          <w:bCs/>
        </w:rPr>
        <w:t xml:space="preserve">For maximizing network benefit, the enhancement area </w:t>
      </w:r>
      <w:r w:rsidR="0091614D">
        <w:rPr>
          <w:b/>
          <w:bCs/>
        </w:rPr>
        <w:t xml:space="preserve">should be framed as a </w:t>
      </w:r>
      <w:r w:rsidR="0091614D" w:rsidRPr="00045B76">
        <w:rPr>
          <w:b/>
          <w:bCs/>
          <w:i/>
          <w:iCs/>
        </w:rPr>
        <w:t>minimum</w:t>
      </w:r>
      <w:r w:rsidR="0091614D">
        <w:rPr>
          <w:b/>
          <w:bCs/>
        </w:rPr>
        <w:t xml:space="preserve"> area where the UE must demonstrate</w:t>
      </w:r>
      <w:r w:rsidR="00045B76">
        <w:rPr>
          <w:b/>
          <w:bCs/>
        </w:rPr>
        <w:t xml:space="preserve"> the enhancement</w:t>
      </w:r>
      <w:r w:rsidRPr="00A8741B">
        <w:rPr>
          <w:b/>
          <w:bCs/>
        </w:rPr>
        <w:t>.</w:t>
      </w:r>
    </w:p>
    <w:p w14:paraId="09E6AEF9" w14:textId="77777777" w:rsidR="00771318" w:rsidRDefault="00771318" w:rsidP="00771318">
      <w:r>
        <w:lastRenderedPageBreak/>
        <w:t xml:space="preserve">Further observation on the parameter definitions reveals that increasing P1 reduces the inner enhancement area and increasing P2 reduces the FDSS enhancement area: </w:t>
      </w:r>
    </w:p>
    <w:p w14:paraId="71D32FBD" w14:textId="63A6F835" w:rsidR="00771318" w:rsidRDefault="00771318" w:rsidP="00771318">
      <w:r w:rsidRPr="00A8741B">
        <w:rPr>
          <w:b/>
          <w:bCs/>
        </w:rPr>
        <w:t xml:space="preserve">Observation </w:t>
      </w:r>
      <w:r>
        <w:rPr>
          <w:b/>
          <w:bCs/>
        </w:rPr>
        <w:t>4</w:t>
      </w:r>
      <w:r w:rsidRPr="00A8741B">
        <w:rPr>
          <w:b/>
          <w:bCs/>
        </w:rPr>
        <w:t xml:space="preserve">: </w:t>
      </w:r>
      <w:r>
        <w:rPr>
          <w:b/>
          <w:bCs/>
        </w:rPr>
        <w:t xml:space="preserve">If parameters </w:t>
      </w:r>
      <w:r w:rsidRPr="00A8741B">
        <w:rPr>
          <w:b/>
          <w:bCs/>
        </w:rPr>
        <w:t>P1</w:t>
      </w:r>
      <w:r>
        <w:rPr>
          <w:b/>
          <w:bCs/>
        </w:rPr>
        <w:t xml:space="preserve"> and</w:t>
      </w:r>
      <w:r w:rsidRPr="00A8741B">
        <w:rPr>
          <w:b/>
          <w:bCs/>
        </w:rPr>
        <w:t xml:space="preserve"> P2</w:t>
      </w:r>
      <w:r>
        <w:rPr>
          <w:b/>
          <w:bCs/>
        </w:rPr>
        <w:t xml:space="preserve"> are each specified as a range, their maximum values set a minimum enhancement area.</w:t>
      </w:r>
    </w:p>
    <w:p w14:paraId="77F69695" w14:textId="421C2E68" w:rsidR="00F81B54" w:rsidRPr="006B0E96" w:rsidRDefault="0006672F" w:rsidP="00F81B54">
      <w:r>
        <w:t>To s</w:t>
      </w:r>
      <w:r w:rsidR="00E60D61">
        <w:t>pecif</w:t>
      </w:r>
      <w:r>
        <w:t>y</w:t>
      </w:r>
      <w:r w:rsidR="00E60D61">
        <w:t xml:space="preserve"> </w:t>
      </w:r>
      <w:r>
        <w:t xml:space="preserve">the enhancement consistent with the MPR philosophy, </w:t>
      </w:r>
      <w:r w:rsidR="00DF0539">
        <w:t xml:space="preserve">a UE would be allowed to support the enhancement </w:t>
      </w:r>
      <w:r w:rsidR="00045B76">
        <w:t xml:space="preserve"> </w:t>
      </w:r>
      <w:r w:rsidR="007C2A88">
        <w:t xml:space="preserve">with smaller P1 and P2 than those associated with the minimum enhancement area. </w:t>
      </w:r>
      <w:r w:rsidR="00056823">
        <w:t xml:space="preserve">For P2, a similar consideration is required as for P1, i.e. evaluation over </w:t>
      </w:r>
      <w:r w:rsidR="00330B65">
        <w:t xml:space="preserve">a conservative PA model. </w:t>
      </w:r>
      <w:r w:rsidR="00AB3E4D">
        <w:t>In Annex2, we have included the boosting potential with mild FDSS for the most conservative PA model we have studied, i.e.</w:t>
      </w:r>
      <w:r w:rsidR="00330B65">
        <w:t>,</w:t>
      </w:r>
      <w:r w:rsidR="00AB3E4D">
        <w:t xml:space="preserve"> the FDD PC2 (700 MHz) one referenced in the section 2.1. </w:t>
      </w:r>
      <w:r w:rsidR="00330B65">
        <w:t>This</w:t>
      </w:r>
      <w:r w:rsidR="00AB3E4D">
        <w:t xml:space="preserve"> PA model yields </w:t>
      </w:r>
      <w:r w:rsidR="00330B65">
        <w:t xml:space="preserve">a </w:t>
      </w:r>
      <w:r w:rsidR="00AB3E4D">
        <w:t xml:space="preserve">lower slope parameter of slightly less than 5. This </w:t>
      </w:r>
      <w:r w:rsidR="00330B65">
        <w:t xml:space="preserve">value </w:t>
      </w:r>
      <w:r w:rsidR="00AB3E4D">
        <w:t>can be conservatively chosen as 4.5, which yields a P2 parameter value of 2/4.5, or 4/9.</w:t>
      </w:r>
      <w:r w:rsidR="00B12CCC">
        <w:t xml:space="preserve"> This reasoning can be summarized as:</w:t>
      </w:r>
    </w:p>
    <w:p w14:paraId="49FBD002" w14:textId="0E527EA4" w:rsidR="00F81B54" w:rsidRPr="009168AB" w:rsidRDefault="00F81B54" w:rsidP="00F81B54">
      <w:pPr>
        <w:rPr>
          <w:b/>
          <w:bCs/>
        </w:rPr>
      </w:pPr>
      <w:r>
        <w:rPr>
          <w:b/>
          <w:bCs/>
          <w:noProof/>
        </w:rPr>
        <w:t>Proposal</w:t>
      </w:r>
      <w:r w:rsidRPr="001D1D53">
        <w:rPr>
          <w:b/>
          <w:bCs/>
        </w:rPr>
        <w:t xml:space="preserve"> </w:t>
      </w:r>
      <w:r w:rsidR="00773356">
        <w:rPr>
          <w:b/>
          <w:bCs/>
        </w:rPr>
        <w:t>3</w:t>
      </w:r>
      <w:r w:rsidRPr="001D1D53">
        <w:rPr>
          <w:b/>
          <w:bCs/>
        </w:rPr>
        <w:t xml:space="preserve">: The </w:t>
      </w:r>
      <w:r>
        <w:rPr>
          <w:b/>
          <w:bCs/>
        </w:rPr>
        <w:t xml:space="preserve">minimum </w:t>
      </w:r>
      <w:r w:rsidRPr="001D1D53">
        <w:rPr>
          <w:b/>
          <w:bCs/>
        </w:rPr>
        <w:t>region</w:t>
      </w:r>
      <w:r>
        <w:rPr>
          <w:b/>
          <w:bCs/>
        </w:rPr>
        <w:t xml:space="preserve"> that can support UL enhancement when the UE selectively uses FDSS is derived from the </w:t>
      </w:r>
      <w:r w:rsidRPr="009168AB">
        <w:rPr>
          <w:b/>
          <w:bCs/>
        </w:rPr>
        <w:t>enhanced inner region as:</w:t>
      </w:r>
    </w:p>
    <w:p w14:paraId="7CE16A9E" w14:textId="2FEC23BD" w:rsidR="00AE75CD" w:rsidRDefault="00F81B54" w:rsidP="00AE75CD">
      <w:pPr>
        <w:pStyle w:val="EQ"/>
        <w:jc w:val="center"/>
        <w:rPr>
          <w:b/>
          <w:bCs/>
        </w:rPr>
      </w:pPr>
      <w:r w:rsidRPr="009168AB">
        <w:rPr>
          <w:b/>
          <w:bCs/>
        </w:rPr>
        <w:t>RB</w:t>
      </w:r>
      <w:r w:rsidRPr="009168AB">
        <w:rPr>
          <w:b/>
          <w:bCs/>
          <w:vertAlign w:val="subscript"/>
        </w:rPr>
        <w:t>Start,Low,enh</w:t>
      </w:r>
      <w:r w:rsidRPr="009168AB">
        <w:rPr>
          <w:b/>
          <w:bCs/>
        </w:rPr>
        <w:t xml:space="preserve"> = max(</w:t>
      </w:r>
      <w:r>
        <w:rPr>
          <w:b/>
          <w:bCs/>
        </w:rPr>
        <w:t xml:space="preserve">1, </w:t>
      </w:r>
      <w:r w:rsidRPr="003655D6">
        <w:rPr>
          <w:b/>
          <w:bCs/>
          <w:highlight w:val="yellow"/>
        </w:rPr>
        <w:t>P1</w:t>
      </w:r>
      <w:r w:rsidRPr="009168AB">
        <w:rPr>
          <w:b/>
          <w:bCs/>
        </w:rPr>
        <w:t xml:space="preserve">, </w:t>
      </w:r>
      <w:r w:rsidRPr="009168AB">
        <w:rPr>
          <w:b/>
          <w:bCs/>
          <w:highlight w:val="yellow"/>
        </w:rPr>
        <w:t>P2</w:t>
      </w:r>
      <w:r w:rsidRPr="009168AB">
        <w:rPr>
          <w:b/>
          <w:bCs/>
        </w:rPr>
        <w:t>*floor(L</w:t>
      </w:r>
      <w:r w:rsidRPr="009168AB">
        <w:rPr>
          <w:b/>
          <w:bCs/>
          <w:vertAlign w:val="subscript"/>
        </w:rPr>
        <w:t>CRB</w:t>
      </w:r>
      <w:r w:rsidRPr="009168AB">
        <w:rPr>
          <w:b/>
          <w:bCs/>
        </w:rPr>
        <w:t>/2))</w:t>
      </w:r>
    </w:p>
    <w:p w14:paraId="5C67BC8F" w14:textId="1A02EA40" w:rsidR="00F81B54" w:rsidRPr="009168AB" w:rsidRDefault="00F81B54" w:rsidP="00AE75CD">
      <w:pPr>
        <w:pStyle w:val="EQ"/>
        <w:jc w:val="center"/>
        <w:rPr>
          <w:b/>
          <w:bCs/>
        </w:rPr>
      </w:pPr>
      <w:r w:rsidRPr="009168AB">
        <w:rPr>
          <w:b/>
          <w:bCs/>
        </w:rPr>
        <w:t>RB</w:t>
      </w:r>
      <w:r w:rsidRPr="009168AB">
        <w:rPr>
          <w:b/>
          <w:bCs/>
          <w:vertAlign w:val="subscript"/>
        </w:rPr>
        <w:t>Start,High,enh</w:t>
      </w:r>
      <w:r w:rsidRPr="009168AB">
        <w:rPr>
          <w:b/>
          <w:bCs/>
        </w:rPr>
        <w:t xml:space="preserve"> = N</w:t>
      </w:r>
      <w:r w:rsidRPr="009168AB">
        <w:rPr>
          <w:b/>
          <w:bCs/>
          <w:vertAlign w:val="subscript"/>
        </w:rPr>
        <w:t>RB</w:t>
      </w:r>
      <w:r w:rsidRPr="009168AB">
        <w:rPr>
          <w:b/>
          <w:bCs/>
        </w:rPr>
        <w:t xml:space="preserve"> – RB</w:t>
      </w:r>
      <w:r w:rsidRPr="009168AB">
        <w:rPr>
          <w:b/>
          <w:bCs/>
          <w:vertAlign w:val="subscript"/>
        </w:rPr>
        <w:t>Start,Low,enh</w:t>
      </w:r>
      <w:r w:rsidRPr="009168AB">
        <w:rPr>
          <w:b/>
          <w:bCs/>
        </w:rPr>
        <w:t xml:space="preserve"> – L</w:t>
      </w:r>
      <w:r w:rsidRPr="009168AB">
        <w:rPr>
          <w:b/>
          <w:bCs/>
          <w:vertAlign w:val="subscript"/>
        </w:rPr>
        <w:t>CRB</w:t>
      </w:r>
    </w:p>
    <w:p w14:paraId="0608F92B" w14:textId="1123E24E" w:rsidR="00AE75CD" w:rsidRDefault="00F81B54" w:rsidP="00AE75CD">
      <w:pPr>
        <w:jc w:val="center"/>
        <w:rPr>
          <w:b/>
          <w:bCs/>
        </w:rPr>
      </w:pPr>
      <w:r w:rsidRPr="009168AB">
        <w:rPr>
          <w:b/>
          <w:bCs/>
        </w:rPr>
        <w:t>Where</w:t>
      </w:r>
      <w:r>
        <w:rPr>
          <w:b/>
          <w:bCs/>
        </w:rPr>
        <w:t>:</w:t>
      </w:r>
    </w:p>
    <w:p w14:paraId="12B9A001" w14:textId="17AC76D6" w:rsidR="00F81B54" w:rsidRDefault="00F81B54" w:rsidP="00AE75CD">
      <w:pPr>
        <w:jc w:val="center"/>
        <w:rPr>
          <w:b/>
          <w:bCs/>
        </w:rPr>
      </w:pPr>
      <w:r w:rsidRPr="00F10B4E">
        <w:rPr>
          <w:b/>
          <w:bCs/>
        </w:rPr>
        <w:t xml:space="preserve">P1 </w:t>
      </w:r>
      <w:r>
        <w:rPr>
          <w:b/>
          <w:bCs/>
        </w:rPr>
        <w:t>&lt;</w:t>
      </w:r>
      <w:r w:rsidRPr="00F10B4E">
        <w:rPr>
          <w:b/>
          <w:bCs/>
        </w:rPr>
        <w:t>= min(12, ceil (2+NRB/25))</w:t>
      </w:r>
    </w:p>
    <w:p w14:paraId="40ABA46F" w14:textId="344EA78D" w:rsidR="002F56D5" w:rsidRPr="00F10B4E" w:rsidRDefault="002F56D5" w:rsidP="002F56D5">
      <w:pPr>
        <w:jc w:val="center"/>
        <w:rPr>
          <w:b/>
          <w:bCs/>
        </w:rPr>
      </w:pPr>
      <w:r w:rsidRPr="009168AB">
        <w:rPr>
          <w:b/>
          <w:bCs/>
        </w:rPr>
        <w:t>P2</w:t>
      </w:r>
      <w:r>
        <w:rPr>
          <w:b/>
          <w:bCs/>
        </w:rPr>
        <w:t xml:space="preserve"> &lt;=</w:t>
      </w:r>
      <w:r w:rsidRPr="009168AB">
        <w:rPr>
          <w:b/>
          <w:bCs/>
        </w:rPr>
        <w:t xml:space="preserve"> [</w:t>
      </w:r>
      <w:r>
        <w:rPr>
          <w:b/>
          <w:bCs/>
        </w:rPr>
        <w:t>4/9</w:t>
      </w:r>
      <w:r w:rsidRPr="00F10B4E">
        <w:rPr>
          <w:b/>
          <w:bCs/>
        </w:rPr>
        <w:t>]</w:t>
      </w:r>
    </w:p>
    <w:p w14:paraId="0EBF4585" w14:textId="6D500BF6" w:rsidR="00032015" w:rsidRDefault="00F731D3" w:rsidP="00032015">
      <w:pPr>
        <w:pStyle w:val="Heading2"/>
      </w:pPr>
      <w:r>
        <w:t>To enable FDSS based enhancement or not</w:t>
      </w:r>
    </w:p>
    <w:p w14:paraId="4ABF793D" w14:textId="07B5C8B3" w:rsidR="00883DFB" w:rsidRDefault="00F86859" w:rsidP="00D51B93">
      <w:pPr>
        <w:spacing w:after="0"/>
        <w:rPr>
          <w:b/>
          <w:bCs/>
        </w:rPr>
      </w:pPr>
      <w:r>
        <w:t>The</w:t>
      </w:r>
      <w:r w:rsidR="00FC76E8">
        <w:t xml:space="preserve"> minimum</w:t>
      </w:r>
      <w:r>
        <w:t xml:space="preserve"> number of waveforms that benefit from</w:t>
      </w:r>
      <w:r w:rsidR="00D11898">
        <w:t xml:space="preserve"> </w:t>
      </w:r>
      <w:r>
        <w:t>t</w:t>
      </w:r>
      <w:r w:rsidR="00A2539B">
        <w:t xml:space="preserve">he </w:t>
      </w:r>
      <w:r w:rsidR="00816D1E">
        <w:t xml:space="preserve">proposed </w:t>
      </w:r>
      <w:r w:rsidR="00B865F6">
        <w:t xml:space="preserve">enhancements </w:t>
      </w:r>
      <w:r w:rsidR="00D11898">
        <w:t>is</w:t>
      </w:r>
      <w:r w:rsidR="004C38CB">
        <w:t xml:space="preserve"> shown</w:t>
      </w:r>
      <w:r w:rsidR="00883DFB" w:rsidRPr="00883DFB">
        <w:t xml:space="preserve"> graphically below</w:t>
      </w:r>
      <w:r w:rsidR="0081189C">
        <w:t xml:space="preserve"> in fi</w:t>
      </w:r>
      <w:r w:rsidR="00B54DE3">
        <w:t>g</w:t>
      </w:r>
      <w:r w:rsidR="0081189C">
        <w:t>ure 2.</w:t>
      </w:r>
      <w:r w:rsidR="00D11898">
        <w:t>4</w:t>
      </w:r>
      <w:r w:rsidR="00DE673E">
        <w:t>-</w:t>
      </w:r>
      <w:r w:rsidR="000039D4">
        <w:t>1</w:t>
      </w:r>
      <w:r w:rsidR="00ED1870">
        <w:t>.</w:t>
      </w:r>
      <w:r w:rsidR="00D4549A">
        <w:t xml:space="preserve"> </w:t>
      </w:r>
      <w:r w:rsidR="00816D1E">
        <w:t xml:space="preserve">All </w:t>
      </w:r>
      <w:r w:rsidR="005347F8">
        <w:t xml:space="preserve">possible </w:t>
      </w:r>
      <w:r w:rsidR="00816D1E">
        <w:t>waveforms are considered</w:t>
      </w:r>
      <w:r w:rsidR="005347F8">
        <w:t xml:space="preserve"> in the tally below</w:t>
      </w:r>
      <w:r w:rsidR="00816D1E">
        <w:t xml:space="preserve">, </w:t>
      </w:r>
      <w:r w:rsidR="007F3A0B">
        <w:t>although it is not clear that the enhancement is useful for wider allocations.</w:t>
      </w:r>
    </w:p>
    <w:p w14:paraId="0A9CAAD6" w14:textId="25A095E4" w:rsidR="00883DFB" w:rsidRPr="0025672F" w:rsidRDefault="00883DFB">
      <w:pPr>
        <w:spacing w:after="0"/>
        <w:rPr>
          <w:b/>
          <w:bCs/>
        </w:rPr>
      </w:pPr>
      <w:r>
        <w:rPr>
          <w:b/>
          <w:bCs/>
          <w:noProof/>
        </w:rPr>
        <mc:AlternateContent>
          <mc:Choice Requires="wpc">
            <w:drawing>
              <wp:inline distT="0" distB="0" distL="0" distR="0" wp14:anchorId="29D3B62F" wp14:editId="3AB73293">
                <wp:extent cx="6042990" cy="2451100"/>
                <wp:effectExtent l="0" t="0" r="0" b="6350"/>
                <wp:docPr id="265" name="Canvas 26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3" name="Text Box 223"/>
                        <wps:cNvSpPr txBox="1"/>
                        <wps:spPr>
                          <a:xfrm>
                            <a:off x="1940012" y="2159579"/>
                            <a:ext cx="2250326" cy="251460"/>
                          </a:xfrm>
                          <a:prstGeom prst="rect">
                            <a:avLst/>
                          </a:prstGeom>
                          <a:solidFill>
                            <a:schemeClr val="lt1"/>
                          </a:solidFill>
                          <a:ln w="6350">
                            <a:solidFill>
                              <a:prstClr val="black"/>
                            </a:solidFill>
                          </a:ln>
                        </wps:spPr>
                        <wps:txbx>
                          <w:txbxContent>
                            <w:p w14:paraId="73EB985D" w14:textId="67148AD2" w:rsidR="00B54DE3" w:rsidRPr="00AF3DB9" w:rsidRDefault="00B54DE3" w:rsidP="00B54DE3">
                              <w:pPr>
                                <w:jc w:val="center"/>
                                <w:rPr>
                                  <w:sz w:val="18"/>
                                  <w:szCs w:val="18"/>
                                </w:rPr>
                              </w:pPr>
                              <w:r w:rsidRPr="00AF3DB9">
                                <w:rPr>
                                  <w:sz w:val="18"/>
                                  <w:szCs w:val="18"/>
                                </w:rPr>
                                <w:t>Figure 2.</w:t>
                              </w:r>
                              <w:r w:rsidR="00D11898">
                                <w:rPr>
                                  <w:sz w:val="18"/>
                                  <w:szCs w:val="18"/>
                                </w:rPr>
                                <w:t>4</w:t>
                              </w:r>
                              <w:r w:rsidRPr="00AF3DB9">
                                <w:rPr>
                                  <w:sz w:val="18"/>
                                  <w:szCs w:val="18"/>
                                </w:rPr>
                                <w:t>-</w:t>
                              </w:r>
                              <w:r w:rsidR="000039D4">
                                <w:rPr>
                                  <w:sz w:val="18"/>
                                  <w:szCs w:val="18"/>
                                </w:rPr>
                                <w:t>1</w:t>
                              </w:r>
                              <w:r w:rsidR="00445068" w:rsidRPr="00445068">
                                <w:rPr>
                                  <w:sz w:val="18"/>
                                  <w:szCs w:val="18"/>
                                </w:rPr>
                                <w:t xml:space="preserve"> </w:t>
                              </w:r>
                              <w:r w:rsidR="000039D4">
                                <w:rPr>
                                  <w:sz w:val="18"/>
                                  <w:szCs w:val="18"/>
                                </w:rPr>
                                <w:t>Enhancement footprint</w:t>
                              </w:r>
                              <w:r w:rsidR="00445068" w:rsidRPr="00AC74BB">
                                <w:rPr>
                                  <w:sz w:val="18"/>
                                  <w:szCs w:val="18"/>
                                  <w:highlight w:val="yellow"/>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182672" name="Picture 18182672"/>
                          <pic:cNvPicPr>
                            <a:picLocks noChangeAspect="1"/>
                          </pic:cNvPicPr>
                        </pic:nvPicPr>
                        <pic:blipFill>
                          <a:blip r:embed="rId22"/>
                          <a:stretch>
                            <a:fillRect/>
                          </a:stretch>
                        </pic:blipFill>
                        <pic:spPr>
                          <a:xfrm>
                            <a:off x="3294124" y="0"/>
                            <a:ext cx="2743200" cy="2057400"/>
                          </a:xfrm>
                          <a:prstGeom prst="rect">
                            <a:avLst/>
                          </a:prstGeom>
                        </pic:spPr>
                      </pic:pic>
                      <pic:pic xmlns:pic="http://schemas.openxmlformats.org/drawingml/2006/picture">
                        <pic:nvPicPr>
                          <pic:cNvPr id="2124007732" name="Picture 2124007732"/>
                          <pic:cNvPicPr>
                            <a:picLocks noChangeAspect="1"/>
                          </pic:cNvPicPr>
                        </pic:nvPicPr>
                        <pic:blipFill>
                          <a:blip r:embed="rId23"/>
                          <a:stretch>
                            <a:fillRect/>
                          </a:stretch>
                        </pic:blipFill>
                        <pic:spPr>
                          <a:xfrm>
                            <a:off x="0" y="0"/>
                            <a:ext cx="2743200" cy="2057400"/>
                          </a:xfrm>
                          <a:prstGeom prst="rect">
                            <a:avLst/>
                          </a:prstGeom>
                        </pic:spPr>
                      </pic:pic>
                    </wpc:wpc>
                  </a:graphicData>
                </a:graphic>
              </wp:inline>
            </w:drawing>
          </mc:Choice>
          <mc:Fallback>
            <w:pict>
              <v:group w14:anchorId="29D3B62F" id="Canvas 265" o:spid="_x0000_s1157" editas="canvas" style="width:475.85pt;height:193pt;mso-position-horizontal-relative:char;mso-position-vertical-relative:line" coordsize="60426,24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">
                <v:shape id="_x0000_s1158" type="#_x0000_t75" style="position:absolute;width:60426;height:24511;visibility:visible;mso-wrap-style:square" filled="t">
                  <v:fill o:detectmouseclick="t"/>
                  <v:path o:connecttype="none"/>
                </v:shape>
                <v:shape id="Text Box 223" o:spid="_x0000_s1159" type="#_x0000_t202" style="position:absolute;left:19400;top:21595;width:22503;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" fillcolor="white [3201]" strokeweight=".5pt">
                  <v:textbox>
                    <w:txbxContent>
                      <w:p w14:paraId="73EB985D" w14:textId="67148AD2" w:rsidR="00B54DE3" w:rsidRPr="00AF3DB9" w:rsidRDefault="00B54DE3" w:rsidP="00B54DE3">
                        <w:pPr>
                          <w:jc w:val="center"/>
                          <w:rPr>
                            <w:sz w:val="18"/>
                            <w:szCs w:val="18"/>
                          </w:rPr>
                        </w:pPr>
                        <w:r w:rsidRPr="00AF3DB9">
                          <w:rPr>
                            <w:sz w:val="18"/>
                            <w:szCs w:val="18"/>
                          </w:rPr>
                          <w:t>Figure 2.</w:t>
                        </w:r>
                        <w:r w:rsidR="00D11898">
                          <w:rPr>
                            <w:sz w:val="18"/>
                            <w:szCs w:val="18"/>
                          </w:rPr>
                          <w:t>4</w:t>
                        </w:r>
                        <w:r w:rsidRPr="00AF3DB9">
                          <w:rPr>
                            <w:sz w:val="18"/>
                            <w:szCs w:val="18"/>
                          </w:rPr>
                          <w:t>-</w:t>
                        </w:r>
                        <w:r w:rsidR="000039D4">
                          <w:rPr>
                            <w:sz w:val="18"/>
                            <w:szCs w:val="18"/>
                          </w:rPr>
                          <w:t>1</w:t>
                        </w:r>
                        <w:r w:rsidR="00445068" w:rsidRPr="00445068">
                          <w:rPr>
                            <w:sz w:val="18"/>
                            <w:szCs w:val="18"/>
                          </w:rPr>
                          <w:t xml:space="preserve"> </w:t>
                        </w:r>
                        <w:r w:rsidR="000039D4">
                          <w:rPr>
                            <w:sz w:val="18"/>
                            <w:szCs w:val="18"/>
                          </w:rPr>
                          <w:t>Enhancement footprint</w:t>
                        </w:r>
                        <w:r w:rsidR="00445068" w:rsidRPr="00AC74BB">
                          <w:rPr>
                            <w:sz w:val="18"/>
                            <w:szCs w:val="18"/>
                            <w:highlight w:val="yellow"/>
                          </w:rPr>
                          <w:t xml:space="preserve"> </w:t>
                        </w:r>
                      </w:p>
                    </w:txbxContent>
                  </v:textbox>
                </v:shape>
                <v:shape id="Picture 18182672" o:spid="_x0000_s1160" type="#_x0000_t75" style="position:absolute;left:32941;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">
                  <v:imagedata r:id="rId24" o:title=""/>
                </v:shape>
                <v:shape id="Picture 2124007732" o:spid="_x0000_s1161"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">
                  <v:imagedata r:id="rId25" o:title=""/>
                </v:shape>
                <w10:anchorlock/>
              </v:group>
            </w:pict>
          </mc:Fallback>
        </mc:AlternateContent>
      </w:r>
    </w:p>
    <w:p w14:paraId="180E4BF9" w14:textId="5A5808CA" w:rsidR="00D51B93" w:rsidRDefault="00D51B93" w:rsidP="00D51B93">
      <w:pPr>
        <w:spacing w:after="0"/>
      </w:pPr>
      <w:r>
        <w:t>If the enhancement is limited to using only the legacy waveform with no FDSS</w:t>
      </w:r>
      <w:r w:rsidR="000628AD">
        <w:t xml:space="preserve"> i.e. boost only</w:t>
      </w:r>
      <w:r>
        <w:t>, the blue curve shows that between 30 and 40% of the waveforms can be enhanced. If FDSS is enabled, the additional number of waveforms enhanced for each channel BW is increased approximately 33%</w:t>
      </w:r>
      <w:r w:rsidR="00F07E99">
        <w:t xml:space="preserve"> over the boost-only estimate</w:t>
      </w:r>
      <w:r>
        <w:t xml:space="preserve">.  The additional enhancement is difficult to ignore, and FDSS is identified as a target technique for the enhancement; it therefore follows that both enhancements </w:t>
      </w:r>
      <w:r w:rsidR="00621708">
        <w:t>should be</w:t>
      </w:r>
      <w:r>
        <w:t xml:space="preserve"> defined for Rel-18 in RAN4</w:t>
      </w:r>
    </w:p>
    <w:p w14:paraId="7666D30F" w14:textId="77777777" w:rsidR="000B4BA9" w:rsidRDefault="000B4BA9" w:rsidP="00D51B93">
      <w:pPr>
        <w:spacing w:after="0"/>
      </w:pPr>
    </w:p>
    <w:p w14:paraId="5037478B" w14:textId="31C1E8DA" w:rsidR="00D51B93" w:rsidRPr="000547E6" w:rsidRDefault="00D51B93" w:rsidP="00D51B93">
      <w:pPr>
        <w:spacing w:after="0"/>
        <w:rPr>
          <w:b/>
          <w:bCs/>
        </w:rPr>
      </w:pPr>
      <w:r w:rsidRPr="000547E6">
        <w:rPr>
          <w:b/>
          <w:bCs/>
        </w:rPr>
        <w:t xml:space="preserve">Proposal </w:t>
      </w:r>
      <w:r w:rsidR="00773356">
        <w:rPr>
          <w:b/>
          <w:bCs/>
        </w:rPr>
        <w:t>4</w:t>
      </w:r>
      <w:r w:rsidRPr="000547E6">
        <w:rPr>
          <w:b/>
          <w:bCs/>
        </w:rPr>
        <w:t xml:space="preserve">: Define </w:t>
      </w:r>
      <w:r w:rsidR="00621708">
        <w:rPr>
          <w:b/>
          <w:bCs/>
        </w:rPr>
        <w:t xml:space="preserve">as a package, </w:t>
      </w:r>
      <w:r w:rsidRPr="000547E6">
        <w:rPr>
          <w:b/>
          <w:bCs/>
        </w:rPr>
        <w:t>an enhancement based on the legacy waveform</w:t>
      </w:r>
      <w:r w:rsidR="004A6015">
        <w:rPr>
          <w:b/>
          <w:bCs/>
        </w:rPr>
        <w:t xml:space="preserve"> as well as </w:t>
      </w:r>
      <w:r w:rsidRPr="000547E6">
        <w:rPr>
          <w:b/>
          <w:bCs/>
        </w:rPr>
        <w:t xml:space="preserve">a complementary enhancement based on use of FDSS </w:t>
      </w:r>
    </w:p>
    <w:p w14:paraId="1BD4C2FD" w14:textId="77777777" w:rsidR="00D63299" w:rsidRDefault="00D63299" w:rsidP="00D63299">
      <w:pPr>
        <w:pStyle w:val="Heading2"/>
      </w:pPr>
      <w:r>
        <w:t>DFT-s-BPSK</w:t>
      </w:r>
    </w:p>
    <w:p w14:paraId="4C49246C" w14:textId="77777777" w:rsidR="00D63299" w:rsidRDefault="00D63299" w:rsidP="00D63299">
      <w:r>
        <w:t xml:space="preserve">DFT-s-BPSK is only enabled for very low MCS, and in a coverage enhancement feature, it would be incomplete to not consider DFT-s-BPSK alongside DFT-s-QPSK. This allows continuity in feature support at low MCS which ultimately would help the scheduler. </w:t>
      </w:r>
    </w:p>
    <w:p w14:paraId="7CA4136B" w14:textId="3EFD9997" w:rsidR="000B4BA9" w:rsidRDefault="000B4BA9" w:rsidP="00D6096D">
      <w:r>
        <w:lastRenderedPageBreak/>
        <w:t>The key therefore is to investigate if BPSK support is</w:t>
      </w:r>
      <w:r w:rsidR="000E088F">
        <w:t xml:space="preserve"> automatically</w:t>
      </w:r>
      <w:r>
        <w:t xml:space="preserve"> implied by </w:t>
      </w:r>
      <w:r w:rsidR="003C4F7D">
        <w:t xml:space="preserve">support for DFT-s-QPSK. </w:t>
      </w:r>
      <w:r w:rsidR="000E088F">
        <w:t>As shown before [1], s</w:t>
      </w:r>
      <w:r w:rsidR="003C4F7D">
        <w:t>ignificant UL Tx power enhancements can be realized for FDSS+DFT-s-BPSK, like for DFT-s-QPSK. Figure 2.</w:t>
      </w:r>
      <w:r w:rsidR="00D63299">
        <w:t>6</w:t>
      </w:r>
      <w:r w:rsidR="003C4F7D">
        <w:t>-1 shows the enhancement possibilities in more detail.</w:t>
      </w:r>
      <w:r w:rsidR="00EA6135">
        <w:t xml:space="preserve"> (Ignore the missing data in the upper right figure)</w:t>
      </w:r>
    </w:p>
    <w:p w14:paraId="048DB087" w14:textId="77777777" w:rsidR="00D6096D" w:rsidRDefault="00D6096D" w:rsidP="00D6096D">
      <w:r>
        <w:rPr>
          <w:noProof/>
        </w:rPr>
        <mc:AlternateContent>
          <mc:Choice Requires="wpc">
            <w:drawing>
              <wp:inline distT="0" distB="0" distL="0" distR="0" wp14:anchorId="57020CD7" wp14:editId="3E875AD7">
                <wp:extent cx="6115685" cy="5327374"/>
                <wp:effectExtent l="0" t="0" r="0" b="6985"/>
                <wp:docPr id="198" name="Canvas 19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9" name="Text Box 189"/>
                        <wps:cNvSpPr txBox="1"/>
                        <wps:spPr>
                          <a:xfrm>
                            <a:off x="850789" y="4594654"/>
                            <a:ext cx="4925170" cy="533628"/>
                          </a:xfrm>
                          <a:prstGeom prst="rect">
                            <a:avLst/>
                          </a:prstGeom>
                          <a:solidFill>
                            <a:schemeClr val="lt1"/>
                          </a:solidFill>
                          <a:ln w="6350">
                            <a:solidFill>
                              <a:prstClr val="black"/>
                            </a:solidFill>
                          </a:ln>
                        </wps:spPr>
                        <wps:txbx>
                          <w:txbxContent>
                            <w:p w14:paraId="78A2CDBE" w14:textId="0F5EA6AE" w:rsidR="00D6096D" w:rsidRDefault="00D6096D" w:rsidP="00D6096D">
                              <w:pPr>
                                <w:jc w:val="center"/>
                              </w:pPr>
                              <w:r>
                                <w:t>Figure 2.</w:t>
                              </w:r>
                              <w:r w:rsidR="00D63299">
                                <w:t>6</w:t>
                              </w:r>
                              <w:r>
                                <w:t xml:space="preserve">-1: </w:t>
                              </w:r>
                              <w:r w:rsidR="00E94E5B">
                                <w:t>Relative performance of DFT-</w:t>
                              </w:r>
                              <w:r w:rsidR="00FD74E0">
                                <w:t>s-pi2BPSK(right) and DFT-s-QPSK (left), with (bottom) and without mild FDSS(top)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 name="TextBox 23"/>
                        <wps:cNvSpPr txBox="1"/>
                        <wps:spPr>
                          <a:xfrm>
                            <a:off x="205171" y="3138418"/>
                            <a:ext cx="469265" cy="546735"/>
                          </a:xfrm>
                          <a:prstGeom prst="rect">
                            <a:avLst/>
                          </a:prstGeom>
                          <a:noFill/>
                        </wps:spPr>
                        <wps:txbx>
                          <w:txbxContent>
                            <w:p w14:paraId="7DFAA4CC" w14:textId="3A079E8A" w:rsidR="00D6096D" w:rsidRPr="00A22DA1" w:rsidRDefault="00D6096D" w:rsidP="00D6096D">
                              <w:pPr>
                                <w:rPr>
                                  <w:rFonts w:asciiTheme="minorHAnsi" w:hAnsi="Calibri" w:cstheme="minorBidi"/>
                                  <w:b/>
                                  <w:bCs/>
                                  <w:color w:val="FF0000"/>
                                  <w:kern w:val="24"/>
                                  <w:sz w:val="22"/>
                                  <w:szCs w:val="22"/>
                                </w:rPr>
                              </w:pPr>
                              <w:r w:rsidRPr="00A22DA1">
                                <w:rPr>
                                  <w:rFonts w:asciiTheme="minorHAnsi" w:hAnsi="Calibri" w:cstheme="minorBidi"/>
                                  <w:b/>
                                  <w:bCs/>
                                  <w:color w:val="FF0000"/>
                                  <w:kern w:val="24"/>
                                  <w:sz w:val="22"/>
                                  <w:szCs w:val="22"/>
                                </w:rPr>
                                <w:t xml:space="preserve">Mild </w:t>
                              </w:r>
                              <w:r w:rsidR="00B91A5D">
                                <w:rPr>
                                  <w:rFonts w:asciiTheme="minorHAnsi" w:hAnsi="Calibri" w:cstheme="minorBidi"/>
                                  <w:b/>
                                  <w:bCs/>
                                  <w:color w:val="FF0000"/>
                                  <w:kern w:val="24"/>
                                  <w:sz w:val="22"/>
                                  <w:szCs w:val="22"/>
                                </w:rPr>
                                <w:t>FDSS</w:t>
                              </w:r>
                            </w:p>
                          </w:txbxContent>
                        </wps:txbx>
                        <wps:bodyPr wrap="square" rtlCol="0">
                          <a:spAutoFit/>
                        </wps:bodyPr>
                      </wps:wsp>
                      <wps:wsp>
                        <wps:cNvPr id="197" name="TextBox 25"/>
                        <wps:cNvSpPr txBox="1"/>
                        <wps:spPr>
                          <a:xfrm>
                            <a:off x="100700" y="1160814"/>
                            <a:ext cx="565785" cy="515620"/>
                          </a:xfrm>
                          <a:prstGeom prst="rect">
                            <a:avLst/>
                          </a:prstGeom>
                          <a:noFill/>
                        </wps:spPr>
                        <wps:txbx>
                          <w:txbxContent>
                            <w:p w14:paraId="3FA61D32" w14:textId="77777777" w:rsidR="00D6096D" w:rsidRPr="00A22DA1" w:rsidRDefault="00D6096D" w:rsidP="00D6096D">
                              <w:pPr>
                                <w:rPr>
                                  <w:rFonts w:asciiTheme="minorHAnsi" w:hAnsi="Calibri" w:cstheme="minorBidi"/>
                                  <w:b/>
                                  <w:bCs/>
                                  <w:color w:val="FF0000"/>
                                  <w:kern w:val="24"/>
                                </w:rPr>
                              </w:pPr>
                              <w:r w:rsidRPr="00A22DA1">
                                <w:rPr>
                                  <w:rFonts w:asciiTheme="minorHAnsi" w:hAnsi="Calibri" w:cstheme="minorBidi"/>
                                  <w:b/>
                                  <w:bCs/>
                                  <w:color w:val="FF0000"/>
                                  <w:kern w:val="24"/>
                                </w:rPr>
                                <w:t>No FDSS</w:t>
                              </w:r>
                            </w:p>
                          </w:txbxContent>
                        </wps:txbx>
                        <wps:bodyPr wrap="square" rtlCol="0">
                          <a:spAutoFit/>
                        </wps:bodyPr>
                      </wps:wsp>
                      <pic:pic xmlns:pic="http://schemas.openxmlformats.org/drawingml/2006/picture">
                        <pic:nvPicPr>
                          <pic:cNvPr id="1023399621" name="Picture 1023399621">
                            <a:extLst>
                              <a:ext uri="{FF2B5EF4-FFF2-40B4-BE49-F238E27FC236}">
                                <a16:creationId xmlns:a16="http://schemas.microsoft.com/office/drawing/2014/main" id="{C06B869D-68EC-BD4A-D27C-ACEE5A395272}"/>
                              </a:ext>
                            </a:extLst>
                          </pic:cNvPr>
                          <pic:cNvPicPr>
                            <a:picLocks noChangeAspect="1"/>
                          </pic:cNvPicPr>
                        </pic:nvPicPr>
                        <pic:blipFill>
                          <a:blip r:embed="rId26"/>
                          <a:stretch>
                            <a:fillRect/>
                          </a:stretch>
                        </pic:blipFill>
                        <pic:spPr>
                          <a:xfrm>
                            <a:off x="688884" y="373727"/>
                            <a:ext cx="2743200" cy="2057400"/>
                          </a:xfrm>
                          <a:prstGeom prst="rect">
                            <a:avLst/>
                          </a:prstGeom>
                        </pic:spPr>
                      </pic:pic>
                      <wps:wsp>
                        <wps:cNvPr id="1133930505" name="TextBox 25"/>
                        <wps:cNvSpPr txBox="1"/>
                        <wps:spPr>
                          <a:xfrm>
                            <a:off x="1674845" y="20965"/>
                            <a:ext cx="797560" cy="360680"/>
                          </a:xfrm>
                          <a:prstGeom prst="rect">
                            <a:avLst/>
                          </a:prstGeom>
                          <a:noFill/>
                        </wps:spPr>
                        <wps:txbx>
                          <w:txbxContent>
                            <w:p w14:paraId="6867FB3C" w14:textId="041C7576" w:rsidR="002B0FED" w:rsidRPr="00A22DA1" w:rsidRDefault="002B0FED" w:rsidP="002B0FED">
                              <w:pPr>
                                <w:rPr>
                                  <w:rFonts w:ascii="Calibri" w:hAnsi="Calibri"/>
                                  <w:b/>
                                  <w:bCs/>
                                  <w:color w:val="FF0000"/>
                                  <w:kern w:val="24"/>
                                </w:rPr>
                              </w:pPr>
                              <w:r w:rsidRPr="00A22DA1">
                                <w:rPr>
                                  <w:rFonts w:ascii="Calibri" w:hAnsi="Calibri"/>
                                  <w:b/>
                                  <w:bCs/>
                                  <w:color w:val="FF0000"/>
                                  <w:kern w:val="24"/>
                                </w:rPr>
                                <w:t>DFT-s-QPSK</w:t>
                              </w:r>
                            </w:p>
                          </w:txbxContent>
                        </wps:txbx>
                        <wps:bodyPr wrap="square" rtlCol="0">
                          <a:spAutoFit/>
                        </wps:bodyPr>
                      </wps:wsp>
                      <wps:wsp>
                        <wps:cNvPr id="1256129346" name="TextBox 25"/>
                        <wps:cNvSpPr txBox="1"/>
                        <wps:spPr>
                          <a:xfrm>
                            <a:off x="4394191" y="19"/>
                            <a:ext cx="797560" cy="360680"/>
                          </a:xfrm>
                          <a:prstGeom prst="rect">
                            <a:avLst/>
                          </a:prstGeom>
                          <a:noFill/>
                        </wps:spPr>
                        <wps:txbx>
                          <w:txbxContent>
                            <w:p w14:paraId="6478B6F7" w14:textId="0DC7E3AB" w:rsidR="002B0FED" w:rsidRPr="00A22DA1" w:rsidRDefault="002B0FED" w:rsidP="002B0FED">
                              <w:pPr>
                                <w:rPr>
                                  <w:rFonts w:ascii="Calibri" w:hAnsi="Calibri"/>
                                  <w:b/>
                                  <w:bCs/>
                                  <w:color w:val="FF0000"/>
                                  <w:kern w:val="24"/>
                                </w:rPr>
                              </w:pPr>
                              <w:r w:rsidRPr="00A22DA1">
                                <w:rPr>
                                  <w:rFonts w:ascii="Calibri" w:hAnsi="Calibri"/>
                                  <w:b/>
                                  <w:bCs/>
                                  <w:color w:val="FF0000"/>
                                  <w:kern w:val="24"/>
                                </w:rPr>
                                <w:t>DFT-s-BPSK</w:t>
                              </w:r>
                            </w:p>
                          </w:txbxContent>
                        </wps:txbx>
                        <wps:bodyPr wrap="square" rtlCol="0">
                          <a:spAutoFit/>
                        </wps:bodyPr>
                      </wps:wsp>
                      <pic:pic xmlns:pic="http://schemas.openxmlformats.org/drawingml/2006/picture">
                        <pic:nvPicPr>
                          <pic:cNvPr id="1425615942" name="Picture 1425615942">
                            <a:extLst>
                              <a:ext uri="{FF2B5EF4-FFF2-40B4-BE49-F238E27FC236}">
                                <a16:creationId xmlns:a16="http://schemas.microsoft.com/office/drawing/2014/main" id="{36170E49-63DB-E251-350A-2CA4FEC21492}"/>
                              </a:ext>
                            </a:extLst>
                          </pic:cNvPr>
                          <pic:cNvPicPr>
                            <a:picLocks noChangeAspect="1"/>
                          </pic:cNvPicPr>
                        </pic:nvPicPr>
                        <pic:blipFill>
                          <a:blip r:embed="rId27"/>
                          <a:stretch>
                            <a:fillRect/>
                          </a:stretch>
                        </pic:blipFill>
                        <pic:spPr>
                          <a:xfrm>
                            <a:off x="674436" y="2462025"/>
                            <a:ext cx="2743200" cy="2057400"/>
                          </a:xfrm>
                          <a:prstGeom prst="rect">
                            <a:avLst/>
                          </a:prstGeom>
                        </pic:spPr>
                      </pic:pic>
                      <pic:pic xmlns:pic="http://schemas.openxmlformats.org/drawingml/2006/picture">
                        <pic:nvPicPr>
                          <pic:cNvPr id="1734987181" name="Picture 1734987181">
                            <a:extLst>
                              <a:ext uri="{FF2B5EF4-FFF2-40B4-BE49-F238E27FC236}">
                                <a16:creationId xmlns:a16="http://schemas.microsoft.com/office/drawing/2014/main" id="{B0F6210D-C14D-9A43-F83E-017AC4A52325}"/>
                              </a:ext>
                            </a:extLst>
                          </pic:cNvPr>
                          <pic:cNvPicPr>
                            <a:picLocks noChangeAspect="1"/>
                          </pic:cNvPicPr>
                        </pic:nvPicPr>
                        <pic:blipFill>
                          <a:blip r:embed="rId28"/>
                          <a:stretch>
                            <a:fillRect/>
                          </a:stretch>
                        </pic:blipFill>
                        <pic:spPr>
                          <a:xfrm>
                            <a:off x="3372485" y="354929"/>
                            <a:ext cx="2743200" cy="2057400"/>
                          </a:xfrm>
                          <a:prstGeom prst="rect">
                            <a:avLst/>
                          </a:prstGeom>
                        </pic:spPr>
                      </pic:pic>
                      <pic:pic xmlns:pic="http://schemas.openxmlformats.org/drawingml/2006/picture">
                        <pic:nvPicPr>
                          <pic:cNvPr id="36866823" name="Picture 36866823">
                            <a:extLst>
                              <a:ext uri="{FF2B5EF4-FFF2-40B4-BE49-F238E27FC236}">
                                <a16:creationId xmlns:a16="http://schemas.microsoft.com/office/drawing/2014/main" id="{173E94AC-1B06-92B3-4727-1868AAC392FC}"/>
                              </a:ext>
                            </a:extLst>
                          </pic:cNvPr>
                          <pic:cNvPicPr>
                            <a:picLocks noChangeAspect="1"/>
                          </pic:cNvPicPr>
                        </pic:nvPicPr>
                        <pic:blipFill>
                          <a:blip r:embed="rId29"/>
                          <a:stretch>
                            <a:fillRect/>
                          </a:stretch>
                        </pic:blipFill>
                        <pic:spPr>
                          <a:xfrm>
                            <a:off x="3372485" y="2446121"/>
                            <a:ext cx="2743200" cy="2057400"/>
                          </a:xfrm>
                          <a:prstGeom prst="rect">
                            <a:avLst/>
                          </a:prstGeom>
                        </pic:spPr>
                      </pic:pic>
                    </wpc:wpc>
                  </a:graphicData>
                </a:graphic>
              </wp:inline>
            </w:drawing>
          </mc:Choice>
          <mc:Fallback>
            <w:pict>
              <v:group w14:anchorId="57020CD7" id="Canvas 198" o:spid="_x0000_s1162" editas="canvas" style="width:481.55pt;height:419.5pt;mso-position-horizontal-relative:char;mso-position-vertical-relative:line" coordsize="61156,532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">
                <v:shape id="_x0000_s1163" type="#_x0000_t75" style="position:absolute;width:61156;height:53270;visibility:visible;mso-wrap-style:square" filled="t">
                  <v:fill o:detectmouseclick="t"/>
                  <v:path o:connecttype="none"/>
                </v:shape>
                <v:shape id="Text Box 189" o:spid="_x0000_s1164" type="#_x0000_t202" style="position:absolute;left:8507;top:45946;width:49252;height:5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" fillcolor="white [3201]" strokeweight=".5pt">
                  <v:textbox>
                    <w:txbxContent>
                      <w:p w14:paraId="78A2CDBE" w14:textId="0F5EA6AE" w:rsidR="00D6096D" w:rsidRDefault="00D6096D" w:rsidP="00D6096D">
                        <w:pPr>
                          <w:jc w:val="center"/>
                        </w:pPr>
                        <w:r>
                          <w:t>Figure 2.</w:t>
                        </w:r>
                        <w:r w:rsidR="00D63299">
                          <w:t>6</w:t>
                        </w:r>
                        <w:r>
                          <w:t xml:space="preserve">-1: </w:t>
                        </w:r>
                        <w:r w:rsidR="00E94E5B">
                          <w:t>Relative performance of DFT-</w:t>
                        </w:r>
                        <w:r w:rsidR="00FD74E0">
                          <w:t>s-pi2BPSK(right) and DFT-s-QPSK (left), with (bottom) and without mild FDSS(top)</w:t>
                        </w:r>
                      </w:p>
                    </w:txbxContent>
                  </v:textbox>
                </v:shape>
                <v:shape id="TextBox 23" o:spid="_x0000_s1165" type="#_x0000_t202" style="position:absolute;left:2051;top:31384;width:4693;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" filled="f" stroked="f">
                  <v:textbox style="mso-fit-shape-to-text:t">
                    <w:txbxContent>
                      <w:p w14:paraId="7DFAA4CC" w14:textId="3A079E8A" w:rsidR="00D6096D" w:rsidRPr="00A22DA1" w:rsidRDefault="00D6096D" w:rsidP="00D6096D">
                        <w:pPr>
                          <w:rPr>
                            <w:rFonts w:asciiTheme="minorHAnsi" w:hAnsi="Calibri" w:cstheme="minorBidi"/>
                            <w:b/>
                            <w:bCs/>
                            <w:color w:val="FF0000"/>
                            <w:kern w:val="24"/>
                            <w:sz w:val="22"/>
                            <w:szCs w:val="22"/>
                          </w:rPr>
                        </w:pPr>
                        <w:r w:rsidRPr="00A22DA1">
                          <w:rPr>
                            <w:rFonts w:asciiTheme="minorHAnsi" w:hAnsi="Calibri" w:cstheme="minorBidi"/>
                            <w:b/>
                            <w:bCs/>
                            <w:color w:val="FF0000"/>
                            <w:kern w:val="24"/>
                            <w:sz w:val="22"/>
                            <w:szCs w:val="22"/>
                          </w:rPr>
                          <w:t xml:space="preserve">Mild </w:t>
                        </w:r>
                        <w:r w:rsidR="00B91A5D">
                          <w:rPr>
                            <w:rFonts w:asciiTheme="minorHAnsi" w:hAnsi="Calibri" w:cstheme="minorBidi"/>
                            <w:b/>
                            <w:bCs/>
                            <w:color w:val="FF0000"/>
                            <w:kern w:val="24"/>
                            <w:sz w:val="22"/>
                            <w:szCs w:val="22"/>
                          </w:rPr>
                          <w:t>FDSS</w:t>
                        </w:r>
                      </w:p>
                    </w:txbxContent>
                  </v:textbox>
                </v:shape>
                <v:shape id="TextBox 25" o:spid="_x0000_s1166" type="#_x0000_t202" style="position:absolute;left:1007;top:11608;width:5657;height:5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" filled="f" stroked="f">
                  <v:textbox style="mso-fit-shape-to-text:t">
                    <w:txbxContent>
                      <w:p w14:paraId="3FA61D32" w14:textId="77777777" w:rsidR="00D6096D" w:rsidRPr="00A22DA1" w:rsidRDefault="00D6096D" w:rsidP="00D6096D">
                        <w:pPr>
                          <w:rPr>
                            <w:rFonts w:asciiTheme="minorHAnsi" w:hAnsi="Calibri" w:cstheme="minorBidi"/>
                            <w:b/>
                            <w:bCs/>
                            <w:color w:val="FF0000"/>
                            <w:kern w:val="24"/>
                          </w:rPr>
                        </w:pPr>
                        <w:r w:rsidRPr="00A22DA1">
                          <w:rPr>
                            <w:rFonts w:asciiTheme="minorHAnsi" w:hAnsi="Calibri" w:cstheme="minorBidi"/>
                            <w:b/>
                            <w:bCs/>
                            <w:color w:val="FF0000"/>
                            <w:kern w:val="24"/>
                          </w:rPr>
                          <w:t>No FDSS</w:t>
                        </w:r>
                      </w:p>
                    </w:txbxContent>
                  </v:textbox>
                </v:shape>
                <v:shape id="Picture 1023399621" o:spid="_x0000_s1167" type="#_x0000_t75" style="position:absolute;left:6888;top:373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">
                  <v:imagedata r:id="rId30" o:title=""/>
                </v:shape>
                <v:shape id="TextBox 25" o:spid="_x0000_s1168" type="#_x0000_t202" style="position:absolute;left:16748;top:209;width:7976;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" filled="f" stroked="f">
                  <v:textbox style="mso-fit-shape-to-text:t">
                    <w:txbxContent>
                      <w:p w14:paraId="6867FB3C" w14:textId="041C7576" w:rsidR="002B0FED" w:rsidRPr="00A22DA1" w:rsidRDefault="002B0FED" w:rsidP="002B0FED">
                        <w:pPr>
                          <w:rPr>
                            <w:rFonts w:ascii="Calibri" w:hAnsi="Calibri"/>
                            <w:b/>
                            <w:bCs/>
                            <w:color w:val="FF0000"/>
                            <w:kern w:val="24"/>
                          </w:rPr>
                        </w:pPr>
                        <w:r w:rsidRPr="00A22DA1">
                          <w:rPr>
                            <w:rFonts w:ascii="Calibri" w:hAnsi="Calibri"/>
                            <w:b/>
                            <w:bCs/>
                            <w:color w:val="FF0000"/>
                            <w:kern w:val="24"/>
                          </w:rPr>
                          <w:t>DFT-s-QPSK</w:t>
                        </w:r>
                      </w:p>
                    </w:txbxContent>
                  </v:textbox>
                </v:shape>
                <v:shape id="TextBox 25" o:spid="_x0000_s1169" type="#_x0000_t202" style="position:absolute;left:43941;width:7976;height:3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" filled="f" stroked="f">
                  <v:textbox style="mso-fit-shape-to-text:t">
                    <w:txbxContent>
                      <w:p w14:paraId="6478B6F7" w14:textId="0DC7E3AB" w:rsidR="002B0FED" w:rsidRPr="00A22DA1" w:rsidRDefault="002B0FED" w:rsidP="002B0FED">
                        <w:pPr>
                          <w:rPr>
                            <w:rFonts w:ascii="Calibri" w:hAnsi="Calibri"/>
                            <w:b/>
                            <w:bCs/>
                            <w:color w:val="FF0000"/>
                            <w:kern w:val="24"/>
                          </w:rPr>
                        </w:pPr>
                        <w:r w:rsidRPr="00A22DA1">
                          <w:rPr>
                            <w:rFonts w:ascii="Calibri" w:hAnsi="Calibri"/>
                            <w:b/>
                            <w:bCs/>
                            <w:color w:val="FF0000"/>
                            <w:kern w:val="24"/>
                          </w:rPr>
                          <w:t>DFT-s-BPSK</w:t>
                        </w:r>
                      </w:p>
                    </w:txbxContent>
                  </v:textbox>
                </v:shape>
                <v:shape id="Picture 1425615942" o:spid="_x0000_s1170" type="#_x0000_t75" style="position:absolute;left:6744;top:24620;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">
                  <v:imagedata r:id="rId31" o:title=""/>
                </v:shape>
                <v:shape id="Picture 1734987181" o:spid="_x0000_s1171" type="#_x0000_t75" style="position:absolute;left:33724;top:3549;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">
                  <v:imagedata r:id="rId32" o:title=""/>
                </v:shape>
                <v:shape id="Picture 36866823" o:spid="_x0000_s1172" type="#_x0000_t75" style="position:absolute;left:33724;top:24461;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">
                  <v:imagedata r:id="rId33" o:title=""/>
                </v:shape>
                <w10:anchorlock/>
              </v:group>
            </w:pict>
          </mc:Fallback>
        </mc:AlternateContent>
      </w:r>
    </w:p>
    <w:p w14:paraId="4ED7DD24" w14:textId="691D11C6" w:rsidR="002B5838" w:rsidRDefault="002B5838" w:rsidP="002B5838">
      <w:r>
        <w:t>The main observation is that DFT-s-BPSK has higher boost potential even with the legacy waveform, and furthermore, lends itself even more readily to FDSS. It is therefore a low-risk proposition for a UE to also support the enhancement for DFT-s-pi/2 BPSK if it already supports the enhancement for DFT-s-QPSK. A quick way to see this is to look at the relative area of bright yellow.</w:t>
      </w:r>
    </w:p>
    <w:p w14:paraId="5C1DEC07" w14:textId="2B62501E" w:rsidR="00744A76" w:rsidRPr="005C4259" w:rsidRDefault="00744A76" w:rsidP="002B5838">
      <w:pPr>
        <w:rPr>
          <w:b/>
          <w:bCs/>
        </w:rPr>
      </w:pPr>
      <w:r w:rsidRPr="005C4259">
        <w:rPr>
          <w:b/>
          <w:bCs/>
        </w:rPr>
        <w:t xml:space="preserve">Observation 5: </w:t>
      </w:r>
      <w:r w:rsidR="00E63EEB" w:rsidRPr="005C4259">
        <w:rPr>
          <w:b/>
          <w:bCs/>
        </w:rPr>
        <w:t>If a UE can support DFT-s-</w:t>
      </w:r>
      <w:r w:rsidR="00053F82">
        <w:rPr>
          <w:b/>
          <w:bCs/>
        </w:rPr>
        <w:t>Q</w:t>
      </w:r>
      <w:r w:rsidR="00E63EEB" w:rsidRPr="005C4259">
        <w:rPr>
          <w:b/>
          <w:bCs/>
        </w:rPr>
        <w:t xml:space="preserve">PSK enhancement with FDSS, it </w:t>
      </w:r>
      <w:r w:rsidR="005C4259" w:rsidRPr="005C4259">
        <w:rPr>
          <w:b/>
          <w:bCs/>
        </w:rPr>
        <w:t>can typically meet the same requirements with DFT-s-BPSK with additional margin.</w:t>
      </w:r>
    </w:p>
    <w:p w14:paraId="4AB9DA8C" w14:textId="1D973FB1" w:rsidR="00D6096D" w:rsidRPr="00C96D1C" w:rsidRDefault="00D6096D" w:rsidP="00D6096D">
      <w:pPr>
        <w:rPr>
          <w:b/>
          <w:bCs/>
        </w:rPr>
      </w:pPr>
      <w:r w:rsidRPr="00C96D1C">
        <w:rPr>
          <w:b/>
          <w:bCs/>
        </w:rPr>
        <w:t xml:space="preserve">Proposal </w:t>
      </w:r>
      <w:r w:rsidR="00773356">
        <w:rPr>
          <w:b/>
          <w:bCs/>
        </w:rPr>
        <w:t>5</w:t>
      </w:r>
      <w:r w:rsidRPr="00C96D1C">
        <w:rPr>
          <w:b/>
          <w:bCs/>
        </w:rPr>
        <w:t xml:space="preserve">: </w:t>
      </w:r>
      <w:r>
        <w:rPr>
          <w:b/>
          <w:bCs/>
        </w:rPr>
        <w:t xml:space="preserve">For completeness, RAN4 </w:t>
      </w:r>
      <w:r w:rsidR="00B708C4">
        <w:rPr>
          <w:b/>
          <w:bCs/>
        </w:rPr>
        <w:t>includes</w:t>
      </w:r>
      <w:r>
        <w:rPr>
          <w:b/>
          <w:bCs/>
        </w:rPr>
        <w:t xml:space="preserve"> pi/2 BPSK as part of the Rel-18 coverage enhancement</w:t>
      </w:r>
      <w:r w:rsidRPr="00C96D1C">
        <w:rPr>
          <w:b/>
          <w:bCs/>
        </w:rPr>
        <w:t xml:space="preserve">. </w:t>
      </w:r>
    </w:p>
    <w:p w14:paraId="74D3B3BA" w14:textId="77777777" w:rsidR="00D6096D" w:rsidRPr="0025672F" w:rsidRDefault="00D6096D" w:rsidP="0025672F">
      <w:pPr>
        <w:spacing w:after="0"/>
        <w:rPr>
          <w:b/>
          <w:bCs/>
        </w:rPr>
      </w:pPr>
    </w:p>
    <w:p w14:paraId="53889FBB" w14:textId="20BFF69E" w:rsidR="00447C26" w:rsidRPr="00CE364D" w:rsidRDefault="00447C26" w:rsidP="00447C26">
      <w:pPr>
        <w:pStyle w:val="Heading1"/>
        <w:rPr>
          <w:lang w:val="en-US"/>
        </w:rPr>
      </w:pPr>
      <w:r>
        <w:rPr>
          <w:lang w:val="en-US"/>
        </w:rPr>
        <w:t>Conclusions</w:t>
      </w:r>
    </w:p>
    <w:p w14:paraId="2F10EF7D" w14:textId="3D20E366" w:rsidR="009422FE" w:rsidRPr="00892858" w:rsidRDefault="00AE14F2" w:rsidP="00A72920">
      <w:r w:rsidRPr="00892858">
        <w:t>See draft</w:t>
      </w:r>
      <w:r w:rsidR="000D7145">
        <w:t xml:space="preserve"> </w:t>
      </w:r>
      <w:r w:rsidRPr="00892858">
        <w:t xml:space="preserve">CR </w:t>
      </w:r>
      <w:r w:rsidR="004D3DF0">
        <w:t>[</w:t>
      </w:r>
      <w:r w:rsidR="00E27524">
        <w:t>4</w:t>
      </w:r>
      <w:r w:rsidR="004D3DF0">
        <w:t>]</w:t>
      </w:r>
      <w:r w:rsidR="000D7145">
        <w:t xml:space="preserve"> </w:t>
      </w:r>
      <w:r w:rsidRPr="00892858">
        <w:t>listed in the references</w:t>
      </w:r>
      <w:r w:rsidR="000D7145">
        <w:t xml:space="preserve"> where the observations</w:t>
      </w:r>
      <w:r w:rsidR="00E27524">
        <w:t xml:space="preserve"> and </w:t>
      </w:r>
      <w:r w:rsidR="003949BB">
        <w:t>proposals</w:t>
      </w:r>
      <w:r w:rsidR="000D7145">
        <w:t xml:space="preserve"> are </w:t>
      </w:r>
      <w:r w:rsidR="006A2574">
        <w:t xml:space="preserve">captured </w:t>
      </w:r>
      <w:r w:rsidR="003949BB">
        <w:t>as a</w:t>
      </w:r>
      <w:r w:rsidR="006A2574">
        <w:t xml:space="preserve"> feature proposal.</w:t>
      </w:r>
    </w:p>
    <w:p w14:paraId="3DD37995" w14:textId="77777777" w:rsidR="003E099B" w:rsidRPr="000B430F" w:rsidRDefault="003E099B" w:rsidP="003E099B">
      <w:pPr>
        <w:spacing w:after="0"/>
        <w:rPr>
          <w:b/>
          <w:bCs/>
        </w:rPr>
      </w:pPr>
      <w:r w:rsidRPr="000B430F">
        <w:rPr>
          <w:b/>
          <w:bCs/>
        </w:rPr>
        <w:t xml:space="preserve">Observation 1: The value of RB offset parameter P1 has dependence on PA characteristics, even after </w:t>
      </w:r>
      <w:r>
        <w:rPr>
          <w:b/>
          <w:bCs/>
        </w:rPr>
        <w:t xml:space="preserve">the RAN4 </w:t>
      </w:r>
      <w:r w:rsidRPr="000B430F">
        <w:rPr>
          <w:b/>
          <w:bCs/>
        </w:rPr>
        <w:t>power normalization.</w:t>
      </w:r>
      <w:r>
        <w:rPr>
          <w:b/>
          <w:bCs/>
        </w:rPr>
        <w:t xml:space="preserve"> The values are similar across PC2 and PC3.</w:t>
      </w:r>
    </w:p>
    <w:p w14:paraId="389F436E" w14:textId="77777777" w:rsidR="00892858" w:rsidRPr="001D1D53" w:rsidRDefault="00892858" w:rsidP="00892858">
      <w:pPr>
        <w:spacing w:after="0"/>
        <w:rPr>
          <w:b/>
          <w:bCs/>
        </w:rPr>
      </w:pPr>
    </w:p>
    <w:p w14:paraId="341C422B" w14:textId="77777777" w:rsidR="00EE582F" w:rsidRPr="000B430F" w:rsidRDefault="00EE582F" w:rsidP="00EE582F">
      <w:pPr>
        <w:spacing w:after="0"/>
        <w:rPr>
          <w:b/>
          <w:bCs/>
        </w:rPr>
      </w:pPr>
      <w:r w:rsidRPr="000B430F">
        <w:rPr>
          <w:b/>
          <w:bCs/>
        </w:rPr>
        <w:t xml:space="preserve">Observation </w:t>
      </w:r>
      <w:r>
        <w:rPr>
          <w:b/>
          <w:bCs/>
        </w:rPr>
        <w:t>2</w:t>
      </w:r>
      <w:r w:rsidRPr="000B430F">
        <w:rPr>
          <w:b/>
          <w:bCs/>
        </w:rPr>
        <w:t xml:space="preserve">: </w:t>
      </w:r>
      <w:r>
        <w:rPr>
          <w:b/>
          <w:bCs/>
        </w:rPr>
        <w:t xml:space="preserve">For PC2, simulation data for boosted performance is well aligned with lab observations. </w:t>
      </w:r>
    </w:p>
    <w:p w14:paraId="19076EE4" w14:textId="77777777" w:rsidR="00EE582F" w:rsidRDefault="00EE582F" w:rsidP="00892858">
      <w:pPr>
        <w:spacing w:after="0"/>
        <w:rPr>
          <w:b/>
          <w:bCs/>
        </w:rPr>
      </w:pPr>
    </w:p>
    <w:p w14:paraId="3F9CA535" w14:textId="77777777" w:rsidR="00EE582F" w:rsidRPr="0062465C" w:rsidRDefault="00EE582F" w:rsidP="00EE582F">
      <w:pPr>
        <w:pStyle w:val="EQ"/>
        <w:rPr>
          <w:b/>
          <w:bCs/>
        </w:rPr>
      </w:pPr>
      <w:r>
        <w:rPr>
          <w:b/>
          <w:bCs/>
        </w:rPr>
        <w:t>Proposal</w:t>
      </w:r>
      <w:r w:rsidRPr="001D1D53">
        <w:rPr>
          <w:b/>
          <w:bCs/>
        </w:rPr>
        <w:t xml:space="preserve"> 1: The enhanced inner region</w:t>
      </w:r>
      <w:r>
        <w:rPr>
          <w:b/>
          <w:bCs/>
        </w:rPr>
        <w:t xml:space="preserve"> that can support 1 dB boost without FDSS is defined as the legacy inner region that is retracted by the parameter ‘P1’:</w:t>
      </w:r>
      <w:r w:rsidRPr="0062465C">
        <w:rPr>
          <w:b/>
          <w:bCs/>
        </w:rPr>
        <w:t xml:space="preserve"> </w:t>
      </w:r>
    </w:p>
    <w:p w14:paraId="777AC169" w14:textId="77777777" w:rsidR="00EE582F" w:rsidRPr="000547E6" w:rsidRDefault="00EE582F" w:rsidP="00EE582F">
      <w:pPr>
        <w:pStyle w:val="EQ"/>
        <w:jc w:val="center"/>
        <w:rPr>
          <w:b/>
          <w:bCs/>
        </w:rPr>
      </w:pPr>
      <w:r w:rsidRPr="000547E6">
        <w:rPr>
          <w:b/>
          <w:bCs/>
        </w:rPr>
        <w:t>RB</w:t>
      </w:r>
      <w:r w:rsidRPr="000547E6">
        <w:rPr>
          <w:b/>
          <w:bCs/>
          <w:vertAlign w:val="subscript"/>
        </w:rPr>
        <w:t xml:space="preserve">Start,Low,enhInner  </w:t>
      </w:r>
      <w:r w:rsidRPr="000547E6">
        <w:rPr>
          <w:b/>
          <w:bCs/>
        </w:rPr>
        <w:t>≤  RB</w:t>
      </w:r>
      <w:r w:rsidRPr="000547E6">
        <w:rPr>
          <w:b/>
          <w:bCs/>
          <w:vertAlign w:val="subscript"/>
        </w:rPr>
        <w:t xml:space="preserve">Start,enh  </w:t>
      </w:r>
      <w:r w:rsidRPr="000547E6">
        <w:rPr>
          <w:b/>
          <w:bCs/>
        </w:rPr>
        <w:t>≤  RB</w:t>
      </w:r>
      <w:r w:rsidRPr="000547E6">
        <w:rPr>
          <w:b/>
          <w:bCs/>
          <w:vertAlign w:val="subscript"/>
        </w:rPr>
        <w:t>Start,High,enhInner</w:t>
      </w:r>
      <w:r w:rsidRPr="000547E6">
        <w:rPr>
          <w:b/>
          <w:bCs/>
        </w:rPr>
        <w:t xml:space="preserve">, </w:t>
      </w:r>
    </w:p>
    <w:p w14:paraId="3B5ACD36" w14:textId="77777777" w:rsidR="00EE582F" w:rsidRPr="000547E6" w:rsidRDefault="00EE582F" w:rsidP="00EE582F">
      <w:pPr>
        <w:pStyle w:val="EQ"/>
        <w:rPr>
          <w:b/>
          <w:bCs/>
        </w:rPr>
      </w:pPr>
      <w:r w:rsidRPr="000547E6">
        <w:rPr>
          <w:b/>
          <w:bCs/>
        </w:rPr>
        <w:t>where:</w:t>
      </w:r>
    </w:p>
    <w:p w14:paraId="257F5208" w14:textId="2BD25C95" w:rsidR="00EE582F" w:rsidRPr="000547E6" w:rsidRDefault="00EE582F" w:rsidP="005334F4">
      <w:pPr>
        <w:pStyle w:val="EQ"/>
        <w:ind w:left="284"/>
        <w:jc w:val="center"/>
        <w:rPr>
          <w:b/>
          <w:bCs/>
        </w:rPr>
      </w:pPr>
      <w:r w:rsidRPr="000547E6">
        <w:rPr>
          <w:b/>
          <w:bCs/>
        </w:rPr>
        <w:t>RB</w:t>
      </w:r>
      <w:r w:rsidRPr="000547E6">
        <w:rPr>
          <w:b/>
          <w:bCs/>
          <w:vertAlign w:val="subscript"/>
        </w:rPr>
        <w:t>Start,Low,enhInner</w:t>
      </w:r>
      <w:r w:rsidRPr="000547E6">
        <w:rPr>
          <w:b/>
          <w:bCs/>
        </w:rPr>
        <w:t xml:space="preserve"> = max(1, floor(L</w:t>
      </w:r>
      <w:r w:rsidRPr="000547E6">
        <w:rPr>
          <w:b/>
          <w:bCs/>
          <w:vertAlign w:val="subscript"/>
        </w:rPr>
        <w:t>CRB</w:t>
      </w:r>
      <w:r w:rsidRPr="000547E6">
        <w:rPr>
          <w:b/>
          <w:bCs/>
        </w:rPr>
        <w:t xml:space="preserve">/2)) </w:t>
      </w:r>
      <w:r w:rsidRPr="000547E6">
        <w:rPr>
          <w:b/>
          <w:bCs/>
          <w:highlight w:val="yellow"/>
        </w:rPr>
        <w:t>+ P1</w:t>
      </w:r>
    </w:p>
    <w:p w14:paraId="207AC657" w14:textId="77777777" w:rsidR="00EE582F" w:rsidRPr="000547E6" w:rsidRDefault="00EE582F" w:rsidP="005334F4">
      <w:pPr>
        <w:pStyle w:val="EQ"/>
        <w:ind w:left="284"/>
        <w:jc w:val="center"/>
        <w:rPr>
          <w:b/>
          <w:bCs/>
          <w:vertAlign w:val="subscript"/>
        </w:rPr>
      </w:pPr>
      <w:r w:rsidRPr="000547E6">
        <w:rPr>
          <w:b/>
          <w:bCs/>
        </w:rPr>
        <w:t>RB</w:t>
      </w:r>
      <w:r w:rsidRPr="000547E6">
        <w:rPr>
          <w:b/>
          <w:bCs/>
          <w:vertAlign w:val="subscript"/>
        </w:rPr>
        <w:t>Start,High,enhInner</w:t>
      </w:r>
      <w:r w:rsidRPr="000547E6">
        <w:rPr>
          <w:b/>
          <w:bCs/>
        </w:rPr>
        <w:t xml:space="preserve"> = N</w:t>
      </w:r>
      <w:r w:rsidRPr="000547E6">
        <w:rPr>
          <w:b/>
          <w:bCs/>
          <w:vertAlign w:val="subscript"/>
        </w:rPr>
        <w:t>RB</w:t>
      </w:r>
      <w:r w:rsidRPr="000547E6">
        <w:rPr>
          <w:b/>
          <w:bCs/>
        </w:rPr>
        <w:t xml:space="preserve"> – RB</w:t>
      </w:r>
      <w:r w:rsidRPr="000547E6">
        <w:rPr>
          <w:b/>
          <w:bCs/>
          <w:vertAlign w:val="subscript"/>
        </w:rPr>
        <w:t>Start,Low,enhInner</w:t>
      </w:r>
      <w:r w:rsidRPr="000547E6">
        <w:rPr>
          <w:b/>
          <w:bCs/>
        </w:rPr>
        <w:t xml:space="preserve"> – L</w:t>
      </w:r>
      <w:r w:rsidRPr="000547E6">
        <w:rPr>
          <w:b/>
          <w:bCs/>
          <w:vertAlign w:val="subscript"/>
        </w:rPr>
        <w:t>CRB</w:t>
      </w:r>
    </w:p>
    <w:p w14:paraId="36EBB1F6" w14:textId="53BAACA4" w:rsidR="00773356" w:rsidRPr="00773356" w:rsidRDefault="00773356" w:rsidP="00773356">
      <w:pPr>
        <w:rPr>
          <w:b/>
          <w:bCs/>
        </w:rPr>
      </w:pPr>
      <w:r w:rsidRPr="00773356">
        <w:rPr>
          <w:b/>
          <w:bCs/>
        </w:rPr>
        <w:t xml:space="preserve">Proposal 2: To lower the barrier for PC2 UEs to support PC2 boost, non-zero MPR (for example: 0.5 dB) can be instituted for the enhanced inner region that </w:t>
      </w:r>
      <w:r w:rsidR="00463180">
        <w:rPr>
          <w:b/>
          <w:bCs/>
        </w:rPr>
        <w:t>is reserved for</w:t>
      </w:r>
      <w:r w:rsidRPr="00773356">
        <w:rPr>
          <w:b/>
          <w:bCs/>
        </w:rPr>
        <w:t xml:space="preserve"> boost without FDSS.</w:t>
      </w:r>
    </w:p>
    <w:p w14:paraId="50C22776" w14:textId="77777777" w:rsidR="005334F4" w:rsidRDefault="005334F4" w:rsidP="005334F4">
      <w:pPr>
        <w:rPr>
          <w:b/>
          <w:bCs/>
        </w:rPr>
      </w:pPr>
      <w:r w:rsidRPr="00A8741B">
        <w:rPr>
          <w:b/>
          <w:bCs/>
        </w:rPr>
        <w:t xml:space="preserve">Observation </w:t>
      </w:r>
      <w:r>
        <w:rPr>
          <w:b/>
          <w:bCs/>
        </w:rPr>
        <w:t>3</w:t>
      </w:r>
      <w:r w:rsidRPr="00A8741B">
        <w:rPr>
          <w:b/>
          <w:bCs/>
        </w:rPr>
        <w:t xml:space="preserve">: </w:t>
      </w:r>
      <w:r>
        <w:rPr>
          <w:b/>
          <w:bCs/>
        </w:rPr>
        <w:t xml:space="preserve">For maximizing network benefit, the enhancement area should be framed as a </w:t>
      </w:r>
      <w:r w:rsidRPr="00045B76">
        <w:rPr>
          <w:b/>
          <w:bCs/>
          <w:i/>
          <w:iCs/>
        </w:rPr>
        <w:t>minimum</w:t>
      </w:r>
      <w:r>
        <w:rPr>
          <w:b/>
          <w:bCs/>
        </w:rPr>
        <w:t xml:space="preserve"> area where the UE must demonstrate the enhancement</w:t>
      </w:r>
      <w:r w:rsidRPr="00A8741B">
        <w:rPr>
          <w:b/>
          <w:bCs/>
        </w:rPr>
        <w:t>.</w:t>
      </w:r>
    </w:p>
    <w:p w14:paraId="5620D31F" w14:textId="77777777" w:rsidR="005334F4" w:rsidRDefault="005334F4" w:rsidP="005334F4">
      <w:r w:rsidRPr="00A8741B">
        <w:rPr>
          <w:b/>
          <w:bCs/>
        </w:rPr>
        <w:t xml:space="preserve">Observation </w:t>
      </w:r>
      <w:r>
        <w:rPr>
          <w:b/>
          <w:bCs/>
        </w:rPr>
        <w:t>4</w:t>
      </w:r>
      <w:r w:rsidRPr="00A8741B">
        <w:rPr>
          <w:b/>
          <w:bCs/>
        </w:rPr>
        <w:t xml:space="preserve">: </w:t>
      </w:r>
      <w:r>
        <w:rPr>
          <w:b/>
          <w:bCs/>
        </w:rPr>
        <w:t xml:space="preserve">If parameters </w:t>
      </w:r>
      <w:r w:rsidRPr="00A8741B">
        <w:rPr>
          <w:b/>
          <w:bCs/>
        </w:rPr>
        <w:t>P1</w:t>
      </w:r>
      <w:r>
        <w:rPr>
          <w:b/>
          <w:bCs/>
        </w:rPr>
        <w:t xml:space="preserve"> and</w:t>
      </w:r>
      <w:r w:rsidRPr="00A8741B">
        <w:rPr>
          <w:b/>
          <w:bCs/>
        </w:rPr>
        <w:t xml:space="preserve"> P2</w:t>
      </w:r>
      <w:r>
        <w:rPr>
          <w:b/>
          <w:bCs/>
        </w:rPr>
        <w:t xml:space="preserve"> are each specified as a range, their maximum values set a minimum enhancement area.</w:t>
      </w:r>
    </w:p>
    <w:p w14:paraId="76E0BE5C" w14:textId="40C81696" w:rsidR="009E78AB" w:rsidRPr="009168AB" w:rsidRDefault="009E78AB" w:rsidP="009E78AB">
      <w:pPr>
        <w:rPr>
          <w:b/>
          <w:bCs/>
        </w:rPr>
      </w:pPr>
      <w:r>
        <w:rPr>
          <w:b/>
          <w:bCs/>
          <w:noProof/>
        </w:rPr>
        <w:t>Proposal</w:t>
      </w:r>
      <w:r w:rsidRPr="001D1D53">
        <w:rPr>
          <w:b/>
          <w:bCs/>
        </w:rPr>
        <w:t xml:space="preserve"> </w:t>
      </w:r>
      <w:r w:rsidR="00773356">
        <w:rPr>
          <w:b/>
          <w:bCs/>
        </w:rPr>
        <w:t>3</w:t>
      </w:r>
      <w:r w:rsidRPr="001D1D53">
        <w:rPr>
          <w:b/>
          <w:bCs/>
        </w:rPr>
        <w:t xml:space="preserve">: The </w:t>
      </w:r>
      <w:r>
        <w:rPr>
          <w:b/>
          <w:bCs/>
        </w:rPr>
        <w:t xml:space="preserve">minimum </w:t>
      </w:r>
      <w:r w:rsidRPr="001D1D53">
        <w:rPr>
          <w:b/>
          <w:bCs/>
        </w:rPr>
        <w:t>region</w:t>
      </w:r>
      <w:r>
        <w:rPr>
          <w:b/>
          <w:bCs/>
        </w:rPr>
        <w:t xml:space="preserve"> that can support UL enhancement when the UE selectively uses FDSS is derived from the </w:t>
      </w:r>
      <w:r w:rsidRPr="009168AB">
        <w:rPr>
          <w:b/>
          <w:bCs/>
        </w:rPr>
        <w:t>enhanced inner region as:</w:t>
      </w:r>
    </w:p>
    <w:p w14:paraId="26F3C031" w14:textId="77777777" w:rsidR="009E78AB" w:rsidRDefault="009E78AB" w:rsidP="009E78AB">
      <w:pPr>
        <w:pStyle w:val="EQ"/>
        <w:jc w:val="center"/>
        <w:rPr>
          <w:b/>
          <w:bCs/>
        </w:rPr>
      </w:pPr>
      <w:r w:rsidRPr="009168AB">
        <w:rPr>
          <w:b/>
          <w:bCs/>
        </w:rPr>
        <w:t>RB</w:t>
      </w:r>
      <w:r w:rsidRPr="009168AB">
        <w:rPr>
          <w:b/>
          <w:bCs/>
          <w:vertAlign w:val="subscript"/>
        </w:rPr>
        <w:t>Start,Low,enh</w:t>
      </w:r>
      <w:r w:rsidRPr="009168AB">
        <w:rPr>
          <w:b/>
          <w:bCs/>
        </w:rPr>
        <w:t xml:space="preserve"> = max(</w:t>
      </w:r>
      <w:r>
        <w:rPr>
          <w:b/>
          <w:bCs/>
        </w:rPr>
        <w:t xml:space="preserve">1, </w:t>
      </w:r>
      <w:r w:rsidRPr="003655D6">
        <w:rPr>
          <w:b/>
          <w:bCs/>
          <w:highlight w:val="yellow"/>
        </w:rPr>
        <w:t>P1</w:t>
      </w:r>
      <w:r w:rsidRPr="009168AB">
        <w:rPr>
          <w:b/>
          <w:bCs/>
        </w:rPr>
        <w:t xml:space="preserve">, </w:t>
      </w:r>
      <w:r w:rsidRPr="009168AB">
        <w:rPr>
          <w:b/>
          <w:bCs/>
          <w:highlight w:val="yellow"/>
        </w:rPr>
        <w:t>P2</w:t>
      </w:r>
      <w:r w:rsidRPr="009168AB">
        <w:rPr>
          <w:b/>
          <w:bCs/>
        </w:rPr>
        <w:t>*floor(L</w:t>
      </w:r>
      <w:r w:rsidRPr="009168AB">
        <w:rPr>
          <w:b/>
          <w:bCs/>
          <w:vertAlign w:val="subscript"/>
        </w:rPr>
        <w:t>CRB</w:t>
      </w:r>
      <w:r w:rsidRPr="009168AB">
        <w:rPr>
          <w:b/>
          <w:bCs/>
        </w:rPr>
        <w:t>/2))</w:t>
      </w:r>
    </w:p>
    <w:p w14:paraId="7020D983" w14:textId="77777777" w:rsidR="009E78AB" w:rsidRPr="009168AB" w:rsidRDefault="009E78AB" w:rsidP="009E78AB">
      <w:pPr>
        <w:pStyle w:val="EQ"/>
        <w:jc w:val="center"/>
        <w:rPr>
          <w:b/>
          <w:bCs/>
        </w:rPr>
      </w:pPr>
      <w:r w:rsidRPr="009168AB">
        <w:rPr>
          <w:b/>
          <w:bCs/>
        </w:rPr>
        <w:t>RB</w:t>
      </w:r>
      <w:r w:rsidRPr="009168AB">
        <w:rPr>
          <w:b/>
          <w:bCs/>
          <w:vertAlign w:val="subscript"/>
        </w:rPr>
        <w:t>Start,High,enh</w:t>
      </w:r>
      <w:r w:rsidRPr="009168AB">
        <w:rPr>
          <w:b/>
          <w:bCs/>
        </w:rPr>
        <w:t xml:space="preserve"> = N</w:t>
      </w:r>
      <w:r w:rsidRPr="009168AB">
        <w:rPr>
          <w:b/>
          <w:bCs/>
          <w:vertAlign w:val="subscript"/>
        </w:rPr>
        <w:t>RB</w:t>
      </w:r>
      <w:r w:rsidRPr="009168AB">
        <w:rPr>
          <w:b/>
          <w:bCs/>
        </w:rPr>
        <w:t xml:space="preserve"> – RB</w:t>
      </w:r>
      <w:r w:rsidRPr="009168AB">
        <w:rPr>
          <w:b/>
          <w:bCs/>
          <w:vertAlign w:val="subscript"/>
        </w:rPr>
        <w:t>Start,Low,enh</w:t>
      </w:r>
      <w:r w:rsidRPr="009168AB">
        <w:rPr>
          <w:b/>
          <w:bCs/>
        </w:rPr>
        <w:t xml:space="preserve"> – L</w:t>
      </w:r>
      <w:r w:rsidRPr="009168AB">
        <w:rPr>
          <w:b/>
          <w:bCs/>
          <w:vertAlign w:val="subscript"/>
        </w:rPr>
        <w:t>CRB</w:t>
      </w:r>
    </w:p>
    <w:p w14:paraId="37455BE5" w14:textId="77777777" w:rsidR="009E78AB" w:rsidRDefault="009E78AB" w:rsidP="009E78AB">
      <w:pPr>
        <w:jc w:val="center"/>
        <w:rPr>
          <w:b/>
          <w:bCs/>
        </w:rPr>
      </w:pPr>
      <w:r w:rsidRPr="009168AB">
        <w:rPr>
          <w:b/>
          <w:bCs/>
        </w:rPr>
        <w:t>Where</w:t>
      </w:r>
      <w:r>
        <w:rPr>
          <w:b/>
          <w:bCs/>
        </w:rPr>
        <w:t>:</w:t>
      </w:r>
    </w:p>
    <w:p w14:paraId="7AE329D8" w14:textId="77777777" w:rsidR="009E78AB" w:rsidRDefault="009E78AB" w:rsidP="009E78AB">
      <w:pPr>
        <w:jc w:val="center"/>
        <w:rPr>
          <w:b/>
          <w:bCs/>
        </w:rPr>
      </w:pPr>
      <w:r w:rsidRPr="00F10B4E">
        <w:rPr>
          <w:b/>
          <w:bCs/>
        </w:rPr>
        <w:t xml:space="preserve">P1 </w:t>
      </w:r>
      <w:r>
        <w:rPr>
          <w:b/>
          <w:bCs/>
        </w:rPr>
        <w:t>&lt;</w:t>
      </w:r>
      <w:r w:rsidRPr="00F10B4E">
        <w:rPr>
          <w:b/>
          <w:bCs/>
        </w:rPr>
        <w:t>= min(12, ceil (2+NRB/25))</w:t>
      </w:r>
    </w:p>
    <w:p w14:paraId="77C93282" w14:textId="77777777" w:rsidR="009E78AB" w:rsidRPr="00F10B4E" w:rsidRDefault="009E78AB" w:rsidP="009E78AB">
      <w:pPr>
        <w:jc w:val="center"/>
        <w:rPr>
          <w:b/>
          <w:bCs/>
        </w:rPr>
      </w:pPr>
      <w:r w:rsidRPr="009168AB">
        <w:rPr>
          <w:b/>
          <w:bCs/>
        </w:rPr>
        <w:t>P2</w:t>
      </w:r>
      <w:r>
        <w:rPr>
          <w:b/>
          <w:bCs/>
        </w:rPr>
        <w:t xml:space="preserve"> &lt;=</w:t>
      </w:r>
      <w:r w:rsidRPr="009168AB">
        <w:rPr>
          <w:b/>
          <w:bCs/>
        </w:rPr>
        <w:t xml:space="preserve"> [</w:t>
      </w:r>
      <w:r>
        <w:rPr>
          <w:b/>
          <w:bCs/>
        </w:rPr>
        <w:t>4/9</w:t>
      </w:r>
      <w:r w:rsidRPr="00F10B4E">
        <w:rPr>
          <w:b/>
          <w:bCs/>
        </w:rPr>
        <w:t>]</w:t>
      </w:r>
    </w:p>
    <w:p w14:paraId="4ACF8883" w14:textId="77777777" w:rsidR="00892858" w:rsidRDefault="00892858" w:rsidP="00892858">
      <w:pPr>
        <w:spacing w:after="0"/>
      </w:pPr>
    </w:p>
    <w:p w14:paraId="10A83515" w14:textId="34A479B7" w:rsidR="003949BB" w:rsidRDefault="003949BB" w:rsidP="003949BB">
      <w:pPr>
        <w:spacing w:after="0"/>
        <w:rPr>
          <w:b/>
          <w:bCs/>
        </w:rPr>
      </w:pPr>
      <w:r w:rsidRPr="000547E6">
        <w:rPr>
          <w:b/>
          <w:bCs/>
        </w:rPr>
        <w:t xml:space="preserve">Proposal </w:t>
      </w:r>
      <w:r w:rsidR="00773356">
        <w:rPr>
          <w:b/>
          <w:bCs/>
        </w:rPr>
        <w:t>4</w:t>
      </w:r>
      <w:r w:rsidRPr="000547E6">
        <w:rPr>
          <w:b/>
          <w:bCs/>
        </w:rPr>
        <w:t xml:space="preserve">: Define </w:t>
      </w:r>
      <w:r>
        <w:rPr>
          <w:b/>
          <w:bCs/>
        </w:rPr>
        <w:t xml:space="preserve">as a package, </w:t>
      </w:r>
      <w:r w:rsidRPr="000547E6">
        <w:rPr>
          <w:b/>
          <w:bCs/>
        </w:rPr>
        <w:t>an enhancement based on the legacy waveform</w:t>
      </w:r>
      <w:r>
        <w:rPr>
          <w:b/>
          <w:bCs/>
        </w:rPr>
        <w:t xml:space="preserve"> as well as </w:t>
      </w:r>
      <w:r w:rsidRPr="000547E6">
        <w:rPr>
          <w:b/>
          <w:bCs/>
        </w:rPr>
        <w:t xml:space="preserve">a complementary enhancement based on use of FDSS </w:t>
      </w:r>
    </w:p>
    <w:p w14:paraId="08946AF1" w14:textId="77777777" w:rsidR="005C4259" w:rsidRDefault="005C4259" w:rsidP="003949BB">
      <w:pPr>
        <w:spacing w:after="0"/>
        <w:rPr>
          <w:b/>
          <w:bCs/>
        </w:rPr>
      </w:pPr>
    </w:p>
    <w:p w14:paraId="52E5CEFA" w14:textId="3239373B" w:rsidR="005C4259" w:rsidRPr="005C4259" w:rsidRDefault="005C4259" w:rsidP="005C4259">
      <w:pPr>
        <w:rPr>
          <w:b/>
          <w:bCs/>
        </w:rPr>
      </w:pPr>
      <w:r w:rsidRPr="005C4259">
        <w:rPr>
          <w:b/>
          <w:bCs/>
        </w:rPr>
        <w:t>Observation 5: If a UE can support DFT-s-</w:t>
      </w:r>
      <w:r w:rsidR="00AC2F40">
        <w:rPr>
          <w:b/>
          <w:bCs/>
        </w:rPr>
        <w:t>Q</w:t>
      </w:r>
      <w:r w:rsidRPr="005C4259">
        <w:rPr>
          <w:b/>
          <w:bCs/>
        </w:rPr>
        <w:t>PSK enhancement with FDSS, it can typically meet the same requirements with DFT-s-BPSK with additional margin.</w:t>
      </w:r>
    </w:p>
    <w:p w14:paraId="67A666A3" w14:textId="7C546D6F" w:rsidR="003949BB" w:rsidRPr="00C96D1C" w:rsidRDefault="003949BB" w:rsidP="003949BB">
      <w:pPr>
        <w:rPr>
          <w:b/>
          <w:bCs/>
        </w:rPr>
      </w:pPr>
      <w:bookmarkStart w:id="2" w:name="_Hlk148776719"/>
      <w:r w:rsidRPr="00C96D1C">
        <w:rPr>
          <w:b/>
          <w:bCs/>
        </w:rPr>
        <w:t xml:space="preserve">Proposal </w:t>
      </w:r>
      <w:r w:rsidR="00773356">
        <w:rPr>
          <w:b/>
          <w:bCs/>
        </w:rPr>
        <w:t>5</w:t>
      </w:r>
      <w:r w:rsidRPr="00C96D1C">
        <w:rPr>
          <w:b/>
          <w:bCs/>
        </w:rPr>
        <w:t xml:space="preserve">: </w:t>
      </w:r>
      <w:r>
        <w:rPr>
          <w:b/>
          <w:bCs/>
        </w:rPr>
        <w:t>For completeness, RAN4 includes pi/2 BPSK as part of the Rel-18 coverage enhancement</w:t>
      </w:r>
      <w:r w:rsidRPr="00C96D1C">
        <w:rPr>
          <w:b/>
          <w:bCs/>
        </w:rPr>
        <w:t xml:space="preserve">. </w:t>
      </w:r>
    </w:p>
    <w:p w14:paraId="33451030" w14:textId="4899112A" w:rsidR="0069757C" w:rsidRPr="00C15607" w:rsidRDefault="0069757C" w:rsidP="00760706">
      <w:pPr>
        <w:pStyle w:val="Heading1"/>
        <w:rPr>
          <w:lang w:val="en-US"/>
        </w:rPr>
      </w:pPr>
      <w:r w:rsidRPr="00C15607">
        <w:rPr>
          <w:lang w:val="en-US"/>
        </w:rPr>
        <w:t>Reference</w:t>
      </w:r>
      <w:bookmarkEnd w:id="2"/>
      <w:r w:rsidR="007B24C2">
        <w:rPr>
          <w:lang w:val="en-US"/>
        </w:rPr>
        <w:t>s</w:t>
      </w:r>
    </w:p>
    <w:p w14:paraId="7FF5FA35" w14:textId="4F309093" w:rsidR="008078CD" w:rsidRDefault="004D3DF0" w:rsidP="008078CD">
      <w:pPr>
        <w:pStyle w:val="Reference"/>
        <w:rPr>
          <w:lang w:eastAsia="en-GB"/>
        </w:rPr>
      </w:pPr>
      <w:r>
        <w:rPr>
          <w:lang w:eastAsia="en-GB"/>
        </w:rPr>
        <w:t>[1]</w:t>
      </w:r>
      <w:r w:rsidR="008078CD">
        <w:rPr>
          <w:lang w:eastAsia="en-GB"/>
        </w:rPr>
        <w:tab/>
      </w:r>
      <w:r w:rsidR="008078CD" w:rsidRPr="00C45179">
        <w:rPr>
          <w:lang w:eastAsia="en-GB"/>
        </w:rPr>
        <w:t>R</w:t>
      </w:r>
      <w:r w:rsidR="008078CD">
        <w:rPr>
          <w:lang w:eastAsia="en-GB"/>
        </w:rPr>
        <w:t>4</w:t>
      </w:r>
      <w:r w:rsidR="008078CD" w:rsidRPr="00C45179">
        <w:rPr>
          <w:lang w:eastAsia="en-GB"/>
        </w:rPr>
        <w:t>-2</w:t>
      </w:r>
      <w:r w:rsidR="008078CD">
        <w:rPr>
          <w:lang w:eastAsia="en-GB"/>
        </w:rPr>
        <w:t>311286</w:t>
      </w:r>
      <w:r w:rsidR="008078CD" w:rsidRPr="00C45179">
        <w:rPr>
          <w:lang w:eastAsia="en-GB"/>
        </w:rPr>
        <w:t xml:space="preserve">, </w:t>
      </w:r>
      <w:r w:rsidR="008078CD">
        <w:rPr>
          <w:lang w:eastAsia="en-GB"/>
        </w:rPr>
        <w:t>‘</w:t>
      </w:r>
      <w:r w:rsidR="008078CD" w:rsidRPr="008078CD">
        <w:rPr>
          <w:lang w:eastAsia="en-GB"/>
        </w:rPr>
        <w:t>UL power enhancement using transparent techniques</w:t>
      </w:r>
      <w:r w:rsidR="008078CD">
        <w:rPr>
          <w:lang w:eastAsia="en-GB"/>
        </w:rPr>
        <w:t>’</w:t>
      </w:r>
      <w:r w:rsidR="008078CD" w:rsidRPr="00C45179">
        <w:rPr>
          <w:lang w:eastAsia="en-GB"/>
        </w:rPr>
        <w:t xml:space="preserve">, </w:t>
      </w:r>
      <w:r w:rsidR="008078CD">
        <w:rPr>
          <w:lang w:eastAsia="en-GB"/>
        </w:rPr>
        <w:t>Qualcomm</w:t>
      </w:r>
      <w:r w:rsidR="008078CD" w:rsidRPr="00C45179">
        <w:rPr>
          <w:lang w:eastAsia="en-GB"/>
        </w:rPr>
        <w:t xml:space="preserve">, </w:t>
      </w:r>
      <w:r w:rsidR="008078CD">
        <w:rPr>
          <w:lang w:eastAsia="en-GB"/>
        </w:rPr>
        <w:t>RAN4#108</w:t>
      </w:r>
      <w:r w:rsidR="008078CD" w:rsidRPr="00C45179">
        <w:rPr>
          <w:lang w:eastAsia="en-GB"/>
        </w:rPr>
        <w:t xml:space="preserve">, </w:t>
      </w:r>
      <w:r w:rsidR="008078CD">
        <w:rPr>
          <w:lang w:eastAsia="en-GB"/>
        </w:rPr>
        <w:t>Toulouse, FR., Aug.</w:t>
      </w:r>
      <w:r w:rsidR="008078CD" w:rsidRPr="00C45179">
        <w:rPr>
          <w:lang w:eastAsia="en-GB"/>
        </w:rPr>
        <w:t xml:space="preserve"> 202</w:t>
      </w:r>
      <w:r w:rsidR="008078CD">
        <w:rPr>
          <w:lang w:eastAsia="en-GB"/>
        </w:rPr>
        <w:t>3</w:t>
      </w:r>
    </w:p>
    <w:p w14:paraId="79133CB1" w14:textId="345B3DD0" w:rsidR="007B24C2" w:rsidRDefault="007B24C2" w:rsidP="007B24C2">
      <w:pPr>
        <w:pStyle w:val="Reference"/>
        <w:rPr>
          <w:lang w:eastAsia="en-GB"/>
        </w:rPr>
      </w:pPr>
      <w:r>
        <w:rPr>
          <w:lang w:eastAsia="en-GB"/>
        </w:rPr>
        <w:t>[2]</w:t>
      </w:r>
      <w:r>
        <w:rPr>
          <w:lang w:eastAsia="en-GB"/>
        </w:rPr>
        <w:tab/>
      </w:r>
      <w:r w:rsidRPr="00C45179">
        <w:rPr>
          <w:lang w:eastAsia="en-GB"/>
        </w:rPr>
        <w:t>R</w:t>
      </w:r>
      <w:r>
        <w:rPr>
          <w:lang w:eastAsia="en-GB"/>
        </w:rPr>
        <w:t>4</w:t>
      </w:r>
      <w:r w:rsidRPr="00C45179">
        <w:rPr>
          <w:lang w:eastAsia="en-GB"/>
        </w:rPr>
        <w:t>-2</w:t>
      </w:r>
      <w:r>
        <w:rPr>
          <w:lang w:eastAsia="en-GB"/>
        </w:rPr>
        <w:t>315058</w:t>
      </w:r>
      <w:r w:rsidRPr="00C45179">
        <w:rPr>
          <w:lang w:eastAsia="en-GB"/>
        </w:rPr>
        <w:t xml:space="preserve">, </w:t>
      </w:r>
      <w:r>
        <w:rPr>
          <w:lang w:eastAsia="en-GB"/>
        </w:rPr>
        <w:t>‘</w:t>
      </w:r>
      <w:r w:rsidRPr="007B24C2">
        <w:rPr>
          <w:lang w:eastAsia="en-GB"/>
        </w:rPr>
        <w:t>An approach to specify transparent UL enhancements for Rel-18</w:t>
      </w:r>
      <w:r>
        <w:rPr>
          <w:lang w:eastAsia="en-GB"/>
        </w:rPr>
        <w:t>’</w:t>
      </w:r>
      <w:r w:rsidRPr="00C45179">
        <w:rPr>
          <w:lang w:eastAsia="en-GB"/>
        </w:rPr>
        <w:t xml:space="preserve">, </w:t>
      </w:r>
      <w:r>
        <w:rPr>
          <w:lang w:eastAsia="en-GB"/>
        </w:rPr>
        <w:t>Qualcomm</w:t>
      </w:r>
      <w:r w:rsidRPr="00C45179">
        <w:rPr>
          <w:lang w:eastAsia="en-GB"/>
        </w:rPr>
        <w:t xml:space="preserve">, </w:t>
      </w:r>
      <w:r>
        <w:rPr>
          <w:lang w:eastAsia="en-GB"/>
        </w:rPr>
        <w:t>RAN4#108-Bis</w:t>
      </w:r>
      <w:r w:rsidRPr="00C45179">
        <w:rPr>
          <w:lang w:eastAsia="en-GB"/>
        </w:rPr>
        <w:t xml:space="preserve">, </w:t>
      </w:r>
      <w:r>
        <w:rPr>
          <w:lang w:eastAsia="en-GB"/>
        </w:rPr>
        <w:t>Xiamen, Oct.</w:t>
      </w:r>
      <w:r w:rsidRPr="00C45179">
        <w:rPr>
          <w:lang w:eastAsia="en-GB"/>
        </w:rPr>
        <w:t xml:space="preserve"> 202</w:t>
      </w:r>
      <w:r>
        <w:rPr>
          <w:lang w:eastAsia="en-GB"/>
        </w:rPr>
        <w:t>3</w:t>
      </w:r>
    </w:p>
    <w:p w14:paraId="0FB1B217" w14:textId="77777777" w:rsidR="0042396E" w:rsidRDefault="0042396E" w:rsidP="0042396E">
      <w:pPr>
        <w:pStyle w:val="Reference"/>
        <w:rPr>
          <w:lang w:eastAsia="en-GB"/>
        </w:rPr>
      </w:pPr>
      <w:r>
        <w:rPr>
          <w:lang w:eastAsia="en-GB"/>
        </w:rPr>
        <w:t>[3]</w:t>
      </w:r>
      <w:r>
        <w:rPr>
          <w:lang w:eastAsia="en-GB"/>
        </w:rPr>
        <w:tab/>
      </w:r>
      <w:r w:rsidRPr="00C45179">
        <w:rPr>
          <w:lang w:eastAsia="en-GB"/>
        </w:rPr>
        <w:t>R</w:t>
      </w:r>
      <w:r>
        <w:rPr>
          <w:lang w:eastAsia="en-GB"/>
        </w:rPr>
        <w:t>4</w:t>
      </w:r>
      <w:r w:rsidRPr="00C45179">
        <w:rPr>
          <w:lang w:eastAsia="en-GB"/>
        </w:rPr>
        <w:t>-2</w:t>
      </w:r>
      <w:r>
        <w:rPr>
          <w:lang w:eastAsia="en-GB"/>
        </w:rPr>
        <w:t>315818</w:t>
      </w:r>
      <w:r w:rsidRPr="00C45179">
        <w:rPr>
          <w:lang w:eastAsia="en-GB"/>
        </w:rPr>
        <w:t xml:space="preserve">, </w:t>
      </w:r>
      <w:r>
        <w:rPr>
          <w:lang w:eastAsia="en-GB"/>
        </w:rPr>
        <w:t>‘</w:t>
      </w:r>
      <w:r w:rsidRPr="00DE3402">
        <w:rPr>
          <w:lang w:eastAsia="en-GB"/>
        </w:rPr>
        <w:t>Discussion on transparent schemes for coverage enhancement</w:t>
      </w:r>
      <w:r>
        <w:rPr>
          <w:lang w:eastAsia="en-GB"/>
        </w:rPr>
        <w:t>’</w:t>
      </w:r>
      <w:r w:rsidRPr="00C45179">
        <w:rPr>
          <w:lang w:eastAsia="en-GB"/>
        </w:rPr>
        <w:t xml:space="preserve">, </w:t>
      </w:r>
      <w:r>
        <w:rPr>
          <w:lang w:eastAsia="en-GB"/>
        </w:rPr>
        <w:t>vivo</w:t>
      </w:r>
      <w:r w:rsidRPr="00C45179">
        <w:rPr>
          <w:lang w:eastAsia="en-GB"/>
        </w:rPr>
        <w:t xml:space="preserve">, </w:t>
      </w:r>
      <w:r>
        <w:rPr>
          <w:lang w:eastAsia="en-GB"/>
        </w:rPr>
        <w:t>RAN4#108-Bis</w:t>
      </w:r>
      <w:r w:rsidRPr="00C45179">
        <w:rPr>
          <w:lang w:eastAsia="en-GB"/>
        </w:rPr>
        <w:t xml:space="preserve">, </w:t>
      </w:r>
      <w:r>
        <w:rPr>
          <w:lang w:eastAsia="en-GB"/>
        </w:rPr>
        <w:t>Xiamen, Oct.</w:t>
      </w:r>
      <w:r w:rsidRPr="00C45179">
        <w:rPr>
          <w:lang w:eastAsia="en-GB"/>
        </w:rPr>
        <w:t xml:space="preserve"> 202</w:t>
      </w:r>
      <w:r>
        <w:rPr>
          <w:lang w:eastAsia="en-GB"/>
        </w:rPr>
        <w:t>3</w:t>
      </w:r>
    </w:p>
    <w:p w14:paraId="6514DD89" w14:textId="0D6CF212" w:rsidR="008C098E" w:rsidRDefault="008C098E" w:rsidP="008C098E">
      <w:pPr>
        <w:pStyle w:val="Reference"/>
        <w:rPr>
          <w:lang w:eastAsia="en-GB"/>
        </w:rPr>
      </w:pPr>
      <w:r>
        <w:rPr>
          <w:lang w:eastAsia="en-GB"/>
        </w:rPr>
        <w:t>[</w:t>
      </w:r>
      <w:r w:rsidR="00400748">
        <w:rPr>
          <w:lang w:eastAsia="en-GB"/>
        </w:rPr>
        <w:t>4</w:t>
      </w:r>
      <w:r>
        <w:rPr>
          <w:lang w:eastAsia="en-GB"/>
        </w:rPr>
        <w:t>]</w:t>
      </w:r>
      <w:r>
        <w:rPr>
          <w:lang w:eastAsia="en-GB"/>
        </w:rPr>
        <w:tab/>
      </w:r>
      <w:r w:rsidRPr="00C45179">
        <w:rPr>
          <w:lang w:eastAsia="en-GB"/>
        </w:rPr>
        <w:t>R</w:t>
      </w:r>
      <w:r>
        <w:rPr>
          <w:lang w:eastAsia="en-GB"/>
        </w:rPr>
        <w:t>4</w:t>
      </w:r>
      <w:r w:rsidRPr="00C45179">
        <w:rPr>
          <w:lang w:eastAsia="en-GB"/>
        </w:rPr>
        <w:t>-2</w:t>
      </w:r>
      <w:r>
        <w:rPr>
          <w:lang w:eastAsia="en-GB"/>
        </w:rPr>
        <w:t>31</w:t>
      </w:r>
      <w:r w:rsidR="00133D95">
        <w:rPr>
          <w:lang w:eastAsia="en-GB"/>
        </w:rPr>
        <w:t>8774</w:t>
      </w:r>
      <w:r w:rsidRPr="00C45179">
        <w:rPr>
          <w:lang w:eastAsia="en-GB"/>
        </w:rPr>
        <w:t xml:space="preserve">, </w:t>
      </w:r>
      <w:r>
        <w:rPr>
          <w:lang w:eastAsia="en-GB"/>
        </w:rPr>
        <w:t>‘</w:t>
      </w:r>
      <w:r w:rsidR="00476839" w:rsidRPr="00476839">
        <w:rPr>
          <w:lang w:eastAsia="en-GB"/>
        </w:rPr>
        <w:t>dCR on coverage enhancements using FDSS</w:t>
      </w:r>
      <w:r>
        <w:rPr>
          <w:lang w:eastAsia="en-GB"/>
        </w:rPr>
        <w:t>’</w:t>
      </w:r>
      <w:r w:rsidRPr="00C45179">
        <w:rPr>
          <w:lang w:eastAsia="en-GB"/>
        </w:rPr>
        <w:t xml:space="preserve">, </w:t>
      </w:r>
      <w:r>
        <w:rPr>
          <w:lang w:eastAsia="en-GB"/>
        </w:rPr>
        <w:t>Qualcomm</w:t>
      </w:r>
      <w:r w:rsidRPr="00C45179">
        <w:rPr>
          <w:lang w:eastAsia="en-GB"/>
        </w:rPr>
        <w:t xml:space="preserve">, </w:t>
      </w:r>
      <w:r>
        <w:rPr>
          <w:lang w:eastAsia="en-GB"/>
        </w:rPr>
        <w:t>RAN4#</w:t>
      </w:r>
      <w:r w:rsidR="00400748">
        <w:rPr>
          <w:lang w:eastAsia="en-GB"/>
        </w:rPr>
        <w:t>109</w:t>
      </w:r>
      <w:r w:rsidRPr="00C45179">
        <w:rPr>
          <w:lang w:eastAsia="en-GB"/>
        </w:rPr>
        <w:t xml:space="preserve">, </w:t>
      </w:r>
      <w:r w:rsidR="00400748">
        <w:rPr>
          <w:lang w:eastAsia="en-GB"/>
        </w:rPr>
        <w:t>Chicago</w:t>
      </w:r>
      <w:r>
        <w:rPr>
          <w:lang w:eastAsia="en-GB"/>
        </w:rPr>
        <w:t>, Oct.</w:t>
      </w:r>
      <w:r w:rsidRPr="00C45179">
        <w:rPr>
          <w:lang w:eastAsia="en-GB"/>
        </w:rPr>
        <w:t xml:space="preserve"> 202</w:t>
      </w:r>
      <w:r>
        <w:rPr>
          <w:lang w:eastAsia="en-GB"/>
        </w:rPr>
        <w:t>3</w:t>
      </w:r>
    </w:p>
    <w:p w14:paraId="7FC0CD74" w14:textId="77777777" w:rsidR="00754E6F" w:rsidRDefault="00754E6F" w:rsidP="00D72C83">
      <w:pPr>
        <w:pStyle w:val="Reference"/>
        <w:rPr>
          <w:lang w:eastAsia="en-GB"/>
        </w:rPr>
      </w:pPr>
    </w:p>
    <w:p w14:paraId="3D7049A0" w14:textId="0C439A21" w:rsidR="00A10B08" w:rsidRDefault="00A10B08" w:rsidP="00A10B08">
      <w:pPr>
        <w:pStyle w:val="Reference"/>
        <w:rPr>
          <w:lang w:eastAsia="en-GB"/>
        </w:rPr>
      </w:pPr>
      <w:r>
        <w:rPr>
          <w:lang w:eastAsia="en-GB"/>
        </w:rPr>
        <w:t>[</w:t>
      </w:r>
      <w:r>
        <w:rPr>
          <w:lang w:eastAsia="en-GB"/>
        </w:rPr>
        <w:t>5</w:t>
      </w:r>
      <w:r>
        <w:rPr>
          <w:lang w:eastAsia="en-GB"/>
        </w:rPr>
        <w:t>]</w:t>
      </w:r>
      <w:r>
        <w:rPr>
          <w:lang w:eastAsia="en-GB"/>
        </w:rPr>
        <w:tab/>
      </w:r>
      <w:r w:rsidRPr="00C45179">
        <w:rPr>
          <w:lang w:eastAsia="en-GB"/>
        </w:rPr>
        <w:t>R</w:t>
      </w:r>
      <w:r>
        <w:rPr>
          <w:lang w:eastAsia="en-GB"/>
        </w:rPr>
        <w:t>4</w:t>
      </w:r>
      <w:r w:rsidRPr="00C45179">
        <w:rPr>
          <w:lang w:eastAsia="en-GB"/>
        </w:rPr>
        <w:t>-2</w:t>
      </w:r>
      <w:r>
        <w:rPr>
          <w:lang w:eastAsia="en-GB"/>
        </w:rPr>
        <w:t>31</w:t>
      </w:r>
      <w:r w:rsidR="001A1AAE">
        <w:rPr>
          <w:lang w:eastAsia="en-GB"/>
        </w:rPr>
        <w:t>7652</w:t>
      </w:r>
      <w:r w:rsidRPr="00C45179">
        <w:rPr>
          <w:lang w:eastAsia="en-GB"/>
        </w:rPr>
        <w:t xml:space="preserve">, </w:t>
      </w:r>
      <w:r>
        <w:rPr>
          <w:lang w:eastAsia="en-GB"/>
        </w:rPr>
        <w:t>‘</w:t>
      </w:r>
      <w:r w:rsidR="001A1AAE" w:rsidRPr="001A1AAE">
        <w:rPr>
          <w:lang w:eastAsia="en-GB"/>
        </w:rPr>
        <w:t>WF on enhancement for MPR reduction</w:t>
      </w:r>
      <w:r>
        <w:rPr>
          <w:lang w:eastAsia="en-GB"/>
        </w:rPr>
        <w:t>’</w:t>
      </w:r>
      <w:r w:rsidRPr="00C45179">
        <w:rPr>
          <w:lang w:eastAsia="en-GB"/>
        </w:rPr>
        <w:t xml:space="preserve">, </w:t>
      </w:r>
      <w:r w:rsidR="001A1AAE">
        <w:rPr>
          <w:lang w:eastAsia="en-GB"/>
        </w:rPr>
        <w:t>Nokia</w:t>
      </w:r>
      <w:r w:rsidRPr="00C45179">
        <w:rPr>
          <w:lang w:eastAsia="en-GB"/>
        </w:rPr>
        <w:t xml:space="preserve">, </w:t>
      </w:r>
      <w:r>
        <w:rPr>
          <w:lang w:eastAsia="en-GB"/>
        </w:rPr>
        <w:t>RAN4#108-Bis</w:t>
      </w:r>
      <w:r w:rsidRPr="00C45179">
        <w:rPr>
          <w:lang w:eastAsia="en-GB"/>
        </w:rPr>
        <w:t xml:space="preserve">, </w:t>
      </w:r>
      <w:r>
        <w:rPr>
          <w:lang w:eastAsia="en-GB"/>
        </w:rPr>
        <w:t>Xiamen, Oct.</w:t>
      </w:r>
      <w:r w:rsidRPr="00C45179">
        <w:rPr>
          <w:lang w:eastAsia="en-GB"/>
        </w:rPr>
        <w:t xml:space="preserve"> 202</w:t>
      </w:r>
      <w:r>
        <w:rPr>
          <w:lang w:eastAsia="en-GB"/>
        </w:rPr>
        <w:t>3</w:t>
      </w:r>
    </w:p>
    <w:p w14:paraId="32AA65DA" w14:textId="4FC9D37B" w:rsidR="007B24C2" w:rsidRDefault="007B24C2">
      <w:pPr>
        <w:spacing w:after="0"/>
        <w:rPr>
          <w:lang w:eastAsia="en-GB"/>
        </w:rPr>
      </w:pPr>
      <w:r>
        <w:rPr>
          <w:lang w:eastAsia="en-GB"/>
        </w:rPr>
        <w:br w:type="page"/>
      </w:r>
    </w:p>
    <w:p w14:paraId="7CF72744" w14:textId="420B1C43" w:rsidR="007B24C2" w:rsidRPr="00C15607" w:rsidRDefault="007B24C2" w:rsidP="007B24C2">
      <w:pPr>
        <w:pStyle w:val="Heading1"/>
        <w:rPr>
          <w:lang w:val="en-US"/>
        </w:rPr>
      </w:pPr>
      <w:r>
        <w:rPr>
          <w:lang w:val="en-US"/>
        </w:rPr>
        <w:lastRenderedPageBreak/>
        <w:t>Annex</w:t>
      </w:r>
      <w:r w:rsidR="001626AD">
        <w:rPr>
          <w:lang w:val="en-US"/>
        </w:rPr>
        <w:t xml:space="preserve"> </w:t>
      </w:r>
      <w:r w:rsidR="005A3F09">
        <w:rPr>
          <w:lang w:val="en-US"/>
        </w:rPr>
        <w:t>1, detail on how RB offset is derived</w:t>
      </w:r>
    </w:p>
    <w:p w14:paraId="605E85B6" w14:textId="6402F12E" w:rsidR="007B24C2" w:rsidRDefault="007B24C2" w:rsidP="007B24C2">
      <w:pPr>
        <w:pStyle w:val="Reference"/>
        <w:tabs>
          <w:tab w:val="clear" w:pos="567"/>
        </w:tabs>
        <w:ind w:left="0" w:firstLine="0"/>
        <w:rPr>
          <w:lang w:eastAsia="en-GB"/>
        </w:rPr>
      </w:pPr>
      <w:r>
        <w:rPr>
          <w:lang w:eastAsia="en-GB"/>
        </w:rPr>
        <w:t xml:space="preserve">The enhanced inner region is the subset of inner region where boost is feasible without requiring a relaxation to the EVM equalizer spectrum flatness requirement. </w:t>
      </w:r>
      <w:r w:rsidR="0050627D">
        <w:rPr>
          <w:lang w:eastAsia="en-GB"/>
        </w:rPr>
        <w:t>Figure 2.2.1-1 shows how the enhanced inner region is derived from the legacy region by retracting it by some RB</w:t>
      </w:r>
      <w:r w:rsidR="00E63211">
        <w:rPr>
          <w:lang w:eastAsia="en-GB"/>
        </w:rPr>
        <w:t xml:space="preserve"> </w:t>
      </w:r>
      <w:r w:rsidR="0050627D">
        <w:rPr>
          <w:lang w:eastAsia="en-GB"/>
        </w:rPr>
        <w:t xml:space="preserve">offset. </w:t>
      </w:r>
      <w:r>
        <w:rPr>
          <w:lang w:eastAsia="en-GB"/>
        </w:rPr>
        <w:t xml:space="preserve">The RB offset from the inner/outer boundary is derived </w:t>
      </w:r>
      <w:r w:rsidR="00E63211">
        <w:rPr>
          <w:lang w:eastAsia="en-GB"/>
        </w:rPr>
        <w:t xml:space="preserve">in turn </w:t>
      </w:r>
      <w:r>
        <w:rPr>
          <w:lang w:eastAsia="en-GB"/>
        </w:rPr>
        <w:t xml:space="preserve">from simulation of each channel BW and SCS combination. </w:t>
      </w:r>
      <w:r w:rsidR="000440F5">
        <w:rPr>
          <w:lang w:eastAsia="en-GB"/>
        </w:rPr>
        <w:t>Figure 5.1 shows an example for 700 MHz PA calibrated for PC2 operation with 15 kHz SCS in a 50 MHz channel (not typical, but not explicitly precluded in the standard).</w:t>
      </w:r>
      <w:r w:rsidR="00117A82">
        <w:rPr>
          <w:lang w:eastAsia="en-GB"/>
        </w:rPr>
        <w:t xml:space="preserve"> The </w:t>
      </w:r>
      <w:r w:rsidR="007B65B7">
        <w:rPr>
          <w:lang w:eastAsia="en-GB"/>
        </w:rPr>
        <w:t xml:space="preserve">figure focuses on the </w:t>
      </w:r>
      <w:r w:rsidR="00610B7B">
        <w:rPr>
          <w:lang w:eastAsia="en-GB"/>
        </w:rPr>
        <w:t xml:space="preserve">legacy inner </w:t>
      </w:r>
      <w:r w:rsidR="007B65B7">
        <w:rPr>
          <w:lang w:eastAsia="en-GB"/>
        </w:rPr>
        <w:t>region where SEM limits boost, so detail is easily seen.</w:t>
      </w:r>
    </w:p>
    <w:p w14:paraId="1EA5717E" w14:textId="21236891" w:rsidR="007B24C2" w:rsidRDefault="000440F5" w:rsidP="00456248">
      <w:pPr>
        <w:pStyle w:val="Reference"/>
        <w:rPr>
          <w:lang w:eastAsia="en-GB"/>
        </w:rPr>
      </w:pPr>
      <w:r>
        <w:rPr>
          <w:noProof/>
          <w:lang w:eastAsia="en-GB"/>
        </w:rPr>
        <mc:AlternateContent>
          <mc:Choice Requires="wps">
            <w:drawing>
              <wp:anchor distT="0" distB="0" distL="114300" distR="114300" simplePos="0" relativeHeight="251665408" behindDoc="0" locked="0" layoutInCell="1" allowOverlap="1" wp14:anchorId="666F4955" wp14:editId="5CD8F0B4">
                <wp:simplePos x="0" y="0"/>
                <wp:positionH relativeFrom="margin">
                  <wp:align>center</wp:align>
                </wp:positionH>
                <wp:positionV relativeFrom="paragraph">
                  <wp:posOffset>1314876</wp:posOffset>
                </wp:positionV>
                <wp:extent cx="1337481" cy="416883"/>
                <wp:effectExtent l="0" t="38100" r="53340" b="21590"/>
                <wp:wrapNone/>
                <wp:docPr id="1482866875" name="Freeform: Shape 2"/>
                <wp:cNvGraphicFramePr/>
                <a:graphic xmlns:a="http://schemas.openxmlformats.org/drawingml/2006/main">
                  <a:graphicData uri="http://schemas.microsoft.com/office/word/2010/wordprocessingShape">
                    <wps:wsp>
                      <wps:cNvSpPr/>
                      <wps:spPr>
                        <a:xfrm>
                          <a:off x="0" y="0"/>
                          <a:ext cx="1337481" cy="416883"/>
                        </a:xfrm>
                        <a:custGeom>
                          <a:avLst/>
                          <a:gdLst>
                            <a:gd name="connsiteX0" fmla="*/ 0 w 1337481"/>
                            <a:gd name="connsiteY0" fmla="*/ 225189 h 416883"/>
                            <a:gd name="connsiteX1" fmla="*/ 313899 w 1337481"/>
                            <a:gd name="connsiteY1" fmla="*/ 409433 h 416883"/>
                            <a:gd name="connsiteX2" fmla="*/ 1337481 w 1337481"/>
                            <a:gd name="connsiteY2" fmla="*/ 0 h 416883"/>
                          </a:gdLst>
                          <a:ahLst/>
                          <a:cxnLst>
                            <a:cxn ang="0">
                              <a:pos x="connsiteX0" y="connsiteY0"/>
                            </a:cxn>
                            <a:cxn ang="0">
                              <a:pos x="connsiteX1" y="connsiteY1"/>
                            </a:cxn>
                            <a:cxn ang="0">
                              <a:pos x="connsiteX2" y="connsiteY2"/>
                            </a:cxn>
                          </a:cxnLst>
                          <a:rect l="l" t="t" r="r" b="b"/>
                          <a:pathLst>
                            <a:path w="1337481" h="416883">
                              <a:moveTo>
                                <a:pt x="0" y="225189"/>
                              </a:moveTo>
                              <a:cubicBezTo>
                                <a:pt x="45493" y="336076"/>
                                <a:pt x="90986" y="446964"/>
                                <a:pt x="313899" y="409433"/>
                              </a:cubicBezTo>
                              <a:cubicBezTo>
                                <a:pt x="536812" y="371902"/>
                                <a:pt x="937146" y="185951"/>
                                <a:pt x="1337481" y="0"/>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5D2F0D1" id="Freeform: Shape 2" o:spid="_x0000_s1026" style="position:absolute;margin-left:0;margin-top:103.55pt;width:105.3pt;height:32.85pt;z-index:251665408;visibility:visible;mso-wrap-style:square;mso-wrap-distance-left:9pt;mso-wrap-distance-top:0;mso-wrap-distance-right:9pt;mso-wrap-distance-bottom:0;mso-position-horizontal:center;mso-position-horizontal-relative:margin;mso-position-vertical:absolute;mso-position-vertical-relative:text;v-text-anchor:middle" coordsize="1337481,41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" path="m,225189c45493,336076,90986,446964,313899,409433,536812,371902,937146,185951,1337481,e" filled="f" strokecolor="red" strokeweight="1pt">
                <v:stroke endarrow="block" joinstyle="miter"/>
                <v:path arrowok="t" o:connecttype="custom" o:connectlocs="0,225189;313899,409433;1337481,0" o:connectangles="0,0,0"/>
                <w10:wrap anchorx="margin"/>
              </v:shape>
            </w:pict>
          </mc:Fallback>
        </mc:AlternateContent>
      </w:r>
      <w:r w:rsidR="007B24C2">
        <w:rPr>
          <w:noProof/>
          <w:lang w:eastAsia="en-GB"/>
        </w:rPr>
        <mc:AlternateContent>
          <mc:Choice Requires="wpc">
            <w:drawing>
              <wp:inline distT="0" distB="0" distL="0" distR="0" wp14:anchorId="394EC7F5" wp14:editId="202CFE04">
                <wp:extent cx="5997575" cy="3316406"/>
                <wp:effectExtent l="0" t="0" r="3175" b="0"/>
                <wp:docPr id="1612752749"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7432927" name="Picture 377432927" descr="A graph of power levels&#10;&#10;Description automatically generated with medium confidence"/>
                          <pic:cNvPicPr>
                            <a:picLocks noChangeAspect="1"/>
                          </pic:cNvPicPr>
                        </pic:nvPicPr>
                        <pic:blipFill>
                          <a:blip r:embed="rId34"/>
                          <a:stretch>
                            <a:fillRect/>
                          </a:stretch>
                        </pic:blipFill>
                        <pic:spPr>
                          <a:xfrm>
                            <a:off x="180000" y="180000"/>
                            <a:ext cx="3657600" cy="2742565"/>
                          </a:xfrm>
                          <a:prstGeom prst="rect">
                            <a:avLst/>
                          </a:prstGeom>
                        </pic:spPr>
                      </pic:pic>
                      <wps:wsp>
                        <wps:cNvPr id="468804564" name="Left Brace 468804564"/>
                        <wps:cNvSpPr/>
                        <wps:spPr>
                          <a:xfrm rot="16200000">
                            <a:off x="2270648" y="837629"/>
                            <a:ext cx="143302" cy="1074764"/>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1050456" name="Text Box 1621050456"/>
                        <wps:cNvSpPr txBox="1"/>
                        <wps:spPr>
                          <a:xfrm>
                            <a:off x="3759187" y="839337"/>
                            <a:ext cx="2238388" cy="1071349"/>
                          </a:xfrm>
                          <a:prstGeom prst="rect">
                            <a:avLst/>
                          </a:prstGeom>
                          <a:solidFill>
                            <a:schemeClr val="lt1"/>
                          </a:solidFill>
                          <a:ln w="6350">
                            <a:noFill/>
                          </a:ln>
                        </wps:spPr>
                        <wps:txbx>
                          <w:txbxContent>
                            <w:p w14:paraId="5BC78C82" w14:textId="75C79A62" w:rsidR="007B24C2" w:rsidRPr="000440F5" w:rsidRDefault="007B24C2">
                              <w:pPr>
                                <w:rPr>
                                  <w:i/>
                                  <w:iCs/>
                                  <w:color w:val="FF0000"/>
                                </w:rPr>
                              </w:pPr>
                              <w:r w:rsidRPr="000440F5">
                                <w:rPr>
                                  <w:i/>
                                  <w:iCs/>
                                  <w:color w:val="FF0000"/>
                                </w:rPr>
                                <w:t>RB offset</w:t>
                              </w:r>
                              <w:r w:rsidR="000440F5" w:rsidRPr="000440F5">
                                <w:rPr>
                                  <w:i/>
                                  <w:iCs/>
                                  <w:color w:val="FF0000"/>
                                </w:rPr>
                                <w:t xml:space="preserve"> </w:t>
                              </w:r>
                              <w:r w:rsidR="00854D49">
                                <w:rPr>
                                  <w:i/>
                                  <w:iCs/>
                                  <w:color w:val="FF0000"/>
                                </w:rPr>
                                <w:t xml:space="preserve">(‘P1’) </w:t>
                              </w:r>
                              <w:r w:rsidR="000440F5" w:rsidRPr="000440F5">
                                <w:rPr>
                                  <w:i/>
                                  <w:iCs/>
                                  <w:color w:val="FF0000"/>
                                </w:rPr>
                                <w:t xml:space="preserve">for each CBW/SCS is the minimum amount </w:t>
                              </w:r>
                              <w:r w:rsidR="000440F5">
                                <w:rPr>
                                  <w:i/>
                                  <w:iCs/>
                                  <w:color w:val="FF0000"/>
                                </w:rPr>
                                <w:t>over all L</w:t>
                              </w:r>
                              <w:r w:rsidR="000440F5" w:rsidRPr="000440F5">
                                <w:rPr>
                                  <w:i/>
                                  <w:iCs/>
                                  <w:color w:val="FF0000"/>
                                  <w:vertAlign w:val="subscript"/>
                                </w:rPr>
                                <w:t>CRB</w:t>
                              </w:r>
                              <w:r w:rsidR="000440F5">
                                <w:rPr>
                                  <w:i/>
                                  <w:iCs/>
                                  <w:color w:val="FF0000"/>
                                </w:rPr>
                                <w:t xml:space="preserve"> </w:t>
                              </w:r>
                              <w:r w:rsidR="000440F5" w:rsidRPr="000440F5">
                                <w:rPr>
                                  <w:i/>
                                  <w:iCs/>
                                  <w:color w:val="FF0000"/>
                                </w:rPr>
                                <w:t>that the legacy inner region must be retracted, so 1 dB boost is feasible in the subset ‘enhanced inner region’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7606479" name="Text Box 1"/>
                        <wps:cNvSpPr txBox="1"/>
                        <wps:spPr>
                          <a:xfrm>
                            <a:off x="609594" y="2922565"/>
                            <a:ext cx="4883504" cy="298307"/>
                          </a:xfrm>
                          <a:prstGeom prst="rect">
                            <a:avLst/>
                          </a:prstGeom>
                          <a:solidFill>
                            <a:schemeClr val="lt1"/>
                          </a:solidFill>
                          <a:ln w="6350">
                            <a:noFill/>
                          </a:ln>
                        </wps:spPr>
                        <wps:txbx>
                          <w:txbxContent>
                            <w:p w14:paraId="490FF996" w14:textId="1472B09A" w:rsidR="000440F5" w:rsidRPr="000440F5" w:rsidRDefault="000440F5" w:rsidP="000440F5">
                              <w:pPr>
                                <w:rPr>
                                  <w:i/>
                                  <w:iCs/>
                                </w:rPr>
                              </w:pPr>
                              <w:r w:rsidRPr="000440F5">
                                <w:rPr>
                                  <w:i/>
                                  <w:iCs/>
                                </w:rPr>
                                <w:t xml:space="preserve">Figure 5.1: </w:t>
                              </w:r>
                              <w:r>
                                <w:rPr>
                                  <w:i/>
                                  <w:iCs/>
                                </w:rPr>
                                <w:t xml:space="preserve">Method to determine </w:t>
                              </w:r>
                              <w:r w:rsidRPr="000440F5">
                                <w:rPr>
                                  <w:i/>
                                  <w:iCs/>
                                </w:rPr>
                                <w:t>RB offset</w:t>
                              </w:r>
                              <w:r>
                                <w:rPr>
                                  <w:i/>
                                  <w:iCs/>
                                </w:rPr>
                                <w:t xml:space="preserve"> value (parameter ‘P1’ in this contribution)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95106865" name="Text Box 1"/>
                        <wps:cNvSpPr txBox="1"/>
                        <wps:spPr>
                          <a:xfrm>
                            <a:off x="3776059" y="248215"/>
                            <a:ext cx="1717039" cy="324991"/>
                          </a:xfrm>
                          <a:prstGeom prst="rect">
                            <a:avLst/>
                          </a:prstGeom>
                          <a:solidFill>
                            <a:schemeClr val="lt1"/>
                          </a:solidFill>
                          <a:ln w="6350">
                            <a:noFill/>
                          </a:ln>
                        </wps:spPr>
                        <wps:txbx>
                          <w:txbxContent>
                            <w:p w14:paraId="60FE88A8" w14:textId="38D733DC" w:rsidR="000440F5" w:rsidRPr="000440F5" w:rsidRDefault="000440F5" w:rsidP="000440F5">
                              <w:pPr>
                                <w:rPr>
                                  <w:i/>
                                  <w:iCs/>
                                </w:rPr>
                              </w:pPr>
                              <w:r w:rsidRPr="000440F5">
                                <w:rPr>
                                  <w:i/>
                                  <w:iCs/>
                                </w:rPr>
                                <w:t>Max. spec. compliant power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03713397" name="Freeform: Shape 2103713397"/>
                        <wps:cNvSpPr/>
                        <wps:spPr>
                          <a:xfrm>
                            <a:off x="2279176" y="122137"/>
                            <a:ext cx="1542197" cy="164466"/>
                          </a:xfrm>
                          <a:custGeom>
                            <a:avLst/>
                            <a:gdLst>
                              <a:gd name="connsiteX0" fmla="*/ 0 w 1542197"/>
                              <a:gd name="connsiteY0" fmla="*/ 116699 h 164466"/>
                              <a:gd name="connsiteX1" fmla="*/ 689212 w 1542197"/>
                              <a:gd name="connsiteY1" fmla="*/ 693 h 164466"/>
                              <a:gd name="connsiteX2" fmla="*/ 1542197 w 1542197"/>
                              <a:gd name="connsiteY2" fmla="*/ 164466 h 164466"/>
                            </a:gdLst>
                            <a:ahLst/>
                            <a:cxnLst>
                              <a:cxn ang="0">
                                <a:pos x="connsiteX0" y="connsiteY0"/>
                              </a:cxn>
                              <a:cxn ang="0">
                                <a:pos x="connsiteX1" y="connsiteY1"/>
                              </a:cxn>
                              <a:cxn ang="0">
                                <a:pos x="connsiteX2" y="connsiteY2"/>
                              </a:cxn>
                            </a:cxnLst>
                            <a:rect l="l" t="t" r="r" b="b"/>
                            <a:pathLst>
                              <a:path w="1542197" h="164466">
                                <a:moveTo>
                                  <a:pt x="0" y="116699"/>
                                </a:moveTo>
                                <a:cubicBezTo>
                                  <a:pt x="216089" y="54715"/>
                                  <a:pt x="432179" y="-7268"/>
                                  <a:pt x="689212" y="693"/>
                                </a:cubicBezTo>
                                <a:cubicBezTo>
                                  <a:pt x="946245" y="8654"/>
                                  <a:pt x="1244221" y="86560"/>
                                  <a:pt x="1542197" y="164466"/>
                                </a:cubicBezTo>
                              </a:path>
                            </a:pathLst>
                          </a:cu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6760406" name="Left Brace 1636760406"/>
                        <wps:cNvSpPr/>
                        <wps:spPr>
                          <a:xfrm rot="16200000">
                            <a:off x="1236660" y="2146060"/>
                            <a:ext cx="142875" cy="700211"/>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1761687" name="Left Brace 901761687"/>
                        <wps:cNvSpPr/>
                        <wps:spPr>
                          <a:xfrm rot="16200000">
                            <a:off x="1614860" y="1664497"/>
                            <a:ext cx="131526" cy="951450"/>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48172511" name="Left Brace 1548172511"/>
                        <wps:cNvSpPr/>
                        <wps:spPr>
                          <a:xfrm rot="16200000">
                            <a:off x="1789413" y="1393166"/>
                            <a:ext cx="122369" cy="829865"/>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37590539" name="Left Brace 1837590539"/>
                        <wps:cNvSpPr/>
                        <wps:spPr>
                          <a:xfrm rot="16200000">
                            <a:off x="2435321" y="519361"/>
                            <a:ext cx="144856" cy="702922"/>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7259189" name="Straight Connector 527259189"/>
                        <wps:cNvCnPr/>
                        <wps:spPr>
                          <a:xfrm flipV="1">
                            <a:off x="1931159" y="1043917"/>
                            <a:ext cx="1201003" cy="1583277"/>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528945756" name="Freeform: Shape 1528945756"/>
                        <wps:cNvSpPr/>
                        <wps:spPr>
                          <a:xfrm>
                            <a:off x="2233988" y="2172592"/>
                            <a:ext cx="1542071" cy="306198"/>
                          </a:xfrm>
                          <a:custGeom>
                            <a:avLst/>
                            <a:gdLst>
                              <a:gd name="connsiteX0" fmla="*/ 0 w 1337481"/>
                              <a:gd name="connsiteY0" fmla="*/ 225189 h 416883"/>
                              <a:gd name="connsiteX1" fmla="*/ 313899 w 1337481"/>
                              <a:gd name="connsiteY1" fmla="*/ 409433 h 416883"/>
                              <a:gd name="connsiteX2" fmla="*/ 1337481 w 1337481"/>
                              <a:gd name="connsiteY2" fmla="*/ 0 h 416883"/>
                              <a:gd name="connsiteX0" fmla="*/ 0 w 1337481"/>
                              <a:gd name="connsiteY0" fmla="*/ 225189 h 443037"/>
                              <a:gd name="connsiteX1" fmla="*/ 539116 w 1337481"/>
                              <a:gd name="connsiteY1" fmla="*/ 436753 h 443037"/>
                              <a:gd name="connsiteX2" fmla="*/ 1337481 w 1337481"/>
                              <a:gd name="connsiteY2" fmla="*/ 0 h 443037"/>
                              <a:gd name="connsiteX0" fmla="*/ 0 w 1542268"/>
                              <a:gd name="connsiteY0" fmla="*/ 88587 h 306435"/>
                              <a:gd name="connsiteX1" fmla="*/ 539116 w 1542268"/>
                              <a:gd name="connsiteY1" fmla="*/ 300151 h 306435"/>
                              <a:gd name="connsiteX2" fmla="*/ 1542268 w 1542268"/>
                              <a:gd name="connsiteY2" fmla="*/ 0 h 306435"/>
                            </a:gdLst>
                            <a:ahLst/>
                            <a:cxnLst>
                              <a:cxn ang="0">
                                <a:pos x="connsiteX0" y="connsiteY0"/>
                              </a:cxn>
                              <a:cxn ang="0">
                                <a:pos x="connsiteX1" y="connsiteY1"/>
                              </a:cxn>
                              <a:cxn ang="0">
                                <a:pos x="connsiteX2" y="connsiteY2"/>
                              </a:cxn>
                            </a:cxnLst>
                            <a:rect l="l" t="t" r="r" b="b"/>
                            <a:pathLst>
                              <a:path w="1542268" h="306435">
                                <a:moveTo>
                                  <a:pt x="0" y="88587"/>
                                </a:moveTo>
                                <a:cubicBezTo>
                                  <a:pt x="45493" y="199474"/>
                                  <a:pt x="316203" y="337682"/>
                                  <a:pt x="539116" y="300151"/>
                                </a:cubicBezTo>
                                <a:cubicBezTo>
                                  <a:pt x="762029" y="262620"/>
                                  <a:pt x="1141933" y="185951"/>
                                  <a:pt x="1542268" y="0"/>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61474002" name="Text Box 1"/>
                        <wps:cNvSpPr txBox="1"/>
                        <wps:spPr>
                          <a:xfrm>
                            <a:off x="3759200" y="1871134"/>
                            <a:ext cx="2238375" cy="899362"/>
                          </a:xfrm>
                          <a:prstGeom prst="rect">
                            <a:avLst/>
                          </a:prstGeom>
                          <a:noFill/>
                          <a:ln w="6350">
                            <a:noFill/>
                          </a:ln>
                        </wps:spPr>
                        <wps:txbx>
                          <w:txbxContent>
                            <w:p w14:paraId="6B6D0890" w14:textId="38012D20" w:rsidR="00944293" w:rsidRDefault="00944293" w:rsidP="00944293">
                              <w:pPr>
                                <w:rPr>
                                  <w:i/>
                                  <w:iCs/>
                                  <w:color w:val="FF0000"/>
                                </w:rPr>
                              </w:pPr>
                              <w:r>
                                <w:rPr>
                                  <w:i/>
                                  <w:iCs/>
                                  <w:color w:val="FF0000"/>
                                </w:rPr>
                                <w:t>Boundary of the enhanced inner region</w:t>
                              </w:r>
                              <w:r w:rsidR="00423E96">
                                <w:rPr>
                                  <w:i/>
                                  <w:iCs/>
                                  <w:color w:val="FF0000"/>
                                </w:rPr>
                                <w:t xml:space="preserve"> is offset by ‘P1’ from boundary between legacy inner and legacy outer</w:t>
                              </w:r>
                              <w:r w:rsidR="004566C6">
                                <w:rPr>
                                  <w:i/>
                                  <w:iCs/>
                                  <w:color w:val="FF0000"/>
                                </w:rPr>
                                <w:t xml:space="preserve"> (stair stepped blue)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94EC7F5" id="_x0000_s1173" editas="canvas" style="width:472.25pt;height:261.15pt;mso-position-horizontal-relative:char;mso-position-vertical-relative:line" coordsize="59975,33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74" type="#_x0000_t75" style="position:absolute;width:59975;height:33159;visibility:visible;mso-wrap-style:square" filled="t">
                  <v:fill o:detectmouseclick="t"/>
                  <v:path o:connecttype="none"/>
                </v:shape>
                <v:shape id="Picture 377432927" o:spid="_x0000_s1175" type="#_x0000_t75" alt="A graph of power levels&#10;&#10;Description automatically generated with medium confidence" style="position:absolute;left:1800;top:1800;width:36576;height:27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">
                  <v:imagedata r:id="rId35" o:title="A graph of power levels&#10;&#10;Description automatically generated with medium confidenc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68804564" o:spid="_x0000_s1176" type="#_x0000_t87" style="position:absolute;left:22706;top:8376;width:1433;height:1074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" adj="240" strokecolor="red" strokeweight="1.5pt">
                  <v:stroke joinstyle="miter"/>
                </v:shape>
                <v:shapetype id="_x0000_t202" coordsize="21600,21600" o:spt="202" path="m,l,21600r21600,l21600,xe">
                  <v:stroke joinstyle="miter"/>
                  <v:path gradientshapeok="t" o:connecttype="rect"/>
                </v:shapetype>
                <v:shape id="Text Box 1621050456" o:spid="_x0000_s1177" type="#_x0000_t202" style="position:absolute;left:37591;top:8393;width:22384;height:10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" fillcolor="white [3201]" stroked="f" strokeweight=".5pt">
                  <v:textbox>
                    <w:txbxContent>
                      <w:p w14:paraId="5BC78C82" w14:textId="75C79A62" w:rsidR="007B24C2" w:rsidRPr="000440F5" w:rsidRDefault="007B24C2">
                        <w:pPr>
                          <w:rPr>
                            <w:i/>
                            <w:iCs/>
                            <w:color w:val="FF0000"/>
                          </w:rPr>
                        </w:pPr>
                        <w:r w:rsidRPr="000440F5">
                          <w:rPr>
                            <w:i/>
                            <w:iCs/>
                            <w:color w:val="FF0000"/>
                          </w:rPr>
                          <w:t>RB offset</w:t>
                        </w:r>
                        <w:r w:rsidR="000440F5" w:rsidRPr="000440F5">
                          <w:rPr>
                            <w:i/>
                            <w:iCs/>
                            <w:color w:val="FF0000"/>
                          </w:rPr>
                          <w:t xml:space="preserve"> </w:t>
                        </w:r>
                        <w:r w:rsidR="00854D49">
                          <w:rPr>
                            <w:i/>
                            <w:iCs/>
                            <w:color w:val="FF0000"/>
                          </w:rPr>
                          <w:t xml:space="preserve">(‘P1’) </w:t>
                        </w:r>
                        <w:r w:rsidR="000440F5" w:rsidRPr="000440F5">
                          <w:rPr>
                            <w:i/>
                            <w:iCs/>
                            <w:color w:val="FF0000"/>
                          </w:rPr>
                          <w:t xml:space="preserve">for each CBW/SCS is the minimum amount </w:t>
                        </w:r>
                        <w:r w:rsidR="000440F5">
                          <w:rPr>
                            <w:i/>
                            <w:iCs/>
                            <w:color w:val="FF0000"/>
                          </w:rPr>
                          <w:t>over all L</w:t>
                        </w:r>
                        <w:r w:rsidR="000440F5" w:rsidRPr="000440F5">
                          <w:rPr>
                            <w:i/>
                            <w:iCs/>
                            <w:color w:val="FF0000"/>
                            <w:vertAlign w:val="subscript"/>
                          </w:rPr>
                          <w:t>CRB</w:t>
                        </w:r>
                        <w:r w:rsidR="000440F5">
                          <w:rPr>
                            <w:i/>
                            <w:iCs/>
                            <w:color w:val="FF0000"/>
                          </w:rPr>
                          <w:t xml:space="preserve"> </w:t>
                        </w:r>
                        <w:r w:rsidR="000440F5" w:rsidRPr="000440F5">
                          <w:rPr>
                            <w:i/>
                            <w:iCs/>
                            <w:color w:val="FF0000"/>
                          </w:rPr>
                          <w:t>that the legacy inner region must be retracted, so 1 dB boost is feasible in the subset ‘enhanced inner region’</w:t>
                        </w:r>
                      </w:p>
                    </w:txbxContent>
                  </v:textbox>
                </v:shape>
                <v:shape id="_x0000_s1178" type="#_x0000_t202" style="position:absolute;left:6095;top:29225;width:48835;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" fillcolor="white [3201]" stroked="f" strokeweight=".5pt">
                  <v:textbox>
                    <w:txbxContent>
                      <w:p w14:paraId="490FF996" w14:textId="1472B09A" w:rsidR="000440F5" w:rsidRPr="000440F5" w:rsidRDefault="000440F5" w:rsidP="000440F5">
                        <w:pPr>
                          <w:rPr>
                            <w:i/>
                            <w:iCs/>
                          </w:rPr>
                        </w:pPr>
                        <w:r w:rsidRPr="000440F5">
                          <w:rPr>
                            <w:i/>
                            <w:iCs/>
                          </w:rPr>
                          <w:t xml:space="preserve">Figure 5.1: </w:t>
                        </w:r>
                        <w:r>
                          <w:rPr>
                            <w:i/>
                            <w:iCs/>
                          </w:rPr>
                          <w:t xml:space="preserve">Method to determine </w:t>
                        </w:r>
                        <w:r w:rsidRPr="000440F5">
                          <w:rPr>
                            <w:i/>
                            <w:iCs/>
                          </w:rPr>
                          <w:t>RB offset</w:t>
                        </w:r>
                        <w:r>
                          <w:rPr>
                            <w:i/>
                            <w:iCs/>
                          </w:rPr>
                          <w:t xml:space="preserve"> value (parameter ‘P1’ in this contribution) </w:t>
                        </w:r>
                      </w:p>
                    </w:txbxContent>
                  </v:textbox>
                </v:shape>
                <v:shape id="_x0000_s1179" type="#_x0000_t202" style="position:absolute;left:37760;top:2482;width:17170;height:3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" fillcolor="white [3201]" stroked="f" strokeweight=".5pt">
                  <v:textbox>
                    <w:txbxContent>
                      <w:p w14:paraId="60FE88A8" w14:textId="38D733DC" w:rsidR="000440F5" w:rsidRPr="000440F5" w:rsidRDefault="000440F5" w:rsidP="000440F5">
                        <w:pPr>
                          <w:rPr>
                            <w:i/>
                            <w:iCs/>
                          </w:rPr>
                        </w:pPr>
                        <w:r w:rsidRPr="000440F5">
                          <w:rPr>
                            <w:i/>
                            <w:iCs/>
                          </w:rPr>
                          <w:t>Max. spec. compliant power</w:t>
                        </w:r>
                      </w:p>
                    </w:txbxContent>
                  </v:textbox>
                </v:shape>
                <v:shape id="Freeform: Shape 2103713397" o:spid="_x0000_s1180" style="position:absolute;left:22791;top:1221;width:15422;height:1645;visibility:visible;mso-wrap-style:square;v-text-anchor:middle" coordsize="1542197,164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" path="m,116699c216089,54715,432179,-7268,689212,693v257033,7961,555009,85867,852985,163773e" filled="f" strokecolor="#09101d [484]" strokeweight="1pt">
                  <v:stroke endarrow="block" joinstyle="miter"/>
                  <v:path arrowok="t" o:connecttype="custom" o:connectlocs="0,116699;689212,693;1542197,164466" o:connectangles="0,0,0"/>
                </v:shape>
                <v:shape id="Left Brace 1636760406" o:spid="_x0000_s1181" type="#_x0000_t87" style="position:absolute;left:12366;top:21460;width:1429;height:700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" adj="367" strokecolor="red" strokeweight="1.5pt">
                  <v:stroke joinstyle="miter"/>
                </v:shape>
                <v:shape id="Left Brace 901761687" o:spid="_x0000_s1182" type="#_x0000_t87" style="position:absolute;left:16148;top:16644;width:1315;height:95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" adj="249" strokecolor="red" strokeweight="1.5pt">
                  <v:stroke joinstyle="miter"/>
                </v:shape>
                <v:shape id="Left Brace 1548172511" o:spid="_x0000_s1183" type="#_x0000_t87" style="position:absolute;left:17894;top:13931;width:1223;height:82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" adj="265" strokecolor="red" strokeweight="1.5pt">
                  <v:stroke joinstyle="miter"/>
                </v:shape>
                <v:shape id="Left Brace 1837590539" o:spid="_x0000_s1184" type="#_x0000_t87" style="position:absolute;left:24352;top:5193;width:1449;height:703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" adj="371" strokecolor="red" strokeweight="1.5pt">
                  <v:stroke joinstyle="miter"/>
                </v:shape>
                <v:line id="Straight Connector 527259189" o:spid="_x0000_s1185" style="position:absolute;flip:y;visibility:visible;mso-wrap-style:square" from="19311,10439" to="31321,26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" strokecolor="red" strokeweight=".5pt">
                  <v:stroke joinstyle="miter"/>
                </v:line>
                <v:shape id="Freeform: Shape 1528945756" o:spid="_x0000_s1186" style="position:absolute;left:22339;top:21725;width:15421;height:3062;visibility:visible;mso-wrap-style:square;v-text-anchor:middle" coordsize="1542268,306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" path="m,88587c45493,199474,316203,337682,539116,300151,762029,262620,1141933,185951,1542268,e" filled="f" strokecolor="red" strokeweight="1pt">
                  <v:stroke endarrow="block" joinstyle="miter"/>
                  <v:path arrowok="t" o:connecttype="custom" o:connectlocs="0,88518;539047,299919;1542071,0" o:connectangles="0,0,0"/>
                </v:shape>
                <v:shape id="_x0000_s1187" type="#_x0000_t202" style="position:absolute;left:37592;top:18711;width:22383;height:8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" filled="f" stroked="f" strokeweight=".5pt">
                  <v:textbox>
                    <w:txbxContent>
                      <w:p w14:paraId="6B6D0890" w14:textId="38012D20" w:rsidR="00944293" w:rsidRDefault="00944293" w:rsidP="00944293">
                        <w:pPr>
                          <w:rPr>
                            <w:i/>
                            <w:iCs/>
                            <w:color w:val="FF0000"/>
                          </w:rPr>
                        </w:pPr>
                        <w:r>
                          <w:rPr>
                            <w:i/>
                            <w:iCs/>
                            <w:color w:val="FF0000"/>
                          </w:rPr>
                          <w:t>Boundary of the enhanced inner region</w:t>
                        </w:r>
                        <w:r w:rsidR="00423E96">
                          <w:rPr>
                            <w:i/>
                            <w:iCs/>
                            <w:color w:val="FF0000"/>
                          </w:rPr>
                          <w:t xml:space="preserve"> is offset by ‘P1’ from boundary between legacy inner and legacy outer</w:t>
                        </w:r>
                        <w:r w:rsidR="004566C6">
                          <w:rPr>
                            <w:i/>
                            <w:iCs/>
                            <w:color w:val="FF0000"/>
                          </w:rPr>
                          <w:t xml:space="preserve"> (stair stepped blue)</w:t>
                        </w:r>
                      </w:p>
                    </w:txbxContent>
                  </v:textbox>
                </v:shape>
                <w10:anchorlock/>
              </v:group>
            </w:pict>
          </mc:Fallback>
        </mc:AlternateContent>
      </w:r>
    </w:p>
    <w:p w14:paraId="2BC642FB" w14:textId="06432537" w:rsidR="005A3F09" w:rsidRDefault="005A3F09">
      <w:pPr>
        <w:spacing w:after="0"/>
        <w:rPr>
          <w:lang w:eastAsia="en-GB"/>
        </w:rPr>
      </w:pPr>
      <w:r>
        <w:rPr>
          <w:lang w:eastAsia="en-GB"/>
        </w:rPr>
        <w:br w:type="page"/>
      </w:r>
    </w:p>
    <w:p w14:paraId="339A77B1" w14:textId="52E11A8F" w:rsidR="005A3F09" w:rsidRPr="00C15607" w:rsidRDefault="005A3F09" w:rsidP="005A3F09">
      <w:pPr>
        <w:pStyle w:val="Heading1"/>
        <w:rPr>
          <w:lang w:val="en-US"/>
        </w:rPr>
      </w:pPr>
      <w:r>
        <w:rPr>
          <w:lang w:val="en-US"/>
        </w:rPr>
        <w:lastRenderedPageBreak/>
        <w:t xml:space="preserve">Annex 2, boost capability with mild FDSS and </w:t>
      </w:r>
      <w:r w:rsidR="00416F42">
        <w:rPr>
          <w:lang w:val="en-US"/>
        </w:rPr>
        <w:t>FDD</w:t>
      </w:r>
      <w:r w:rsidR="00C43BCE">
        <w:rPr>
          <w:lang w:val="en-US"/>
        </w:rPr>
        <w:t xml:space="preserve"> PC2</w:t>
      </w:r>
    </w:p>
    <w:p w14:paraId="47EEA21C" w14:textId="782A17CA" w:rsidR="005A3F09" w:rsidRDefault="00743590" w:rsidP="005A3F09">
      <w:pPr>
        <w:pStyle w:val="Reference"/>
        <w:tabs>
          <w:tab w:val="clear" w:pos="567"/>
        </w:tabs>
        <w:ind w:left="0" w:firstLine="0"/>
        <w:rPr>
          <w:lang w:eastAsia="en-GB"/>
        </w:rPr>
      </w:pPr>
      <w:r>
        <w:rPr>
          <w:lang w:eastAsia="en-GB"/>
        </w:rPr>
        <w:t xml:space="preserve">In </w:t>
      </w:r>
      <w:r w:rsidR="000827B0">
        <w:rPr>
          <w:lang w:eastAsia="en-GB"/>
        </w:rPr>
        <w:t>this study, t</w:t>
      </w:r>
      <w:r w:rsidR="00416F42">
        <w:rPr>
          <w:lang w:eastAsia="en-GB"/>
        </w:rPr>
        <w:t xml:space="preserve">he FDD </w:t>
      </w:r>
      <w:r w:rsidR="000827B0">
        <w:rPr>
          <w:lang w:eastAsia="en-GB"/>
        </w:rPr>
        <w:t xml:space="preserve">PC2 </w:t>
      </w:r>
      <w:r w:rsidR="00416F42">
        <w:rPr>
          <w:lang w:eastAsia="en-GB"/>
        </w:rPr>
        <w:t xml:space="preserve">PA </w:t>
      </w:r>
      <w:r w:rsidR="00E3117F">
        <w:rPr>
          <w:lang w:eastAsia="en-GB"/>
        </w:rPr>
        <w:t>(most conservative</w:t>
      </w:r>
      <w:r w:rsidR="00651707">
        <w:rPr>
          <w:lang w:eastAsia="en-GB"/>
        </w:rPr>
        <w:t xml:space="preserve"> of the ones studies in this contribution</w:t>
      </w:r>
      <w:r w:rsidR="00E3117F">
        <w:rPr>
          <w:lang w:eastAsia="en-GB"/>
        </w:rPr>
        <w:t xml:space="preserve">) </w:t>
      </w:r>
      <w:r w:rsidR="00933A0E">
        <w:rPr>
          <w:lang w:eastAsia="en-GB"/>
        </w:rPr>
        <w:t xml:space="preserve">was used to estimate enhancement regions </w:t>
      </w:r>
      <w:r w:rsidR="00E668EC">
        <w:rPr>
          <w:lang w:eastAsia="en-GB"/>
        </w:rPr>
        <w:t>for</w:t>
      </w:r>
      <w:r w:rsidR="003C5045">
        <w:rPr>
          <w:lang w:eastAsia="en-GB"/>
        </w:rPr>
        <w:t xml:space="preserve"> mild FDSS </w:t>
      </w:r>
      <w:r w:rsidR="00E668EC">
        <w:rPr>
          <w:lang w:eastAsia="en-GB"/>
        </w:rPr>
        <w:t xml:space="preserve">+ </w:t>
      </w:r>
      <w:r w:rsidR="003C5045">
        <w:rPr>
          <w:lang w:eastAsia="en-GB"/>
        </w:rPr>
        <w:t xml:space="preserve">DFT-s-QPSK. </w:t>
      </w:r>
      <w:r w:rsidR="00B644DF">
        <w:rPr>
          <w:lang w:eastAsia="en-GB"/>
        </w:rPr>
        <w:t xml:space="preserve">The region that can support at least the nominal </w:t>
      </w:r>
      <w:r w:rsidR="00D24CE4">
        <w:rPr>
          <w:lang w:eastAsia="en-GB"/>
        </w:rPr>
        <w:t>MPR0 power level is shown in figures below</w:t>
      </w:r>
      <w:r w:rsidR="005A3F09">
        <w:rPr>
          <w:lang w:eastAsia="en-GB"/>
        </w:rPr>
        <w:t>.</w:t>
      </w:r>
      <w:r w:rsidR="00D24CE4">
        <w:rPr>
          <w:lang w:eastAsia="en-GB"/>
        </w:rPr>
        <w:t xml:space="preserve"> Note that </w:t>
      </w:r>
      <w:r w:rsidR="00222945">
        <w:rPr>
          <w:lang w:eastAsia="en-GB"/>
        </w:rPr>
        <w:t xml:space="preserve">1 dB boost is possible in </w:t>
      </w:r>
      <w:r w:rsidR="00416F42">
        <w:rPr>
          <w:lang w:eastAsia="en-GB"/>
        </w:rPr>
        <w:t>a smaller</w:t>
      </w:r>
      <w:r w:rsidR="00222945">
        <w:rPr>
          <w:lang w:eastAsia="en-GB"/>
        </w:rPr>
        <w:t xml:space="preserve"> region (typically the legacy inner region)</w:t>
      </w:r>
      <w:r w:rsidR="00416F42">
        <w:rPr>
          <w:lang w:eastAsia="en-GB"/>
        </w:rPr>
        <w:t>.</w:t>
      </w:r>
      <w:r w:rsidR="00E3117F">
        <w:rPr>
          <w:lang w:eastAsia="en-GB"/>
        </w:rPr>
        <w:t xml:space="preserve"> Note also that shape of the </w:t>
      </w:r>
      <w:r w:rsidR="00C06681">
        <w:rPr>
          <w:lang w:eastAsia="en-GB"/>
        </w:rPr>
        <w:t>enhancement</w:t>
      </w:r>
      <w:r w:rsidR="00E3117F">
        <w:rPr>
          <w:lang w:eastAsia="en-GB"/>
        </w:rPr>
        <w:t xml:space="preserve"> is not strictly triangular</w:t>
      </w:r>
      <w:r w:rsidR="00C06681">
        <w:rPr>
          <w:lang w:eastAsia="en-GB"/>
        </w:rPr>
        <w:t>, as evidenced by the non-linear edge for low RBstart and low LCRB</w:t>
      </w:r>
      <w:r w:rsidR="00666536">
        <w:rPr>
          <w:lang w:eastAsia="en-GB"/>
        </w:rPr>
        <w:t xml:space="preserve"> (see highlight below)</w:t>
      </w:r>
      <w:r w:rsidR="00C06681">
        <w:rPr>
          <w:lang w:eastAsia="en-GB"/>
        </w:rPr>
        <w:t>.</w:t>
      </w:r>
    </w:p>
    <w:p w14:paraId="28CDD9B9" w14:textId="7B91AB1F" w:rsidR="005A3F09" w:rsidRDefault="00657CBE" w:rsidP="005A3F09">
      <w:pPr>
        <w:pStyle w:val="Reference"/>
        <w:rPr>
          <w:lang w:eastAsia="en-GB"/>
        </w:rPr>
      </w:pPr>
      <w:r>
        <w:rPr>
          <w:noProof/>
        </w:rPr>
        <mc:AlternateContent>
          <mc:Choice Requires="wps">
            <w:drawing>
              <wp:anchor distT="0" distB="0" distL="114300" distR="114300" simplePos="0" relativeHeight="251678720" behindDoc="0" locked="0" layoutInCell="1" allowOverlap="1" wp14:anchorId="1E5EC13F" wp14:editId="2A13FE33">
                <wp:simplePos x="0" y="0"/>
                <wp:positionH relativeFrom="column">
                  <wp:posOffset>374650</wp:posOffset>
                </wp:positionH>
                <wp:positionV relativeFrom="paragraph">
                  <wp:posOffset>5141882</wp:posOffset>
                </wp:positionV>
                <wp:extent cx="2226365" cy="393960"/>
                <wp:effectExtent l="0" t="0" r="21590" b="25400"/>
                <wp:wrapNone/>
                <wp:docPr id="166412325" name="Freeform: Shape 2"/>
                <wp:cNvGraphicFramePr/>
                <a:graphic xmlns:a="http://schemas.openxmlformats.org/drawingml/2006/main">
                  <a:graphicData uri="http://schemas.microsoft.com/office/word/2010/wordprocessingShape">
                    <wps:wsp>
                      <wps:cNvSpPr/>
                      <wps:spPr>
                        <a:xfrm>
                          <a:off x="0" y="0"/>
                          <a:ext cx="2226365" cy="393960"/>
                        </a:xfrm>
                        <a:custGeom>
                          <a:avLst/>
                          <a:gdLst>
                            <a:gd name="connsiteX0" fmla="*/ 0 w 2226365"/>
                            <a:gd name="connsiteY0" fmla="*/ 279665 h 393960"/>
                            <a:gd name="connsiteX1" fmla="*/ 119270 w 2226365"/>
                            <a:gd name="connsiteY1" fmla="*/ 41126 h 393960"/>
                            <a:gd name="connsiteX2" fmla="*/ 652007 w 2226365"/>
                            <a:gd name="connsiteY2" fmla="*/ 33175 h 393960"/>
                            <a:gd name="connsiteX3" fmla="*/ 1518699 w 2226365"/>
                            <a:gd name="connsiteY3" fmla="*/ 375081 h 393960"/>
                            <a:gd name="connsiteX4" fmla="*/ 2226365 w 2226365"/>
                            <a:gd name="connsiteY4" fmla="*/ 319422 h 39396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226365" h="393960">
                              <a:moveTo>
                                <a:pt x="0" y="279665"/>
                              </a:moveTo>
                              <a:cubicBezTo>
                                <a:pt x="5301" y="180936"/>
                                <a:pt x="10602" y="82208"/>
                                <a:pt x="119270" y="41126"/>
                              </a:cubicBezTo>
                              <a:cubicBezTo>
                                <a:pt x="227938" y="44"/>
                                <a:pt x="418769" y="-22484"/>
                                <a:pt x="652007" y="33175"/>
                              </a:cubicBezTo>
                              <a:cubicBezTo>
                                <a:pt x="885245" y="88834"/>
                                <a:pt x="1256306" y="327373"/>
                                <a:pt x="1518699" y="375081"/>
                              </a:cubicBezTo>
                              <a:cubicBezTo>
                                <a:pt x="1781092" y="422789"/>
                                <a:pt x="2003728" y="371105"/>
                                <a:pt x="2226365" y="319422"/>
                              </a:cubicBezTo>
                            </a:path>
                          </a:pathLst>
                        </a:custGeom>
                        <a:no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8B846E" id="Freeform: Shape 2" o:spid="_x0000_s1026" style="position:absolute;margin-left:29.5pt;margin-top:404.85pt;width:175.3pt;height:31pt;z-index:251678720;visibility:visible;mso-wrap-style:square;mso-wrap-distance-left:9pt;mso-wrap-distance-top:0;mso-wrap-distance-right:9pt;mso-wrap-distance-bottom:0;mso-position-horizontal:absolute;mso-position-horizontal-relative:text;mso-position-vertical:absolute;mso-position-vertical-relative:text;v-text-anchor:middle" coordsize="2226365,393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" path="m,279665c5301,180936,10602,82208,119270,41126,227938,44,418769,-22484,652007,33175v233238,55659,604299,294198,866692,341906c1781092,422789,2003728,371105,2226365,319422e" filled="f" strokecolor="white [3212]" strokeweight="1pt">
                <v:stroke joinstyle="miter"/>
                <v:path arrowok="t" o:connecttype="custom" o:connectlocs="0,279665;119270,41126;652007,33175;1518699,375081;2226365,319422" o:connectangles="0,0,0,0,0"/>
              </v:shape>
            </w:pict>
          </mc:Fallback>
        </mc:AlternateContent>
      </w:r>
      <w:r>
        <w:rPr>
          <w:noProof/>
        </w:rPr>
        <mc:AlternateContent>
          <mc:Choice Requires="wps">
            <w:drawing>
              <wp:anchor distT="0" distB="0" distL="114300" distR="114300" simplePos="0" relativeHeight="251677696" behindDoc="0" locked="0" layoutInCell="1" allowOverlap="1" wp14:anchorId="55EB3CFB" wp14:editId="0B3C0950">
                <wp:simplePos x="0" y="0"/>
                <wp:positionH relativeFrom="column">
                  <wp:posOffset>488081</wp:posOffset>
                </wp:positionH>
                <wp:positionV relativeFrom="paragraph">
                  <wp:posOffset>4434799</wp:posOffset>
                </wp:positionV>
                <wp:extent cx="566121" cy="336824"/>
                <wp:effectExtent l="19368" t="0" r="44132" b="0"/>
                <wp:wrapNone/>
                <wp:docPr id="1270945631" name="Text Box 1"/>
                <wp:cNvGraphicFramePr/>
                <a:graphic xmlns:a="http://schemas.openxmlformats.org/drawingml/2006/main">
                  <a:graphicData uri="http://schemas.microsoft.com/office/word/2010/wordprocessingShape">
                    <wps:wsp>
                      <wps:cNvSpPr txBox="1"/>
                      <wps:spPr>
                        <a:xfrm rot="17028926">
                          <a:off x="0" y="0"/>
                          <a:ext cx="566121" cy="336824"/>
                        </a:xfrm>
                        <a:prstGeom prst="rect">
                          <a:avLst/>
                        </a:prstGeom>
                        <a:noFill/>
                        <a:ln w="6350">
                          <a:noFill/>
                        </a:ln>
                      </wps:spPr>
                      <wps:txbx>
                        <w:txbxContent>
                          <w:p w14:paraId="312A7C90" w14:textId="66F5023E" w:rsidR="00657CBE" w:rsidRPr="00657CBE" w:rsidRDefault="00657CBE" w:rsidP="00657CBE">
                            <w:pPr>
                              <w:rPr>
                                <w:b/>
                                <w:bCs/>
                                <w:i/>
                                <w:iCs/>
                                <w:color w:val="F2F2F2" w:themeColor="background1" w:themeShade="F2"/>
                              </w:rPr>
                            </w:pPr>
                            <w:r w:rsidRPr="00657CBE">
                              <w:rPr>
                                <w:b/>
                                <w:bCs/>
                                <w:i/>
                                <w:iCs/>
                                <w:color w:val="F2F2F2" w:themeColor="background1" w:themeShade="F2"/>
                              </w:rPr>
                              <w:t>Slope</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5EB3CFB" id="Text Box 1" o:spid="_x0000_s1185" type="#_x0000_t202" style="position:absolute;left:0;text-align:left;margin-left:38.45pt;margin-top:349.2pt;width:44.6pt;height:26.5pt;rotation:-4992832fd;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" filled="f" stroked="f" strokeweight=".5pt">
                <v:textbox>
                  <w:txbxContent>
                    <w:p w14:paraId="312A7C90" w14:textId="66F5023E" w:rsidR="00657CBE" w:rsidRPr="00657CBE" w:rsidRDefault="00657CBE" w:rsidP="00657CBE">
                      <w:pPr>
                        <w:rPr>
                          <w:b/>
                          <w:bCs/>
                          <w:i/>
                          <w:iCs/>
                          <w:color w:val="F2F2F2" w:themeColor="background1" w:themeShade="F2"/>
                        </w:rPr>
                      </w:pPr>
                      <w:r w:rsidRPr="00657CBE">
                        <w:rPr>
                          <w:b/>
                          <w:bCs/>
                          <w:i/>
                          <w:iCs/>
                          <w:color w:val="F2F2F2" w:themeColor="background1" w:themeShade="F2"/>
                        </w:rPr>
                        <w:t>Slope</w:t>
                      </w:r>
                    </w:p>
                  </w:txbxContent>
                </v:textbox>
              </v:shape>
            </w:pict>
          </mc:Fallback>
        </mc:AlternateContent>
      </w:r>
      <w:r w:rsidR="005A3F09">
        <w:rPr>
          <w:noProof/>
          <w:lang w:eastAsia="en-GB"/>
        </w:rPr>
        <mc:AlternateContent>
          <mc:Choice Requires="wpc">
            <w:drawing>
              <wp:inline distT="0" distB="0" distL="0" distR="0" wp14:anchorId="197AB07C" wp14:editId="0FF59DA5">
                <wp:extent cx="5997575" cy="6316149"/>
                <wp:effectExtent l="0" t="0" r="3175" b="8890"/>
                <wp:docPr id="2031107040" name="Canvas 20311070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4777440" name="Text Box 1"/>
                        <wps:cNvSpPr txBox="1"/>
                        <wps:spPr>
                          <a:xfrm>
                            <a:off x="2965449" y="4687865"/>
                            <a:ext cx="3032125" cy="696935"/>
                          </a:xfrm>
                          <a:prstGeom prst="rect">
                            <a:avLst/>
                          </a:prstGeom>
                          <a:solidFill>
                            <a:schemeClr val="lt1"/>
                          </a:solidFill>
                          <a:ln w="6350">
                            <a:noFill/>
                          </a:ln>
                        </wps:spPr>
                        <wps:txbx>
                          <w:txbxContent>
                            <w:p w14:paraId="2FED03B4" w14:textId="7BD2E4CB" w:rsidR="005A3F09" w:rsidRPr="000440F5" w:rsidRDefault="005A3F09" w:rsidP="005A3F09">
                              <w:pPr>
                                <w:rPr>
                                  <w:i/>
                                  <w:iCs/>
                                </w:rPr>
                              </w:pPr>
                              <w:r w:rsidRPr="000440F5">
                                <w:rPr>
                                  <w:i/>
                                  <w:iCs/>
                                </w:rPr>
                                <w:t xml:space="preserve">Figure </w:t>
                              </w:r>
                              <w:r w:rsidR="00416F42">
                                <w:rPr>
                                  <w:i/>
                                  <w:iCs/>
                                </w:rPr>
                                <w:t>6</w:t>
                              </w:r>
                              <w:r w:rsidRPr="000440F5">
                                <w:rPr>
                                  <w:i/>
                                  <w:iCs/>
                                </w:rPr>
                                <w:t>.1:</w:t>
                              </w:r>
                              <w:r w:rsidR="001B7E04">
                                <w:rPr>
                                  <w:i/>
                                  <w:iCs/>
                                </w:rPr>
                                <w:t xml:space="preserve"> </w:t>
                              </w:r>
                              <w:r w:rsidR="00564D7B">
                                <w:rPr>
                                  <w:i/>
                                  <w:iCs/>
                                </w:rPr>
                                <w:t>Max. spec. compliant output power from</w:t>
                              </w:r>
                              <w:r w:rsidRPr="000440F5">
                                <w:rPr>
                                  <w:i/>
                                  <w:iCs/>
                                </w:rPr>
                                <w:t xml:space="preserve"> </w:t>
                              </w:r>
                              <w:r w:rsidR="001B7E04">
                                <w:rPr>
                                  <w:i/>
                                  <w:iCs/>
                                </w:rPr>
                                <w:t>FDD PC2 PA with mild FDSS</w:t>
                              </w:r>
                              <w:r>
                                <w:rPr>
                                  <w:i/>
                                  <w:iCs/>
                                </w:rPr>
                                <w:t xml:space="preserve"> </w:t>
                              </w:r>
                              <w:r w:rsidR="00564D7B">
                                <w:rPr>
                                  <w:i/>
                                  <w:iCs/>
                                </w:rPr>
                                <w:t>+ DFT-s-QPSK</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6377441" name="Picture 276377441"/>
                          <pic:cNvPicPr>
                            <a:picLocks noChangeAspect="1"/>
                          </pic:cNvPicPr>
                        </pic:nvPicPr>
                        <pic:blipFill>
                          <a:blip r:embed="rId36"/>
                          <a:stretch>
                            <a:fillRect/>
                          </a:stretch>
                        </pic:blipFill>
                        <pic:spPr>
                          <a:xfrm>
                            <a:off x="0" y="0"/>
                            <a:ext cx="2743200" cy="2057400"/>
                          </a:xfrm>
                          <a:prstGeom prst="rect">
                            <a:avLst/>
                          </a:prstGeom>
                        </pic:spPr>
                      </pic:pic>
                      <pic:pic xmlns:pic="http://schemas.openxmlformats.org/drawingml/2006/picture">
                        <pic:nvPicPr>
                          <pic:cNvPr id="177830772" name="Picture 177830772"/>
                          <pic:cNvPicPr>
                            <a:picLocks noChangeAspect="1"/>
                          </pic:cNvPicPr>
                        </pic:nvPicPr>
                        <pic:blipFill>
                          <a:blip r:embed="rId37"/>
                          <a:stretch>
                            <a:fillRect/>
                          </a:stretch>
                        </pic:blipFill>
                        <pic:spPr>
                          <a:xfrm>
                            <a:off x="3254375" y="0"/>
                            <a:ext cx="2743200" cy="2057400"/>
                          </a:xfrm>
                          <a:prstGeom prst="rect">
                            <a:avLst/>
                          </a:prstGeom>
                        </pic:spPr>
                      </pic:pic>
                      <pic:pic xmlns:pic="http://schemas.openxmlformats.org/drawingml/2006/picture">
                        <pic:nvPicPr>
                          <pic:cNvPr id="1443712256" name="Picture 1443712256"/>
                          <pic:cNvPicPr>
                            <a:picLocks noChangeAspect="1"/>
                          </pic:cNvPicPr>
                        </pic:nvPicPr>
                        <pic:blipFill>
                          <a:blip r:embed="rId38"/>
                          <a:stretch>
                            <a:fillRect/>
                          </a:stretch>
                        </pic:blipFill>
                        <pic:spPr>
                          <a:xfrm>
                            <a:off x="0" y="2120900"/>
                            <a:ext cx="2743200" cy="2057400"/>
                          </a:xfrm>
                          <a:prstGeom prst="rect">
                            <a:avLst/>
                          </a:prstGeom>
                        </pic:spPr>
                      </pic:pic>
                      <pic:pic xmlns:pic="http://schemas.openxmlformats.org/drawingml/2006/picture">
                        <pic:nvPicPr>
                          <pic:cNvPr id="2147451297" name="Picture 2147451297"/>
                          <pic:cNvPicPr>
                            <a:picLocks noChangeAspect="1"/>
                          </pic:cNvPicPr>
                        </pic:nvPicPr>
                        <pic:blipFill>
                          <a:blip r:embed="rId39"/>
                          <a:stretch>
                            <a:fillRect/>
                          </a:stretch>
                        </pic:blipFill>
                        <pic:spPr>
                          <a:xfrm>
                            <a:off x="3254375" y="2108200"/>
                            <a:ext cx="2743200" cy="2057400"/>
                          </a:xfrm>
                          <a:prstGeom prst="rect">
                            <a:avLst/>
                          </a:prstGeom>
                        </pic:spPr>
                      </pic:pic>
                      <pic:pic xmlns:pic="http://schemas.openxmlformats.org/drawingml/2006/picture">
                        <pic:nvPicPr>
                          <pic:cNvPr id="1530823140" name="Picture 1530823140"/>
                          <pic:cNvPicPr>
                            <a:picLocks noChangeAspect="1"/>
                          </pic:cNvPicPr>
                        </pic:nvPicPr>
                        <pic:blipFill>
                          <a:blip r:embed="rId40"/>
                          <a:stretch>
                            <a:fillRect/>
                          </a:stretch>
                        </pic:blipFill>
                        <pic:spPr>
                          <a:xfrm>
                            <a:off x="0" y="4230094"/>
                            <a:ext cx="2743200" cy="2057400"/>
                          </a:xfrm>
                          <a:prstGeom prst="rect">
                            <a:avLst/>
                          </a:prstGeom>
                        </pic:spPr>
                      </pic:pic>
                      <wps:wsp>
                        <wps:cNvPr id="369760726" name="Text Box 1"/>
                        <wps:cNvSpPr txBox="1"/>
                        <wps:spPr>
                          <a:xfrm>
                            <a:off x="2517686" y="5348334"/>
                            <a:ext cx="1418212" cy="336847"/>
                          </a:xfrm>
                          <a:prstGeom prst="rect">
                            <a:avLst/>
                          </a:prstGeom>
                          <a:noFill/>
                          <a:ln w="6350">
                            <a:noFill/>
                          </a:ln>
                        </wps:spPr>
                        <wps:txbx>
                          <w:txbxContent>
                            <w:p w14:paraId="0BBF9E7D" w14:textId="5601B541" w:rsidR="00C317C0" w:rsidRDefault="00C317C0" w:rsidP="00C317C0">
                              <w:pPr>
                                <w:rPr>
                                  <w:i/>
                                  <w:iCs/>
                                </w:rPr>
                              </w:pPr>
                              <w:r>
                                <w:rPr>
                                  <w:i/>
                                  <w:iCs/>
                                </w:rPr>
                                <w:t>Min. RBstart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08582895" name="Left Brace 408582895"/>
                        <wps:cNvSpPr/>
                        <wps:spPr>
                          <a:xfrm rot="5400000">
                            <a:off x="349857" y="5470497"/>
                            <a:ext cx="45719" cy="95416"/>
                          </a:xfrm>
                          <a:prstGeom prst="leftBrac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7906505" name="Oval 707906505"/>
                        <wps:cNvSpPr/>
                        <wps:spPr>
                          <a:xfrm>
                            <a:off x="3548417" y="1337388"/>
                            <a:ext cx="279779" cy="477546"/>
                          </a:xfrm>
                          <a:prstGeom prst="ellipse">
                            <a:avLst/>
                          </a:prstGeom>
                          <a:noFill/>
                          <a:ln w="28575">
                            <a:prstDash val="sys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7623622" name="Text Box 1"/>
                        <wps:cNvSpPr txBox="1"/>
                        <wps:spPr>
                          <a:xfrm>
                            <a:off x="2568359" y="869008"/>
                            <a:ext cx="925468" cy="696595"/>
                          </a:xfrm>
                          <a:prstGeom prst="rect">
                            <a:avLst/>
                          </a:prstGeom>
                          <a:noFill/>
                          <a:ln w="6350">
                            <a:noFill/>
                          </a:ln>
                        </wps:spPr>
                        <wps:txbx>
                          <w:txbxContent>
                            <w:p w14:paraId="3501C168" w14:textId="7AE063A5" w:rsidR="00DB3FC1" w:rsidRPr="00780B51" w:rsidRDefault="00DB3FC1" w:rsidP="00DB3FC1">
                              <w:pPr>
                                <w:rPr>
                                  <w:i/>
                                  <w:iCs/>
                                  <w:sz w:val="16"/>
                                  <w:szCs w:val="16"/>
                                </w:rPr>
                              </w:pPr>
                              <w:r w:rsidRPr="00780B51">
                                <w:rPr>
                                  <w:i/>
                                  <w:iCs/>
                                  <w:sz w:val="16"/>
                                  <w:szCs w:val="16"/>
                                </w:rPr>
                                <w:t xml:space="preserve">Deviation </w:t>
                              </w:r>
                              <w:r w:rsidR="00780B51">
                                <w:rPr>
                                  <w:i/>
                                  <w:iCs/>
                                  <w:sz w:val="16"/>
                                  <w:szCs w:val="16"/>
                                </w:rPr>
                                <w:t xml:space="preserve"> of enhancement area </w:t>
                              </w:r>
                              <w:r w:rsidRPr="00780B51">
                                <w:rPr>
                                  <w:i/>
                                  <w:iCs/>
                                  <w:sz w:val="16"/>
                                  <w:szCs w:val="16"/>
                                </w:rPr>
                                <w:t xml:space="preserve">from </w:t>
                              </w:r>
                              <w:r w:rsidR="00666536">
                                <w:rPr>
                                  <w:i/>
                                  <w:iCs/>
                                  <w:sz w:val="16"/>
                                  <w:szCs w:val="16"/>
                                </w:rPr>
                                <w:t xml:space="preserve">a strict </w:t>
                              </w:r>
                              <w:r w:rsidRPr="00780B51">
                                <w:rPr>
                                  <w:i/>
                                  <w:iCs/>
                                  <w:sz w:val="16"/>
                                  <w:szCs w:val="16"/>
                                </w:rPr>
                                <w:t>triangular shape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53762858" name="Freeform: Shape 753762858"/>
                        <wps:cNvSpPr/>
                        <wps:spPr>
                          <a:xfrm>
                            <a:off x="3029803" y="1610436"/>
                            <a:ext cx="450376" cy="136935"/>
                          </a:xfrm>
                          <a:custGeom>
                            <a:avLst/>
                            <a:gdLst>
                              <a:gd name="connsiteX0" fmla="*/ 0 w 450376"/>
                              <a:gd name="connsiteY0" fmla="*/ 0 h 136935"/>
                              <a:gd name="connsiteX1" fmla="*/ 191069 w 450376"/>
                              <a:gd name="connsiteY1" fmla="*/ 129653 h 136935"/>
                              <a:gd name="connsiteX2" fmla="*/ 450376 w 450376"/>
                              <a:gd name="connsiteY2" fmla="*/ 109182 h 136935"/>
                            </a:gdLst>
                            <a:ahLst/>
                            <a:cxnLst>
                              <a:cxn ang="0">
                                <a:pos x="connsiteX0" y="connsiteY0"/>
                              </a:cxn>
                              <a:cxn ang="0">
                                <a:pos x="connsiteX1" y="connsiteY1"/>
                              </a:cxn>
                              <a:cxn ang="0">
                                <a:pos x="connsiteX2" y="connsiteY2"/>
                              </a:cxn>
                            </a:cxnLst>
                            <a:rect l="l" t="t" r="r" b="b"/>
                            <a:pathLst>
                              <a:path w="450376" h="136935">
                                <a:moveTo>
                                  <a:pt x="0" y="0"/>
                                </a:moveTo>
                                <a:cubicBezTo>
                                  <a:pt x="58003" y="55728"/>
                                  <a:pt x="116006" y="111456"/>
                                  <a:pt x="191069" y="129653"/>
                                </a:cubicBezTo>
                                <a:cubicBezTo>
                                  <a:pt x="266132" y="147850"/>
                                  <a:pt x="358254" y="128516"/>
                                  <a:pt x="450376" y="109182"/>
                                </a:cubicBezTo>
                              </a:path>
                            </a:pathLst>
                          </a:cu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97AB07C" id="Canvas 2031107040" o:spid="_x0000_s1189" editas="canvas" style="width:472.25pt;height:497.35pt;mso-position-horizontal-relative:char;mso-position-vertical-relative:line" coordsize="59975,63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">
                <v:shape id="_x0000_s1190" type="#_x0000_t75" style="position:absolute;width:59975;height:63157;visibility:visible;mso-wrap-style:square" filled="t">
                  <v:fill o:detectmouseclick="t"/>
                  <v:path o:connecttype="none"/>
                </v:shape>
                <v:shape id="_x0000_s1191" type="#_x0000_t202" style="position:absolute;left:29654;top:46878;width:30321;height:6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" fillcolor="white [3201]" stroked="f" strokeweight=".5pt">
                  <v:textbox>
                    <w:txbxContent>
                      <w:p w14:paraId="2FED03B4" w14:textId="7BD2E4CB" w:rsidR="005A3F09" w:rsidRPr="000440F5" w:rsidRDefault="005A3F09" w:rsidP="005A3F09">
                        <w:pPr>
                          <w:rPr>
                            <w:i/>
                            <w:iCs/>
                          </w:rPr>
                        </w:pPr>
                        <w:r w:rsidRPr="000440F5">
                          <w:rPr>
                            <w:i/>
                            <w:iCs/>
                          </w:rPr>
                          <w:t xml:space="preserve">Figure </w:t>
                        </w:r>
                        <w:r w:rsidR="00416F42">
                          <w:rPr>
                            <w:i/>
                            <w:iCs/>
                          </w:rPr>
                          <w:t>6</w:t>
                        </w:r>
                        <w:r w:rsidRPr="000440F5">
                          <w:rPr>
                            <w:i/>
                            <w:iCs/>
                          </w:rPr>
                          <w:t>.1:</w:t>
                        </w:r>
                        <w:r w:rsidR="001B7E04">
                          <w:rPr>
                            <w:i/>
                            <w:iCs/>
                          </w:rPr>
                          <w:t xml:space="preserve"> </w:t>
                        </w:r>
                        <w:r w:rsidR="00564D7B">
                          <w:rPr>
                            <w:i/>
                            <w:iCs/>
                          </w:rPr>
                          <w:t>Max. spec. compliant output power from</w:t>
                        </w:r>
                        <w:r w:rsidRPr="000440F5">
                          <w:rPr>
                            <w:i/>
                            <w:iCs/>
                          </w:rPr>
                          <w:t xml:space="preserve"> </w:t>
                        </w:r>
                        <w:r w:rsidR="001B7E04">
                          <w:rPr>
                            <w:i/>
                            <w:iCs/>
                          </w:rPr>
                          <w:t>FDD PC2 PA with mild FDSS</w:t>
                        </w:r>
                        <w:r>
                          <w:rPr>
                            <w:i/>
                            <w:iCs/>
                          </w:rPr>
                          <w:t xml:space="preserve"> </w:t>
                        </w:r>
                        <w:r w:rsidR="00564D7B">
                          <w:rPr>
                            <w:i/>
                            <w:iCs/>
                          </w:rPr>
                          <w:t>+ DFT-s-QPSK</w:t>
                        </w:r>
                      </w:p>
                    </w:txbxContent>
                  </v:textbox>
                </v:shape>
                <v:shape id="Picture 276377441" o:spid="_x0000_s1192"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">
                  <v:imagedata r:id="rId41" o:title=""/>
                </v:shape>
                <v:shape id="Picture 177830772" o:spid="_x0000_s1193" type="#_x0000_t75" style="position:absolute;left:32543;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">
                  <v:imagedata r:id="rId42" o:title=""/>
                </v:shape>
                <v:shape id="Picture 1443712256" o:spid="_x0000_s1194" type="#_x0000_t75" style="position:absolute;top:21209;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">
                  <v:imagedata r:id="rId43" o:title=""/>
                </v:shape>
                <v:shape id="Picture 2147451297" o:spid="_x0000_s1195" type="#_x0000_t75" style="position:absolute;left:32543;top:21082;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">
                  <v:imagedata r:id="rId44" o:title=""/>
                </v:shape>
                <v:shape id="Picture 1530823140" o:spid="_x0000_s1196" type="#_x0000_t75" style="position:absolute;top:42300;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">
                  <v:imagedata r:id="rId45" o:title=""/>
                </v:shape>
                <v:shape id="_x0000_s1197" type="#_x0000_t202" style="position:absolute;left:25176;top:53483;width:14182;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" filled="f" stroked="f" strokeweight=".5pt">
                  <v:textbox>
                    <w:txbxContent>
                      <w:p w14:paraId="0BBF9E7D" w14:textId="5601B541" w:rsidR="00C317C0" w:rsidRDefault="00C317C0" w:rsidP="00C317C0">
                        <w:pPr>
                          <w:rPr>
                            <w:i/>
                            <w:iCs/>
                          </w:rPr>
                        </w:pPr>
                        <w:r>
                          <w:rPr>
                            <w:i/>
                            <w:iCs/>
                          </w:rPr>
                          <w:t>Min. RBstart</w:t>
                        </w:r>
                      </w:p>
                    </w:txbxContent>
                  </v:textbox>
                </v:shape>
                <v:shape id="Left Brace 408582895" o:spid="_x0000_s1198" type="#_x0000_t87" style="position:absolute;left:3498;top:54705;width:457;height:95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" adj="862" strokecolor="white [3212]" strokeweight=".5pt">
                  <v:stroke joinstyle="miter"/>
                </v:shape>
                <v:oval id="Oval 707906505" o:spid="_x0000_s1199" style="position:absolute;left:35484;top:13373;width:2797;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" filled="f" strokecolor="#09101d [484]" strokeweight="2.25pt">
                  <v:stroke dashstyle="1 1" joinstyle="miter"/>
                </v:oval>
                <v:shape id="_x0000_s1200" type="#_x0000_t202" style="position:absolute;left:25683;top:8690;width:9255;height:6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" filled="f" stroked="f" strokeweight=".5pt">
                  <v:textbox>
                    <w:txbxContent>
                      <w:p w14:paraId="3501C168" w14:textId="7AE063A5" w:rsidR="00DB3FC1" w:rsidRPr="00780B51" w:rsidRDefault="00DB3FC1" w:rsidP="00DB3FC1">
                        <w:pPr>
                          <w:rPr>
                            <w:i/>
                            <w:iCs/>
                            <w:sz w:val="16"/>
                            <w:szCs w:val="16"/>
                          </w:rPr>
                        </w:pPr>
                        <w:r w:rsidRPr="00780B51">
                          <w:rPr>
                            <w:i/>
                            <w:iCs/>
                            <w:sz w:val="16"/>
                            <w:szCs w:val="16"/>
                          </w:rPr>
                          <w:t xml:space="preserve">Deviation </w:t>
                        </w:r>
                        <w:r w:rsidR="00780B51">
                          <w:rPr>
                            <w:i/>
                            <w:iCs/>
                            <w:sz w:val="16"/>
                            <w:szCs w:val="16"/>
                          </w:rPr>
                          <w:t xml:space="preserve"> of enhancement area </w:t>
                        </w:r>
                        <w:r w:rsidRPr="00780B51">
                          <w:rPr>
                            <w:i/>
                            <w:iCs/>
                            <w:sz w:val="16"/>
                            <w:szCs w:val="16"/>
                          </w:rPr>
                          <w:t xml:space="preserve">from </w:t>
                        </w:r>
                        <w:r w:rsidR="00666536">
                          <w:rPr>
                            <w:i/>
                            <w:iCs/>
                            <w:sz w:val="16"/>
                            <w:szCs w:val="16"/>
                          </w:rPr>
                          <w:t xml:space="preserve">a strict </w:t>
                        </w:r>
                        <w:r w:rsidRPr="00780B51">
                          <w:rPr>
                            <w:i/>
                            <w:iCs/>
                            <w:sz w:val="16"/>
                            <w:szCs w:val="16"/>
                          </w:rPr>
                          <w:t>triangular shape</w:t>
                        </w:r>
                      </w:p>
                    </w:txbxContent>
                  </v:textbox>
                </v:shape>
                <v:shape id="Freeform: Shape 753762858" o:spid="_x0000_s1201" style="position:absolute;left:30298;top:16104;width:4503;height:1369;visibility:visible;mso-wrap-style:square;v-text-anchor:middle" coordsize="450376,136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" path="m,c58003,55728,116006,111456,191069,129653v75063,18197,167185,-1137,259307,-20471e" filled="f" strokecolor="#09101d [484]" strokeweight="1pt">
                  <v:stroke endarrow="block" joinstyle="miter"/>
                  <v:path arrowok="t" o:connecttype="custom" o:connectlocs="0,0;191069,129653;450376,109182" o:connectangles="0,0,0"/>
                </v:shape>
                <w10:anchorlock/>
              </v:group>
            </w:pict>
          </mc:Fallback>
        </mc:AlternateContent>
      </w:r>
    </w:p>
    <w:p w14:paraId="5C11B036" w14:textId="1F827416" w:rsidR="00347551" w:rsidRDefault="00347551" w:rsidP="008D1C07">
      <w:pPr>
        <w:pStyle w:val="Reference"/>
        <w:tabs>
          <w:tab w:val="clear" w:pos="567"/>
          <w:tab w:val="num" w:pos="0"/>
        </w:tabs>
        <w:ind w:left="0" w:firstLine="0"/>
        <w:rPr>
          <w:lang w:eastAsia="en-GB"/>
        </w:rPr>
      </w:pPr>
      <w:r>
        <w:rPr>
          <w:lang w:eastAsia="en-GB"/>
        </w:rPr>
        <w:t>T</w:t>
      </w:r>
      <w:r w:rsidR="00D2771A">
        <w:rPr>
          <w:lang w:eastAsia="en-GB"/>
        </w:rPr>
        <w:t>he t</w:t>
      </w:r>
      <w:r>
        <w:rPr>
          <w:lang w:eastAsia="en-GB"/>
        </w:rPr>
        <w:t xml:space="preserve">able below </w:t>
      </w:r>
      <w:r w:rsidR="00852EFC">
        <w:rPr>
          <w:lang w:eastAsia="en-GB"/>
        </w:rPr>
        <w:t>explicitly captures</w:t>
      </w:r>
      <w:r>
        <w:rPr>
          <w:lang w:eastAsia="en-GB"/>
        </w:rPr>
        <w:t xml:space="preserve"> the slope parameter of the enhancement area </w:t>
      </w:r>
      <w:r w:rsidR="008D1C07">
        <w:rPr>
          <w:lang w:eastAsia="en-GB"/>
        </w:rPr>
        <w:t>wh</w:t>
      </w:r>
      <w:r w:rsidR="00852EFC">
        <w:rPr>
          <w:lang w:eastAsia="en-GB"/>
        </w:rPr>
        <w:t>en</w:t>
      </w:r>
      <w:r w:rsidR="008D1C07">
        <w:rPr>
          <w:lang w:eastAsia="en-GB"/>
        </w:rPr>
        <w:t xml:space="preserve"> using mild FDSS</w:t>
      </w:r>
      <w:r w:rsidR="00852EFC">
        <w:rPr>
          <w:lang w:eastAsia="en-GB"/>
        </w:rPr>
        <w:t xml:space="preserve"> on DFT-s-QPSK</w:t>
      </w:r>
      <w:r w:rsidR="008D1C07">
        <w:rPr>
          <w:lang w:eastAsia="en-GB"/>
        </w:rPr>
        <w:t xml:space="preserve">. Also included is the minimum RBstart </w:t>
      </w:r>
      <w:r w:rsidR="00646CB6">
        <w:rPr>
          <w:lang w:eastAsia="en-GB"/>
        </w:rPr>
        <w:t xml:space="preserve">parameter, which is </w:t>
      </w:r>
      <w:r w:rsidR="00646CB6">
        <w:t xml:space="preserve">a restriction on how close an allocation can be to the channel edge (section </w:t>
      </w:r>
      <w:r w:rsidR="00336CDF">
        <w:t xml:space="preserve">2.3) so all </w:t>
      </w:r>
      <w:r w:rsidR="00315AB8">
        <w:t>waveforms that are far enough from the channel edge and fall inside the enhancement region</w:t>
      </w:r>
      <w:r w:rsidR="00C77A82">
        <w:t xml:space="preserve"> can support the FDSS based enhancement.</w:t>
      </w:r>
      <w:r w:rsidR="00D2771A">
        <w:t xml:space="preserve"> Note that </w:t>
      </w:r>
      <w:r w:rsidR="00F15A69">
        <w:t xml:space="preserve">the restriction only applies when the slope is ‘high’, where high is defined </w:t>
      </w:r>
      <w:r w:rsidR="003C2401">
        <w:t>as when the triangle starts to include waveforms that cannot support MPR0</w:t>
      </w:r>
      <w:r w:rsidR="00041DC9">
        <w:t>.</w:t>
      </w:r>
    </w:p>
    <w:p w14:paraId="05D59300" w14:textId="6D7518FA" w:rsidR="00347551" w:rsidRDefault="00347551">
      <w:pPr>
        <w:spacing w:after="0"/>
        <w:rPr>
          <w:lang w:eastAsia="en-GB"/>
        </w:rPr>
      </w:pPr>
      <w:r>
        <w:rPr>
          <w:lang w:eastAsia="en-GB"/>
        </w:rPr>
        <w:br w:type="page"/>
      </w:r>
    </w:p>
    <w:p w14:paraId="404C0E94" w14:textId="77777777" w:rsidR="00347551" w:rsidRDefault="00347551" w:rsidP="005A3F09">
      <w:pPr>
        <w:pStyle w:val="Reference"/>
        <w:rPr>
          <w:lang w:eastAsia="en-GB"/>
        </w:rPr>
      </w:pPr>
    </w:p>
    <w:tbl>
      <w:tblPr>
        <w:tblStyle w:val="TableGrid"/>
        <w:tblW w:w="0" w:type="auto"/>
        <w:tblInd w:w="567" w:type="dxa"/>
        <w:tblLook w:val="04A0" w:firstRow="1" w:lastRow="0" w:firstColumn="1" w:lastColumn="0" w:noHBand="0" w:noVBand="1"/>
      </w:tblPr>
      <w:tblGrid>
        <w:gridCol w:w="2016"/>
        <w:gridCol w:w="466"/>
        <w:gridCol w:w="516"/>
        <w:gridCol w:w="516"/>
        <w:gridCol w:w="516"/>
        <w:gridCol w:w="516"/>
        <w:gridCol w:w="2016"/>
      </w:tblGrid>
      <w:tr w:rsidR="002C2A32" w14:paraId="52DC44DD" w14:textId="77777777" w:rsidTr="00DB3948">
        <w:tc>
          <w:tcPr>
            <w:tcW w:w="2016" w:type="dxa"/>
          </w:tcPr>
          <w:p w14:paraId="228C3F1F" w14:textId="076BC971" w:rsidR="003F79BD" w:rsidRDefault="00F26E46" w:rsidP="00456248">
            <w:pPr>
              <w:pStyle w:val="Reference"/>
              <w:ind w:left="0" w:firstLine="0"/>
              <w:rPr>
                <w:lang w:eastAsia="en-GB"/>
              </w:rPr>
            </w:pPr>
            <w:r>
              <w:rPr>
                <w:lang w:eastAsia="en-GB"/>
              </w:rPr>
              <w:t>CBW (MHz)</w:t>
            </w:r>
          </w:p>
        </w:tc>
        <w:tc>
          <w:tcPr>
            <w:tcW w:w="466" w:type="dxa"/>
          </w:tcPr>
          <w:p w14:paraId="795E5AAE" w14:textId="78AB7594" w:rsidR="003F79BD" w:rsidRDefault="00001251" w:rsidP="00456248">
            <w:pPr>
              <w:pStyle w:val="Reference"/>
              <w:ind w:left="0" w:firstLine="0"/>
              <w:rPr>
                <w:lang w:eastAsia="en-GB"/>
              </w:rPr>
            </w:pPr>
            <w:r>
              <w:rPr>
                <w:lang w:eastAsia="en-GB"/>
              </w:rPr>
              <w:t>10</w:t>
            </w:r>
          </w:p>
        </w:tc>
        <w:tc>
          <w:tcPr>
            <w:tcW w:w="516" w:type="dxa"/>
          </w:tcPr>
          <w:p w14:paraId="33C9BDEC" w14:textId="7EF1AB3F" w:rsidR="003F79BD" w:rsidRDefault="00001251" w:rsidP="00456248">
            <w:pPr>
              <w:pStyle w:val="Reference"/>
              <w:ind w:left="0" w:firstLine="0"/>
              <w:rPr>
                <w:lang w:eastAsia="en-GB"/>
              </w:rPr>
            </w:pPr>
            <w:r>
              <w:rPr>
                <w:lang w:eastAsia="en-GB"/>
              </w:rPr>
              <w:t>20</w:t>
            </w:r>
          </w:p>
        </w:tc>
        <w:tc>
          <w:tcPr>
            <w:tcW w:w="516" w:type="dxa"/>
          </w:tcPr>
          <w:p w14:paraId="5D87D230" w14:textId="722C9D69" w:rsidR="003F79BD" w:rsidRDefault="00001251" w:rsidP="00456248">
            <w:pPr>
              <w:pStyle w:val="Reference"/>
              <w:ind w:left="0" w:firstLine="0"/>
              <w:rPr>
                <w:lang w:eastAsia="en-GB"/>
              </w:rPr>
            </w:pPr>
            <w:r>
              <w:rPr>
                <w:lang w:eastAsia="en-GB"/>
              </w:rPr>
              <w:t>30</w:t>
            </w:r>
          </w:p>
        </w:tc>
        <w:tc>
          <w:tcPr>
            <w:tcW w:w="516" w:type="dxa"/>
          </w:tcPr>
          <w:p w14:paraId="3E9751E8" w14:textId="6FD5DF7D" w:rsidR="003F79BD" w:rsidRDefault="00001251" w:rsidP="00456248">
            <w:pPr>
              <w:pStyle w:val="Reference"/>
              <w:ind w:left="0" w:firstLine="0"/>
              <w:rPr>
                <w:lang w:eastAsia="en-GB"/>
              </w:rPr>
            </w:pPr>
            <w:r>
              <w:rPr>
                <w:lang w:eastAsia="en-GB"/>
              </w:rPr>
              <w:t>40</w:t>
            </w:r>
          </w:p>
        </w:tc>
        <w:tc>
          <w:tcPr>
            <w:tcW w:w="516" w:type="dxa"/>
          </w:tcPr>
          <w:p w14:paraId="4E2DFC49" w14:textId="3EC61856" w:rsidR="003F79BD" w:rsidRDefault="00001251" w:rsidP="00456248">
            <w:pPr>
              <w:pStyle w:val="Reference"/>
              <w:ind w:left="0" w:firstLine="0"/>
              <w:rPr>
                <w:lang w:eastAsia="en-GB"/>
              </w:rPr>
            </w:pPr>
            <w:r>
              <w:rPr>
                <w:lang w:eastAsia="en-GB"/>
              </w:rPr>
              <w:t>50</w:t>
            </w:r>
          </w:p>
        </w:tc>
        <w:tc>
          <w:tcPr>
            <w:tcW w:w="2016" w:type="dxa"/>
          </w:tcPr>
          <w:p w14:paraId="55344F8A" w14:textId="205CEF41" w:rsidR="003F79BD" w:rsidRPr="004B2A61" w:rsidRDefault="003042CE" w:rsidP="00456248">
            <w:pPr>
              <w:pStyle w:val="Reference"/>
              <w:ind w:left="0" w:firstLine="0"/>
              <w:rPr>
                <w:b/>
                <w:bCs/>
                <w:lang w:eastAsia="en-GB"/>
              </w:rPr>
            </w:pPr>
            <w:r w:rsidRPr="004B2A61">
              <w:rPr>
                <w:b/>
                <w:bCs/>
                <w:lang w:eastAsia="en-GB"/>
              </w:rPr>
              <w:t>Summary</w:t>
            </w:r>
          </w:p>
        </w:tc>
      </w:tr>
      <w:tr w:rsidR="002C2A32" w14:paraId="1939A7B6" w14:textId="77777777" w:rsidTr="00DB3948">
        <w:tc>
          <w:tcPr>
            <w:tcW w:w="2016" w:type="dxa"/>
          </w:tcPr>
          <w:p w14:paraId="674AA30E" w14:textId="0FCDCE1D" w:rsidR="003F79BD" w:rsidRDefault="00001251" w:rsidP="00456248">
            <w:pPr>
              <w:pStyle w:val="Reference"/>
              <w:ind w:left="0" w:firstLine="0"/>
              <w:rPr>
                <w:lang w:eastAsia="en-GB"/>
              </w:rPr>
            </w:pPr>
            <w:r>
              <w:rPr>
                <w:lang w:eastAsia="en-GB"/>
              </w:rPr>
              <w:t>NRB</w:t>
            </w:r>
            <w:r w:rsidR="00F26E46">
              <w:rPr>
                <w:lang w:eastAsia="en-GB"/>
              </w:rPr>
              <w:t>, 15k</w:t>
            </w:r>
          </w:p>
        </w:tc>
        <w:tc>
          <w:tcPr>
            <w:tcW w:w="466" w:type="dxa"/>
          </w:tcPr>
          <w:p w14:paraId="355E48F2" w14:textId="3500C49A" w:rsidR="003F79BD" w:rsidRDefault="004B2A61" w:rsidP="00456248">
            <w:pPr>
              <w:pStyle w:val="Reference"/>
              <w:ind w:left="0" w:firstLine="0"/>
              <w:rPr>
                <w:lang w:eastAsia="en-GB"/>
              </w:rPr>
            </w:pPr>
            <w:r>
              <w:rPr>
                <w:lang w:eastAsia="en-GB"/>
              </w:rPr>
              <w:t>52</w:t>
            </w:r>
          </w:p>
        </w:tc>
        <w:tc>
          <w:tcPr>
            <w:tcW w:w="516" w:type="dxa"/>
          </w:tcPr>
          <w:p w14:paraId="7D21453A" w14:textId="58F96E48" w:rsidR="003F79BD" w:rsidRDefault="004B2A61" w:rsidP="00456248">
            <w:pPr>
              <w:pStyle w:val="Reference"/>
              <w:ind w:left="0" w:firstLine="0"/>
              <w:rPr>
                <w:lang w:eastAsia="en-GB"/>
              </w:rPr>
            </w:pPr>
            <w:r>
              <w:rPr>
                <w:lang w:eastAsia="en-GB"/>
              </w:rPr>
              <w:t>106</w:t>
            </w:r>
          </w:p>
        </w:tc>
        <w:tc>
          <w:tcPr>
            <w:tcW w:w="516" w:type="dxa"/>
          </w:tcPr>
          <w:p w14:paraId="0069AFB2" w14:textId="43DCDF87" w:rsidR="003F79BD" w:rsidRDefault="004B2A61" w:rsidP="00456248">
            <w:pPr>
              <w:pStyle w:val="Reference"/>
              <w:ind w:left="0" w:firstLine="0"/>
              <w:rPr>
                <w:lang w:eastAsia="en-GB"/>
              </w:rPr>
            </w:pPr>
            <w:r>
              <w:rPr>
                <w:lang w:eastAsia="en-GB"/>
              </w:rPr>
              <w:t>160</w:t>
            </w:r>
          </w:p>
        </w:tc>
        <w:tc>
          <w:tcPr>
            <w:tcW w:w="516" w:type="dxa"/>
          </w:tcPr>
          <w:p w14:paraId="7185E93F" w14:textId="12D25B50" w:rsidR="003F79BD" w:rsidRDefault="004B2A61" w:rsidP="00456248">
            <w:pPr>
              <w:pStyle w:val="Reference"/>
              <w:ind w:left="0" w:firstLine="0"/>
              <w:rPr>
                <w:lang w:eastAsia="en-GB"/>
              </w:rPr>
            </w:pPr>
            <w:r>
              <w:rPr>
                <w:lang w:eastAsia="en-GB"/>
              </w:rPr>
              <w:t>216</w:t>
            </w:r>
          </w:p>
        </w:tc>
        <w:tc>
          <w:tcPr>
            <w:tcW w:w="516" w:type="dxa"/>
          </w:tcPr>
          <w:p w14:paraId="39520ED3" w14:textId="465DD932" w:rsidR="003F79BD" w:rsidRDefault="004B2A61" w:rsidP="00456248">
            <w:pPr>
              <w:pStyle w:val="Reference"/>
              <w:ind w:left="0" w:firstLine="0"/>
              <w:rPr>
                <w:lang w:eastAsia="en-GB"/>
              </w:rPr>
            </w:pPr>
            <w:r>
              <w:rPr>
                <w:lang w:eastAsia="en-GB"/>
              </w:rPr>
              <w:t>270</w:t>
            </w:r>
          </w:p>
        </w:tc>
        <w:tc>
          <w:tcPr>
            <w:tcW w:w="2016" w:type="dxa"/>
          </w:tcPr>
          <w:p w14:paraId="1C0F7CF6" w14:textId="77777777" w:rsidR="003F79BD" w:rsidRPr="004B2A61" w:rsidRDefault="003F79BD" w:rsidP="00456248">
            <w:pPr>
              <w:pStyle w:val="Reference"/>
              <w:ind w:left="0" w:firstLine="0"/>
              <w:rPr>
                <w:b/>
                <w:bCs/>
                <w:lang w:eastAsia="en-GB"/>
              </w:rPr>
            </w:pPr>
          </w:p>
        </w:tc>
      </w:tr>
      <w:tr w:rsidR="002C2A32" w14:paraId="519C1AB7" w14:textId="77777777" w:rsidTr="00DB3948">
        <w:tc>
          <w:tcPr>
            <w:tcW w:w="2016" w:type="dxa"/>
          </w:tcPr>
          <w:p w14:paraId="53E3A963" w14:textId="389C1F7A" w:rsidR="003F79BD" w:rsidRDefault="003E03F8" w:rsidP="00456248">
            <w:pPr>
              <w:pStyle w:val="Reference"/>
              <w:ind w:left="0" w:firstLine="0"/>
              <w:rPr>
                <w:lang w:eastAsia="en-GB"/>
              </w:rPr>
            </w:pPr>
            <w:r>
              <w:rPr>
                <w:lang w:eastAsia="en-GB"/>
              </w:rPr>
              <w:t>Slope</w:t>
            </w:r>
            <w:r w:rsidR="00DB3948">
              <w:rPr>
                <w:lang w:eastAsia="en-GB"/>
              </w:rPr>
              <w:t xml:space="preserve"> parameter</w:t>
            </w:r>
            <w:r w:rsidR="00F26E46">
              <w:rPr>
                <w:lang w:eastAsia="en-GB"/>
              </w:rPr>
              <w:t xml:space="preserve"> for MPR0 </w:t>
            </w:r>
            <w:r w:rsidR="00DB3948">
              <w:rPr>
                <w:lang w:eastAsia="en-GB"/>
              </w:rPr>
              <w:t>capable area</w:t>
            </w:r>
          </w:p>
        </w:tc>
        <w:tc>
          <w:tcPr>
            <w:tcW w:w="466" w:type="dxa"/>
          </w:tcPr>
          <w:p w14:paraId="5FE6249D" w14:textId="0987476B" w:rsidR="003F79BD" w:rsidRDefault="009B31AB" w:rsidP="00456248">
            <w:pPr>
              <w:pStyle w:val="Reference"/>
              <w:ind w:left="0" w:firstLine="0"/>
              <w:rPr>
                <w:lang w:eastAsia="en-GB"/>
              </w:rPr>
            </w:pPr>
            <w:r>
              <w:rPr>
                <w:lang w:eastAsia="en-GB"/>
              </w:rPr>
              <w:t>4.5</w:t>
            </w:r>
          </w:p>
        </w:tc>
        <w:tc>
          <w:tcPr>
            <w:tcW w:w="516" w:type="dxa"/>
          </w:tcPr>
          <w:p w14:paraId="1B177939" w14:textId="0C3CE0A9" w:rsidR="003F79BD" w:rsidRDefault="009B31AB" w:rsidP="00456248">
            <w:pPr>
              <w:pStyle w:val="Reference"/>
              <w:ind w:left="0" w:firstLine="0"/>
              <w:rPr>
                <w:lang w:eastAsia="en-GB"/>
              </w:rPr>
            </w:pPr>
            <w:r>
              <w:rPr>
                <w:lang w:eastAsia="en-GB"/>
              </w:rPr>
              <w:t>4.7</w:t>
            </w:r>
          </w:p>
        </w:tc>
        <w:tc>
          <w:tcPr>
            <w:tcW w:w="516" w:type="dxa"/>
          </w:tcPr>
          <w:p w14:paraId="6E923F8B" w14:textId="434E9758" w:rsidR="003F79BD" w:rsidRDefault="009B31AB" w:rsidP="00456248">
            <w:pPr>
              <w:pStyle w:val="Reference"/>
              <w:ind w:left="0" w:firstLine="0"/>
              <w:rPr>
                <w:lang w:eastAsia="en-GB"/>
              </w:rPr>
            </w:pPr>
            <w:r>
              <w:rPr>
                <w:lang w:eastAsia="en-GB"/>
              </w:rPr>
              <w:t>4.5</w:t>
            </w:r>
          </w:p>
        </w:tc>
        <w:tc>
          <w:tcPr>
            <w:tcW w:w="516" w:type="dxa"/>
          </w:tcPr>
          <w:p w14:paraId="7B9CAE67" w14:textId="0BE81B5F" w:rsidR="003F79BD" w:rsidRDefault="009B31AB" w:rsidP="00456248">
            <w:pPr>
              <w:pStyle w:val="Reference"/>
              <w:ind w:left="0" w:firstLine="0"/>
              <w:rPr>
                <w:lang w:eastAsia="en-GB"/>
              </w:rPr>
            </w:pPr>
            <w:r>
              <w:rPr>
                <w:lang w:eastAsia="en-GB"/>
              </w:rPr>
              <w:t>4.9</w:t>
            </w:r>
          </w:p>
        </w:tc>
        <w:tc>
          <w:tcPr>
            <w:tcW w:w="516" w:type="dxa"/>
          </w:tcPr>
          <w:p w14:paraId="44DBAFD0" w14:textId="7CF85E4F" w:rsidR="003F79BD" w:rsidRDefault="009B31AB" w:rsidP="00456248">
            <w:pPr>
              <w:pStyle w:val="Reference"/>
              <w:ind w:left="0" w:firstLine="0"/>
              <w:rPr>
                <w:lang w:eastAsia="en-GB"/>
              </w:rPr>
            </w:pPr>
            <w:r>
              <w:rPr>
                <w:lang w:eastAsia="en-GB"/>
              </w:rPr>
              <w:t>4.5</w:t>
            </w:r>
          </w:p>
        </w:tc>
        <w:tc>
          <w:tcPr>
            <w:tcW w:w="2016" w:type="dxa"/>
          </w:tcPr>
          <w:p w14:paraId="3AF484EC" w14:textId="0165E89A" w:rsidR="003F79BD" w:rsidRPr="004B2A61" w:rsidRDefault="00FE147F" w:rsidP="00456248">
            <w:pPr>
              <w:pStyle w:val="Reference"/>
              <w:ind w:left="0" w:firstLine="0"/>
              <w:rPr>
                <w:b/>
                <w:bCs/>
                <w:lang w:eastAsia="en-GB"/>
              </w:rPr>
            </w:pPr>
            <w:r>
              <w:rPr>
                <w:b/>
                <w:bCs/>
                <w:lang w:eastAsia="en-GB"/>
              </w:rPr>
              <w:t xml:space="preserve">OK to use </w:t>
            </w:r>
            <w:r w:rsidR="003042CE" w:rsidRPr="004B2A61">
              <w:rPr>
                <w:b/>
                <w:bCs/>
                <w:lang w:eastAsia="en-GB"/>
              </w:rPr>
              <w:t>4.5</w:t>
            </w:r>
          </w:p>
        </w:tc>
      </w:tr>
      <w:tr w:rsidR="002C2A32" w14:paraId="0F7B3B5E" w14:textId="77777777" w:rsidTr="00DB3948">
        <w:tc>
          <w:tcPr>
            <w:tcW w:w="2016" w:type="dxa"/>
          </w:tcPr>
          <w:p w14:paraId="6CB9B52C" w14:textId="566BC9D0" w:rsidR="003F79BD" w:rsidRDefault="002C2A32" w:rsidP="00456248">
            <w:pPr>
              <w:pStyle w:val="Reference"/>
              <w:ind w:left="0" w:firstLine="0"/>
              <w:rPr>
                <w:lang w:eastAsia="en-GB"/>
              </w:rPr>
            </w:pPr>
            <w:r>
              <w:rPr>
                <w:lang w:eastAsia="en-GB"/>
              </w:rPr>
              <w:t>Minimum RBstart</w:t>
            </w:r>
          </w:p>
        </w:tc>
        <w:tc>
          <w:tcPr>
            <w:tcW w:w="466" w:type="dxa"/>
          </w:tcPr>
          <w:p w14:paraId="2B6838E5" w14:textId="75799F8D" w:rsidR="003F79BD" w:rsidRDefault="00694AE5" w:rsidP="00456248">
            <w:pPr>
              <w:pStyle w:val="Reference"/>
              <w:ind w:left="0" w:firstLine="0"/>
              <w:rPr>
                <w:lang w:eastAsia="en-GB"/>
              </w:rPr>
            </w:pPr>
            <w:r>
              <w:rPr>
                <w:lang w:eastAsia="en-GB"/>
              </w:rPr>
              <w:t>1</w:t>
            </w:r>
          </w:p>
        </w:tc>
        <w:tc>
          <w:tcPr>
            <w:tcW w:w="516" w:type="dxa"/>
          </w:tcPr>
          <w:p w14:paraId="585B6FD9" w14:textId="55EADDC1" w:rsidR="003F79BD" w:rsidRDefault="00694AE5" w:rsidP="00456248">
            <w:pPr>
              <w:pStyle w:val="Reference"/>
              <w:ind w:left="0" w:firstLine="0"/>
              <w:rPr>
                <w:lang w:eastAsia="en-GB"/>
              </w:rPr>
            </w:pPr>
            <w:r>
              <w:rPr>
                <w:lang w:eastAsia="en-GB"/>
              </w:rPr>
              <w:t>5</w:t>
            </w:r>
          </w:p>
        </w:tc>
        <w:tc>
          <w:tcPr>
            <w:tcW w:w="516" w:type="dxa"/>
          </w:tcPr>
          <w:p w14:paraId="46DEBCAF" w14:textId="2E4A26EE" w:rsidR="003F79BD" w:rsidRDefault="00694AE5" w:rsidP="00456248">
            <w:pPr>
              <w:pStyle w:val="Reference"/>
              <w:ind w:left="0" w:firstLine="0"/>
              <w:rPr>
                <w:lang w:eastAsia="en-GB"/>
              </w:rPr>
            </w:pPr>
            <w:r>
              <w:rPr>
                <w:lang w:eastAsia="en-GB"/>
              </w:rPr>
              <w:t>7</w:t>
            </w:r>
          </w:p>
        </w:tc>
        <w:tc>
          <w:tcPr>
            <w:tcW w:w="516" w:type="dxa"/>
          </w:tcPr>
          <w:p w14:paraId="69F97225" w14:textId="1F14CB77" w:rsidR="003F79BD" w:rsidRDefault="00694AE5" w:rsidP="00456248">
            <w:pPr>
              <w:pStyle w:val="Reference"/>
              <w:ind w:left="0" w:firstLine="0"/>
              <w:rPr>
                <w:lang w:eastAsia="en-GB"/>
              </w:rPr>
            </w:pPr>
            <w:r>
              <w:rPr>
                <w:lang w:eastAsia="en-GB"/>
              </w:rPr>
              <w:t>11</w:t>
            </w:r>
          </w:p>
        </w:tc>
        <w:tc>
          <w:tcPr>
            <w:tcW w:w="516" w:type="dxa"/>
          </w:tcPr>
          <w:p w14:paraId="219CD6DA" w14:textId="385EC5DA" w:rsidR="003F79BD" w:rsidRDefault="00694AE5" w:rsidP="00456248">
            <w:pPr>
              <w:pStyle w:val="Reference"/>
              <w:ind w:left="0" w:firstLine="0"/>
              <w:rPr>
                <w:lang w:eastAsia="en-GB"/>
              </w:rPr>
            </w:pPr>
            <w:r>
              <w:rPr>
                <w:lang w:eastAsia="en-GB"/>
              </w:rPr>
              <w:t>11</w:t>
            </w:r>
          </w:p>
        </w:tc>
        <w:tc>
          <w:tcPr>
            <w:tcW w:w="2016" w:type="dxa"/>
          </w:tcPr>
          <w:p w14:paraId="18EB21C5" w14:textId="41DE9FA9" w:rsidR="003F79BD" w:rsidRPr="004B2A61" w:rsidRDefault="00FE147F" w:rsidP="00456248">
            <w:pPr>
              <w:pStyle w:val="Reference"/>
              <w:ind w:left="0" w:firstLine="0"/>
              <w:rPr>
                <w:b/>
                <w:bCs/>
                <w:lang w:eastAsia="en-GB"/>
              </w:rPr>
            </w:pPr>
            <w:r>
              <w:rPr>
                <w:b/>
                <w:bCs/>
                <w:lang w:eastAsia="en-GB"/>
              </w:rPr>
              <w:t xml:space="preserve">Ok to </w:t>
            </w:r>
            <w:r w:rsidR="00E44478">
              <w:rPr>
                <w:b/>
                <w:bCs/>
                <w:lang w:eastAsia="en-GB"/>
              </w:rPr>
              <w:t>use</w:t>
            </w:r>
            <w:r w:rsidR="003042CE" w:rsidRPr="004B2A61">
              <w:rPr>
                <w:b/>
                <w:bCs/>
                <w:lang w:eastAsia="en-GB"/>
              </w:rPr>
              <w:t xml:space="preserve"> ‘P1’ parameter</w:t>
            </w:r>
            <w:r>
              <w:rPr>
                <w:b/>
                <w:bCs/>
                <w:lang w:eastAsia="en-GB"/>
              </w:rPr>
              <w:t xml:space="preserve"> instead</w:t>
            </w:r>
          </w:p>
        </w:tc>
      </w:tr>
      <w:tr w:rsidR="002C2A32" w14:paraId="6EFE2EE0" w14:textId="77777777" w:rsidTr="00DB3948">
        <w:tc>
          <w:tcPr>
            <w:tcW w:w="2016" w:type="dxa"/>
          </w:tcPr>
          <w:p w14:paraId="05A12C7D" w14:textId="1A7B313D" w:rsidR="003F79BD" w:rsidRDefault="004B2A61" w:rsidP="00456248">
            <w:pPr>
              <w:pStyle w:val="Reference"/>
              <w:ind w:left="0" w:firstLine="0"/>
              <w:rPr>
                <w:lang w:eastAsia="en-GB"/>
              </w:rPr>
            </w:pPr>
            <w:r>
              <w:rPr>
                <w:lang w:eastAsia="en-GB"/>
              </w:rPr>
              <w:t>P1, for reference</w:t>
            </w:r>
          </w:p>
        </w:tc>
        <w:tc>
          <w:tcPr>
            <w:tcW w:w="466" w:type="dxa"/>
          </w:tcPr>
          <w:p w14:paraId="133478C0" w14:textId="17FD850C" w:rsidR="003F79BD" w:rsidRDefault="00902A8D" w:rsidP="00456248">
            <w:pPr>
              <w:pStyle w:val="Reference"/>
              <w:ind w:left="0" w:firstLine="0"/>
              <w:rPr>
                <w:lang w:eastAsia="en-GB"/>
              </w:rPr>
            </w:pPr>
            <w:r>
              <w:rPr>
                <w:lang w:eastAsia="en-GB"/>
              </w:rPr>
              <w:t>5</w:t>
            </w:r>
          </w:p>
        </w:tc>
        <w:tc>
          <w:tcPr>
            <w:tcW w:w="516" w:type="dxa"/>
          </w:tcPr>
          <w:p w14:paraId="5F092036" w14:textId="5FCCCF9D" w:rsidR="003F79BD" w:rsidRDefault="00E44478" w:rsidP="00456248">
            <w:pPr>
              <w:pStyle w:val="Reference"/>
              <w:ind w:left="0" w:firstLine="0"/>
              <w:rPr>
                <w:lang w:eastAsia="en-GB"/>
              </w:rPr>
            </w:pPr>
            <w:r>
              <w:rPr>
                <w:lang w:eastAsia="en-GB"/>
              </w:rPr>
              <w:t>7</w:t>
            </w:r>
          </w:p>
        </w:tc>
        <w:tc>
          <w:tcPr>
            <w:tcW w:w="516" w:type="dxa"/>
          </w:tcPr>
          <w:p w14:paraId="7C2595E0" w14:textId="4F4592D3" w:rsidR="003F79BD" w:rsidRDefault="00E44478" w:rsidP="00456248">
            <w:pPr>
              <w:pStyle w:val="Reference"/>
              <w:ind w:left="0" w:firstLine="0"/>
              <w:rPr>
                <w:lang w:eastAsia="en-GB"/>
              </w:rPr>
            </w:pPr>
            <w:r>
              <w:rPr>
                <w:lang w:eastAsia="en-GB"/>
              </w:rPr>
              <w:t>9</w:t>
            </w:r>
          </w:p>
        </w:tc>
        <w:tc>
          <w:tcPr>
            <w:tcW w:w="516" w:type="dxa"/>
          </w:tcPr>
          <w:p w14:paraId="48F39F8C" w14:textId="1DE83D48" w:rsidR="003F79BD" w:rsidRDefault="00E44478" w:rsidP="00456248">
            <w:pPr>
              <w:pStyle w:val="Reference"/>
              <w:ind w:left="0" w:firstLine="0"/>
              <w:rPr>
                <w:lang w:eastAsia="en-GB"/>
              </w:rPr>
            </w:pPr>
            <w:r>
              <w:rPr>
                <w:lang w:eastAsia="en-GB"/>
              </w:rPr>
              <w:t>11</w:t>
            </w:r>
          </w:p>
        </w:tc>
        <w:tc>
          <w:tcPr>
            <w:tcW w:w="516" w:type="dxa"/>
          </w:tcPr>
          <w:p w14:paraId="453C8A5C" w14:textId="65D56168" w:rsidR="003F79BD" w:rsidRDefault="00E44478" w:rsidP="00456248">
            <w:pPr>
              <w:pStyle w:val="Reference"/>
              <w:ind w:left="0" w:firstLine="0"/>
              <w:rPr>
                <w:lang w:eastAsia="en-GB"/>
              </w:rPr>
            </w:pPr>
            <w:r>
              <w:rPr>
                <w:lang w:eastAsia="en-GB"/>
              </w:rPr>
              <w:t>12</w:t>
            </w:r>
          </w:p>
        </w:tc>
        <w:tc>
          <w:tcPr>
            <w:tcW w:w="2016" w:type="dxa"/>
          </w:tcPr>
          <w:p w14:paraId="3E94D6B8" w14:textId="77777777" w:rsidR="003F79BD" w:rsidRDefault="003F79BD" w:rsidP="00456248">
            <w:pPr>
              <w:pStyle w:val="Reference"/>
              <w:ind w:left="0" w:firstLine="0"/>
              <w:rPr>
                <w:lang w:eastAsia="en-GB"/>
              </w:rPr>
            </w:pPr>
          </w:p>
        </w:tc>
      </w:tr>
    </w:tbl>
    <w:p w14:paraId="58F7580A" w14:textId="77777777" w:rsidR="007B24C2" w:rsidRDefault="007B24C2" w:rsidP="00456248">
      <w:pPr>
        <w:pStyle w:val="Reference"/>
        <w:rPr>
          <w:lang w:eastAsia="en-GB"/>
        </w:rPr>
      </w:pPr>
    </w:p>
    <w:p w14:paraId="45B5C73C" w14:textId="2B3F483F" w:rsidR="00C77A82" w:rsidRDefault="00C77A82" w:rsidP="00C77A82">
      <w:pPr>
        <w:pStyle w:val="Reference"/>
        <w:tabs>
          <w:tab w:val="clear" w:pos="567"/>
          <w:tab w:val="num" w:pos="0"/>
        </w:tabs>
        <w:ind w:left="0" w:firstLine="0"/>
        <w:rPr>
          <w:lang w:eastAsia="en-GB"/>
        </w:rPr>
      </w:pPr>
      <w:r>
        <w:rPr>
          <w:lang w:eastAsia="en-GB"/>
        </w:rPr>
        <w:t xml:space="preserve">From the table, it is evident that the minimum RBstart parameter is smaller than the parameter P1 as proposed, so P1 can be </w:t>
      </w:r>
      <w:r w:rsidR="00811E81">
        <w:rPr>
          <w:lang w:eastAsia="en-GB"/>
        </w:rPr>
        <w:t>adopted</w:t>
      </w:r>
      <w:r w:rsidR="007117C9">
        <w:rPr>
          <w:lang w:eastAsia="en-GB"/>
        </w:rPr>
        <w:t xml:space="preserve"> as additional margin for the UE</w:t>
      </w:r>
      <w:r w:rsidR="00811E81">
        <w:rPr>
          <w:lang w:eastAsia="en-GB"/>
        </w:rPr>
        <w:t>,</w:t>
      </w:r>
      <w:r w:rsidR="009C43A6">
        <w:rPr>
          <w:lang w:eastAsia="en-GB"/>
        </w:rPr>
        <w:t xml:space="preserve"> and a new parameter need not be defined. Note also that </w:t>
      </w:r>
      <w:r w:rsidR="00811E81">
        <w:rPr>
          <w:lang w:eastAsia="en-GB"/>
        </w:rPr>
        <w:t xml:space="preserve">the UE </w:t>
      </w:r>
      <w:r w:rsidR="007117C9">
        <w:rPr>
          <w:lang w:eastAsia="en-GB"/>
        </w:rPr>
        <w:t xml:space="preserve">retains </w:t>
      </w:r>
      <w:r w:rsidR="00BC379F">
        <w:rPr>
          <w:lang w:eastAsia="en-GB"/>
        </w:rPr>
        <w:t>a further</w:t>
      </w:r>
      <w:r w:rsidR="00085279">
        <w:rPr>
          <w:lang w:eastAsia="en-GB"/>
        </w:rPr>
        <w:t xml:space="preserve"> mitigation avenue </w:t>
      </w:r>
      <w:r w:rsidR="00BC379F">
        <w:rPr>
          <w:lang w:eastAsia="en-GB"/>
        </w:rPr>
        <w:t xml:space="preserve">which is to locally increase the </w:t>
      </w:r>
      <w:r w:rsidR="008A32C4">
        <w:rPr>
          <w:lang w:eastAsia="en-GB"/>
        </w:rPr>
        <w:t>amount of filtering to overcome ‘pinch points’</w:t>
      </w:r>
      <w:r w:rsidR="00EC308A">
        <w:rPr>
          <w:lang w:eastAsia="en-GB"/>
        </w:rPr>
        <w:t xml:space="preserve"> like the one that motivated the keep out in the first place.</w:t>
      </w:r>
    </w:p>
    <w:sectPr w:rsidR="00C77A82" w:rsidSect="007D2899">
      <w:footerReference w:type="even" r:id="rId46"/>
      <w:footerReference w:type="default" r:id="rId47"/>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ED6A7E" w14:textId="77777777" w:rsidR="007E4F46" w:rsidRDefault="007E4F46">
      <w:r>
        <w:separator/>
      </w:r>
    </w:p>
  </w:endnote>
  <w:endnote w:type="continuationSeparator" w:id="0">
    <w:p w14:paraId="0FE0B8BB" w14:textId="77777777" w:rsidR="007E4F46" w:rsidRDefault="007E4F46">
      <w:r>
        <w:continuationSeparator/>
      </w:r>
    </w:p>
  </w:endnote>
  <w:endnote w:type="continuationNotice" w:id="1">
    <w:p w14:paraId="2F664F9F" w14:textId="77777777" w:rsidR="007E4F46" w:rsidRDefault="007E4F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EAEE18" w14:textId="77777777" w:rsidR="007E4F46" w:rsidRDefault="007E4F46">
      <w:r>
        <w:separator/>
      </w:r>
    </w:p>
  </w:footnote>
  <w:footnote w:type="continuationSeparator" w:id="0">
    <w:p w14:paraId="35182655" w14:textId="77777777" w:rsidR="007E4F46" w:rsidRDefault="007E4F46">
      <w:r>
        <w:continuationSeparator/>
      </w:r>
    </w:p>
  </w:footnote>
  <w:footnote w:type="continuationNotice" w:id="1">
    <w:p w14:paraId="1A99BC9A" w14:textId="77777777" w:rsidR="007E4F46" w:rsidRDefault="007E4F4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70C08"/>
    <w:multiLevelType w:val="hybridMultilevel"/>
    <w:tmpl w:val="0C9071CE"/>
    <w:lvl w:ilvl="0" w:tplc="A70CE62E">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627BB5"/>
    <w:multiLevelType w:val="hybridMultilevel"/>
    <w:tmpl w:val="FF086F86"/>
    <w:lvl w:ilvl="0" w:tplc="9C1EBD12">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D277ABA"/>
    <w:multiLevelType w:val="hybridMultilevel"/>
    <w:tmpl w:val="7F9889D0"/>
    <w:lvl w:ilvl="0" w:tplc="E40E89A2">
      <w:start w:val="6"/>
      <w:numFmt w:val="bullet"/>
      <w:lvlText w:val="-"/>
      <w:lvlJc w:val="left"/>
      <w:pPr>
        <w:ind w:left="652" w:hanging="360"/>
      </w:pPr>
      <w:rPr>
        <w:rFonts w:ascii="Times New Roman" w:eastAsia="Times New Roman" w:hAnsi="Times New Roman" w:cs="Times New Roman" w:hint="default"/>
      </w:rPr>
    </w:lvl>
    <w:lvl w:ilvl="1" w:tplc="04090003" w:tentative="1">
      <w:start w:val="1"/>
      <w:numFmt w:val="bullet"/>
      <w:lvlText w:val="o"/>
      <w:lvlJc w:val="left"/>
      <w:pPr>
        <w:ind w:left="1372" w:hanging="360"/>
      </w:pPr>
      <w:rPr>
        <w:rFonts w:ascii="Courier New" w:hAnsi="Courier New" w:cs="Courier New" w:hint="default"/>
      </w:rPr>
    </w:lvl>
    <w:lvl w:ilvl="2" w:tplc="04090005" w:tentative="1">
      <w:start w:val="1"/>
      <w:numFmt w:val="bullet"/>
      <w:lvlText w:val=""/>
      <w:lvlJc w:val="left"/>
      <w:pPr>
        <w:ind w:left="2092" w:hanging="360"/>
      </w:pPr>
      <w:rPr>
        <w:rFonts w:ascii="Wingdings" w:hAnsi="Wingdings" w:hint="default"/>
      </w:rPr>
    </w:lvl>
    <w:lvl w:ilvl="3" w:tplc="04090001" w:tentative="1">
      <w:start w:val="1"/>
      <w:numFmt w:val="bullet"/>
      <w:lvlText w:val=""/>
      <w:lvlJc w:val="left"/>
      <w:pPr>
        <w:ind w:left="2812" w:hanging="360"/>
      </w:pPr>
      <w:rPr>
        <w:rFonts w:ascii="Symbol" w:hAnsi="Symbol" w:hint="default"/>
      </w:rPr>
    </w:lvl>
    <w:lvl w:ilvl="4" w:tplc="04090003" w:tentative="1">
      <w:start w:val="1"/>
      <w:numFmt w:val="bullet"/>
      <w:lvlText w:val="o"/>
      <w:lvlJc w:val="left"/>
      <w:pPr>
        <w:ind w:left="3532" w:hanging="360"/>
      </w:pPr>
      <w:rPr>
        <w:rFonts w:ascii="Courier New" w:hAnsi="Courier New" w:cs="Courier New" w:hint="default"/>
      </w:rPr>
    </w:lvl>
    <w:lvl w:ilvl="5" w:tplc="04090005" w:tentative="1">
      <w:start w:val="1"/>
      <w:numFmt w:val="bullet"/>
      <w:lvlText w:val=""/>
      <w:lvlJc w:val="left"/>
      <w:pPr>
        <w:ind w:left="4252" w:hanging="360"/>
      </w:pPr>
      <w:rPr>
        <w:rFonts w:ascii="Wingdings" w:hAnsi="Wingdings" w:hint="default"/>
      </w:rPr>
    </w:lvl>
    <w:lvl w:ilvl="6" w:tplc="04090001" w:tentative="1">
      <w:start w:val="1"/>
      <w:numFmt w:val="bullet"/>
      <w:lvlText w:val=""/>
      <w:lvlJc w:val="left"/>
      <w:pPr>
        <w:ind w:left="4972" w:hanging="360"/>
      </w:pPr>
      <w:rPr>
        <w:rFonts w:ascii="Symbol" w:hAnsi="Symbol" w:hint="default"/>
      </w:rPr>
    </w:lvl>
    <w:lvl w:ilvl="7" w:tplc="04090003" w:tentative="1">
      <w:start w:val="1"/>
      <w:numFmt w:val="bullet"/>
      <w:lvlText w:val="o"/>
      <w:lvlJc w:val="left"/>
      <w:pPr>
        <w:ind w:left="5692" w:hanging="360"/>
      </w:pPr>
      <w:rPr>
        <w:rFonts w:ascii="Courier New" w:hAnsi="Courier New" w:cs="Courier New" w:hint="default"/>
      </w:rPr>
    </w:lvl>
    <w:lvl w:ilvl="8" w:tplc="04090005" w:tentative="1">
      <w:start w:val="1"/>
      <w:numFmt w:val="bullet"/>
      <w:lvlText w:val=""/>
      <w:lvlJc w:val="left"/>
      <w:pPr>
        <w:ind w:left="6412" w:hanging="360"/>
      </w:pPr>
      <w:rPr>
        <w:rFonts w:ascii="Wingdings" w:hAnsi="Wingdings"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3AA2FA8"/>
    <w:multiLevelType w:val="hybridMultilevel"/>
    <w:tmpl w:val="FB7C5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 w15:restartNumberingAfterBreak="0">
    <w:nsid w:val="583C3C20"/>
    <w:multiLevelType w:val="hybridMultilevel"/>
    <w:tmpl w:val="00BA1B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AB8042C"/>
    <w:multiLevelType w:val="hybridMultilevel"/>
    <w:tmpl w:val="CD0239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3" w15:restartNumberingAfterBreak="0">
    <w:nsid w:val="737B7A93"/>
    <w:multiLevelType w:val="multilevel"/>
    <w:tmpl w:val="3F4E13E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017659168">
    <w:abstractNumId w:val="12"/>
  </w:num>
  <w:num w:numId="2" w16cid:durableId="514996442">
    <w:abstractNumId w:val="15"/>
  </w:num>
  <w:num w:numId="3" w16cid:durableId="1920214077">
    <w:abstractNumId w:val="8"/>
  </w:num>
  <w:num w:numId="4" w16cid:durableId="257063072">
    <w:abstractNumId w:val="4"/>
  </w:num>
  <w:num w:numId="5" w16cid:durableId="1338655791">
    <w:abstractNumId w:val="2"/>
  </w:num>
  <w:num w:numId="6" w16cid:durableId="2079327824">
    <w:abstractNumId w:val="11"/>
  </w:num>
  <w:num w:numId="7" w16cid:durableId="555431106">
    <w:abstractNumId w:val="5"/>
  </w:num>
  <w:num w:numId="8" w16cid:durableId="1414014304">
    <w:abstractNumId w:val="7"/>
  </w:num>
  <w:num w:numId="9" w16cid:durableId="772825974">
    <w:abstractNumId w:val="16"/>
  </w:num>
  <w:num w:numId="10" w16cid:durableId="1455175179">
    <w:abstractNumId w:val="14"/>
  </w:num>
  <w:num w:numId="11" w16cid:durableId="974606589">
    <w:abstractNumId w:val="13"/>
  </w:num>
  <w:num w:numId="12" w16cid:durableId="65536471">
    <w:abstractNumId w:val="0"/>
  </w:num>
  <w:num w:numId="13" w16cid:durableId="907230185">
    <w:abstractNumId w:val="3"/>
  </w:num>
  <w:num w:numId="14" w16cid:durableId="1238785909">
    <w:abstractNumId w:val="1"/>
  </w:num>
  <w:num w:numId="15" w16cid:durableId="49354849">
    <w:abstractNumId w:val="6"/>
  </w:num>
  <w:num w:numId="16" w16cid:durableId="951133902">
    <w:abstractNumId w:val="10"/>
  </w:num>
  <w:num w:numId="17" w16cid:durableId="1808432870">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activeWritingStyle w:appName="MSWord" w:lang="en-US" w:vendorID="8" w:dllVersion="513" w:checkStyle="1"/>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F9"/>
    <w:rsid w:val="000005B6"/>
    <w:rsid w:val="00000717"/>
    <w:rsid w:val="00000775"/>
    <w:rsid w:val="00000A21"/>
    <w:rsid w:val="00000BCD"/>
    <w:rsid w:val="00000BD9"/>
    <w:rsid w:val="00001220"/>
    <w:rsid w:val="00001251"/>
    <w:rsid w:val="000015CD"/>
    <w:rsid w:val="00001BCE"/>
    <w:rsid w:val="00001EE2"/>
    <w:rsid w:val="000021B4"/>
    <w:rsid w:val="000023A6"/>
    <w:rsid w:val="000023EA"/>
    <w:rsid w:val="000028FE"/>
    <w:rsid w:val="00002ADD"/>
    <w:rsid w:val="00002CD0"/>
    <w:rsid w:val="0000301D"/>
    <w:rsid w:val="00003079"/>
    <w:rsid w:val="00003233"/>
    <w:rsid w:val="0000334A"/>
    <w:rsid w:val="000034D1"/>
    <w:rsid w:val="00003883"/>
    <w:rsid w:val="000039D4"/>
    <w:rsid w:val="00003F17"/>
    <w:rsid w:val="000045BD"/>
    <w:rsid w:val="00004796"/>
    <w:rsid w:val="00004A68"/>
    <w:rsid w:val="00004F5C"/>
    <w:rsid w:val="000050EA"/>
    <w:rsid w:val="000056D8"/>
    <w:rsid w:val="00005C54"/>
    <w:rsid w:val="00005CE8"/>
    <w:rsid w:val="00006110"/>
    <w:rsid w:val="00006186"/>
    <w:rsid w:val="00006198"/>
    <w:rsid w:val="000061FF"/>
    <w:rsid w:val="000063A5"/>
    <w:rsid w:val="0000667F"/>
    <w:rsid w:val="00006710"/>
    <w:rsid w:val="00006912"/>
    <w:rsid w:val="00006C4A"/>
    <w:rsid w:val="00007534"/>
    <w:rsid w:val="000075F9"/>
    <w:rsid w:val="00007C9F"/>
    <w:rsid w:val="00007CF3"/>
    <w:rsid w:val="00007E7A"/>
    <w:rsid w:val="0001041A"/>
    <w:rsid w:val="00010899"/>
    <w:rsid w:val="000109B6"/>
    <w:rsid w:val="00010DEA"/>
    <w:rsid w:val="00010E30"/>
    <w:rsid w:val="00010EE0"/>
    <w:rsid w:val="000110B6"/>
    <w:rsid w:val="000112E4"/>
    <w:rsid w:val="0001169E"/>
    <w:rsid w:val="0001181D"/>
    <w:rsid w:val="000118C9"/>
    <w:rsid w:val="00011B0B"/>
    <w:rsid w:val="00011C44"/>
    <w:rsid w:val="00012273"/>
    <w:rsid w:val="0001227D"/>
    <w:rsid w:val="00012358"/>
    <w:rsid w:val="00012422"/>
    <w:rsid w:val="000124D2"/>
    <w:rsid w:val="000125D5"/>
    <w:rsid w:val="00012735"/>
    <w:rsid w:val="00012757"/>
    <w:rsid w:val="0001280B"/>
    <w:rsid w:val="00012863"/>
    <w:rsid w:val="000128A5"/>
    <w:rsid w:val="000129EE"/>
    <w:rsid w:val="00012AED"/>
    <w:rsid w:val="00012B14"/>
    <w:rsid w:val="00012F49"/>
    <w:rsid w:val="00013059"/>
    <w:rsid w:val="0001329D"/>
    <w:rsid w:val="00013392"/>
    <w:rsid w:val="0001347F"/>
    <w:rsid w:val="00013896"/>
    <w:rsid w:val="000138F3"/>
    <w:rsid w:val="00013A12"/>
    <w:rsid w:val="00013E43"/>
    <w:rsid w:val="0001409E"/>
    <w:rsid w:val="000141A8"/>
    <w:rsid w:val="0001438B"/>
    <w:rsid w:val="00014433"/>
    <w:rsid w:val="000145DE"/>
    <w:rsid w:val="00014615"/>
    <w:rsid w:val="0001465F"/>
    <w:rsid w:val="00014EEA"/>
    <w:rsid w:val="00014FFF"/>
    <w:rsid w:val="000159CA"/>
    <w:rsid w:val="00015D58"/>
    <w:rsid w:val="000162FA"/>
    <w:rsid w:val="000163EE"/>
    <w:rsid w:val="00016570"/>
    <w:rsid w:val="000165A3"/>
    <w:rsid w:val="000167F5"/>
    <w:rsid w:val="0001699B"/>
    <w:rsid w:val="00016A3A"/>
    <w:rsid w:val="0001723C"/>
    <w:rsid w:val="000173E6"/>
    <w:rsid w:val="000175B4"/>
    <w:rsid w:val="00017A58"/>
    <w:rsid w:val="00017B78"/>
    <w:rsid w:val="00017CD3"/>
    <w:rsid w:val="00017D7B"/>
    <w:rsid w:val="00017D9A"/>
    <w:rsid w:val="00017F21"/>
    <w:rsid w:val="0002002D"/>
    <w:rsid w:val="000201DA"/>
    <w:rsid w:val="00020272"/>
    <w:rsid w:val="000202CC"/>
    <w:rsid w:val="00020464"/>
    <w:rsid w:val="000205AB"/>
    <w:rsid w:val="00020690"/>
    <w:rsid w:val="000207B6"/>
    <w:rsid w:val="00020AA5"/>
    <w:rsid w:val="00020D49"/>
    <w:rsid w:val="00020E27"/>
    <w:rsid w:val="0002101E"/>
    <w:rsid w:val="00021057"/>
    <w:rsid w:val="0002129C"/>
    <w:rsid w:val="00021556"/>
    <w:rsid w:val="0002180A"/>
    <w:rsid w:val="00021E4C"/>
    <w:rsid w:val="00022385"/>
    <w:rsid w:val="00022509"/>
    <w:rsid w:val="00022A8B"/>
    <w:rsid w:val="00022D39"/>
    <w:rsid w:val="00022E88"/>
    <w:rsid w:val="00022F76"/>
    <w:rsid w:val="000233AC"/>
    <w:rsid w:val="0002356B"/>
    <w:rsid w:val="000239B0"/>
    <w:rsid w:val="00023E07"/>
    <w:rsid w:val="00023F5F"/>
    <w:rsid w:val="00024046"/>
    <w:rsid w:val="00024081"/>
    <w:rsid w:val="000240BF"/>
    <w:rsid w:val="000246F5"/>
    <w:rsid w:val="00024899"/>
    <w:rsid w:val="000248B2"/>
    <w:rsid w:val="000248B7"/>
    <w:rsid w:val="000248EA"/>
    <w:rsid w:val="00024FF2"/>
    <w:rsid w:val="00025081"/>
    <w:rsid w:val="000254CF"/>
    <w:rsid w:val="00025687"/>
    <w:rsid w:val="000259B9"/>
    <w:rsid w:val="00025EC2"/>
    <w:rsid w:val="00025F85"/>
    <w:rsid w:val="00025FBE"/>
    <w:rsid w:val="00026135"/>
    <w:rsid w:val="000261F4"/>
    <w:rsid w:val="00026854"/>
    <w:rsid w:val="00026BDF"/>
    <w:rsid w:val="00026C52"/>
    <w:rsid w:val="00026DB4"/>
    <w:rsid w:val="00027066"/>
    <w:rsid w:val="000271DC"/>
    <w:rsid w:val="00027229"/>
    <w:rsid w:val="000272F8"/>
    <w:rsid w:val="000279C8"/>
    <w:rsid w:val="00027F27"/>
    <w:rsid w:val="00030002"/>
    <w:rsid w:val="00030120"/>
    <w:rsid w:val="00030390"/>
    <w:rsid w:val="00030480"/>
    <w:rsid w:val="000305B5"/>
    <w:rsid w:val="000305DF"/>
    <w:rsid w:val="00030970"/>
    <w:rsid w:val="00030E52"/>
    <w:rsid w:val="00031028"/>
    <w:rsid w:val="00031046"/>
    <w:rsid w:val="0003108E"/>
    <w:rsid w:val="000311C6"/>
    <w:rsid w:val="00031206"/>
    <w:rsid w:val="0003140D"/>
    <w:rsid w:val="000317A7"/>
    <w:rsid w:val="00031867"/>
    <w:rsid w:val="00031AF6"/>
    <w:rsid w:val="00031DBE"/>
    <w:rsid w:val="00032015"/>
    <w:rsid w:val="000321D8"/>
    <w:rsid w:val="000325B5"/>
    <w:rsid w:val="00032882"/>
    <w:rsid w:val="00032916"/>
    <w:rsid w:val="0003352E"/>
    <w:rsid w:val="000335DB"/>
    <w:rsid w:val="0003375A"/>
    <w:rsid w:val="00033B9A"/>
    <w:rsid w:val="00033D42"/>
    <w:rsid w:val="000344EF"/>
    <w:rsid w:val="0003455B"/>
    <w:rsid w:val="0003467A"/>
    <w:rsid w:val="00034883"/>
    <w:rsid w:val="00034928"/>
    <w:rsid w:val="00034CD8"/>
    <w:rsid w:val="00034D4C"/>
    <w:rsid w:val="00034F8D"/>
    <w:rsid w:val="000350F0"/>
    <w:rsid w:val="00035419"/>
    <w:rsid w:val="0003558C"/>
    <w:rsid w:val="000355A8"/>
    <w:rsid w:val="000355E3"/>
    <w:rsid w:val="00035828"/>
    <w:rsid w:val="00035D49"/>
    <w:rsid w:val="00036394"/>
    <w:rsid w:val="0003668C"/>
    <w:rsid w:val="00036B2E"/>
    <w:rsid w:val="00036F82"/>
    <w:rsid w:val="000372DF"/>
    <w:rsid w:val="00037831"/>
    <w:rsid w:val="000378CF"/>
    <w:rsid w:val="0003794F"/>
    <w:rsid w:val="00037B46"/>
    <w:rsid w:val="00037F8C"/>
    <w:rsid w:val="0004051A"/>
    <w:rsid w:val="000407F5"/>
    <w:rsid w:val="000408CE"/>
    <w:rsid w:val="00040A4D"/>
    <w:rsid w:val="00040C77"/>
    <w:rsid w:val="00040C89"/>
    <w:rsid w:val="00040D25"/>
    <w:rsid w:val="00040D4A"/>
    <w:rsid w:val="00040DD3"/>
    <w:rsid w:val="00040DF8"/>
    <w:rsid w:val="00040ED1"/>
    <w:rsid w:val="00041D2F"/>
    <w:rsid w:val="00041DC9"/>
    <w:rsid w:val="00041FB1"/>
    <w:rsid w:val="000420FB"/>
    <w:rsid w:val="0004293B"/>
    <w:rsid w:val="00043184"/>
    <w:rsid w:val="000431AE"/>
    <w:rsid w:val="000436E8"/>
    <w:rsid w:val="000438BC"/>
    <w:rsid w:val="00043D07"/>
    <w:rsid w:val="00043F90"/>
    <w:rsid w:val="000440F5"/>
    <w:rsid w:val="000446FD"/>
    <w:rsid w:val="00044836"/>
    <w:rsid w:val="00044B0A"/>
    <w:rsid w:val="00044F3C"/>
    <w:rsid w:val="0004511D"/>
    <w:rsid w:val="00045318"/>
    <w:rsid w:val="000455EC"/>
    <w:rsid w:val="00045774"/>
    <w:rsid w:val="00045B76"/>
    <w:rsid w:val="00045F73"/>
    <w:rsid w:val="00046743"/>
    <w:rsid w:val="00046B0D"/>
    <w:rsid w:val="00046E4D"/>
    <w:rsid w:val="000473D4"/>
    <w:rsid w:val="0004747B"/>
    <w:rsid w:val="000477A6"/>
    <w:rsid w:val="000478D7"/>
    <w:rsid w:val="0004795F"/>
    <w:rsid w:val="00047A40"/>
    <w:rsid w:val="00047BD8"/>
    <w:rsid w:val="00047C57"/>
    <w:rsid w:val="00047D76"/>
    <w:rsid w:val="00050443"/>
    <w:rsid w:val="0005057A"/>
    <w:rsid w:val="00051030"/>
    <w:rsid w:val="000511A3"/>
    <w:rsid w:val="0005149A"/>
    <w:rsid w:val="000517FB"/>
    <w:rsid w:val="000518CE"/>
    <w:rsid w:val="00051D07"/>
    <w:rsid w:val="00051D36"/>
    <w:rsid w:val="00051FC3"/>
    <w:rsid w:val="00052293"/>
    <w:rsid w:val="00052567"/>
    <w:rsid w:val="000525F2"/>
    <w:rsid w:val="000528D5"/>
    <w:rsid w:val="00052EC4"/>
    <w:rsid w:val="0005309E"/>
    <w:rsid w:val="00053949"/>
    <w:rsid w:val="00053951"/>
    <w:rsid w:val="00053E42"/>
    <w:rsid w:val="00053F82"/>
    <w:rsid w:val="0005400D"/>
    <w:rsid w:val="000540BD"/>
    <w:rsid w:val="000547E6"/>
    <w:rsid w:val="0005481F"/>
    <w:rsid w:val="000549BA"/>
    <w:rsid w:val="00054A8E"/>
    <w:rsid w:val="00054B58"/>
    <w:rsid w:val="00054BB5"/>
    <w:rsid w:val="00054FE4"/>
    <w:rsid w:val="000550EF"/>
    <w:rsid w:val="00055130"/>
    <w:rsid w:val="000553EC"/>
    <w:rsid w:val="00055470"/>
    <w:rsid w:val="0005565F"/>
    <w:rsid w:val="00055B21"/>
    <w:rsid w:val="00055C4E"/>
    <w:rsid w:val="000562FA"/>
    <w:rsid w:val="000563C6"/>
    <w:rsid w:val="00056498"/>
    <w:rsid w:val="0005657A"/>
    <w:rsid w:val="00056823"/>
    <w:rsid w:val="000568B5"/>
    <w:rsid w:val="000568FE"/>
    <w:rsid w:val="0005699C"/>
    <w:rsid w:val="00057642"/>
    <w:rsid w:val="00057DE6"/>
    <w:rsid w:val="00057E84"/>
    <w:rsid w:val="00057F45"/>
    <w:rsid w:val="000601B0"/>
    <w:rsid w:val="0006045A"/>
    <w:rsid w:val="000605B3"/>
    <w:rsid w:val="00060B1A"/>
    <w:rsid w:val="00060DD4"/>
    <w:rsid w:val="000611CC"/>
    <w:rsid w:val="00061296"/>
    <w:rsid w:val="00061977"/>
    <w:rsid w:val="00061D4E"/>
    <w:rsid w:val="00062378"/>
    <w:rsid w:val="00062630"/>
    <w:rsid w:val="0006274D"/>
    <w:rsid w:val="000628AD"/>
    <w:rsid w:val="00062B5E"/>
    <w:rsid w:val="00062B7F"/>
    <w:rsid w:val="00062DE4"/>
    <w:rsid w:val="00062E5A"/>
    <w:rsid w:val="00062F3C"/>
    <w:rsid w:val="00062F52"/>
    <w:rsid w:val="00063621"/>
    <w:rsid w:val="00063999"/>
    <w:rsid w:val="000639FB"/>
    <w:rsid w:val="00063C72"/>
    <w:rsid w:val="000640E1"/>
    <w:rsid w:val="000641D3"/>
    <w:rsid w:val="0006427B"/>
    <w:rsid w:val="000642D1"/>
    <w:rsid w:val="000642DF"/>
    <w:rsid w:val="00064337"/>
    <w:rsid w:val="0006440F"/>
    <w:rsid w:val="00064567"/>
    <w:rsid w:val="000646A2"/>
    <w:rsid w:val="00064A80"/>
    <w:rsid w:val="00064AB2"/>
    <w:rsid w:val="00064DAF"/>
    <w:rsid w:val="00065027"/>
    <w:rsid w:val="000650B7"/>
    <w:rsid w:val="0006517B"/>
    <w:rsid w:val="000654B6"/>
    <w:rsid w:val="00065519"/>
    <w:rsid w:val="000655DB"/>
    <w:rsid w:val="0006567A"/>
    <w:rsid w:val="00065ABB"/>
    <w:rsid w:val="00065C30"/>
    <w:rsid w:val="0006602A"/>
    <w:rsid w:val="000664D4"/>
    <w:rsid w:val="0006672F"/>
    <w:rsid w:val="00066CBD"/>
    <w:rsid w:val="00066EEB"/>
    <w:rsid w:val="00066F4C"/>
    <w:rsid w:val="000671AA"/>
    <w:rsid w:val="0006723B"/>
    <w:rsid w:val="000676AF"/>
    <w:rsid w:val="00067756"/>
    <w:rsid w:val="00067A94"/>
    <w:rsid w:val="00067D3B"/>
    <w:rsid w:val="00067DB3"/>
    <w:rsid w:val="0007009D"/>
    <w:rsid w:val="00070116"/>
    <w:rsid w:val="0007035C"/>
    <w:rsid w:val="00070561"/>
    <w:rsid w:val="000705BE"/>
    <w:rsid w:val="000706DC"/>
    <w:rsid w:val="0007071D"/>
    <w:rsid w:val="00070745"/>
    <w:rsid w:val="00070A7F"/>
    <w:rsid w:val="00070ECC"/>
    <w:rsid w:val="00070F32"/>
    <w:rsid w:val="00070F4C"/>
    <w:rsid w:val="00071137"/>
    <w:rsid w:val="000712BA"/>
    <w:rsid w:val="000713A4"/>
    <w:rsid w:val="00071BD5"/>
    <w:rsid w:val="00071F99"/>
    <w:rsid w:val="00072093"/>
    <w:rsid w:val="000724BF"/>
    <w:rsid w:val="00072608"/>
    <w:rsid w:val="000728D9"/>
    <w:rsid w:val="00072D2F"/>
    <w:rsid w:val="000737DA"/>
    <w:rsid w:val="00073C76"/>
    <w:rsid w:val="00074010"/>
    <w:rsid w:val="000744B3"/>
    <w:rsid w:val="000748A4"/>
    <w:rsid w:val="00074A5F"/>
    <w:rsid w:val="000752FB"/>
    <w:rsid w:val="000753CE"/>
    <w:rsid w:val="0007555F"/>
    <w:rsid w:val="00075845"/>
    <w:rsid w:val="000765D8"/>
    <w:rsid w:val="00076819"/>
    <w:rsid w:val="00076A68"/>
    <w:rsid w:val="00076DB9"/>
    <w:rsid w:val="000770AB"/>
    <w:rsid w:val="000774B8"/>
    <w:rsid w:val="00077987"/>
    <w:rsid w:val="00077FE0"/>
    <w:rsid w:val="00080E84"/>
    <w:rsid w:val="0008101A"/>
    <w:rsid w:val="0008112E"/>
    <w:rsid w:val="0008130D"/>
    <w:rsid w:val="000816B1"/>
    <w:rsid w:val="000816C1"/>
    <w:rsid w:val="00081B69"/>
    <w:rsid w:val="00081E58"/>
    <w:rsid w:val="000827B0"/>
    <w:rsid w:val="00082A8A"/>
    <w:rsid w:val="00082CE8"/>
    <w:rsid w:val="000836AF"/>
    <w:rsid w:val="000837A5"/>
    <w:rsid w:val="00083A52"/>
    <w:rsid w:val="00083D2E"/>
    <w:rsid w:val="000841A8"/>
    <w:rsid w:val="00084301"/>
    <w:rsid w:val="0008452A"/>
    <w:rsid w:val="00084559"/>
    <w:rsid w:val="00084BE4"/>
    <w:rsid w:val="00084EAD"/>
    <w:rsid w:val="00084FE6"/>
    <w:rsid w:val="00085279"/>
    <w:rsid w:val="00085396"/>
    <w:rsid w:val="0008544F"/>
    <w:rsid w:val="00085822"/>
    <w:rsid w:val="00085AA3"/>
    <w:rsid w:val="00085B3A"/>
    <w:rsid w:val="00085C24"/>
    <w:rsid w:val="00085DB7"/>
    <w:rsid w:val="000862B6"/>
    <w:rsid w:val="000863AC"/>
    <w:rsid w:val="0008682B"/>
    <w:rsid w:val="0008685A"/>
    <w:rsid w:val="000875BF"/>
    <w:rsid w:val="0008765E"/>
    <w:rsid w:val="00087D47"/>
    <w:rsid w:val="00087D7E"/>
    <w:rsid w:val="00087DAF"/>
    <w:rsid w:val="0009005D"/>
    <w:rsid w:val="000900B8"/>
    <w:rsid w:val="00090183"/>
    <w:rsid w:val="00090466"/>
    <w:rsid w:val="0009089F"/>
    <w:rsid w:val="00090BB8"/>
    <w:rsid w:val="00090BEF"/>
    <w:rsid w:val="00091017"/>
    <w:rsid w:val="000912D3"/>
    <w:rsid w:val="000914B4"/>
    <w:rsid w:val="000925A0"/>
    <w:rsid w:val="0009271B"/>
    <w:rsid w:val="00092919"/>
    <w:rsid w:val="00092DCA"/>
    <w:rsid w:val="00092E07"/>
    <w:rsid w:val="000930F3"/>
    <w:rsid w:val="00093380"/>
    <w:rsid w:val="000937D2"/>
    <w:rsid w:val="00093910"/>
    <w:rsid w:val="00093C79"/>
    <w:rsid w:val="00093FAD"/>
    <w:rsid w:val="000940C0"/>
    <w:rsid w:val="0009445E"/>
    <w:rsid w:val="0009458D"/>
    <w:rsid w:val="00094766"/>
    <w:rsid w:val="0009488D"/>
    <w:rsid w:val="00094C11"/>
    <w:rsid w:val="00094C27"/>
    <w:rsid w:val="00094FFF"/>
    <w:rsid w:val="00095315"/>
    <w:rsid w:val="000955C1"/>
    <w:rsid w:val="00095A65"/>
    <w:rsid w:val="00095C92"/>
    <w:rsid w:val="0009628A"/>
    <w:rsid w:val="00096755"/>
    <w:rsid w:val="00096860"/>
    <w:rsid w:val="000971ED"/>
    <w:rsid w:val="000972E8"/>
    <w:rsid w:val="00097471"/>
    <w:rsid w:val="0009765A"/>
    <w:rsid w:val="000977C1"/>
    <w:rsid w:val="00097818"/>
    <w:rsid w:val="00097F8A"/>
    <w:rsid w:val="000A0525"/>
    <w:rsid w:val="000A0533"/>
    <w:rsid w:val="000A0556"/>
    <w:rsid w:val="000A079D"/>
    <w:rsid w:val="000A0B27"/>
    <w:rsid w:val="000A0F7F"/>
    <w:rsid w:val="000A10EB"/>
    <w:rsid w:val="000A1326"/>
    <w:rsid w:val="000A1A06"/>
    <w:rsid w:val="000A1A26"/>
    <w:rsid w:val="000A2153"/>
    <w:rsid w:val="000A2364"/>
    <w:rsid w:val="000A2A53"/>
    <w:rsid w:val="000A2D07"/>
    <w:rsid w:val="000A31E0"/>
    <w:rsid w:val="000A3629"/>
    <w:rsid w:val="000A3823"/>
    <w:rsid w:val="000A38D1"/>
    <w:rsid w:val="000A390A"/>
    <w:rsid w:val="000A3920"/>
    <w:rsid w:val="000A3A69"/>
    <w:rsid w:val="000A3B27"/>
    <w:rsid w:val="000A3BD7"/>
    <w:rsid w:val="000A3BF3"/>
    <w:rsid w:val="000A3EB5"/>
    <w:rsid w:val="000A4270"/>
    <w:rsid w:val="000A44A5"/>
    <w:rsid w:val="000A475E"/>
    <w:rsid w:val="000A4C3E"/>
    <w:rsid w:val="000A4CD3"/>
    <w:rsid w:val="000A4E55"/>
    <w:rsid w:val="000A5353"/>
    <w:rsid w:val="000A5611"/>
    <w:rsid w:val="000A561C"/>
    <w:rsid w:val="000A5932"/>
    <w:rsid w:val="000A5974"/>
    <w:rsid w:val="000A59B6"/>
    <w:rsid w:val="000A5B93"/>
    <w:rsid w:val="000A5DCB"/>
    <w:rsid w:val="000A5F6C"/>
    <w:rsid w:val="000A628D"/>
    <w:rsid w:val="000A631B"/>
    <w:rsid w:val="000A63BE"/>
    <w:rsid w:val="000A6602"/>
    <w:rsid w:val="000A697D"/>
    <w:rsid w:val="000A6B13"/>
    <w:rsid w:val="000A6CA6"/>
    <w:rsid w:val="000A6EEA"/>
    <w:rsid w:val="000A73C2"/>
    <w:rsid w:val="000A786A"/>
    <w:rsid w:val="000A79E3"/>
    <w:rsid w:val="000A7C6D"/>
    <w:rsid w:val="000A7D62"/>
    <w:rsid w:val="000B0043"/>
    <w:rsid w:val="000B03C1"/>
    <w:rsid w:val="000B09CA"/>
    <w:rsid w:val="000B0A83"/>
    <w:rsid w:val="000B0AAF"/>
    <w:rsid w:val="000B0B23"/>
    <w:rsid w:val="000B0BB2"/>
    <w:rsid w:val="000B0D0C"/>
    <w:rsid w:val="000B1DDC"/>
    <w:rsid w:val="000B1EDC"/>
    <w:rsid w:val="000B2393"/>
    <w:rsid w:val="000B24B0"/>
    <w:rsid w:val="000B26C6"/>
    <w:rsid w:val="000B2A42"/>
    <w:rsid w:val="000B2EFB"/>
    <w:rsid w:val="000B327D"/>
    <w:rsid w:val="000B33D8"/>
    <w:rsid w:val="000B3760"/>
    <w:rsid w:val="000B37AA"/>
    <w:rsid w:val="000B3CFC"/>
    <w:rsid w:val="000B3E5D"/>
    <w:rsid w:val="000B403E"/>
    <w:rsid w:val="000B430F"/>
    <w:rsid w:val="000B434A"/>
    <w:rsid w:val="000B43CB"/>
    <w:rsid w:val="000B4535"/>
    <w:rsid w:val="000B4675"/>
    <w:rsid w:val="000B4913"/>
    <w:rsid w:val="000B4BA9"/>
    <w:rsid w:val="000B4CF7"/>
    <w:rsid w:val="000B5030"/>
    <w:rsid w:val="000B5096"/>
    <w:rsid w:val="000B5247"/>
    <w:rsid w:val="000B5552"/>
    <w:rsid w:val="000B57A2"/>
    <w:rsid w:val="000B5A00"/>
    <w:rsid w:val="000B5A02"/>
    <w:rsid w:val="000B5EE7"/>
    <w:rsid w:val="000B5FC6"/>
    <w:rsid w:val="000B633F"/>
    <w:rsid w:val="000B6D46"/>
    <w:rsid w:val="000B6D65"/>
    <w:rsid w:val="000B727A"/>
    <w:rsid w:val="000B735E"/>
    <w:rsid w:val="000B76B2"/>
    <w:rsid w:val="000B7857"/>
    <w:rsid w:val="000B7AA2"/>
    <w:rsid w:val="000B7CE3"/>
    <w:rsid w:val="000B7FDB"/>
    <w:rsid w:val="000C00A6"/>
    <w:rsid w:val="000C00E0"/>
    <w:rsid w:val="000C02FD"/>
    <w:rsid w:val="000C0386"/>
    <w:rsid w:val="000C057C"/>
    <w:rsid w:val="000C05D2"/>
    <w:rsid w:val="000C084C"/>
    <w:rsid w:val="000C086D"/>
    <w:rsid w:val="000C0B1F"/>
    <w:rsid w:val="000C0B8B"/>
    <w:rsid w:val="000C0BA0"/>
    <w:rsid w:val="000C0C13"/>
    <w:rsid w:val="000C0E0C"/>
    <w:rsid w:val="000C153E"/>
    <w:rsid w:val="000C1815"/>
    <w:rsid w:val="000C1EBE"/>
    <w:rsid w:val="000C1F3E"/>
    <w:rsid w:val="000C200F"/>
    <w:rsid w:val="000C25F7"/>
    <w:rsid w:val="000C2A8E"/>
    <w:rsid w:val="000C2FF4"/>
    <w:rsid w:val="000C3019"/>
    <w:rsid w:val="000C3ABA"/>
    <w:rsid w:val="000C3EBD"/>
    <w:rsid w:val="000C3EF3"/>
    <w:rsid w:val="000C45FF"/>
    <w:rsid w:val="000C4635"/>
    <w:rsid w:val="000C48E8"/>
    <w:rsid w:val="000C4A55"/>
    <w:rsid w:val="000C4A8B"/>
    <w:rsid w:val="000C4C2F"/>
    <w:rsid w:val="000C4FAE"/>
    <w:rsid w:val="000C5396"/>
    <w:rsid w:val="000C5EE5"/>
    <w:rsid w:val="000C655C"/>
    <w:rsid w:val="000C6650"/>
    <w:rsid w:val="000C67DF"/>
    <w:rsid w:val="000C6CBF"/>
    <w:rsid w:val="000C6FD5"/>
    <w:rsid w:val="000C7000"/>
    <w:rsid w:val="000C73B4"/>
    <w:rsid w:val="000C7492"/>
    <w:rsid w:val="000C77A2"/>
    <w:rsid w:val="000C79BC"/>
    <w:rsid w:val="000C7C0E"/>
    <w:rsid w:val="000C7E14"/>
    <w:rsid w:val="000C7E8A"/>
    <w:rsid w:val="000D0196"/>
    <w:rsid w:val="000D01BA"/>
    <w:rsid w:val="000D05C5"/>
    <w:rsid w:val="000D0916"/>
    <w:rsid w:val="000D0AC6"/>
    <w:rsid w:val="000D12F5"/>
    <w:rsid w:val="000D12FA"/>
    <w:rsid w:val="000D13DF"/>
    <w:rsid w:val="000D19A0"/>
    <w:rsid w:val="000D19C5"/>
    <w:rsid w:val="000D1A28"/>
    <w:rsid w:val="000D222F"/>
    <w:rsid w:val="000D245A"/>
    <w:rsid w:val="000D24EC"/>
    <w:rsid w:val="000D2829"/>
    <w:rsid w:val="000D2B1D"/>
    <w:rsid w:val="000D2B43"/>
    <w:rsid w:val="000D2DDE"/>
    <w:rsid w:val="000D2E2A"/>
    <w:rsid w:val="000D31D5"/>
    <w:rsid w:val="000D33D3"/>
    <w:rsid w:val="000D3487"/>
    <w:rsid w:val="000D34DD"/>
    <w:rsid w:val="000D39A6"/>
    <w:rsid w:val="000D3AC9"/>
    <w:rsid w:val="000D3C1E"/>
    <w:rsid w:val="000D3CB5"/>
    <w:rsid w:val="000D45AD"/>
    <w:rsid w:val="000D45EF"/>
    <w:rsid w:val="000D467F"/>
    <w:rsid w:val="000D47E4"/>
    <w:rsid w:val="000D48A1"/>
    <w:rsid w:val="000D4B9C"/>
    <w:rsid w:val="000D4E0C"/>
    <w:rsid w:val="000D5272"/>
    <w:rsid w:val="000D5635"/>
    <w:rsid w:val="000D5B91"/>
    <w:rsid w:val="000D5E18"/>
    <w:rsid w:val="000D6053"/>
    <w:rsid w:val="000D6418"/>
    <w:rsid w:val="000D64D5"/>
    <w:rsid w:val="000D6693"/>
    <w:rsid w:val="000D66BB"/>
    <w:rsid w:val="000D6A5F"/>
    <w:rsid w:val="000D6D63"/>
    <w:rsid w:val="000D6D9E"/>
    <w:rsid w:val="000D7145"/>
    <w:rsid w:val="000D7224"/>
    <w:rsid w:val="000D7404"/>
    <w:rsid w:val="000D75F9"/>
    <w:rsid w:val="000D7652"/>
    <w:rsid w:val="000D7AE6"/>
    <w:rsid w:val="000D7B61"/>
    <w:rsid w:val="000D7EC0"/>
    <w:rsid w:val="000E000B"/>
    <w:rsid w:val="000E0176"/>
    <w:rsid w:val="000E0180"/>
    <w:rsid w:val="000E0297"/>
    <w:rsid w:val="000E0602"/>
    <w:rsid w:val="000E0631"/>
    <w:rsid w:val="000E0649"/>
    <w:rsid w:val="000E07A7"/>
    <w:rsid w:val="000E07C5"/>
    <w:rsid w:val="000E088F"/>
    <w:rsid w:val="000E1041"/>
    <w:rsid w:val="000E1046"/>
    <w:rsid w:val="000E1431"/>
    <w:rsid w:val="000E1FB9"/>
    <w:rsid w:val="000E209D"/>
    <w:rsid w:val="000E22C1"/>
    <w:rsid w:val="000E22C9"/>
    <w:rsid w:val="000E2309"/>
    <w:rsid w:val="000E2320"/>
    <w:rsid w:val="000E23D1"/>
    <w:rsid w:val="000E294B"/>
    <w:rsid w:val="000E2C23"/>
    <w:rsid w:val="000E2CD3"/>
    <w:rsid w:val="000E2DC3"/>
    <w:rsid w:val="000E3255"/>
    <w:rsid w:val="000E3497"/>
    <w:rsid w:val="000E3B40"/>
    <w:rsid w:val="000E3D46"/>
    <w:rsid w:val="000E3DD1"/>
    <w:rsid w:val="000E4A11"/>
    <w:rsid w:val="000E4F19"/>
    <w:rsid w:val="000E5260"/>
    <w:rsid w:val="000E52DC"/>
    <w:rsid w:val="000E58CF"/>
    <w:rsid w:val="000E5AC2"/>
    <w:rsid w:val="000E5C51"/>
    <w:rsid w:val="000E5ECC"/>
    <w:rsid w:val="000E6114"/>
    <w:rsid w:val="000E615F"/>
    <w:rsid w:val="000E61A1"/>
    <w:rsid w:val="000E6208"/>
    <w:rsid w:val="000E69C7"/>
    <w:rsid w:val="000E6FC9"/>
    <w:rsid w:val="000E722D"/>
    <w:rsid w:val="000E7250"/>
    <w:rsid w:val="000E76E4"/>
    <w:rsid w:val="000E7B16"/>
    <w:rsid w:val="000F0E0B"/>
    <w:rsid w:val="000F1000"/>
    <w:rsid w:val="000F15A8"/>
    <w:rsid w:val="000F1BCA"/>
    <w:rsid w:val="000F1DA5"/>
    <w:rsid w:val="000F1DCA"/>
    <w:rsid w:val="000F1F90"/>
    <w:rsid w:val="000F20A0"/>
    <w:rsid w:val="000F20BF"/>
    <w:rsid w:val="000F240E"/>
    <w:rsid w:val="000F253F"/>
    <w:rsid w:val="000F2823"/>
    <w:rsid w:val="000F2D1B"/>
    <w:rsid w:val="000F2DDA"/>
    <w:rsid w:val="000F2E1A"/>
    <w:rsid w:val="000F3439"/>
    <w:rsid w:val="000F3C9E"/>
    <w:rsid w:val="000F42B5"/>
    <w:rsid w:val="000F42BC"/>
    <w:rsid w:val="000F4657"/>
    <w:rsid w:val="000F470E"/>
    <w:rsid w:val="000F4D06"/>
    <w:rsid w:val="000F4DA9"/>
    <w:rsid w:val="000F5157"/>
    <w:rsid w:val="000F517F"/>
    <w:rsid w:val="000F56C2"/>
    <w:rsid w:val="000F58FA"/>
    <w:rsid w:val="000F5995"/>
    <w:rsid w:val="000F59DB"/>
    <w:rsid w:val="000F5A74"/>
    <w:rsid w:val="000F5B98"/>
    <w:rsid w:val="000F5EAE"/>
    <w:rsid w:val="000F5EAF"/>
    <w:rsid w:val="000F60BC"/>
    <w:rsid w:val="000F6A08"/>
    <w:rsid w:val="000F6ACF"/>
    <w:rsid w:val="000F6CAA"/>
    <w:rsid w:val="000F771B"/>
    <w:rsid w:val="000F7785"/>
    <w:rsid w:val="000F78E2"/>
    <w:rsid w:val="000F79D0"/>
    <w:rsid w:val="000F7C7E"/>
    <w:rsid w:val="001003F8"/>
    <w:rsid w:val="001005AA"/>
    <w:rsid w:val="0010071D"/>
    <w:rsid w:val="001015C3"/>
    <w:rsid w:val="0010173C"/>
    <w:rsid w:val="00101853"/>
    <w:rsid w:val="00101C00"/>
    <w:rsid w:val="00101D03"/>
    <w:rsid w:val="00101D29"/>
    <w:rsid w:val="00102056"/>
    <w:rsid w:val="00102320"/>
    <w:rsid w:val="00102545"/>
    <w:rsid w:val="00102563"/>
    <w:rsid w:val="00103AB3"/>
    <w:rsid w:val="00103B04"/>
    <w:rsid w:val="00103CC7"/>
    <w:rsid w:val="00103DD6"/>
    <w:rsid w:val="00103FF7"/>
    <w:rsid w:val="00104025"/>
    <w:rsid w:val="00104258"/>
    <w:rsid w:val="00104362"/>
    <w:rsid w:val="00104417"/>
    <w:rsid w:val="0010454D"/>
    <w:rsid w:val="001045B8"/>
    <w:rsid w:val="001046D6"/>
    <w:rsid w:val="001047BC"/>
    <w:rsid w:val="00104B7E"/>
    <w:rsid w:val="0010526A"/>
    <w:rsid w:val="001052C7"/>
    <w:rsid w:val="00105849"/>
    <w:rsid w:val="001058FC"/>
    <w:rsid w:val="00106117"/>
    <w:rsid w:val="00106252"/>
    <w:rsid w:val="00106379"/>
    <w:rsid w:val="00106546"/>
    <w:rsid w:val="001069BD"/>
    <w:rsid w:val="00106E80"/>
    <w:rsid w:val="00106E8E"/>
    <w:rsid w:val="001072D7"/>
    <w:rsid w:val="00107B32"/>
    <w:rsid w:val="00110447"/>
    <w:rsid w:val="00110AC8"/>
    <w:rsid w:val="0011107D"/>
    <w:rsid w:val="00111129"/>
    <w:rsid w:val="00112269"/>
    <w:rsid w:val="001122F9"/>
    <w:rsid w:val="00112314"/>
    <w:rsid w:val="0011256D"/>
    <w:rsid w:val="00112756"/>
    <w:rsid w:val="00112999"/>
    <w:rsid w:val="00112A1A"/>
    <w:rsid w:val="00112BC2"/>
    <w:rsid w:val="001131CB"/>
    <w:rsid w:val="00113213"/>
    <w:rsid w:val="001135F5"/>
    <w:rsid w:val="00113626"/>
    <w:rsid w:val="001136C0"/>
    <w:rsid w:val="00113700"/>
    <w:rsid w:val="00113776"/>
    <w:rsid w:val="00113972"/>
    <w:rsid w:val="00113F6F"/>
    <w:rsid w:val="0011401A"/>
    <w:rsid w:val="00114130"/>
    <w:rsid w:val="0011419A"/>
    <w:rsid w:val="0011472A"/>
    <w:rsid w:val="00114B3C"/>
    <w:rsid w:val="00114CAB"/>
    <w:rsid w:val="00114E13"/>
    <w:rsid w:val="0011503B"/>
    <w:rsid w:val="0011517F"/>
    <w:rsid w:val="00115243"/>
    <w:rsid w:val="001153FB"/>
    <w:rsid w:val="00116046"/>
    <w:rsid w:val="00116373"/>
    <w:rsid w:val="00116722"/>
    <w:rsid w:val="00116810"/>
    <w:rsid w:val="00116C9A"/>
    <w:rsid w:val="00116F74"/>
    <w:rsid w:val="001173FE"/>
    <w:rsid w:val="001176B7"/>
    <w:rsid w:val="00117A82"/>
    <w:rsid w:val="00117D45"/>
    <w:rsid w:val="00117E8D"/>
    <w:rsid w:val="00120057"/>
    <w:rsid w:val="001200CB"/>
    <w:rsid w:val="001200CC"/>
    <w:rsid w:val="00120340"/>
    <w:rsid w:val="001203E7"/>
    <w:rsid w:val="00120B70"/>
    <w:rsid w:val="00120F8C"/>
    <w:rsid w:val="00121C0A"/>
    <w:rsid w:val="00121E37"/>
    <w:rsid w:val="00121FEE"/>
    <w:rsid w:val="0012201D"/>
    <w:rsid w:val="00122281"/>
    <w:rsid w:val="00122379"/>
    <w:rsid w:val="001227B4"/>
    <w:rsid w:val="00122C13"/>
    <w:rsid w:val="00122E47"/>
    <w:rsid w:val="001234DE"/>
    <w:rsid w:val="00123521"/>
    <w:rsid w:val="001236DE"/>
    <w:rsid w:val="001239DE"/>
    <w:rsid w:val="00123B34"/>
    <w:rsid w:val="00123B8B"/>
    <w:rsid w:val="00123DAD"/>
    <w:rsid w:val="00123F90"/>
    <w:rsid w:val="00123FE1"/>
    <w:rsid w:val="00124252"/>
    <w:rsid w:val="00124668"/>
    <w:rsid w:val="00124710"/>
    <w:rsid w:val="00124802"/>
    <w:rsid w:val="00124944"/>
    <w:rsid w:val="00124A0A"/>
    <w:rsid w:val="00124ACD"/>
    <w:rsid w:val="00124F87"/>
    <w:rsid w:val="001253CD"/>
    <w:rsid w:val="001257BF"/>
    <w:rsid w:val="0012598F"/>
    <w:rsid w:val="00125999"/>
    <w:rsid w:val="001259A1"/>
    <w:rsid w:val="00125C52"/>
    <w:rsid w:val="001261DC"/>
    <w:rsid w:val="001266F1"/>
    <w:rsid w:val="00126A5B"/>
    <w:rsid w:val="00126B13"/>
    <w:rsid w:val="00126DA5"/>
    <w:rsid w:val="001271F9"/>
    <w:rsid w:val="001274AE"/>
    <w:rsid w:val="001274D2"/>
    <w:rsid w:val="00127955"/>
    <w:rsid w:val="00127A41"/>
    <w:rsid w:val="00127C10"/>
    <w:rsid w:val="00127E29"/>
    <w:rsid w:val="00127E48"/>
    <w:rsid w:val="00127E71"/>
    <w:rsid w:val="0013033E"/>
    <w:rsid w:val="00130806"/>
    <w:rsid w:val="00130ECD"/>
    <w:rsid w:val="001312C5"/>
    <w:rsid w:val="0013156A"/>
    <w:rsid w:val="0013185A"/>
    <w:rsid w:val="0013192B"/>
    <w:rsid w:val="00131B9E"/>
    <w:rsid w:val="00131FD4"/>
    <w:rsid w:val="00132B2E"/>
    <w:rsid w:val="0013322B"/>
    <w:rsid w:val="001335AB"/>
    <w:rsid w:val="00133A44"/>
    <w:rsid w:val="00133D95"/>
    <w:rsid w:val="00133FDC"/>
    <w:rsid w:val="001341E3"/>
    <w:rsid w:val="00134275"/>
    <w:rsid w:val="00134535"/>
    <w:rsid w:val="001347FE"/>
    <w:rsid w:val="00134A20"/>
    <w:rsid w:val="00134BDB"/>
    <w:rsid w:val="00134E92"/>
    <w:rsid w:val="00134F05"/>
    <w:rsid w:val="00134F8F"/>
    <w:rsid w:val="0013513B"/>
    <w:rsid w:val="00135238"/>
    <w:rsid w:val="0013546D"/>
    <w:rsid w:val="0013555B"/>
    <w:rsid w:val="0013585C"/>
    <w:rsid w:val="0013589E"/>
    <w:rsid w:val="00135A1D"/>
    <w:rsid w:val="00135E13"/>
    <w:rsid w:val="00135EA7"/>
    <w:rsid w:val="00135F3A"/>
    <w:rsid w:val="001361D6"/>
    <w:rsid w:val="00136735"/>
    <w:rsid w:val="00136BDF"/>
    <w:rsid w:val="0013754C"/>
    <w:rsid w:val="00137640"/>
    <w:rsid w:val="001378EB"/>
    <w:rsid w:val="001400CE"/>
    <w:rsid w:val="00140543"/>
    <w:rsid w:val="0014055F"/>
    <w:rsid w:val="0014074E"/>
    <w:rsid w:val="00140AF5"/>
    <w:rsid w:val="00140CF6"/>
    <w:rsid w:val="00140D98"/>
    <w:rsid w:val="00140E34"/>
    <w:rsid w:val="0014134E"/>
    <w:rsid w:val="001418E5"/>
    <w:rsid w:val="00141A06"/>
    <w:rsid w:val="00142046"/>
    <w:rsid w:val="001420E2"/>
    <w:rsid w:val="00142415"/>
    <w:rsid w:val="00142612"/>
    <w:rsid w:val="00142A09"/>
    <w:rsid w:val="00142B3F"/>
    <w:rsid w:val="00142E52"/>
    <w:rsid w:val="00142EC0"/>
    <w:rsid w:val="001430CD"/>
    <w:rsid w:val="001432F7"/>
    <w:rsid w:val="0014330A"/>
    <w:rsid w:val="001434CF"/>
    <w:rsid w:val="0014350C"/>
    <w:rsid w:val="00143529"/>
    <w:rsid w:val="001438E0"/>
    <w:rsid w:val="00143F8B"/>
    <w:rsid w:val="00143FBC"/>
    <w:rsid w:val="00143FD1"/>
    <w:rsid w:val="00144026"/>
    <w:rsid w:val="00144095"/>
    <w:rsid w:val="001440FB"/>
    <w:rsid w:val="00144107"/>
    <w:rsid w:val="00144232"/>
    <w:rsid w:val="00144405"/>
    <w:rsid w:val="001444FD"/>
    <w:rsid w:val="001445CF"/>
    <w:rsid w:val="00144731"/>
    <w:rsid w:val="00144976"/>
    <w:rsid w:val="00145084"/>
    <w:rsid w:val="001450EE"/>
    <w:rsid w:val="001452AF"/>
    <w:rsid w:val="001452B2"/>
    <w:rsid w:val="001454AF"/>
    <w:rsid w:val="00145618"/>
    <w:rsid w:val="001456B5"/>
    <w:rsid w:val="00145704"/>
    <w:rsid w:val="001464B1"/>
    <w:rsid w:val="00146650"/>
    <w:rsid w:val="001467B0"/>
    <w:rsid w:val="001467EA"/>
    <w:rsid w:val="001469DA"/>
    <w:rsid w:val="00146D37"/>
    <w:rsid w:val="001471FF"/>
    <w:rsid w:val="00147203"/>
    <w:rsid w:val="00147626"/>
    <w:rsid w:val="0014774C"/>
    <w:rsid w:val="0014780D"/>
    <w:rsid w:val="00147C5D"/>
    <w:rsid w:val="00147D2C"/>
    <w:rsid w:val="00147FB5"/>
    <w:rsid w:val="0015000F"/>
    <w:rsid w:val="0015014D"/>
    <w:rsid w:val="001503F7"/>
    <w:rsid w:val="001506E1"/>
    <w:rsid w:val="00150A96"/>
    <w:rsid w:val="00150CD4"/>
    <w:rsid w:val="00150F51"/>
    <w:rsid w:val="00151510"/>
    <w:rsid w:val="001516D8"/>
    <w:rsid w:val="001516F1"/>
    <w:rsid w:val="001516F8"/>
    <w:rsid w:val="00151825"/>
    <w:rsid w:val="00151832"/>
    <w:rsid w:val="001518B3"/>
    <w:rsid w:val="00151ABA"/>
    <w:rsid w:val="00151B19"/>
    <w:rsid w:val="00151E0C"/>
    <w:rsid w:val="0015239C"/>
    <w:rsid w:val="0015258A"/>
    <w:rsid w:val="00152718"/>
    <w:rsid w:val="001529B2"/>
    <w:rsid w:val="00152BA1"/>
    <w:rsid w:val="00152DC0"/>
    <w:rsid w:val="00152F59"/>
    <w:rsid w:val="001539C0"/>
    <w:rsid w:val="00153A4C"/>
    <w:rsid w:val="00154025"/>
    <w:rsid w:val="0015409D"/>
    <w:rsid w:val="00154AC6"/>
    <w:rsid w:val="00154ECB"/>
    <w:rsid w:val="00154F2C"/>
    <w:rsid w:val="00155001"/>
    <w:rsid w:val="0015507E"/>
    <w:rsid w:val="001553C6"/>
    <w:rsid w:val="001555A2"/>
    <w:rsid w:val="001557D5"/>
    <w:rsid w:val="00155F0F"/>
    <w:rsid w:val="001565F1"/>
    <w:rsid w:val="001566EB"/>
    <w:rsid w:val="001566F5"/>
    <w:rsid w:val="001569DD"/>
    <w:rsid w:val="00156A26"/>
    <w:rsid w:val="00156E86"/>
    <w:rsid w:val="001570CE"/>
    <w:rsid w:val="00157318"/>
    <w:rsid w:val="001573AA"/>
    <w:rsid w:val="0015760F"/>
    <w:rsid w:val="00157908"/>
    <w:rsid w:val="0015795D"/>
    <w:rsid w:val="00157B87"/>
    <w:rsid w:val="00157DD9"/>
    <w:rsid w:val="00157F6D"/>
    <w:rsid w:val="0016001B"/>
    <w:rsid w:val="001600D4"/>
    <w:rsid w:val="001600FE"/>
    <w:rsid w:val="00160318"/>
    <w:rsid w:val="0016046E"/>
    <w:rsid w:val="001610D9"/>
    <w:rsid w:val="0016136A"/>
    <w:rsid w:val="0016142E"/>
    <w:rsid w:val="0016146F"/>
    <w:rsid w:val="001616CF"/>
    <w:rsid w:val="00161756"/>
    <w:rsid w:val="001619A7"/>
    <w:rsid w:val="001619CC"/>
    <w:rsid w:val="00161FE8"/>
    <w:rsid w:val="0016222B"/>
    <w:rsid w:val="001623D6"/>
    <w:rsid w:val="001624B9"/>
    <w:rsid w:val="00162645"/>
    <w:rsid w:val="001626AD"/>
    <w:rsid w:val="0016315D"/>
    <w:rsid w:val="0016323D"/>
    <w:rsid w:val="00163472"/>
    <w:rsid w:val="001634AE"/>
    <w:rsid w:val="001635EC"/>
    <w:rsid w:val="00163997"/>
    <w:rsid w:val="00163C4D"/>
    <w:rsid w:val="00163C50"/>
    <w:rsid w:val="00163F3C"/>
    <w:rsid w:val="0016421E"/>
    <w:rsid w:val="0016442E"/>
    <w:rsid w:val="001650F1"/>
    <w:rsid w:val="001651C7"/>
    <w:rsid w:val="00165374"/>
    <w:rsid w:val="00165540"/>
    <w:rsid w:val="001655C0"/>
    <w:rsid w:val="001659B3"/>
    <w:rsid w:val="00165AB0"/>
    <w:rsid w:val="00165EAF"/>
    <w:rsid w:val="0016638A"/>
    <w:rsid w:val="001664B1"/>
    <w:rsid w:val="00166C52"/>
    <w:rsid w:val="00167071"/>
    <w:rsid w:val="001670B8"/>
    <w:rsid w:val="00167557"/>
    <w:rsid w:val="001679C5"/>
    <w:rsid w:val="00167E73"/>
    <w:rsid w:val="001701D6"/>
    <w:rsid w:val="00170570"/>
    <w:rsid w:val="0017086E"/>
    <w:rsid w:val="00170892"/>
    <w:rsid w:val="001709C3"/>
    <w:rsid w:val="00170BB9"/>
    <w:rsid w:val="00170C0A"/>
    <w:rsid w:val="00170C3E"/>
    <w:rsid w:val="0017101F"/>
    <w:rsid w:val="00171150"/>
    <w:rsid w:val="00171511"/>
    <w:rsid w:val="00171D36"/>
    <w:rsid w:val="0017262E"/>
    <w:rsid w:val="00172A70"/>
    <w:rsid w:val="00172B04"/>
    <w:rsid w:val="00172EC1"/>
    <w:rsid w:val="00173296"/>
    <w:rsid w:val="00173411"/>
    <w:rsid w:val="00173497"/>
    <w:rsid w:val="00173705"/>
    <w:rsid w:val="00173761"/>
    <w:rsid w:val="0017426D"/>
    <w:rsid w:val="00174734"/>
    <w:rsid w:val="001747C4"/>
    <w:rsid w:val="00174BD8"/>
    <w:rsid w:val="00174F2A"/>
    <w:rsid w:val="00174FBD"/>
    <w:rsid w:val="0017500E"/>
    <w:rsid w:val="00175031"/>
    <w:rsid w:val="001752D4"/>
    <w:rsid w:val="00175473"/>
    <w:rsid w:val="00175482"/>
    <w:rsid w:val="00175880"/>
    <w:rsid w:val="0017596E"/>
    <w:rsid w:val="00175BE3"/>
    <w:rsid w:val="00175C29"/>
    <w:rsid w:val="00175EB8"/>
    <w:rsid w:val="00175EEC"/>
    <w:rsid w:val="001763F2"/>
    <w:rsid w:val="00176652"/>
    <w:rsid w:val="00176828"/>
    <w:rsid w:val="00176859"/>
    <w:rsid w:val="0017688B"/>
    <w:rsid w:val="00176945"/>
    <w:rsid w:val="00176E91"/>
    <w:rsid w:val="001771D5"/>
    <w:rsid w:val="0017755E"/>
    <w:rsid w:val="00177970"/>
    <w:rsid w:val="00177B29"/>
    <w:rsid w:val="00177E56"/>
    <w:rsid w:val="00177F69"/>
    <w:rsid w:val="0018021E"/>
    <w:rsid w:val="0018028B"/>
    <w:rsid w:val="0018076D"/>
    <w:rsid w:val="001809D6"/>
    <w:rsid w:val="00180A91"/>
    <w:rsid w:val="00180C28"/>
    <w:rsid w:val="00180C73"/>
    <w:rsid w:val="00180E49"/>
    <w:rsid w:val="00181289"/>
    <w:rsid w:val="00181364"/>
    <w:rsid w:val="0018197D"/>
    <w:rsid w:val="001819B2"/>
    <w:rsid w:val="001824E5"/>
    <w:rsid w:val="00182525"/>
    <w:rsid w:val="001825DB"/>
    <w:rsid w:val="00182838"/>
    <w:rsid w:val="00182C5F"/>
    <w:rsid w:val="00183169"/>
    <w:rsid w:val="00183244"/>
    <w:rsid w:val="0018334B"/>
    <w:rsid w:val="001834B2"/>
    <w:rsid w:val="00183502"/>
    <w:rsid w:val="001838D5"/>
    <w:rsid w:val="001842E4"/>
    <w:rsid w:val="001843AE"/>
    <w:rsid w:val="0018452B"/>
    <w:rsid w:val="0018495F"/>
    <w:rsid w:val="00184C0D"/>
    <w:rsid w:val="00184C49"/>
    <w:rsid w:val="0018555B"/>
    <w:rsid w:val="00185573"/>
    <w:rsid w:val="001855F3"/>
    <w:rsid w:val="001857FD"/>
    <w:rsid w:val="00185831"/>
    <w:rsid w:val="00185893"/>
    <w:rsid w:val="001859B9"/>
    <w:rsid w:val="00185C0A"/>
    <w:rsid w:val="00186488"/>
    <w:rsid w:val="00186747"/>
    <w:rsid w:val="00186D01"/>
    <w:rsid w:val="001874D1"/>
    <w:rsid w:val="001876CB"/>
    <w:rsid w:val="0018788E"/>
    <w:rsid w:val="00187D25"/>
    <w:rsid w:val="00187E14"/>
    <w:rsid w:val="001902AE"/>
    <w:rsid w:val="00190501"/>
    <w:rsid w:val="0019057A"/>
    <w:rsid w:val="001905F3"/>
    <w:rsid w:val="00190764"/>
    <w:rsid w:val="00190A0C"/>
    <w:rsid w:val="00190EFE"/>
    <w:rsid w:val="00190F0E"/>
    <w:rsid w:val="00190F12"/>
    <w:rsid w:val="001919BC"/>
    <w:rsid w:val="00191C1A"/>
    <w:rsid w:val="00192293"/>
    <w:rsid w:val="001925A9"/>
    <w:rsid w:val="00192BC3"/>
    <w:rsid w:val="00192E6F"/>
    <w:rsid w:val="00192F7A"/>
    <w:rsid w:val="00192F93"/>
    <w:rsid w:val="00193142"/>
    <w:rsid w:val="001932D4"/>
    <w:rsid w:val="00193483"/>
    <w:rsid w:val="00193747"/>
    <w:rsid w:val="00194403"/>
    <w:rsid w:val="0019451B"/>
    <w:rsid w:val="00194527"/>
    <w:rsid w:val="00194BC4"/>
    <w:rsid w:val="00194F77"/>
    <w:rsid w:val="00194F8D"/>
    <w:rsid w:val="00195064"/>
    <w:rsid w:val="00195150"/>
    <w:rsid w:val="001957FF"/>
    <w:rsid w:val="001963C6"/>
    <w:rsid w:val="00196641"/>
    <w:rsid w:val="00196875"/>
    <w:rsid w:val="0019698C"/>
    <w:rsid w:val="00196E16"/>
    <w:rsid w:val="00197061"/>
    <w:rsid w:val="00197158"/>
    <w:rsid w:val="00197291"/>
    <w:rsid w:val="0019740A"/>
    <w:rsid w:val="0019751F"/>
    <w:rsid w:val="00197610"/>
    <w:rsid w:val="00197769"/>
    <w:rsid w:val="00197DD5"/>
    <w:rsid w:val="00197ED8"/>
    <w:rsid w:val="001A019E"/>
    <w:rsid w:val="001A021B"/>
    <w:rsid w:val="001A0912"/>
    <w:rsid w:val="001A0DDB"/>
    <w:rsid w:val="001A0E04"/>
    <w:rsid w:val="001A13CA"/>
    <w:rsid w:val="001A1728"/>
    <w:rsid w:val="001A19A8"/>
    <w:rsid w:val="001A1AAE"/>
    <w:rsid w:val="001A1B9D"/>
    <w:rsid w:val="001A1D6F"/>
    <w:rsid w:val="001A1F57"/>
    <w:rsid w:val="001A1FCF"/>
    <w:rsid w:val="001A2002"/>
    <w:rsid w:val="001A2127"/>
    <w:rsid w:val="001A2132"/>
    <w:rsid w:val="001A24F6"/>
    <w:rsid w:val="001A2797"/>
    <w:rsid w:val="001A2892"/>
    <w:rsid w:val="001A28D1"/>
    <w:rsid w:val="001A2A47"/>
    <w:rsid w:val="001A2AE6"/>
    <w:rsid w:val="001A2D6E"/>
    <w:rsid w:val="001A2F05"/>
    <w:rsid w:val="001A3200"/>
    <w:rsid w:val="001A37E4"/>
    <w:rsid w:val="001A4813"/>
    <w:rsid w:val="001A4817"/>
    <w:rsid w:val="001A493C"/>
    <w:rsid w:val="001A4C57"/>
    <w:rsid w:val="001A4DCD"/>
    <w:rsid w:val="001A50B1"/>
    <w:rsid w:val="001A5482"/>
    <w:rsid w:val="001A5A8A"/>
    <w:rsid w:val="001A5B72"/>
    <w:rsid w:val="001A5C9A"/>
    <w:rsid w:val="001A5CAD"/>
    <w:rsid w:val="001A602A"/>
    <w:rsid w:val="001A656C"/>
    <w:rsid w:val="001A658B"/>
    <w:rsid w:val="001A6604"/>
    <w:rsid w:val="001A69BB"/>
    <w:rsid w:val="001A6B3C"/>
    <w:rsid w:val="001A6B56"/>
    <w:rsid w:val="001A6CB4"/>
    <w:rsid w:val="001A6F1D"/>
    <w:rsid w:val="001A79A4"/>
    <w:rsid w:val="001A7E52"/>
    <w:rsid w:val="001A7F95"/>
    <w:rsid w:val="001B0041"/>
    <w:rsid w:val="001B0679"/>
    <w:rsid w:val="001B0F6F"/>
    <w:rsid w:val="001B0FCD"/>
    <w:rsid w:val="001B12B5"/>
    <w:rsid w:val="001B14E6"/>
    <w:rsid w:val="001B1503"/>
    <w:rsid w:val="001B180F"/>
    <w:rsid w:val="001B1BF4"/>
    <w:rsid w:val="001B1C25"/>
    <w:rsid w:val="001B1D24"/>
    <w:rsid w:val="001B1D3A"/>
    <w:rsid w:val="001B20AD"/>
    <w:rsid w:val="001B22B0"/>
    <w:rsid w:val="001B24D6"/>
    <w:rsid w:val="001B2542"/>
    <w:rsid w:val="001B2837"/>
    <w:rsid w:val="001B2A8D"/>
    <w:rsid w:val="001B2EB0"/>
    <w:rsid w:val="001B2F8C"/>
    <w:rsid w:val="001B3095"/>
    <w:rsid w:val="001B3096"/>
    <w:rsid w:val="001B30BA"/>
    <w:rsid w:val="001B3291"/>
    <w:rsid w:val="001B3388"/>
    <w:rsid w:val="001B3BA6"/>
    <w:rsid w:val="001B3C91"/>
    <w:rsid w:val="001B3FCE"/>
    <w:rsid w:val="001B41E5"/>
    <w:rsid w:val="001B46B8"/>
    <w:rsid w:val="001B4ADB"/>
    <w:rsid w:val="001B4B5E"/>
    <w:rsid w:val="001B4DD5"/>
    <w:rsid w:val="001B4F92"/>
    <w:rsid w:val="001B5090"/>
    <w:rsid w:val="001B58A4"/>
    <w:rsid w:val="001B5AEB"/>
    <w:rsid w:val="001B5E1A"/>
    <w:rsid w:val="001B5E69"/>
    <w:rsid w:val="001B5EBE"/>
    <w:rsid w:val="001B6982"/>
    <w:rsid w:val="001B6B77"/>
    <w:rsid w:val="001B72D6"/>
    <w:rsid w:val="001B737F"/>
    <w:rsid w:val="001B740D"/>
    <w:rsid w:val="001B7859"/>
    <w:rsid w:val="001B7E04"/>
    <w:rsid w:val="001C038F"/>
    <w:rsid w:val="001C0591"/>
    <w:rsid w:val="001C064D"/>
    <w:rsid w:val="001C06F8"/>
    <w:rsid w:val="001C07A1"/>
    <w:rsid w:val="001C07E4"/>
    <w:rsid w:val="001C0BD4"/>
    <w:rsid w:val="001C0C36"/>
    <w:rsid w:val="001C0F48"/>
    <w:rsid w:val="001C0FE5"/>
    <w:rsid w:val="001C1068"/>
    <w:rsid w:val="001C10B7"/>
    <w:rsid w:val="001C12F1"/>
    <w:rsid w:val="001C16BF"/>
    <w:rsid w:val="001C22CF"/>
    <w:rsid w:val="001C2395"/>
    <w:rsid w:val="001C2572"/>
    <w:rsid w:val="001C2721"/>
    <w:rsid w:val="001C297F"/>
    <w:rsid w:val="001C2B1C"/>
    <w:rsid w:val="001C2D00"/>
    <w:rsid w:val="001C2DA6"/>
    <w:rsid w:val="001C3025"/>
    <w:rsid w:val="001C314A"/>
    <w:rsid w:val="001C31CF"/>
    <w:rsid w:val="001C3588"/>
    <w:rsid w:val="001C3B18"/>
    <w:rsid w:val="001C3B5D"/>
    <w:rsid w:val="001C3F3B"/>
    <w:rsid w:val="001C3FC8"/>
    <w:rsid w:val="001C41EF"/>
    <w:rsid w:val="001C42E1"/>
    <w:rsid w:val="001C4A08"/>
    <w:rsid w:val="001C4AAD"/>
    <w:rsid w:val="001C4FCB"/>
    <w:rsid w:val="001C4FFC"/>
    <w:rsid w:val="001C504B"/>
    <w:rsid w:val="001C5B08"/>
    <w:rsid w:val="001C5DB8"/>
    <w:rsid w:val="001C617D"/>
    <w:rsid w:val="001C6333"/>
    <w:rsid w:val="001C6438"/>
    <w:rsid w:val="001C64EF"/>
    <w:rsid w:val="001C665B"/>
    <w:rsid w:val="001C6C94"/>
    <w:rsid w:val="001C7BCA"/>
    <w:rsid w:val="001C7DAA"/>
    <w:rsid w:val="001D002A"/>
    <w:rsid w:val="001D0184"/>
    <w:rsid w:val="001D02AE"/>
    <w:rsid w:val="001D02E0"/>
    <w:rsid w:val="001D04B9"/>
    <w:rsid w:val="001D0F20"/>
    <w:rsid w:val="001D1077"/>
    <w:rsid w:val="001D134E"/>
    <w:rsid w:val="001D1447"/>
    <w:rsid w:val="001D15F9"/>
    <w:rsid w:val="001D175A"/>
    <w:rsid w:val="001D1841"/>
    <w:rsid w:val="001D18D0"/>
    <w:rsid w:val="001D1D53"/>
    <w:rsid w:val="001D2401"/>
    <w:rsid w:val="001D2869"/>
    <w:rsid w:val="001D2965"/>
    <w:rsid w:val="001D2B48"/>
    <w:rsid w:val="001D2BDF"/>
    <w:rsid w:val="001D2C79"/>
    <w:rsid w:val="001D2CC5"/>
    <w:rsid w:val="001D2D41"/>
    <w:rsid w:val="001D2EEC"/>
    <w:rsid w:val="001D309C"/>
    <w:rsid w:val="001D31E0"/>
    <w:rsid w:val="001D3417"/>
    <w:rsid w:val="001D3489"/>
    <w:rsid w:val="001D3930"/>
    <w:rsid w:val="001D3CC1"/>
    <w:rsid w:val="001D4299"/>
    <w:rsid w:val="001D42ED"/>
    <w:rsid w:val="001D43C3"/>
    <w:rsid w:val="001D448D"/>
    <w:rsid w:val="001D4530"/>
    <w:rsid w:val="001D45C9"/>
    <w:rsid w:val="001D472D"/>
    <w:rsid w:val="001D4925"/>
    <w:rsid w:val="001D4A8D"/>
    <w:rsid w:val="001D4ABF"/>
    <w:rsid w:val="001D4B4E"/>
    <w:rsid w:val="001D4B63"/>
    <w:rsid w:val="001D4B96"/>
    <w:rsid w:val="001D4BD8"/>
    <w:rsid w:val="001D4C6C"/>
    <w:rsid w:val="001D51D0"/>
    <w:rsid w:val="001D52E4"/>
    <w:rsid w:val="001D539C"/>
    <w:rsid w:val="001D54CB"/>
    <w:rsid w:val="001D569D"/>
    <w:rsid w:val="001D57D1"/>
    <w:rsid w:val="001D5D47"/>
    <w:rsid w:val="001D615D"/>
    <w:rsid w:val="001D6644"/>
    <w:rsid w:val="001D6AAD"/>
    <w:rsid w:val="001D6E97"/>
    <w:rsid w:val="001D6F3E"/>
    <w:rsid w:val="001D73A5"/>
    <w:rsid w:val="001D761F"/>
    <w:rsid w:val="001D77FB"/>
    <w:rsid w:val="001D791E"/>
    <w:rsid w:val="001D7B7D"/>
    <w:rsid w:val="001D7BA7"/>
    <w:rsid w:val="001D7CA1"/>
    <w:rsid w:val="001D7F62"/>
    <w:rsid w:val="001E0556"/>
    <w:rsid w:val="001E0577"/>
    <w:rsid w:val="001E067C"/>
    <w:rsid w:val="001E1023"/>
    <w:rsid w:val="001E1060"/>
    <w:rsid w:val="001E1195"/>
    <w:rsid w:val="001E1246"/>
    <w:rsid w:val="001E1599"/>
    <w:rsid w:val="001E15F2"/>
    <w:rsid w:val="001E170A"/>
    <w:rsid w:val="001E1C0D"/>
    <w:rsid w:val="001E1C67"/>
    <w:rsid w:val="001E1D6C"/>
    <w:rsid w:val="001E1E69"/>
    <w:rsid w:val="001E1EDD"/>
    <w:rsid w:val="001E242D"/>
    <w:rsid w:val="001E275C"/>
    <w:rsid w:val="001E2ABF"/>
    <w:rsid w:val="001E2C3E"/>
    <w:rsid w:val="001E31EE"/>
    <w:rsid w:val="001E3313"/>
    <w:rsid w:val="001E3543"/>
    <w:rsid w:val="001E3834"/>
    <w:rsid w:val="001E38AE"/>
    <w:rsid w:val="001E4172"/>
    <w:rsid w:val="001E459F"/>
    <w:rsid w:val="001E48AD"/>
    <w:rsid w:val="001E4C42"/>
    <w:rsid w:val="001E4DFA"/>
    <w:rsid w:val="001E4F21"/>
    <w:rsid w:val="001E534B"/>
    <w:rsid w:val="001E557F"/>
    <w:rsid w:val="001E55D0"/>
    <w:rsid w:val="001E57E7"/>
    <w:rsid w:val="001E584A"/>
    <w:rsid w:val="001E5D8B"/>
    <w:rsid w:val="001E61AF"/>
    <w:rsid w:val="001E6A6A"/>
    <w:rsid w:val="001E6C47"/>
    <w:rsid w:val="001E6CA2"/>
    <w:rsid w:val="001E6CFF"/>
    <w:rsid w:val="001E6DA9"/>
    <w:rsid w:val="001E6EF2"/>
    <w:rsid w:val="001E7238"/>
    <w:rsid w:val="001E7343"/>
    <w:rsid w:val="001E7B5C"/>
    <w:rsid w:val="001E7BFB"/>
    <w:rsid w:val="001E7D15"/>
    <w:rsid w:val="001E7E83"/>
    <w:rsid w:val="001F01C7"/>
    <w:rsid w:val="001F02FC"/>
    <w:rsid w:val="001F0481"/>
    <w:rsid w:val="001F059A"/>
    <w:rsid w:val="001F0657"/>
    <w:rsid w:val="001F099B"/>
    <w:rsid w:val="001F0A15"/>
    <w:rsid w:val="001F0B3F"/>
    <w:rsid w:val="001F0D67"/>
    <w:rsid w:val="001F13D4"/>
    <w:rsid w:val="001F1409"/>
    <w:rsid w:val="001F16CA"/>
    <w:rsid w:val="001F16E6"/>
    <w:rsid w:val="001F191F"/>
    <w:rsid w:val="001F19FE"/>
    <w:rsid w:val="001F1AFB"/>
    <w:rsid w:val="001F1D63"/>
    <w:rsid w:val="001F1E8A"/>
    <w:rsid w:val="001F1F97"/>
    <w:rsid w:val="001F26D8"/>
    <w:rsid w:val="001F27E9"/>
    <w:rsid w:val="001F2800"/>
    <w:rsid w:val="001F28E6"/>
    <w:rsid w:val="001F2C22"/>
    <w:rsid w:val="001F2C91"/>
    <w:rsid w:val="001F2D9C"/>
    <w:rsid w:val="001F30BC"/>
    <w:rsid w:val="001F3563"/>
    <w:rsid w:val="001F385C"/>
    <w:rsid w:val="001F3907"/>
    <w:rsid w:val="001F3E84"/>
    <w:rsid w:val="001F4032"/>
    <w:rsid w:val="001F4191"/>
    <w:rsid w:val="001F42CA"/>
    <w:rsid w:val="001F431C"/>
    <w:rsid w:val="001F45F9"/>
    <w:rsid w:val="001F48CF"/>
    <w:rsid w:val="001F5A57"/>
    <w:rsid w:val="001F604F"/>
    <w:rsid w:val="001F60EE"/>
    <w:rsid w:val="001F6129"/>
    <w:rsid w:val="001F6276"/>
    <w:rsid w:val="001F65C7"/>
    <w:rsid w:val="001F6619"/>
    <w:rsid w:val="001F6706"/>
    <w:rsid w:val="001F680F"/>
    <w:rsid w:val="001F685D"/>
    <w:rsid w:val="001F6AC5"/>
    <w:rsid w:val="001F6BF4"/>
    <w:rsid w:val="001F6FA3"/>
    <w:rsid w:val="001F71DC"/>
    <w:rsid w:val="001F7246"/>
    <w:rsid w:val="001F75F1"/>
    <w:rsid w:val="001F786D"/>
    <w:rsid w:val="001F7A0D"/>
    <w:rsid w:val="001F7AD7"/>
    <w:rsid w:val="001F7D63"/>
    <w:rsid w:val="001F7EDF"/>
    <w:rsid w:val="002006DD"/>
    <w:rsid w:val="00200730"/>
    <w:rsid w:val="00200753"/>
    <w:rsid w:val="002008DC"/>
    <w:rsid w:val="00200AFB"/>
    <w:rsid w:val="00200D15"/>
    <w:rsid w:val="00200D2A"/>
    <w:rsid w:val="00200EE1"/>
    <w:rsid w:val="00200EFF"/>
    <w:rsid w:val="00201431"/>
    <w:rsid w:val="00201640"/>
    <w:rsid w:val="0020173F"/>
    <w:rsid w:val="0020187A"/>
    <w:rsid w:val="002019FF"/>
    <w:rsid w:val="00201B51"/>
    <w:rsid w:val="00201C81"/>
    <w:rsid w:val="00201CA6"/>
    <w:rsid w:val="002020EF"/>
    <w:rsid w:val="0020242B"/>
    <w:rsid w:val="00202A47"/>
    <w:rsid w:val="00202AB4"/>
    <w:rsid w:val="00202FF6"/>
    <w:rsid w:val="00203002"/>
    <w:rsid w:val="0020309E"/>
    <w:rsid w:val="00203133"/>
    <w:rsid w:val="00203625"/>
    <w:rsid w:val="0020386B"/>
    <w:rsid w:val="002039A6"/>
    <w:rsid w:val="00203ADC"/>
    <w:rsid w:val="002044B1"/>
    <w:rsid w:val="002046F0"/>
    <w:rsid w:val="00204E2E"/>
    <w:rsid w:val="00204F2B"/>
    <w:rsid w:val="002052E5"/>
    <w:rsid w:val="0020539F"/>
    <w:rsid w:val="00205462"/>
    <w:rsid w:val="0020552C"/>
    <w:rsid w:val="00205545"/>
    <w:rsid w:val="00205A5F"/>
    <w:rsid w:val="00205AAE"/>
    <w:rsid w:val="002060E3"/>
    <w:rsid w:val="0020660C"/>
    <w:rsid w:val="002066CA"/>
    <w:rsid w:val="0020673A"/>
    <w:rsid w:val="00206B59"/>
    <w:rsid w:val="00206C48"/>
    <w:rsid w:val="00206D86"/>
    <w:rsid w:val="002076F3"/>
    <w:rsid w:val="00207A4A"/>
    <w:rsid w:val="00207AA6"/>
    <w:rsid w:val="00207B0A"/>
    <w:rsid w:val="00207B66"/>
    <w:rsid w:val="00207C2B"/>
    <w:rsid w:val="002103FB"/>
    <w:rsid w:val="00210570"/>
    <w:rsid w:val="0021062B"/>
    <w:rsid w:val="002107F9"/>
    <w:rsid w:val="0021083C"/>
    <w:rsid w:val="0021093C"/>
    <w:rsid w:val="00210980"/>
    <w:rsid w:val="00210D14"/>
    <w:rsid w:val="00210DFB"/>
    <w:rsid w:val="0021107B"/>
    <w:rsid w:val="002110AD"/>
    <w:rsid w:val="002119C5"/>
    <w:rsid w:val="002119D8"/>
    <w:rsid w:val="00211B00"/>
    <w:rsid w:val="00211FE5"/>
    <w:rsid w:val="002121D7"/>
    <w:rsid w:val="00212744"/>
    <w:rsid w:val="002127CF"/>
    <w:rsid w:val="002127E6"/>
    <w:rsid w:val="002128A9"/>
    <w:rsid w:val="002129E8"/>
    <w:rsid w:val="00212A88"/>
    <w:rsid w:val="00212A95"/>
    <w:rsid w:val="00212CAC"/>
    <w:rsid w:val="00212D66"/>
    <w:rsid w:val="00212DCB"/>
    <w:rsid w:val="00213189"/>
    <w:rsid w:val="002132AA"/>
    <w:rsid w:val="002133CA"/>
    <w:rsid w:val="0021382C"/>
    <w:rsid w:val="00213AF4"/>
    <w:rsid w:val="00213B01"/>
    <w:rsid w:val="00213E94"/>
    <w:rsid w:val="002142D2"/>
    <w:rsid w:val="0021457D"/>
    <w:rsid w:val="002149A6"/>
    <w:rsid w:val="00214A69"/>
    <w:rsid w:val="002154CA"/>
    <w:rsid w:val="002154D9"/>
    <w:rsid w:val="0021560E"/>
    <w:rsid w:val="00215A57"/>
    <w:rsid w:val="00215A96"/>
    <w:rsid w:val="00215CCB"/>
    <w:rsid w:val="00215E7E"/>
    <w:rsid w:val="00216158"/>
    <w:rsid w:val="0021649D"/>
    <w:rsid w:val="002164C6"/>
    <w:rsid w:val="0021654F"/>
    <w:rsid w:val="002166B9"/>
    <w:rsid w:val="00216A11"/>
    <w:rsid w:val="00216AF3"/>
    <w:rsid w:val="00216B73"/>
    <w:rsid w:val="00217073"/>
    <w:rsid w:val="0021749B"/>
    <w:rsid w:val="002175F8"/>
    <w:rsid w:val="00217A6A"/>
    <w:rsid w:val="0022017D"/>
    <w:rsid w:val="002202BB"/>
    <w:rsid w:val="00220952"/>
    <w:rsid w:val="00220A34"/>
    <w:rsid w:val="00220C3C"/>
    <w:rsid w:val="00221481"/>
    <w:rsid w:val="00221709"/>
    <w:rsid w:val="00221710"/>
    <w:rsid w:val="002217B6"/>
    <w:rsid w:val="00221937"/>
    <w:rsid w:val="00221994"/>
    <w:rsid w:val="00221A27"/>
    <w:rsid w:val="00221BA7"/>
    <w:rsid w:val="00221BDA"/>
    <w:rsid w:val="00221C1C"/>
    <w:rsid w:val="00222945"/>
    <w:rsid w:val="00222DC6"/>
    <w:rsid w:val="00223587"/>
    <w:rsid w:val="002236C6"/>
    <w:rsid w:val="00223993"/>
    <w:rsid w:val="00223CDA"/>
    <w:rsid w:val="00223D6F"/>
    <w:rsid w:val="00223E96"/>
    <w:rsid w:val="00223FE1"/>
    <w:rsid w:val="002242C6"/>
    <w:rsid w:val="002247C0"/>
    <w:rsid w:val="00224A3F"/>
    <w:rsid w:val="00224BBE"/>
    <w:rsid w:val="0022522B"/>
    <w:rsid w:val="00225905"/>
    <w:rsid w:val="00225D49"/>
    <w:rsid w:val="00226114"/>
    <w:rsid w:val="002261EC"/>
    <w:rsid w:val="00226888"/>
    <w:rsid w:val="0022694B"/>
    <w:rsid w:val="00226C23"/>
    <w:rsid w:val="00226F65"/>
    <w:rsid w:val="0022769F"/>
    <w:rsid w:val="002278AC"/>
    <w:rsid w:val="00227A95"/>
    <w:rsid w:val="00227B77"/>
    <w:rsid w:val="00227CCC"/>
    <w:rsid w:val="00227E00"/>
    <w:rsid w:val="00227EE2"/>
    <w:rsid w:val="00230165"/>
    <w:rsid w:val="0023065B"/>
    <w:rsid w:val="0023065C"/>
    <w:rsid w:val="00230C94"/>
    <w:rsid w:val="00230EB7"/>
    <w:rsid w:val="00230EC6"/>
    <w:rsid w:val="00230FC5"/>
    <w:rsid w:val="00230FE5"/>
    <w:rsid w:val="00231913"/>
    <w:rsid w:val="00231A16"/>
    <w:rsid w:val="00231DBF"/>
    <w:rsid w:val="0023281E"/>
    <w:rsid w:val="00232AF5"/>
    <w:rsid w:val="00232B0E"/>
    <w:rsid w:val="00233486"/>
    <w:rsid w:val="0023362F"/>
    <w:rsid w:val="0023364F"/>
    <w:rsid w:val="00233973"/>
    <w:rsid w:val="0023445A"/>
    <w:rsid w:val="00234573"/>
    <w:rsid w:val="00234C5F"/>
    <w:rsid w:val="00234CA2"/>
    <w:rsid w:val="00234D89"/>
    <w:rsid w:val="00235049"/>
    <w:rsid w:val="00235138"/>
    <w:rsid w:val="00235290"/>
    <w:rsid w:val="002354BB"/>
    <w:rsid w:val="00235AEE"/>
    <w:rsid w:val="00235D05"/>
    <w:rsid w:val="00236150"/>
    <w:rsid w:val="00236663"/>
    <w:rsid w:val="00236861"/>
    <w:rsid w:val="00236874"/>
    <w:rsid w:val="0023687D"/>
    <w:rsid w:val="002369D4"/>
    <w:rsid w:val="00236C6E"/>
    <w:rsid w:val="00236F57"/>
    <w:rsid w:val="002373FB"/>
    <w:rsid w:val="002379DD"/>
    <w:rsid w:val="00237A6C"/>
    <w:rsid w:val="00237DEA"/>
    <w:rsid w:val="00237E42"/>
    <w:rsid w:val="00237F63"/>
    <w:rsid w:val="00240201"/>
    <w:rsid w:val="002403EA"/>
    <w:rsid w:val="00240DC6"/>
    <w:rsid w:val="00241223"/>
    <w:rsid w:val="00241403"/>
    <w:rsid w:val="002414E0"/>
    <w:rsid w:val="002415F0"/>
    <w:rsid w:val="002419FF"/>
    <w:rsid w:val="00241C5D"/>
    <w:rsid w:val="00241C87"/>
    <w:rsid w:val="002420FA"/>
    <w:rsid w:val="00242665"/>
    <w:rsid w:val="00242D21"/>
    <w:rsid w:val="00242D72"/>
    <w:rsid w:val="0024341E"/>
    <w:rsid w:val="00243649"/>
    <w:rsid w:val="002437BD"/>
    <w:rsid w:val="00243DBF"/>
    <w:rsid w:val="00243EA5"/>
    <w:rsid w:val="00244241"/>
    <w:rsid w:val="00244284"/>
    <w:rsid w:val="002443DA"/>
    <w:rsid w:val="00244849"/>
    <w:rsid w:val="0024507C"/>
    <w:rsid w:val="002450EF"/>
    <w:rsid w:val="00245579"/>
    <w:rsid w:val="002457E7"/>
    <w:rsid w:val="00245814"/>
    <w:rsid w:val="00245A51"/>
    <w:rsid w:val="002460D1"/>
    <w:rsid w:val="002461C3"/>
    <w:rsid w:val="002463A0"/>
    <w:rsid w:val="00246698"/>
    <w:rsid w:val="0024680D"/>
    <w:rsid w:val="00246C58"/>
    <w:rsid w:val="00246CDE"/>
    <w:rsid w:val="00246E45"/>
    <w:rsid w:val="00246F76"/>
    <w:rsid w:val="00247369"/>
    <w:rsid w:val="002474E3"/>
    <w:rsid w:val="00247739"/>
    <w:rsid w:val="0024788C"/>
    <w:rsid w:val="00247890"/>
    <w:rsid w:val="00247B12"/>
    <w:rsid w:val="00247CBF"/>
    <w:rsid w:val="00247FE7"/>
    <w:rsid w:val="002503E1"/>
    <w:rsid w:val="002504C1"/>
    <w:rsid w:val="0025086E"/>
    <w:rsid w:val="00250873"/>
    <w:rsid w:val="00250B30"/>
    <w:rsid w:val="00251B67"/>
    <w:rsid w:val="00251C8F"/>
    <w:rsid w:val="00251D48"/>
    <w:rsid w:val="00251F05"/>
    <w:rsid w:val="00252058"/>
    <w:rsid w:val="002522A7"/>
    <w:rsid w:val="002529EE"/>
    <w:rsid w:val="00252C9A"/>
    <w:rsid w:val="00253091"/>
    <w:rsid w:val="0025344E"/>
    <w:rsid w:val="002539B1"/>
    <w:rsid w:val="00253B7D"/>
    <w:rsid w:val="00253C73"/>
    <w:rsid w:val="00253FDB"/>
    <w:rsid w:val="002541E7"/>
    <w:rsid w:val="0025432F"/>
    <w:rsid w:val="00254888"/>
    <w:rsid w:val="002548E3"/>
    <w:rsid w:val="00255255"/>
    <w:rsid w:val="002552B9"/>
    <w:rsid w:val="00255471"/>
    <w:rsid w:val="002556F8"/>
    <w:rsid w:val="00255927"/>
    <w:rsid w:val="002559A4"/>
    <w:rsid w:val="00255C09"/>
    <w:rsid w:val="00256001"/>
    <w:rsid w:val="002560F6"/>
    <w:rsid w:val="00256328"/>
    <w:rsid w:val="0025658A"/>
    <w:rsid w:val="0025665A"/>
    <w:rsid w:val="0025672F"/>
    <w:rsid w:val="00256C56"/>
    <w:rsid w:val="00256CC0"/>
    <w:rsid w:val="00256D8C"/>
    <w:rsid w:val="0025710A"/>
    <w:rsid w:val="00257344"/>
    <w:rsid w:val="0025741B"/>
    <w:rsid w:val="002576C5"/>
    <w:rsid w:val="00257789"/>
    <w:rsid w:val="00257CFD"/>
    <w:rsid w:val="00257F31"/>
    <w:rsid w:val="00257FC4"/>
    <w:rsid w:val="00260006"/>
    <w:rsid w:val="0026023D"/>
    <w:rsid w:val="00260358"/>
    <w:rsid w:val="002604B0"/>
    <w:rsid w:val="002609F8"/>
    <w:rsid w:val="00260CD7"/>
    <w:rsid w:val="00261076"/>
    <w:rsid w:val="00261335"/>
    <w:rsid w:val="002617A2"/>
    <w:rsid w:val="00261A28"/>
    <w:rsid w:val="00261D0D"/>
    <w:rsid w:val="00261EDC"/>
    <w:rsid w:val="002623A5"/>
    <w:rsid w:val="00262C0B"/>
    <w:rsid w:val="00262C8B"/>
    <w:rsid w:val="00263175"/>
    <w:rsid w:val="002631F7"/>
    <w:rsid w:val="002635B5"/>
    <w:rsid w:val="00263B56"/>
    <w:rsid w:val="00263F6D"/>
    <w:rsid w:val="0026416C"/>
    <w:rsid w:val="002642A6"/>
    <w:rsid w:val="00264756"/>
    <w:rsid w:val="002647D1"/>
    <w:rsid w:val="00264829"/>
    <w:rsid w:val="002648B4"/>
    <w:rsid w:val="00264DAE"/>
    <w:rsid w:val="00265201"/>
    <w:rsid w:val="0026525A"/>
    <w:rsid w:val="002652DE"/>
    <w:rsid w:val="002658E7"/>
    <w:rsid w:val="0026598B"/>
    <w:rsid w:val="00265BD4"/>
    <w:rsid w:val="00265CC6"/>
    <w:rsid w:val="00266207"/>
    <w:rsid w:val="002662D6"/>
    <w:rsid w:val="00266622"/>
    <w:rsid w:val="002667D9"/>
    <w:rsid w:val="00266D4B"/>
    <w:rsid w:val="00267503"/>
    <w:rsid w:val="00267569"/>
    <w:rsid w:val="00267702"/>
    <w:rsid w:val="00267A85"/>
    <w:rsid w:val="00267C7C"/>
    <w:rsid w:val="00267D26"/>
    <w:rsid w:val="00267F40"/>
    <w:rsid w:val="00267F83"/>
    <w:rsid w:val="002704F8"/>
    <w:rsid w:val="00270624"/>
    <w:rsid w:val="002707A2"/>
    <w:rsid w:val="002708D9"/>
    <w:rsid w:val="00270900"/>
    <w:rsid w:val="00270BB7"/>
    <w:rsid w:val="00270F79"/>
    <w:rsid w:val="002711F1"/>
    <w:rsid w:val="0027136E"/>
    <w:rsid w:val="0027137C"/>
    <w:rsid w:val="00271812"/>
    <w:rsid w:val="0027183E"/>
    <w:rsid w:val="00271C49"/>
    <w:rsid w:val="00271F84"/>
    <w:rsid w:val="00271FB9"/>
    <w:rsid w:val="00272474"/>
    <w:rsid w:val="002727C6"/>
    <w:rsid w:val="00272CAE"/>
    <w:rsid w:val="00272D46"/>
    <w:rsid w:val="0027314A"/>
    <w:rsid w:val="002739D3"/>
    <w:rsid w:val="002739DD"/>
    <w:rsid w:val="00273AC0"/>
    <w:rsid w:val="00273E38"/>
    <w:rsid w:val="00274205"/>
    <w:rsid w:val="002743BB"/>
    <w:rsid w:val="0027453E"/>
    <w:rsid w:val="0027456C"/>
    <w:rsid w:val="00274925"/>
    <w:rsid w:val="00274A65"/>
    <w:rsid w:val="00274EDA"/>
    <w:rsid w:val="0027504A"/>
    <w:rsid w:val="00275241"/>
    <w:rsid w:val="002752DC"/>
    <w:rsid w:val="00275420"/>
    <w:rsid w:val="002769B3"/>
    <w:rsid w:val="00276B2B"/>
    <w:rsid w:val="0027709E"/>
    <w:rsid w:val="0027721A"/>
    <w:rsid w:val="0027741A"/>
    <w:rsid w:val="00277575"/>
    <w:rsid w:val="002776B8"/>
    <w:rsid w:val="002777D1"/>
    <w:rsid w:val="002777F6"/>
    <w:rsid w:val="002778DC"/>
    <w:rsid w:val="00277B1E"/>
    <w:rsid w:val="00277B68"/>
    <w:rsid w:val="00277C92"/>
    <w:rsid w:val="00277DDC"/>
    <w:rsid w:val="00277F3F"/>
    <w:rsid w:val="00277FC8"/>
    <w:rsid w:val="0028002B"/>
    <w:rsid w:val="00280124"/>
    <w:rsid w:val="0028070E"/>
    <w:rsid w:val="00280813"/>
    <w:rsid w:val="00280A1C"/>
    <w:rsid w:val="00280BC6"/>
    <w:rsid w:val="00280CB2"/>
    <w:rsid w:val="00281618"/>
    <w:rsid w:val="00281A56"/>
    <w:rsid w:val="00281C17"/>
    <w:rsid w:val="00281DBA"/>
    <w:rsid w:val="00282002"/>
    <w:rsid w:val="002820B7"/>
    <w:rsid w:val="00282147"/>
    <w:rsid w:val="00282754"/>
    <w:rsid w:val="00283069"/>
    <w:rsid w:val="002832C2"/>
    <w:rsid w:val="002834C9"/>
    <w:rsid w:val="00283608"/>
    <w:rsid w:val="00283976"/>
    <w:rsid w:val="002839EA"/>
    <w:rsid w:val="00283A85"/>
    <w:rsid w:val="00283AAC"/>
    <w:rsid w:val="00283C40"/>
    <w:rsid w:val="00283F12"/>
    <w:rsid w:val="0028401C"/>
    <w:rsid w:val="00284105"/>
    <w:rsid w:val="0028415F"/>
    <w:rsid w:val="0028417E"/>
    <w:rsid w:val="00284391"/>
    <w:rsid w:val="0028440F"/>
    <w:rsid w:val="002845FC"/>
    <w:rsid w:val="00284652"/>
    <w:rsid w:val="00285070"/>
    <w:rsid w:val="002854F2"/>
    <w:rsid w:val="002855A7"/>
    <w:rsid w:val="00285769"/>
    <w:rsid w:val="0028599A"/>
    <w:rsid w:val="00285CDA"/>
    <w:rsid w:val="002860CC"/>
    <w:rsid w:val="002865FA"/>
    <w:rsid w:val="002866FC"/>
    <w:rsid w:val="002867EF"/>
    <w:rsid w:val="0028694C"/>
    <w:rsid w:val="002869C0"/>
    <w:rsid w:val="00286B84"/>
    <w:rsid w:val="0028747D"/>
    <w:rsid w:val="00287B14"/>
    <w:rsid w:val="00287DB7"/>
    <w:rsid w:val="002900E5"/>
    <w:rsid w:val="002901B7"/>
    <w:rsid w:val="0029084C"/>
    <w:rsid w:val="00290A55"/>
    <w:rsid w:val="00290AC6"/>
    <w:rsid w:val="00290B41"/>
    <w:rsid w:val="00290BCE"/>
    <w:rsid w:val="00290D00"/>
    <w:rsid w:val="00290FB2"/>
    <w:rsid w:val="0029110A"/>
    <w:rsid w:val="00291514"/>
    <w:rsid w:val="0029190C"/>
    <w:rsid w:val="00291E8F"/>
    <w:rsid w:val="002921C4"/>
    <w:rsid w:val="00292A72"/>
    <w:rsid w:val="00292DFE"/>
    <w:rsid w:val="00293033"/>
    <w:rsid w:val="00293201"/>
    <w:rsid w:val="002932EC"/>
    <w:rsid w:val="00293449"/>
    <w:rsid w:val="00293810"/>
    <w:rsid w:val="00293843"/>
    <w:rsid w:val="00293FB3"/>
    <w:rsid w:val="0029428D"/>
    <w:rsid w:val="002942C7"/>
    <w:rsid w:val="00294933"/>
    <w:rsid w:val="00294D25"/>
    <w:rsid w:val="00294D95"/>
    <w:rsid w:val="0029528C"/>
    <w:rsid w:val="00295EFE"/>
    <w:rsid w:val="0029602C"/>
    <w:rsid w:val="00296186"/>
    <w:rsid w:val="00296358"/>
    <w:rsid w:val="00296369"/>
    <w:rsid w:val="00296A58"/>
    <w:rsid w:val="00296B7E"/>
    <w:rsid w:val="00296C89"/>
    <w:rsid w:val="00296D47"/>
    <w:rsid w:val="00296FCC"/>
    <w:rsid w:val="00297058"/>
    <w:rsid w:val="00297362"/>
    <w:rsid w:val="0029746D"/>
    <w:rsid w:val="002974F7"/>
    <w:rsid w:val="002976AF"/>
    <w:rsid w:val="00297742"/>
    <w:rsid w:val="002977BD"/>
    <w:rsid w:val="00297814"/>
    <w:rsid w:val="00297836"/>
    <w:rsid w:val="00297837"/>
    <w:rsid w:val="00297BA5"/>
    <w:rsid w:val="002A03E8"/>
    <w:rsid w:val="002A042A"/>
    <w:rsid w:val="002A097B"/>
    <w:rsid w:val="002A0B8C"/>
    <w:rsid w:val="002A11D0"/>
    <w:rsid w:val="002A129F"/>
    <w:rsid w:val="002A1336"/>
    <w:rsid w:val="002A152D"/>
    <w:rsid w:val="002A195B"/>
    <w:rsid w:val="002A1AD8"/>
    <w:rsid w:val="002A1C01"/>
    <w:rsid w:val="002A1C92"/>
    <w:rsid w:val="002A1EDD"/>
    <w:rsid w:val="002A21F0"/>
    <w:rsid w:val="002A23C1"/>
    <w:rsid w:val="002A23C7"/>
    <w:rsid w:val="002A25D7"/>
    <w:rsid w:val="002A2C1A"/>
    <w:rsid w:val="002A2E22"/>
    <w:rsid w:val="002A2E91"/>
    <w:rsid w:val="002A3019"/>
    <w:rsid w:val="002A3142"/>
    <w:rsid w:val="002A3180"/>
    <w:rsid w:val="002A33F2"/>
    <w:rsid w:val="002A36B6"/>
    <w:rsid w:val="002A3778"/>
    <w:rsid w:val="002A3BFD"/>
    <w:rsid w:val="002A5306"/>
    <w:rsid w:val="002A554A"/>
    <w:rsid w:val="002A55AE"/>
    <w:rsid w:val="002A5791"/>
    <w:rsid w:val="002A5A2D"/>
    <w:rsid w:val="002A679B"/>
    <w:rsid w:val="002A6C7A"/>
    <w:rsid w:val="002A6ED0"/>
    <w:rsid w:val="002A7871"/>
    <w:rsid w:val="002A7DD4"/>
    <w:rsid w:val="002A7DE3"/>
    <w:rsid w:val="002B0071"/>
    <w:rsid w:val="002B00B0"/>
    <w:rsid w:val="002B0111"/>
    <w:rsid w:val="002B017F"/>
    <w:rsid w:val="002B0181"/>
    <w:rsid w:val="002B02CB"/>
    <w:rsid w:val="002B05C7"/>
    <w:rsid w:val="002B0789"/>
    <w:rsid w:val="002B0884"/>
    <w:rsid w:val="002B094A"/>
    <w:rsid w:val="002B0C01"/>
    <w:rsid w:val="002B0ED0"/>
    <w:rsid w:val="002B0FED"/>
    <w:rsid w:val="002B11FF"/>
    <w:rsid w:val="002B1218"/>
    <w:rsid w:val="002B15C6"/>
    <w:rsid w:val="002B1C8F"/>
    <w:rsid w:val="002B1EDF"/>
    <w:rsid w:val="002B22F3"/>
    <w:rsid w:val="002B2765"/>
    <w:rsid w:val="002B2858"/>
    <w:rsid w:val="002B2C2C"/>
    <w:rsid w:val="002B2C2D"/>
    <w:rsid w:val="002B2C81"/>
    <w:rsid w:val="002B2F97"/>
    <w:rsid w:val="002B3A91"/>
    <w:rsid w:val="002B3D82"/>
    <w:rsid w:val="002B3EBD"/>
    <w:rsid w:val="002B3F63"/>
    <w:rsid w:val="002B40E0"/>
    <w:rsid w:val="002B4295"/>
    <w:rsid w:val="002B4330"/>
    <w:rsid w:val="002B43AE"/>
    <w:rsid w:val="002B4A86"/>
    <w:rsid w:val="002B4B4A"/>
    <w:rsid w:val="002B4D6F"/>
    <w:rsid w:val="002B5838"/>
    <w:rsid w:val="002B583B"/>
    <w:rsid w:val="002B59B9"/>
    <w:rsid w:val="002B5F9A"/>
    <w:rsid w:val="002B619A"/>
    <w:rsid w:val="002B6395"/>
    <w:rsid w:val="002B64A5"/>
    <w:rsid w:val="002B670F"/>
    <w:rsid w:val="002B6A59"/>
    <w:rsid w:val="002B6A93"/>
    <w:rsid w:val="002B6D13"/>
    <w:rsid w:val="002B6D2A"/>
    <w:rsid w:val="002B70FC"/>
    <w:rsid w:val="002B727B"/>
    <w:rsid w:val="002B75CC"/>
    <w:rsid w:val="002B76DD"/>
    <w:rsid w:val="002B7A8D"/>
    <w:rsid w:val="002B7B29"/>
    <w:rsid w:val="002B7EE9"/>
    <w:rsid w:val="002B7F04"/>
    <w:rsid w:val="002C0212"/>
    <w:rsid w:val="002C028D"/>
    <w:rsid w:val="002C034B"/>
    <w:rsid w:val="002C0561"/>
    <w:rsid w:val="002C0741"/>
    <w:rsid w:val="002C07E7"/>
    <w:rsid w:val="002C0A7E"/>
    <w:rsid w:val="002C0CF3"/>
    <w:rsid w:val="002C14FD"/>
    <w:rsid w:val="002C1741"/>
    <w:rsid w:val="002C2540"/>
    <w:rsid w:val="002C2638"/>
    <w:rsid w:val="002C279F"/>
    <w:rsid w:val="002C27CE"/>
    <w:rsid w:val="002C2894"/>
    <w:rsid w:val="002C2A32"/>
    <w:rsid w:val="002C3188"/>
    <w:rsid w:val="002C3268"/>
    <w:rsid w:val="002C347D"/>
    <w:rsid w:val="002C3551"/>
    <w:rsid w:val="002C410F"/>
    <w:rsid w:val="002C427D"/>
    <w:rsid w:val="002C448D"/>
    <w:rsid w:val="002C4508"/>
    <w:rsid w:val="002C456E"/>
    <w:rsid w:val="002C470C"/>
    <w:rsid w:val="002C481E"/>
    <w:rsid w:val="002C4A7F"/>
    <w:rsid w:val="002C4A9B"/>
    <w:rsid w:val="002C4D8F"/>
    <w:rsid w:val="002C4E58"/>
    <w:rsid w:val="002C4F68"/>
    <w:rsid w:val="002C53F1"/>
    <w:rsid w:val="002C546F"/>
    <w:rsid w:val="002C553E"/>
    <w:rsid w:val="002C5972"/>
    <w:rsid w:val="002C5C76"/>
    <w:rsid w:val="002C5E26"/>
    <w:rsid w:val="002C5E3F"/>
    <w:rsid w:val="002C657E"/>
    <w:rsid w:val="002C6798"/>
    <w:rsid w:val="002C6B22"/>
    <w:rsid w:val="002C6B30"/>
    <w:rsid w:val="002C6D5F"/>
    <w:rsid w:val="002C7003"/>
    <w:rsid w:val="002C755B"/>
    <w:rsid w:val="002C767F"/>
    <w:rsid w:val="002C7B2B"/>
    <w:rsid w:val="002C7C8C"/>
    <w:rsid w:val="002C7D22"/>
    <w:rsid w:val="002C7FF3"/>
    <w:rsid w:val="002D087B"/>
    <w:rsid w:val="002D0A0A"/>
    <w:rsid w:val="002D0BCE"/>
    <w:rsid w:val="002D0C99"/>
    <w:rsid w:val="002D0DD1"/>
    <w:rsid w:val="002D0F7B"/>
    <w:rsid w:val="002D106C"/>
    <w:rsid w:val="002D10C9"/>
    <w:rsid w:val="002D143B"/>
    <w:rsid w:val="002D16C6"/>
    <w:rsid w:val="002D175B"/>
    <w:rsid w:val="002D179F"/>
    <w:rsid w:val="002D1D27"/>
    <w:rsid w:val="002D2365"/>
    <w:rsid w:val="002D282D"/>
    <w:rsid w:val="002D2DC6"/>
    <w:rsid w:val="002D2F82"/>
    <w:rsid w:val="002D324F"/>
    <w:rsid w:val="002D3A20"/>
    <w:rsid w:val="002D4652"/>
    <w:rsid w:val="002D4919"/>
    <w:rsid w:val="002D4A80"/>
    <w:rsid w:val="002D4AFE"/>
    <w:rsid w:val="002D4B7F"/>
    <w:rsid w:val="002D4C89"/>
    <w:rsid w:val="002D4CA5"/>
    <w:rsid w:val="002D4F2F"/>
    <w:rsid w:val="002D4F67"/>
    <w:rsid w:val="002D5055"/>
    <w:rsid w:val="002D50D2"/>
    <w:rsid w:val="002D5209"/>
    <w:rsid w:val="002D5284"/>
    <w:rsid w:val="002D5562"/>
    <w:rsid w:val="002D57E8"/>
    <w:rsid w:val="002D5832"/>
    <w:rsid w:val="002D5960"/>
    <w:rsid w:val="002D59FB"/>
    <w:rsid w:val="002D5DDD"/>
    <w:rsid w:val="002D6544"/>
    <w:rsid w:val="002D6ABA"/>
    <w:rsid w:val="002D6BCF"/>
    <w:rsid w:val="002D7162"/>
    <w:rsid w:val="002D722B"/>
    <w:rsid w:val="002D72B1"/>
    <w:rsid w:val="002D7540"/>
    <w:rsid w:val="002D7705"/>
    <w:rsid w:val="002D7711"/>
    <w:rsid w:val="002D7C8F"/>
    <w:rsid w:val="002E018C"/>
    <w:rsid w:val="002E02E5"/>
    <w:rsid w:val="002E040F"/>
    <w:rsid w:val="002E061B"/>
    <w:rsid w:val="002E0879"/>
    <w:rsid w:val="002E1086"/>
    <w:rsid w:val="002E1100"/>
    <w:rsid w:val="002E11EB"/>
    <w:rsid w:val="002E14DD"/>
    <w:rsid w:val="002E15EE"/>
    <w:rsid w:val="002E1622"/>
    <w:rsid w:val="002E16DE"/>
    <w:rsid w:val="002E173F"/>
    <w:rsid w:val="002E1DDD"/>
    <w:rsid w:val="002E1E6C"/>
    <w:rsid w:val="002E1E8E"/>
    <w:rsid w:val="002E2005"/>
    <w:rsid w:val="002E2279"/>
    <w:rsid w:val="002E241C"/>
    <w:rsid w:val="002E2673"/>
    <w:rsid w:val="002E272E"/>
    <w:rsid w:val="002E28A5"/>
    <w:rsid w:val="002E29A0"/>
    <w:rsid w:val="002E2BE9"/>
    <w:rsid w:val="002E2E41"/>
    <w:rsid w:val="002E2F25"/>
    <w:rsid w:val="002E2F85"/>
    <w:rsid w:val="002E2FC1"/>
    <w:rsid w:val="002E34FE"/>
    <w:rsid w:val="002E352C"/>
    <w:rsid w:val="002E3AA0"/>
    <w:rsid w:val="002E3B1A"/>
    <w:rsid w:val="002E3BD7"/>
    <w:rsid w:val="002E407E"/>
    <w:rsid w:val="002E4880"/>
    <w:rsid w:val="002E4B8D"/>
    <w:rsid w:val="002E4D02"/>
    <w:rsid w:val="002E5378"/>
    <w:rsid w:val="002E55A2"/>
    <w:rsid w:val="002E5739"/>
    <w:rsid w:val="002E5A41"/>
    <w:rsid w:val="002E6440"/>
    <w:rsid w:val="002E6448"/>
    <w:rsid w:val="002E6A5B"/>
    <w:rsid w:val="002E71D3"/>
    <w:rsid w:val="002E72B6"/>
    <w:rsid w:val="002E73B5"/>
    <w:rsid w:val="002E7660"/>
    <w:rsid w:val="002E7B67"/>
    <w:rsid w:val="002E7E7F"/>
    <w:rsid w:val="002F019B"/>
    <w:rsid w:val="002F037C"/>
    <w:rsid w:val="002F08D2"/>
    <w:rsid w:val="002F0C8B"/>
    <w:rsid w:val="002F137A"/>
    <w:rsid w:val="002F1791"/>
    <w:rsid w:val="002F17DE"/>
    <w:rsid w:val="002F211E"/>
    <w:rsid w:val="002F2238"/>
    <w:rsid w:val="002F2502"/>
    <w:rsid w:val="002F2B8F"/>
    <w:rsid w:val="002F2C20"/>
    <w:rsid w:val="002F2CEF"/>
    <w:rsid w:val="002F2D90"/>
    <w:rsid w:val="002F3487"/>
    <w:rsid w:val="002F3A50"/>
    <w:rsid w:val="002F3AEA"/>
    <w:rsid w:val="002F4090"/>
    <w:rsid w:val="002F4302"/>
    <w:rsid w:val="002F444D"/>
    <w:rsid w:val="002F4463"/>
    <w:rsid w:val="002F48A3"/>
    <w:rsid w:val="002F48FD"/>
    <w:rsid w:val="002F497B"/>
    <w:rsid w:val="002F4A4C"/>
    <w:rsid w:val="002F4A63"/>
    <w:rsid w:val="002F4B15"/>
    <w:rsid w:val="002F4C00"/>
    <w:rsid w:val="002F4CD4"/>
    <w:rsid w:val="002F4DE5"/>
    <w:rsid w:val="002F4DF1"/>
    <w:rsid w:val="002F4E4C"/>
    <w:rsid w:val="002F4EDB"/>
    <w:rsid w:val="002F5172"/>
    <w:rsid w:val="002F542E"/>
    <w:rsid w:val="002F56D5"/>
    <w:rsid w:val="002F58B3"/>
    <w:rsid w:val="002F59F1"/>
    <w:rsid w:val="002F5AB3"/>
    <w:rsid w:val="002F5EED"/>
    <w:rsid w:val="002F6547"/>
    <w:rsid w:val="002F6707"/>
    <w:rsid w:val="002F6E7C"/>
    <w:rsid w:val="002F7075"/>
    <w:rsid w:val="002F70C3"/>
    <w:rsid w:val="002F72FD"/>
    <w:rsid w:val="002F7510"/>
    <w:rsid w:val="002F7833"/>
    <w:rsid w:val="002F7A78"/>
    <w:rsid w:val="002F7A84"/>
    <w:rsid w:val="002F7E29"/>
    <w:rsid w:val="002F7E3E"/>
    <w:rsid w:val="00300257"/>
    <w:rsid w:val="00300302"/>
    <w:rsid w:val="00300433"/>
    <w:rsid w:val="0030063E"/>
    <w:rsid w:val="0030066D"/>
    <w:rsid w:val="00300A06"/>
    <w:rsid w:val="00300A1F"/>
    <w:rsid w:val="00300E7F"/>
    <w:rsid w:val="00301409"/>
    <w:rsid w:val="00301959"/>
    <w:rsid w:val="00301EFA"/>
    <w:rsid w:val="00302332"/>
    <w:rsid w:val="003023C5"/>
    <w:rsid w:val="00302579"/>
    <w:rsid w:val="003028B9"/>
    <w:rsid w:val="003029AD"/>
    <w:rsid w:val="00302CD3"/>
    <w:rsid w:val="00302D5C"/>
    <w:rsid w:val="003031DA"/>
    <w:rsid w:val="0030385E"/>
    <w:rsid w:val="003038CB"/>
    <w:rsid w:val="00303904"/>
    <w:rsid w:val="00303A47"/>
    <w:rsid w:val="00303E4F"/>
    <w:rsid w:val="003042CE"/>
    <w:rsid w:val="00304479"/>
    <w:rsid w:val="003044EF"/>
    <w:rsid w:val="0030450E"/>
    <w:rsid w:val="00304CD1"/>
    <w:rsid w:val="00304EC9"/>
    <w:rsid w:val="00304EE3"/>
    <w:rsid w:val="00304F72"/>
    <w:rsid w:val="00305030"/>
    <w:rsid w:val="003054A2"/>
    <w:rsid w:val="00305699"/>
    <w:rsid w:val="0030578C"/>
    <w:rsid w:val="00305C7A"/>
    <w:rsid w:val="00305CAE"/>
    <w:rsid w:val="00305E70"/>
    <w:rsid w:val="003062BA"/>
    <w:rsid w:val="0030648A"/>
    <w:rsid w:val="003066E3"/>
    <w:rsid w:val="003066E8"/>
    <w:rsid w:val="003068AA"/>
    <w:rsid w:val="00306B07"/>
    <w:rsid w:val="00306F6B"/>
    <w:rsid w:val="00307569"/>
    <w:rsid w:val="0031040B"/>
    <w:rsid w:val="003105E1"/>
    <w:rsid w:val="00310686"/>
    <w:rsid w:val="00310BB0"/>
    <w:rsid w:val="00310C25"/>
    <w:rsid w:val="00310F83"/>
    <w:rsid w:val="00310FD8"/>
    <w:rsid w:val="00311130"/>
    <w:rsid w:val="003111C1"/>
    <w:rsid w:val="00311200"/>
    <w:rsid w:val="00311305"/>
    <w:rsid w:val="003113B1"/>
    <w:rsid w:val="0031173D"/>
    <w:rsid w:val="00311857"/>
    <w:rsid w:val="00311B59"/>
    <w:rsid w:val="00311CEE"/>
    <w:rsid w:val="00311D14"/>
    <w:rsid w:val="00311DBC"/>
    <w:rsid w:val="003124A7"/>
    <w:rsid w:val="003125A4"/>
    <w:rsid w:val="00312743"/>
    <w:rsid w:val="00312E46"/>
    <w:rsid w:val="00312EF8"/>
    <w:rsid w:val="00312F39"/>
    <w:rsid w:val="00312F97"/>
    <w:rsid w:val="0031469B"/>
    <w:rsid w:val="003146B2"/>
    <w:rsid w:val="00314DB7"/>
    <w:rsid w:val="00314DF4"/>
    <w:rsid w:val="00314E6D"/>
    <w:rsid w:val="00314F4C"/>
    <w:rsid w:val="00315017"/>
    <w:rsid w:val="0031524C"/>
    <w:rsid w:val="003154F0"/>
    <w:rsid w:val="0031556D"/>
    <w:rsid w:val="00315756"/>
    <w:rsid w:val="003157B0"/>
    <w:rsid w:val="003157C1"/>
    <w:rsid w:val="003157EE"/>
    <w:rsid w:val="00315AB8"/>
    <w:rsid w:val="00315BA5"/>
    <w:rsid w:val="00316018"/>
    <w:rsid w:val="0031631E"/>
    <w:rsid w:val="0031632E"/>
    <w:rsid w:val="0031664F"/>
    <w:rsid w:val="0031669F"/>
    <w:rsid w:val="00316842"/>
    <w:rsid w:val="0031690C"/>
    <w:rsid w:val="00316A23"/>
    <w:rsid w:val="0031703E"/>
    <w:rsid w:val="00317155"/>
    <w:rsid w:val="003173CE"/>
    <w:rsid w:val="00317EBE"/>
    <w:rsid w:val="00317F1A"/>
    <w:rsid w:val="00320459"/>
    <w:rsid w:val="00320AE7"/>
    <w:rsid w:val="00320B8A"/>
    <w:rsid w:val="0032142D"/>
    <w:rsid w:val="00321B32"/>
    <w:rsid w:val="0032202F"/>
    <w:rsid w:val="003220DC"/>
    <w:rsid w:val="00322130"/>
    <w:rsid w:val="003221F2"/>
    <w:rsid w:val="00322EBD"/>
    <w:rsid w:val="00323F04"/>
    <w:rsid w:val="00323FAB"/>
    <w:rsid w:val="00323FE8"/>
    <w:rsid w:val="00324538"/>
    <w:rsid w:val="003248D3"/>
    <w:rsid w:val="00324937"/>
    <w:rsid w:val="0032499C"/>
    <w:rsid w:val="00324A1D"/>
    <w:rsid w:val="00325014"/>
    <w:rsid w:val="0032504B"/>
    <w:rsid w:val="00325093"/>
    <w:rsid w:val="003250FB"/>
    <w:rsid w:val="00325C68"/>
    <w:rsid w:val="00325CEB"/>
    <w:rsid w:val="00325D20"/>
    <w:rsid w:val="00325D3F"/>
    <w:rsid w:val="00325F3C"/>
    <w:rsid w:val="00326129"/>
    <w:rsid w:val="003263BB"/>
    <w:rsid w:val="003267B9"/>
    <w:rsid w:val="00326A36"/>
    <w:rsid w:val="00326EBB"/>
    <w:rsid w:val="003276D8"/>
    <w:rsid w:val="0032773F"/>
    <w:rsid w:val="00327B03"/>
    <w:rsid w:val="00327D7F"/>
    <w:rsid w:val="00327EF9"/>
    <w:rsid w:val="00327FCD"/>
    <w:rsid w:val="00330015"/>
    <w:rsid w:val="00330243"/>
    <w:rsid w:val="003303B8"/>
    <w:rsid w:val="00330B65"/>
    <w:rsid w:val="0033106C"/>
    <w:rsid w:val="003310C2"/>
    <w:rsid w:val="0033115B"/>
    <w:rsid w:val="003313BA"/>
    <w:rsid w:val="0033192A"/>
    <w:rsid w:val="0033192E"/>
    <w:rsid w:val="00331C11"/>
    <w:rsid w:val="00331FDA"/>
    <w:rsid w:val="0033206A"/>
    <w:rsid w:val="0033217B"/>
    <w:rsid w:val="00332326"/>
    <w:rsid w:val="003324CA"/>
    <w:rsid w:val="00332AB5"/>
    <w:rsid w:val="00332DD8"/>
    <w:rsid w:val="00332E3C"/>
    <w:rsid w:val="0033355F"/>
    <w:rsid w:val="0033357D"/>
    <w:rsid w:val="003335F8"/>
    <w:rsid w:val="00333760"/>
    <w:rsid w:val="0033381E"/>
    <w:rsid w:val="00333865"/>
    <w:rsid w:val="00333DA6"/>
    <w:rsid w:val="00333FE5"/>
    <w:rsid w:val="00334006"/>
    <w:rsid w:val="0033480B"/>
    <w:rsid w:val="003348EF"/>
    <w:rsid w:val="00334918"/>
    <w:rsid w:val="003349E0"/>
    <w:rsid w:val="00334C6C"/>
    <w:rsid w:val="00334CA1"/>
    <w:rsid w:val="00334CBA"/>
    <w:rsid w:val="00334D33"/>
    <w:rsid w:val="003350FF"/>
    <w:rsid w:val="00335620"/>
    <w:rsid w:val="003358E0"/>
    <w:rsid w:val="003359A3"/>
    <w:rsid w:val="00335AAC"/>
    <w:rsid w:val="00335C0D"/>
    <w:rsid w:val="00335D81"/>
    <w:rsid w:val="00335E0D"/>
    <w:rsid w:val="003361E9"/>
    <w:rsid w:val="0033626C"/>
    <w:rsid w:val="00336AB8"/>
    <w:rsid w:val="00336CDF"/>
    <w:rsid w:val="003370EF"/>
    <w:rsid w:val="0033741E"/>
    <w:rsid w:val="00337613"/>
    <w:rsid w:val="00337A5E"/>
    <w:rsid w:val="0034020B"/>
    <w:rsid w:val="00340311"/>
    <w:rsid w:val="00340681"/>
    <w:rsid w:val="0034083A"/>
    <w:rsid w:val="003408CD"/>
    <w:rsid w:val="00340E16"/>
    <w:rsid w:val="0034157C"/>
    <w:rsid w:val="00341C62"/>
    <w:rsid w:val="00341CEA"/>
    <w:rsid w:val="00341F00"/>
    <w:rsid w:val="003423FE"/>
    <w:rsid w:val="00342449"/>
    <w:rsid w:val="00342669"/>
    <w:rsid w:val="003426A0"/>
    <w:rsid w:val="003426C1"/>
    <w:rsid w:val="003427F4"/>
    <w:rsid w:val="00342D69"/>
    <w:rsid w:val="003433C2"/>
    <w:rsid w:val="003436E2"/>
    <w:rsid w:val="00343CBF"/>
    <w:rsid w:val="00343E38"/>
    <w:rsid w:val="0034430F"/>
    <w:rsid w:val="0034449C"/>
    <w:rsid w:val="0034456D"/>
    <w:rsid w:val="00344CCB"/>
    <w:rsid w:val="00344D69"/>
    <w:rsid w:val="00345BB6"/>
    <w:rsid w:val="00345CDD"/>
    <w:rsid w:val="00345FF9"/>
    <w:rsid w:val="003460D6"/>
    <w:rsid w:val="0034613F"/>
    <w:rsid w:val="0034656F"/>
    <w:rsid w:val="0034658F"/>
    <w:rsid w:val="0034670C"/>
    <w:rsid w:val="003468B8"/>
    <w:rsid w:val="00346977"/>
    <w:rsid w:val="00346BAD"/>
    <w:rsid w:val="00346DC3"/>
    <w:rsid w:val="00347551"/>
    <w:rsid w:val="00347778"/>
    <w:rsid w:val="003478F5"/>
    <w:rsid w:val="0034795A"/>
    <w:rsid w:val="003479B9"/>
    <w:rsid w:val="003479CB"/>
    <w:rsid w:val="00347B6C"/>
    <w:rsid w:val="00347EAE"/>
    <w:rsid w:val="003501F9"/>
    <w:rsid w:val="0035071D"/>
    <w:rsid w:val="003508AD"/>
    <w:rsid w:val="00350BB7"/>
    <w:rsid w:val="00350CA3"/>
    <w:rsid w:val="00350DF7"/>
    <w:rsid w:val="00350FEE"/>
    <w:rsid w:val="00351092"/>
    <w:rsid w:val="00351810"/>
    <w:rsid w:val="00351BE3"/>
    <w:rsid w:val="003526CE"/>
    <w:rsid w:val="0035289C"/>
    <w:rsid w:val="00352969"/>
    <w:rsid w:val="00352B34"/>
    <w:rsid w:val="00352D6C"/>
    <w:rsid w:val="00352F1B"/>
    <w:rsid w:val="00352FDC"/>
    <w:rsid w:val="003535C0"/>
    <w:rsid w:val="00353D8F"/>
    <w:rsid w:val="003542F2"/>
    <w:rsid w:val="0035462E"/>
    <w:rsid w:val="00354768"/>
    <w:rsid w:val="0035497B"/>
    <w:rsid w:val="00354ADE"/>
    <w:rsid w:val="0035532D"/>
    <w:rsid w:val="00355341"/>
    <w:rsid w:val="00355782"/>
    <w:rsid w:val="003557B4"/>
    <w:rsid w:val="00356104"/>
    <w:rsid w:val="00356C2F"/>
    <w:rsid w:val="00356DAD"/>
    <w:rsid w:val="0035728D"/>
    <w:rsid w:val="0035736E"/>
    <w:rsid w:val="00357459"/>
    <w:rsid w:val="00357634"/>
    <w:rsid w:val="00357675"/>
    <w:rsid w:val="00360513"/>
    <w:rsid w:val="00360532"/>
    <w:rsid w:val="0036059B"/>
    <w:rsid w:val="0036062B"/>
    <w:rsid w:val="00360659"/>
    <w:rsid w:val="003607A3"/>
    <w:rsid w:val="003607D7"/>
    <w:rsid w:val="003609F7"/>
    <w:rsid w:val="00360B4B"/>
    <w:rsid w:val="00360EC8"/>
    <w:rsid w:val="00361435"/>
    <w:rsid w:val="00361473"/>
    <w:rsid w:val="00361788"/>
    <w:rsid w:val="00361930"/>
    <w:rsid w:val="003619B7"/>
    <w:rsid w:val="00361C44"/>
    <w:rsid w:val="003625AD"/>
    <w:rsid w:val="003626A8"/>
    <w:rsid w:val="00362A60"/>
    <w:rsid w:val="00362BD2"/>
    <w:rsid w:val="00362C2E"/>
    <w:rsid w:val="00362D04"/>
    <w:rsid w:val="00363096"/>
    <w:rsid w:val="0036339E"/>
    <w:rsid w:val="00363482"/>
    <w:rsid w:val="0036351D"/>
    <w:rsid w:val="00363675"/>
    <w:rsid w:val="003637F6"/>
    <w:rsid w:val="00363AFF"/>
    <w:rsid w:val="00364023"/>
    <w:rsid w:val="00364132"/>
    <w:rsid w:val="0036426B"/>
    <w:rsid w:val="0036460E"/>
    <w:rsid w:val="00364AE5"/>
    <w:rsid w:val="00364B5B"/>
    <w:rsid w:val="00364D22"/>
    <w:rsid w:val="00364E4F"/>
    <w:rsid w:val="00364F67"/>
    <w:rsid w:val="00365169"/>
    <w:rsid w:val="00365207"/>
    <w:rsid w:val="0036522C"/>
    <w:rsid w:val="0036548D"/>
    <w:rsid w:val="003655D6"/>
    <w:rsid w:val="00365777"/>
    <w:rsid w:val="00365B3B"/>
    <w:rsid w:val="00365BCB"/>
    <w:rsid w:val="0036601F"/>
    <w:rsid w:val="0036640B"/>
    <w:rsid w:val="0036641E"/>
    <w:rsid w:val="003666C4"/>
    <w:rsid w:val="003667C5"/>
    <w:rsid w:val="0036684F"/>
    <w:rsid w:val="00366974"/>
    <w:rsid w:val="00366BE3"/>
    <w:rsid w:val="00367075"/>
    <w:rsid w:val="0036751B"/>
    <w:rsid w:val="00367690"/>
    <w:rsid w:val="00367AEE"/>
    <w:rsid w:val="00367C86"/>
    <w:rsid w:val="00367EDC"/>
    <w:rsid w:val="00367EDE"/>
    <w:rsid w:val="00367FA2"/>
    <w:rsid w:val="0037010D"/>
    <w:rsid w:val="00370146"/>
    <w:rsid w:val="003703CA"/>
    <w:rsid w:val="00370CDE"/>
    <w:rsid w:val="00370CF7"/>
    <w:rsid w:val="003710AC"/>
    <w:rsid w:val="003712E3"/>
    <w:rsid w:val="003718DF"/>
    <w:rsid w:val="00371C21"/>
    <w:rsid w:val="003720AD"/>
    <w:rsid w:val="00372218"/>
    <w:rsid w:val="00372267"/>
    <w:rsid w:val="003723B9"/>
    <w:rsid w:val="00372B4A"/>
    <w:rsid w:val="003731D3"/>
    <w:rsid w:val="0037346D"/>
    <w:rsid w:val="00373574"/>
    <w:rsid w:val="00373DE6"/>
    <w:rsid w:val="003741A6"/>
    <w:rsid w:val="00374467"/>
    <w:rsid w:val="00374875"/>
    <w:rsid w:val="003748DF"/>
    <w:rsid w:val="00375108"/>
    <w:rsid w:val="00375253"/>
    <w:rsid w:val="003759B3"/>
    <w:rsid w:val="003762D1"/>
    <w:rsid w:val="00376725"/>
    <w:rsid w:val="00376B8C"/>
    <w:rsid w:val="00377086"/>
    <w:rsid w:val="00377AC5"/>
    <w:rsid w:val="00377C74"/>
    <w:rsid w:val="00380411"/>
    <w:rsid w:val="00380482"/>
    <w:rsid w:val="00380943"/>
    <w:rsid w:val="00380CA3"/>
    <w:rsid w:val="00380CFE"/>
    <w:rsid w:val="00380D90"/>
    <w:rsid w:val="00380FB1"/>
    <w:rsid w:val="003812BA"/>
    <w:rsid w:val="00381587"/>
    <w:rsid w:val="003818FB"/>
    <w:rsid w:val="00381B7C"/>
    <w:rsid w:val="00381D64"/>
    <w:rsid w:val="00381DB7"/>
    <w:rsid w:val="003820A3"/>
    <w:rsid w:val="00382216"/>
    <w:rsid w:val="0038237B"/>
    <w:rsid w:val="0038297C"/>
    <w:rsid w:val="00382F7F"/>
    <w:rsid w:val="003830E7"/>
    <w:rsid w:val="0038320E"/>
    <w:rsid w:val="00383432"/>
    <w:rsid w:val="00383481"/>
    <w:rsid w:val="00383571"/>
    <w:rsid w:val="00383B7A"/>
    <w:rsid w:val="00383EA4"/>
    <w:rsid w:val="00384473"/>
    <w:rsid w:val="0038485E"/>
    <w:rsid w:val="003848A4"/>
    <w:rsid w:val="003848F9"/>
    <w:rsid w:val="00384A94"/>
    <w:rsid w:val="00384CAC"/>
    <w:rsid w:val="00384DBF"/>
    <w:rsid w:val="00385043"/>
    <w:rsid w:val="00385D57"/>
    <w:rsid w:val="00385F79"/>
    <w:rsid w:val="00386011"/>
    <w:rsid w:val="003861E5"/>
    <w:rsid w:val="00386480"/>
    <w:rsid w:val="003865B4"/>
    <w:rsid w:val="00387416"/>
    <w:rsid w:val="00387517"/>
    <w:rsid w:val="00387611"/>
    <w:rsid w:val="003876C5"/>
    <w:rsid w:val="00387979"/>
    <w:rsid w:val="00387BA4"/>
    <w:rsid w:val="00387E43"/>
    <w:rsid w:val="00387E82"/>
    <w:rsid w:val="003901E2"/>
    <w:rsid w:val="003901F4"/>
    <w:rsid w:val="003902C6"/>
    <w:rsid w:val="0039045B"/>
    <w:rsid w:val="003904A4"/>
    <w:rsid w:val="00390640"/>
    <w:rsid w:val="00391399"/>
    <w:rsid w:val="0039140D"/>
    <w:rsid w:val="003914CC"/>
    <w:rsid w:val="00391CB4"/>
    <w:rsid w:val="00391CF7"/>
    <w:rsid w:val="00391FDE"/>
    <w:rsid w:val="003920F0"/>
    <w:rsid w:val="003922E6"/>
    <w:rsid w:val="003929E2"/>
    <w:rsid w:val="00392F02"/>
    <w:rsid w:val="00393306"/>
    <w:rsid w:val="0039354A"/>
    <w:rsid w:val="003936E9"/>
    <w:rsid w:val="00393C9D"/>
    <w:rsid w:val="00393D98"/>
    <w:rsid w:val="00393DD3"/>
    <w:rsid w:val="00394151"/>
    <w:rsid w:val="00394216"/>
    <w:rsid w:val="0039462F"/>
    <w:rsid w:val="003949BB"/>
    <w:rsid w:val="00394CC9"/>
    <w:rsid w:val="0039533D"/>
    <w:rsid w:val="003956C0"/>
    <w:rsid w:val="003957B9"/>
    <w:rsid w:val="003957E5"/>
    <w:rsid w:val="003959B1"/>
    <w:rsid w:val="003960E5"/>
    <w:rsid w:val="003961A7"/>
    <w:rsid w:val="0039620C"/>
    <w:rsid w:val="00396303"/>
    <w:rsid w:val="003963B5"/>
    <w:rsid w:val="003964AE"/>
    <w:rsid w:val="003968C5"/>
    <w:rsid w:val="003969AC"/>
    <w:rsid w:val="00396FEC"/>
    <w:rsid w:val="003970A7"/>
    <w:rsid w:val="003970FF"/>
    <w:rsid w:val="00397E83"/>
    <w:rsid w:val="00397F87"/>
    <w:rsid w:val="003A0414"/>
    <w:rsid w:val="003A0454"/>
    <w:rsid w:val="003A06B7"/>
    <w:rsid w:val="003A0A1D"/>
    <w:rsid w:val="003A0B3C"/>
    <w:rsid w:val="003A123C"/>
    <w:rsid w:val="003A196D"/>
    <w:rsid w:val="003A1DD4"/>
    <w:rsid w:val="003A2372"/>
    <w:rsid w:val="003A249A"/>
    <w:rsid w:val="003A2B68"/>
    <w:rsid w:val="003A3116"/>
    <w:rsid w:val="003A3229"/>
    <w:rsid w:val="003A3418"/>
    <w:rsid w:val="003A3425"/>
    <w:rsid w:val="003A3863"/>
    <w:rsid w:val="003A3A36"/>
    <w:rsid w:val="003A3A50"/>
    <w:rsid w:val="003A4200"/>
    <w:rsid w:val="003A4295"/>
    <w:rsid w:val="003A42E7"/>
    <w:rsid w:val="003A47FD"/>
    <w:rsid w:val="003A480B"/>
    <w:rsid w:val="003A4826"/>
    <w:rsid w:val="003A494A"/>
    <w:rsid w:val="003A4B85"/>
    <w:rsid w:val="003A4ED5"/>
    <w:rsid w:val="003A4F38"/>
    <w:rsid w:val="003A5494"/>
    <w:rsid w:val="003A5A99"/>
    <w:rsid w:val="003A5AA8"/>
    <w:rsid w:val="003A60F9"/>
    <w:rsid w:val="003A6236"/>
    <w:rsid w:val="003A6424"/>
    <w:rsid w:val="003A655B"/>
    <w:rsid w:val="003A6724"/>
    <w:rsid w:val="003A6A23"/>
    <w:rsid w:val="003A6B12"/>
    <w:rsid w:val="003A6B29"/>
    <w:rsid w:val="003A6FE3"/>
    <w:rsid w:val="003A73DF"/>
    <w:rsid w:val="003A787C"/>
    <w:rsid w:val="003A791F"/>
    <w:rsid w:val="003A79BE"/>
    <w:rsid w:val="003A7A72"/>
    <w:rsid w:val="003A7B83"/>
    <w:rsid w:val="003A7BFB"/>
    <w:rsid w:val="003A7F46"/>
    <w:rsid w:val="003B048E"/>
    <w:rsid w:val="003B0495"/>
    <w:rsid w:val="003B0606"/>
    <w:rsid w:val="003B086C"/>
    <w:rsid w:val="003B0955"/>
    <w:rsid w:val="003B0C9D"/>
    <w:rsid w:val="003B0ECE"/>
    <w:rsid w:val="003B122B"/>
    <w:rsid w:val="003B122E"/>
    <w:rsid w:val="003B15E2"/>
    <w:rsid w:val="003B1819"/>
    <w:rsid w:val="003B2064"/>
    <w:rsid w:val="003B2358"/>
    <w:rsid w:val="003B2DF9"/>
    <w:rsid w:val="003B2E80"/>
    <w:rsid w:val="003B38AF"/>
    <w:rsid w:val="003B3B01"/>
    <w:rsid w:val="003B3BF9"/>
    <w:rsid w:val="003B3C00"/>
    <w:rsid w:val="003B3C0F"/>
    <w:rsid w:val="003B3C13"/>
    <w:rsid w:val="003B3D77"/>
    <w:rsid w:val="003B42C8"/>
    <w:rsid w:val="003B4797"/>
    <w:rsid w:val="003B4AD3"/>
    <w:rsid w:val="003B4BF8"/>
    <w:rsid w:val="003B5061"/>
    <w:rsid w:val="003B5163"/>
    <w:rsid w:val="003B532F"/>
    <w:rsid w:val="003B53D8"/>
    <w:rsid w:val="003B5714"/>
    <w:rsid w:val="003B5754"/>
    <w:rsid w:val="003B579D"/>
    <w:rsid w:val="003B5C4A"/>
    <w:rsid w:val="003B5CA2"/>
    <w:rsid w:val="003B5F4D"/>
    <w:rsid w:val="003B659F"/>
    <w:rsid w:val="003B6700"/>
    <w:rsid w:val="003B6821"/>
    <w:rsid w:val="003B71A2"/>
    <w:rsid w:val="003B73B3"/>
    <w:rsid w:val="003B7469"/>
    <w:rsid w:val="003B79ED"/>
    <w:rsid w:val="003C012F"/>
    <w:rsid w:val="003C06DA"/>
    <w:rsid w:val="003C0B0A"/>
    <w:rsid w:val="003C0C82"/>
    <w:rsid w:val="003C0CF0"/>
    <w:rsid w:val="003C0D90"/>
    <w:rsid w:val="003C1254"/>
    <w:rsid w:val="003C1466"/>
    <w:rsid w:val="003C1867"/>
    <w:rsid w:val="003C1FA5"/>
    <w:rsid w:val="003C1FB5"/>
    <w:rsid w:val="003C1FE3"/>
    <w:rsid w:val="003C23CD"/>
    <w:rsid w:val="003C2401"/>
    <w:rsid w:val="003C246E"/>
    <w:rsid w:val="003C26FD"/>
    <w:rsid w:val="003C27E1"/>
    <w:rsid w:val="003C28EE"/>
    <w:rsid w:val="003C2936"/>
    <w:rsid w:val="003C296A"/>
    <w:rsid w:val="003C2A44"/>
    <w:rsid w:val="003C2B55"/>
    <w:rsid w:val="003C2BFA"/>
    <w:rsid w:val="003C2F7F"/>
    <w:rsid w:val="003C3121"/>
    <w:rsid w:val="003C33E2"/>
    <w:rsid w:val="003C37C2"/>
    <w:rsid w:val="003C3B5E"/>
    <w:rsid w:val="003C3C5E"/>
    <w:rsid w:val="003C3DBA"/>
    <w:rsid w:val="003C40BC"/>
    <w:rsid w:val="003C4429"/>
    <w:rsid w:val="003C4535"/>
    <w:rsid w:val="003C4595"/>
    <w:rsid w:val="003C4768"/>
    <w:rsid w:val="003C48C0"/>
    <w:rsid w:val="003C48F4"/>
    <w:rsid w:val="003C4DD8"/>
    <w:rsid w:val="003C4E3D"/>
    <w:rsid w:val="003C4F7D"/>
    <w:rsid w:val="003C5045"/>
    <w:rsid w:val="003C51B6"/>
    <w:rsid w:val="003C5963"/>
    <w:rsid w:val="003C5EA6"/>
    <w:rsid w:val="003C6439"/>
    <w:rsid w:val="003C64EC"/>
    <w:rsid w:val="003C675A"/>
    <w:rsid w:val="003C6D93"/>
    <w:rsid w:val="003C702B"/>
    <w:rsid w:val="003C717E"/>
    <w:rsid w:val="003C73F6"/>
    <w:rsid w:val="003C7753"/>
    <w:rsid w:val="003C786E"/>
    <w:rsid w:val="003C7927"/>
    <w:rsid w:val="003D0020"/>
    <w:rsid w:val="003D020F"/>
    <w:rsid w:val="003D0345"/>
    <w:rsid w:val="003D0655"/>
    <w:rsid w:val="003D1260"/>
    <w:rsid w:val="003D1896"/>
    <w:rsid w:val="003D1938"/>
    <w:rsid w:val="003D1991"/>
    <w:rsid w:val="003D1B40"/>
    <w:rsid w:val="003D1CED"/>
    <w:rsid w:val="003D1EFA"/>
    <w:rsid w:val="003D1F4A"/>
    <w:rsid w:val="003D246C"/>
    <w:rsid w:val="003D2599"/>
    <w:rsid w:val="003D282E"/>
    <w:rsid w:val="003D294E"/>
    <w:rsid w:val="003D29CF"/>
    <w:rsid w:val="003D2A12"/>
    <w:rsid w:val="003D3513"/>
    <w:rsid w:val="003D36F7"/>
    <w:rsid w:val="003D39C8"/>
    <w:rsid w:val="003D3CEE"/>
    <w:rsid w:val="003D4118"/>
    <w:rsid w:val="003D46D8"/>
    <w:rsid w:val="003D4988"/>
    <w:rsid w:val="003D49D0"/>
    <w:rsid w:val="003D49E8"/>
    <w:rsid w:val="003D4A00"/>
    <w:rsid w:val="003D504F"/>
    <w:rsid w:val="003D51C9"/>
    <w:rsid w:val="003D6314"/>
    <w:rsid w:val="003D6327"/>
    <w:rsid w:val="003D6919"/>
    <w:rsid w:val="003D6C47"/>
    <w:rsid w:val="003D6D28"/>
    <w:rsid w:val="003D6D63"/>
    <w:rsid w:val="003D6F0B"/>
    <w:rsid w:val="003D75EC"/>
    <w:rsid w:val="003D761C"/>
    <w:rsid w:val="003D7986"/>
    <w:rsid w:val="003D79C7"/>
    <w:rsid w:val="003D7D06"/>
    <w:rsid w:val="003D7E4E"/>
    <w:rsid w:val="003D7FCF"/>
    <w:rsid w:val="003E03F8"/>
    <w:rsid w:val="003E047D"/>
    <w:rsid w:val="003E099B"/>
    <w:rsid w:val="003E0B2D"/>
    <w:rsid w:val="003E0C07"/>
    <w:rsid w:val="003E0CAF"/>
    <w:rsid w:val="003E0CF6"/>
    <w:rsid w:val="003E13F0"/>
    <w:rsid w:val="003E169A"/>
    <w:rsid w:val="003E1A94"/>
    <w:rsid w:val="003E1B49"/>
    <w:rsid w:val="003E1BF8"/>
    <w:rsid w:val="003E1CD4"/>
    <w:rsid w:val="003E1CE1"/>
    <w:rsid w:val="003E1ECA"/>
    <w:rsid w:val="003E206A"/>
    <w:rsid w:val="003E2268"/>
    <w:rsid w:val="003E2BEE"/>
    <w:rsid w:val="003E2D5A"/>
    <w:rsid w:val="003E31B0"/>
    <w:rsid w:val="003E31FF"/>
    <w:rsid w:val="003E32CC"/>
    <w:rsid w:val="003E3427"/>
    <w:rsid w:val="003E36B5"/>
    <w:rsid w:val="003E38B4"/>
    <w:rsid w:val="003E39EF"/>
    <w:rsid w:val="003E3A86"/>
    <w:rsid w:val="003E3AC6"/>
    <w:rsid w:val="003E3CD2"/>
    <w:rsid w:val="003E3E67"/>
    <w:rsid w:val="003E4106"/>
    <w:rsid w:val="003E43C5"/>
    <w:rsid w:val="003E47F2"/>
    <w:rsid w:val="003E4844"/>
    <w:rsid w:val="003E48E1"/>
    <w:rsid w:val="003E4905"/>
    <w:rsid w:val="003E4A67"/>
    <w:rsid w:val="003E4B7A"/>
    <w:rsid w:val="003E4CF1"/>
    <w:rsid w:val="003E4DD4"/>
    <w:rsid w:val="003E4F5D"/>
    <w:rsid w:val="003E505F"/>
    <w:rsid w:val="003E5136"/>
    <w:rsid w:val="003E51A0"/>
    <w:rsid w:val="003E51E2"/>
    <w:rsid w:val="003E541C"/>
    <w:rsid w:val="003E59E0"/>
    <w:rsid w:val="003E5D04"/>
    <w:rsid w:val="003E5D0D"/>
    <w:rsid w:val="003E5D45"/>
    <w:rsid w:val="003E5E2E"/>
    <w:rsid w:val="003E6442"/>
    <w:rsid w:val="003E658E"/>
    <w:rsid w:val="003E65BD"/>
    <w:rsid w:val="003E6626"/>
    <w:rsid w:val="003E69B9"/>
    <w:rsid w:val="003E6A4A"/>
    <w:rsid w:val="003E6A67"/>
    <w:rsid w:val="003E7029"/>
    <w:rsid w:val="003E7070"/>
    <w:rsid w:val="003E71E5"/>
    <w:rsid w:val="003E73D1"/>
    <w:rsid w:val="003E74A4"/>
    <w:rsid w:val="003E75CF"/>
    <w:rsid w:val="003E7762"/>
    <w:rsid w:val="003E7A37"/>
    <w:rsid w:val="003E7B06"/>
    <w:rsid w:val="003F0071"/>
    <w:rsid w:val="003F064F"/>
    <w:rsid w:val="003F0668"/>
    <w:rsid w:val="003F066D"/>
    <w:rsid w:val="003F072F"/>
    <w:rsid w:val="003F0962"/>
    <w:rsid w:val="003F0B44"/>
    <w:rsid w:val="003F1282"/>
    <w:rsid w:val="003F131F"/>
    <w:rsid w:val="003F1985"/>
    <w:rsid w:val="003F1A0E"/>
    <w:rsid w:val="003F1CDE"/>
    <w:rsid w:val="003F1CE1"/>
    <w:rsid w:val="003F227B"/>
    <w:rsid w:val="003F235A"/>
    <w:rsid w:val="003F243F"/>
    <w:rsid w:val="003F2452"/>
    <w:rsid w:val="003F2557"/>
    <w:rsid w:val="003F27C7"/>
    <w:rsid w:val="003F27D2"/>
    <w:rsid w:val="003F28F9"/>
    <w:rsid w:val="003F2B88"/>
    <w:rsid w:val="003F2DA5"/>
    <w:rsid w:val="003F2E56"/>
    <w:rsid w:val="003F3145"/>
    <w:rsid w:val="003F3C05"/>
    <w:rsid w:val="003F3F5A"/>
    <w:rsid w:val="003F47EF"/>
    <w:rsid w:val="003F4803"/>
    <w:rsid w:val="003F4917"/>
    <w:rsid w:val="003F491F"/>
    <w:rsid w:val="003F4997"/>
    <w:rsid w:val="003F5079"/>
    <w:rsid w:val="003F51C1"/>
    <w:rsid w:val="003F5320"/>
    <w:rsid w:val="003F53DA"/>
    <w:rsid w:val="003F54A4"/>
    <w:rsid w:val="003F54D2"/>
    <w:rsid w:val="003F5778"/>
    <w:rsid w:val="003F5779"/>
    <w:rsid w:val="003F57C2"/>
    <w:rsid w:val="003F5A10"/>
    <w:rsid w:val="003F5ADC"/>
    <w:rsid w:val="003F687F"/>
    <w:rsid w:val="003F691C"/>
    <w:rsid w:val="003F759A"/>
    <w:rsid w:val="003F7971"/>
    <w:rsid w:val="003F79BD"/>
    <w:rsid w:val="003F7CFC"/>
    <w:rsid w:val="0040006B"/>
    <w:rsid w:val="0040013A"/>
    <w:rsid w:val="00400152"/>
    <w:rsid w:val="004001D0"/>
    <w:rsid w:val="004003B1"/>
    <w:rsid w:val="00400473"/>
    <w:rsid w:val="00400748"/>
    <w:rsid w:val="00400946"/>
    <w:rsid w:val="004009AA"/>
    <w:rsid w:val="004009C6"/>
    <w:rsid w:val="00400A74"/>
    <w:rsid w:val="00400A7A"/>
    <w:rsid w:val="00400EC1"/>
    <w:rsid w:val="00401258"/>
    <w:rsid w:val="00401619"/>
    <w:rsid w:val="00401A27"/>
    <w:rsid w:val="004020C5"/>
    <w:rsid w:val="0040274D"/>
    <w:rsid w:val="00402874"/>
    <w:rsid w:val="00402A07"/>
    <w:rsid w:val="00402A31"/>
    <w:rsid w:val="00402E88"/>
    <w:rsid w:val="00402FB1"/>
    <w:rsid w:val="00403134"/>
    <w:rsid w:val="00403521"/>
    <w:rsid w:val="004037F0"/>
    <w:rsid w:val="00403F04"/>
    <w:rsid w:val="00403F22"/>
    <w:rsid w:val="00403F33"/>
    <w:rsid w:val="004045B3"/>
    <w:rsid w:val="0040551A"/>
    <w:rsid w:val="004056A3"/>
    <w:rsid w:val="00405749"/>
    <w:rsid w:val="004057BD"/>
    <w:rsid w:val="0040580A"/>
    <w:rsid w:val="004059C5"/>
    <w:rsid w:val="004059F0"/>
    <w:rsid w:val="00405BEB"/>
    <w:rsid w:val="00405C5B"/>
    <w:rsid w:val="00405F8D"/>
    <w:rsid w:val="0040605F"/>
    <w:rsid w:val="00406103"/>
    <w:rsid w:val="004061DD"/>
    <w:rsid w:val="004061F6"/>
    <w:rsid w:val="00406FFD"/>
    <w:rsid w:val="004073F3"/>
    <w:rsid w:val="004079A4"/>
    <w:rsid w:val="00407A40"/>
    <w:rsid w:val="00407F6C"/>
    <w:rsid w:val="00407FB8"/>
    <w:rsid w:val="00410041"/>
    <w:rsid w:val="0041007C"/>
    <w:rsid w:val="004101AA"/>
    <w:rsid w:val="00410325"/>
    <w:rsid w:val="004105DB"/>
    <w:rsid w:val="00410661"/>
    <w:rsid w:val="0041120C"/>
    <w:rsid w:val="004115DE"/>
    <w:rsid w:val="0041175C"/>
    <w:rsid w:val="00411B4F"/>
    <w:rsid w:val="00411DE9"/>
    <w:rsid w:val="0041220F"/>
    <w:rsid w:val="004128A9"/>
    <w:rsid w:val="00412AAB"/>
    <w:rsid w:val="00412D79"/>
    <w:rsid w:val="0041320A"/>
    <w:rsid w:val="004136AC"/>
    <w:rsid w:val="00414054"/>
    <w:rsid w:val="0041463B"/>
    <w:rsid w:val="004148FF"/>
    <w:rsid w:val="00414A38"/>
    <w:rsid w:val="00414B8E"/>
    <w:rsid w:val="00414BD6"/>
    <w:rsid w:val="00415165"/>
    <w:rsid w:val="00415201"/>
    <w:rsid w:val="00415A79"/>
    <w:rsid w:val="00415DF1"/>
    <w:rsid w:val="00415E64"/>
    <w:rsid w:val="00416125"/>
    <w:rsid w:val="004169A2"/>
    <w:rsid w:val="004169B3"/>
    <w:rsid w:val="00416B73"/>
    <w:rsid w:val="00416C0E"/>
    <w:rsid w:val="00416CDD"/>
    <w:rsid w:val="00416EE8"/>
    <w:rsid w:val="00416F42"/>
    <w:rsid w:val="00416FBB"/>
    <w:rsid w:val="0041712F"/>
    <w:rsid w:val="00417597"/>
    <w:rsid w:val="00417784"/>
    <w:rsid w:val="004177CD"/>
    <w:rsid w:val="00417974"/>
    <w:rsid w:val="00417A99"/>
    <w:rsid w:val="00417BB6"/>
    <w:rsid w:val="00420057"/>
    <w:rsid w:val="00420264"/>
    <w:rsid w:val="004203D2"/>
    <w:rsid w:val="004204C7"/>
    <w:rsid w:val="00420863"/>
    <w:rsid w:val="00420A09"/>
    <w:rsid w:val="00421088"/>
    <w:rsid w:val="0042110B"/>
    <w:rsid w:val="004211D6"/>
    <w:rsid w:val="00421721"/>
    <w:rsid w:val="00421760"/>
    <w:rsid w:val="004217AF"/>
    <w:rsid w:val="00421992"/>
    <w:rsid w:val="00421BA6"/>
    <w:rsid w:val="00421DAE"/>
    <w:rsid w:val="00421E66"/>
    <w:rsid w:val="004222E2"/>
    <w:rsid w:val="00422361"/>
    <w:rsid w:val="004226B3"/>
    <w:rsid w:val="004227C6"/>
    <w:rsid w:val="00422AEF"/>
    <w:rsid w:val="00422BE6"/>
    <w:rsid w:val="00422D6F"/>
    <w:rsid w:val="00422E0A"/>
    <w:rsid w:val="00422EC7"/>
    <w:rsid w:val="00423043"/>
    <w:rsid w:val="0042335E"/>
    <w:rsid w:val="00423413"/>
    <w:rsid w:val="0042352E"/>
    <w:rsid w:val="0042396E"/>
    <w:rsid w:val="00423E96"/>
    <w:rsid w:val="00423EAD"/>
    <w:rsid w:val="00423F53"/>
    <w:rsid w:val="00423FE3"/>
    <w:rsid w:val="00424168"/>
    <w:rsid w:val="0042456B"/>
    <w:rsid w:val="004245A6"/>
    <w:rsid w:val="00424925"/>
    <w:rsid w:val="00424C48"/>
    <w:rsid w:val="00424E44"/>
    <w:rsid w:val="004252D5"/>
    <w:rsid w:val="0042545E"/>
    <w:rsid w:val="004255F0"/>
    <w:rsid w:val="00425D9A"/>
    <w:rsid w:val="00426032"/>
    <w:rsid w:val="0042661E"/>
    <w:rsid w:val="0042689A"/>
    <w:rsid w:val="004268D1"/>
    <w:rsid w:val="0042740F"/>
    <w:rsid w:val="0042757B"/>
    <w:rsid w:val="00427645"/>
    <w:rsid w:val="00427B17"/>
    <w:rsid w:val="00427C6E"/>
    <w:rsid w:val="00427EF1"/>
    <w:rsid w:val="00427FFA"/>
    <w:rsid w:val="004303E7"/>
    <w:rsid w:val="00430725"/>
    <w:rsid w:val="0043085E"/>
    <w:rsid w:val="00430A4C"/>
    <w:rsid w:val="00430BA7"/>
    <w:rsid w:val="00431904"/>
    <w:rsid w:val="00431BF1"/>
    <w:rsid w:val="00431DD6"/>
    <w:rsid w:val="00431F39"/>
    <w:rsid w:val="00432175"/>
    <w:rsid w:val="004322BD"/>
    <w:rsid w:val="004327BC"/>
    <w:rsid w:val="0043285A"/>
    <w:rsid w:val="00432904"/>
    <w:rsid w:val="00432A7E"/>
    <w:rsid w:val="00432C62"/>
    <w:rsid w:val="00432C75"/>
    <w:rsid w:val="00432CB3"/>
    <w:rsid w:val="00432D57"/>
    <w:rsid w:val="004331E5"/>
    <w:rsid w:val="004335A3"/>
    <w:rsid w:val="00433616"/>
    <w:rsid w:val="00433B2D"/>
    <w:rsid w:val="00433B49"/>
    <w:rsid w:val="00433BD6"/>
    <w:rsid w:val="00433DAF"/>
    <w:rsid w:val="00433E3A"/>
    <w:rsid w:val="00433E77"/>
    <w:rsid w:val="004342A0"/>
    <w:rsid w:val="00434565"/>
    <w:rsid w:val="00434781"/>
    <w:rsid w:val="00434AE5"/>
    <w:rsid w:val="00434B4D"/>
    <w:rsid w:val="00434F06"/>
    <w:rsid w:val="00435227"/>
    <w:rsid w:val="004353F8"/>
    <w:rsid w:val="00435452"/>
    <w:rsid w:val="00435540"/>
    <w:rsid w:val="0043558F"/>
    <w:rsid w:val="00435AD1"/>
    <w:rsid w:val="00435C61"/>
    <w:rsid w:val="00435FEC"/>
    <w:rsid w:val="00436092"/>
    <w:rsid w:val="00436263"/>
    <w:rsid w:val="00436290"/>
    <w:rsid w:val="00436726"/>
    <w:rsid w:val="00436B30"/>
    <w:rsid w:val="00436B9A"/>
    <w:rsid w:val="00436EC9"/>
    <w:rsid w:val="004372F6"/>
    <w:rsid w:val="00437606"/>
    <w:rsid w:val="00437813"/>
    <w:rsid w:val="004379E4"/>
    <w:rsid w:val="00437AD9"/>
    <w:rsid w:val="00437CBE"/>
    <w:rsid w:val="00437CC3"/>
    <w:rsid w:val="00437DCB"/>
    <w:rsid w:val="004401A4"/>
    <w:rsid w:val="004404BA"/>
    <w:rsid w:val="004406B2"/>
    <w:rsid w:val="004407F1"/>
    <w:rsid w:val="0044086E"/>
    <w:rsid w:val="004409EF"/>
    <w:rsid w:val="00440C6D"/>
    <w:rsid w:val="00440CBA"/>
    <w:rsid w:val="0044125C"/>
    <w:rsid w:val="00441C17"/>
    <w:rsid w:val="00441F6B"/>
    <w:rsid w:val="00442060"/>
    <w:rsid w:val="004422CD"/>
    <w:rsid w:val="00442464"/>
    <w:rsid w:val="0044287A"/>
    <w:rsid w:val="00442A68"/>
    <w:rsid w:val="00442A8A"/>
    <w:rsid w:val="00442B3B"/>
    <w:rsid w:val="00443142"/>
    <w:rsid w:val="00443301"/>
    <w:rsid w:val="00443387"/>
    <w:rsid w:val="0044397D"/>
    <w:rsid w:val="00443FD4"/>
    <w:rsid w:val="0044404F"/>
    <w:rsid w:val="004445A4"/>
    <w:rsid w:val="00444A50"/>
    <w:rsid w:val="00444E09"/>
    <w:rsid w:val="00445068"/>
    <w:rsid w:val="00445605"/>
    <w:rsid w:val="00445672"/>
    <w:rsid w:val="004457D3"/>
    <w:rsid w:val="00445800"/>
    <w:rsid w:val="004458C2"/>
    <w:rsid w:val="00445A26"/>
    <w:rsid w:val="00445AB6"/>
    <w:rsid w:val="00445E5D"/>
    <w:rsid w:val="0044602B"/>
    <w:rsid w:val="0044606C"/>
    <w:rsid w:val="0044633A"/>
    <w:rsid w:val="00446633"/>
    <w:rsid w:val="00446644"/>
    <w:rsid w:val="00446C71"/>
    <w:rsid w:val="00446EAF"/>
    <w:rsid w:val="00446FEC"/>
    <w:rsid w:val="00447BE4"/>
    <w:rsid w:val="00447C26"/>
    <w:rsid w:val="00447FBD"/>
    <w:rsid w:val="0045014E"/>
    <w:rsid w:val="004501FC"/>
    <w:rsid w:val="00450245"/>
    <w:rsid w:val="00450314"/>
    <w:rsid w:val="00450503"/>
    <w:rsid w:val="00450852"/>
    <w:rsid w:val="00450A7A"/>
    <w:rsid w:val="00450EEC"/>
    <w:rsid w:val="00451560"/>
    <w:rsid w:val="004517A7"/>
    <w:rsid w:val="004517AA"/>
    <w:rsid w:val="00451B58"/>
    <w:rsid w:val="00451C69"/>
    <w:rsid w:val="00451CB3"/>
    <w:rsid w:val="00451D52"/>
    <w:rsid w:val="0045207D"/>
    <w:rsid w:val="00452166"/>
    <w:rsid w:val="0045237E"/>
    <w:rsid w:val="004525C0"/>
    <w:rsid w:val="00452658"/>
    <w:rsid w:val="00452E13"/>
    <w:rsid w:val="00452E23"/>
    <w:rsid w:val="0045306F"/>
    <w:rsid w:val="00453DDD"/>
    <w:rsid w:val="004547BA"/>
    <w:rsid w:val="00454AEE"/>
    <w:rsid w:val="00454B8C"/>
    <w:rsid w:val="00454D99"/>
    <w:rsid w:val="00454DF4"/>
    <w:rsid w:val="00454F59"/>
    <w:rsid w:val="00454FAD"/>
    <w:rsid w:val="004550A7"/>
    <w:rsid w:val="00455884"/>
    <w:rsid w:val="0045589F"/>
    <w:rsid w:val="00455AFF"/>
    <w:rsid w:val="00455B49"/>
    <w:rsid w:val="00455D34"/>
    <w:rsid w:val="00455FE7"/>
    <w:rsid w:val="00455FFC"/>
    <w:rsid w:val="004561A4"/>
    <w:rsid w:val="00456226"/>
    <w:rsid w:val="00456248"/>
    <w:rsid w:val="004565A3"/>
    <w:rsid w:val="004566C6"/>
    <w:rsid w:val="00456F4C"/>
    <w:rsid w:val="004576E7"/>
    <w:rsid w:val="00457EE2"/>
    <w:rsid w:val="00457F49"/>
    <w:rsid w:val="00457FE0"/>
    <w:rsid w:val="00460392"/>
    <w:rsid w:val="004603B1"/>
    <w:rsid w:val="00460DE9"/>
    <w:rsid w:val="00460E72"/>
    <w:rsid w:val="00460F9B"/>
    <w:rsid w:val="00460FF9"/>
    <w:rsid w:val="00461014"/>
    <w:rsid w:val="0046109B"/>
    <w:rsid w:val="004611FB"/>
    <w:rsid w:val="004613EA"/>
    <w:rsid w:val="0046155B"/>
    <w:rsid w:val="004615E8"/>
    <w:rsid w:val="00461824"/>
    <w:rsid w:val="0046187A"/>
    <w:rsid w:val="004618EB"/>
    <w:rsid w:val="004618EE"/>
    <w:rsid w:val="0046194B"/>
    <w:rsid w:val="004619BC"/>
    <w:rsid w:val="004619FC"/>
    <w:rsid w:val="00461BB1"/>
    <w:rsid w:val="00461BEC"/>
    <w:rsid w:val="00461ECB"/>
    <w:rsid w:val="00462262"/>
    <w:rsid w:val="00462925"/>
    <w:rsid w:val="00462977"/>
    <w:rsid w:val="00462C7C"/>
    <w:rsid w:val="00462E26"/>
    <w:rsid w:val="00462F31"/>
    <w:rsid w:val="00462F48"/>
    <w:rsid w:val="00462FDF"/>
    <w:rsid w:val="00463009"/>
    <w:rsid w:val="0046304D"/>
    <w:rsid w:val="00463180"/>
    <w:rsid w:val="00463437"/>
    <w:rsid w:val="0046381A"/>
    <w:rsid w:val="00463834"/>
    <w:rsid w:val="0046384A"/>
    <w:rsid w:val="004639CA"/>
    <w:rsid w:val="00463B2B"/>
    <w:rsid w:val="00463DF1"/>
    <w:rsid w:val="0046408B"/>
    <w:rsid w:val="004643A6"/>
    <w:rsid w:val="0046474C"/>
    <w:rsid w:val="004647A4"/>
    <w:rsid w:val="00464A7D"/>
    <w:rsid w:val="00464F02"/>
    <w:rsid w:val="00464F9A"/>
    <w:rsid w:val="00465074"/>
    <w:rsid w:val="004654BC"/>
    <w:rsid w:val="00465828"/>
    <w:rsid w:val="00465968"/>
    <w:rsid w:val="004659D5"/>
    <w:rsid w:val="00465BF2"/>
    <w:rsid w:val="00465C46"/>
    <w:rsid w:val="00465D49"/>
    <w:rsid w:val="00465E11"/>
    <w:rsid w:val="00465F0B"/>
    <w:rsid w:val="004660CB"/>
    <w:rsid w:val="004663C1"/>
    <w:rsid w:val="00466636"/>
    <w:rsid w:val="00466751"/>
    <w:rsid w:val="00466927"/>
    <w:rsid w:val="00466BE0"/>
    <w:rsid w:val="00466DA4"/>
    <w:rsid w:val="00466E7B"/>
    <w:rsid w:val="00466F8B"/>
    <w:rsid w:val="00467102"/>
    <w:rsid w:val="004672D9"/>
    <w:rsid w:val="0046778F"/>
    <w:rsid w:val="004679C4"/>
    <w:rsid w:val="00467B10"/>
    <w:rsid w:val="00467B12"/>
    <w:rsid w:val="00467CB8"/>
    <w:rsid w:val="00467D91"/>
    <w:rsid w:val="00467F62"/>
    <w:rsid w:val="00470933"/>
    <w:rsid w:val="00470A37"/>
    <w:rsid w:val="00470AC6"/>
    <w:rsid w:val="00470D35"/>
    <w:rsid w:val="00470E81"/>
    <w:rsid w:val="00471A19"/>
    <w:rsid w:val="00471B2D"/>
    <w:rsid w:val="00472250"/>
    <w:rsid w:val="00472602"/>
    <w:rsid w:val="004729B1"/>
    <w:rsid w:val="00472C52"/>
    <w:rsid w:val="00472C8B"/>
    <w:rsid w:val="00472D38"/>
    <w:rsid w:val="00472E7F"/>
    <w:rsid w:val="00473355"/>
    <w:rsid w:val="004733BD"/>
    <w:rsid w:val="004742A1"/>
    <w:rsid w:val="00474729"/>
    <w:rsid w:val="00474927"/>
    <w:rsid w:val="00474A9F"/>
    <w:rsid w:val="00474C6C"/>
    <w:rsid w:val="004758A8"/>
    <w:rsid w:val="00475A08"/>
    <w:rsid w:val="00475ACA"/>
    <w:rsid w:val="00475D0F"/>
    <w:rsid w:val="004761A9"/>
    <w:rsid w:val="004766F9"/>
    <w:rsid w:val="00476745"/>
    <w:rsid w:val="00476839"/>
    <w:rsid w:val="00476871"/>
    <w:rsid w:val="00476987"/>
    <w:rsid w:val="00476B1E"/>
    <w:rsid w:val="00476D8A"/>
    <w:rsid w:val="00476E00"/>
    <w:rsid w:val="0047708A"/>
    <w:rsid w:val="0047723D"/>
    <w:rsid w:val="00477349"/>
    <w:rsid w:val="0047738B"/>
    <w:rsid w:val="00477516"/>
    <w:rsid w:val="004775D2"/>
    <w:rsid w:val="00477631"/>
    <w:rsid w:val="00477764"/>
    <w:rsid w:val="004777F5"/>
    <w:rsid w:val="00477981"/>
    <w:rsid w:val="00477AFF"/>
    <w:rsid w:val="00480129"/>
    <w:rsid w:val="0048029C"/>
    <w:rsid w:val="00480894"/>
    <w:rsid w:val="00480932"/>
    <w:rsid w:val="00480BC8"/>
    <w:rsid w:val="00481079"/>
    <w:rsid w:val="004811AC"/>
    <w:rsid w:val="004813A4"/>
    <w:rsid w:val="0048175B"/>
    <w:rsid w:val="00481968"/>
    <w:rsid w:val="0048196C"/>
    <w:rsid w:val="00481A77"/>
    <w:rsid w:val="00481D84"/>
    <w:rsid w:val="0048200E"/>
    <w:rsid w:val="00482201"/>
    <w:rsid w:val="00482540"/>
    <w:rsid w:val="0048254A"/>
    <w:rsid w:val="00482B06"/>
    <w:rsid w:val="00482D50"/>
    <w:rsid w:val="00482ED3"/>
    <w:rsid w:val="0048335D"/>
    <w:rsid w:val="00483488"/>
    <w:rsid w:val="004837AC"/>
    <w:rsid w:val="0048385F"/>
    <w:rsid w:val="004838F1"/>
    <w:rsid w:val="00483CF6"/>
    <w:rsid w:val="00483FC7"/>
    <w:rsid w:val="00484099"/>
    <w:rsid w:val="00484121"/>
    <w:rsid w:val="00484455"/>
    <w:rsid w:val="0048448B"/>
    <w:rsid w:val="0048493E"/>
    <w:rsid w:val="0048495E"/>
    <w:rsid w:val="00485181"/>
    <w:rsid w:val="00485208"/>
    <w:rsid w:val="00485273"/>
    <w:rsid w:val="004852CF"/>
    <w:rsid w:val="00485359"/>
    <w:rsid w:val="0048547C"/>
    <w:rsid w:val="004854C9"/>
    <w:rsid w:val="00485976"/>
    <w:rsid w:val="00485F20"/>
    <w:rsid w:val="00486646"/>
    <w:rsid w:val="00486854"/>
    <w:rsid w:val="004869FC"/>
    <w:rsid w:val="00486E77"/>
    <w:rsid w:val="00486F37"/>
    <w:rsid w:val="0048703E"/>
    <w:rsid w:val="00487450"/>
    <w:rsid w:val="00487832"/>
    <w:rsid w:val="00487896"/>
    <w:rsid w:val="00487B9E"/>
    <w:rsid w:val="00487F89"/>
    <w:rsid w:val="00487FAE"/>
    <w:rsid w:val="0049016D"/>
    <w:rsid w:val="0049017B"/>
    <w:rsid w:val="004904AE"/>
    <w:rsid w:val="004905B2"/>
    <w:rsid w:val="004907E1"/>
    <w:rsid w:val="00490A53"/>
    <w:rsid w:val="00490B61"/>
    <w:rsid w:val="00490EAC"/>
    <w:rsid w:val="0049122A"/>
    <w:rsid w:val="0049139C"/>
    <w:rsid w:val="004913D6"/>
    <w:rsid w:val="00491413"/>
    <w:rsid w:val="004918BF"/>
    <w:rsid w:val="00491A6E"/>
    <w:rsid w:val="00491CF2"/>
    <w:rsid w:val="00491FA8"/>
    <w:rsid w:val="0049218C"/>
    <w:rsid w:val="00492229"/>
    <w:rsid w:val="00492317"/>
    <w:rsid w:val="00492682"/>
    <w:rsid w:val="004928E2"/>
    <w:rsid w:val="00492A05"/>
    <w:rsid w:val="00492B91"/>
    <w:rsid w:val="00492CBC"/>
    <w:rsid w:val="00493493"/>
    <w:rsid w:val="00493702"/>
    <w:rsid w:val="00493A06"/>
    <w:rsid w:val="00493CFE"/>
    <w:rsid w:val="00493F4D"/>
    <w:rsid w:val="004941C2"/>
    <w:rsid w:val="0049432A"/>
    <w:rsid w:val="004944DF"/>
    <w:rsid w:val="00494E56"/>
    <w:rsid w:val="00494E9D"/>
    <w:rsid w:val="0049519B"/>
    <w:rsid w:val="004953AB"/>
    <w:rsid w:val="00495637"/>
    <w:rsid w:val="0049580B"/>
    <w:rsid w:val="00495E5F"/>
    <w:rsid w:val="00495E6C"/>
    <w:rsid w:val="00495FB7"/>
    <w:rsid w:val="004961F2"/>
    <w:rsid w:val="0049641A"/>
    <w:rsid w:val="00496449"/>
    <w:rsid w:val="00496D08"/>
    <w:rsid w:val="00496D59"/>
    <w:rsid w:val="004971FB"/>
    <w:rsid w:val="00497214"/>
    <w:rsid w:val="004974FC"/>
    <w:rsid w:val="004976A7"/>
    <w:rsid w:val="004976D9"/>
    <w:rsid w:val="0049792E"/>
    <w:rsid w:val="00497A03"/>
    <w:rsid w:val="00497C5E"/>
    <w:rsid w:val="00497DF8"/>
    <w:rsid w:val="00497E1F"/>
    <w:rsid w:val="004A01D8"/>
    <w:rsid w:val="004A038E"/>
    <w:rsid w:val="004A0797"/>
    <w:rsid w:val="004A0929"/>
    <w:rsid w:val="004A0CB8"/>
    <w:rsid w:val="004A0CBF"/>
    <w:rsid w:val="004A10D4"/>
    <w:rsid w:val="004A1268"/>
    <w:rsid w:val="004A187C"/>
    <w:rsid w:val="004A19B9"/>
    <w:rsid w:val="004A1B97"/>
    <w:rsid w:val="004A1CF3"/>
    <w:rsid w:val="004A1D4F"/>
    <w:rsid w:val="004A204A"/>
    <w:rsid w:val="004A2516"/>
    <w:rsid w:val="004A27C2"/>
    <w:rsid w:val="004A2B61"/>
    <w:rsid w:val="004A2D65"/>
    <w:rsid w:val="004A2F1A"/>
    <w:rsid w:val="004A2F7B"/>
    <w:rsid w:val="004A3159"/>
    <w:rsid w:val="004A31C6"/>
    <w:rsid w:val="004A32B2"/>
    <w:rsid w:val="004A330F"/>
    <w:rsid w:val="004A38DE"/>
    <w:rsid w:val="004A407C"/>
    <w:rsid w:val="004A42DC"/>
    <w:rsid w:val="004A4369"/>
    <w:rsid w:val="004A43F4"/>
    <w:rsid w:val="004A4442"/>
    <w:rsid w:val="004A454B"/>
    <w:rsid w:val="004A4694"/>
    <w:rsid w:val="004A4723"/>
    <w:rsid w:val="004A47B0"/>
    <w:rsid w:val="004A4DA4"/>
    <w:rsid w:val="004A4DD9"/>
    <w:rsid w:val="004A5003"/>
    <w:rsid w:val="004A508E"/>
    <w:rsid w:val="004A528F"/>
    <w:rsid w:val="004A52C2"/>
    <w:rsid w:val="004A5721"/>
    <w:rsid w:val="004A5F37"/>
    <w:rsid w:val="004A6015"/>
    <w:rsid w:val="004A6C4E"/>
    <w:rsid w:val="004A6F6E"/>
    <w:rsid w:val="004A712F"/>
    <w:rsid w:val="004A71BE"/>
    <w:rsid w:val="004A7940"/>
    <w:rsid w:val="004A7B1E"/>
    <w:rsid w:val="004B0900"/>
    <w:rsid w:val="004B0B1B"/>
    <w:rsid w:val="004B0B75"/>
    <w:rsid w:val="004B0E1B"/>
    <w:rsid w:val="004B0F26"/>
    <w:rsid w:val="004B1323"/>
    <w:rsid w:val="004B15D3"/>
    <w:rsid w:val="004B1A61"/>
    <w:rsid w:val="004B1A65"/>
    <w:rsid w:val="004B1B0A"/>
    <w:rsid w:val="004B1D20"/>
    <w:rsid w:val="004B1F23"/>
    <w:rsid w:val="004B2041"/>
    <w:rsid w:val="004B204E"/>
    <w:rsid w:val="004B216D"/>
    <w:rsid w:val="004B23A6"/>
    <w:rsid w:val="004B23C3"/>
    <w:rsid w:val="004B2A61"/>
    <w:rsid w:val="004B2B0A"/>
    <w:rsid w:val="004B2BA7"/>
    <w:rsid w:val="004B2BC9"/>
    <w:rsid w:val="004B3334"/>
    <w:rsid w:val="004B36D4"/>
    <w:rsid w:val="004B36F6"/>
    <w:rsid w:val="004B3721"/>
    <w:rsid w:val="004B3753"/>
    <w:rsid w:val="004B3A61"/>
    <w:rsid w:val="004B3B6D"/>
    <w:rsid w:val="004B3F94"/>
    <w:rsid w:val="004B4139"/>
    <w:rsid w:val="004B4232"/>
    <w:rsid w:val="004B4356"/>
    <w:rsid w:val="004B45E6"/>
    <w:rsid w:val="004B4709"/>
    <w:rsid w:val="004B488C"/>
    <w:rsid w:val="004B50D1"/>
    <w:rsid w:val="004B51C2"/>
    <w:rsid w:val="004B55C6"/>
    <w:rsid w:val="004B5704"/>
    <w:rsid w:val="004B5A3B"/>
    <w:rsid w:val="004B5EA2"/>
    <w:rsid w:val="004B5EB3"/>
    <w:rsid w:val="004B5ECE"/>
    <w:rsid w:val="004B5EF1"/>
    <w:rsid w:val="004B5FE6"/>
    <w:rsid w:val="004B60F3"/>
    <w:rsid w:val="004B622D"/>
    <w:rsid w:val="004B6441"/>
    <w:rsid w:val="004B64D8"/>
    <w:rsid w:val="004B67B1"/>
    <w:rsid w:val="004B693C"/>
    <w:rsid w:val="004B72C4"/>
    <w:rsid w:val="004B7610"/>
    <w:rsid w:val="004B7657"/>
    <w:rsid w:val="004B7689"/>
    <w:rsid w:val="004B7AB4"/>
    <w:rsid w:val="004B7EF7"/>
    <w:rsid w:val="004C01D9"/>
    <w:rsid w:val="004C01F2"/>
    <w:rsid w:val="004C030D"/>
    <w:rsid w:val="004C0D02"/>
    <w:rsid w:val="004C1316"/>
    <w:rsid w:val="004C13CC"/>
    <w:rsid w:val="004C149D"/>
    <w:rsid w:val="004C16A8"/>
    <w:rsid w:val="004C1776"/>
    <w:rsid w:val="004C177D"/>
    <w:rsid w:val="004C19C9"/>
    <w:rsid w:val="004C1A8E"/>
    <w:rsid w:val="004C1C5F"/>
    <w:rsid w:val="004C1CE3"/>
    <w:rsid w:val="004C1CF9"/>
    <w:rsid w:val="004C1E4D"/>
    <w:rsid w:val="004C226E"/>
    <w:rsid w:val="004C2299"/>
    <w:rsid w:val="004C2395"/>
    <w:rsid w:val="004C257C"/>
    <w:rsid w:val="004C2588"/>
    <w:rsid w:val="004C2966"/>
    <w:rsid w:val="004C2E00"/>
    <w:rsid w:val="004C2EA9"/>
    <w:rsid w:val="004C2F36"/>
    <w:rsid w:val="004C2FE4"/>
    <w:rsid w:val="004C321F"/>
    <w:rsid w:val="004C3412"/>
    <w:rsid w:val="004C38CB"/>
    <w:rsid w:val="004C3A0E"/>
    <w:rsid w:val="004C4643"/>
    <w:rsid w:val="004C47C8"/>
    <w:rsid w:val="004C4A08"/>
    <w:rsid w:val="004C4BFC"/>
    <w:rsid w:val="004C5496"/>
    <w:rsid w:val="004C5555"/>
    <w:rsid w:val="004C5645"/>
    <w:rsid w:val="004C5746"/>
    <w:rsid w:val="004C589A"/>
    <w:rsid w:val="004C5BB7"/>
    <w:rsid w:val="004C614B"/>
    <w:rsid w:val="004C64FA"/>
    <w:rsid w:val="004C66DB"/>
    <w:rsid w:val="004C6831"/>
    <w:rsid w:val="004C6A32"/>
    <w:rsid w:val="004C6A49"/>
    <w:rsid w:val="004C6A51"/>
    <w:rsid w:val="004C713D"/>
    <w:rsid w:val="004C7254"/>
    <w:rsid w:val="004C72BA"/>
    <w:rsid w:val="004C72C7"/>
    <w:rsid w:val="004C74F4"/>
    <w:rsid w:val="004C76BC"/>
    <w:rsid w:val="004C7862"/>
    <w:rsid w:val="004C7A22"/>
    <w:rsid w:val="004D0163"/>
    <w:rsid w:val="004D0309"/>
    <w:rsid w:val="004D0378"/>
    <w:rsid w:val="004D08DE"/>
    <w:rsid w:val="004D0BA8"/>
    <w:rsid w:val="004D0E1A"/>
    <w:rsid w:val="004D0EED"/>
    <w:rsid w:val="004D1221"/>
    <w:rsid w:val="004D12BB"/>
    <w:rsid w:val="004D130A"/>
    <w:rsid w:val="004D1401"/>
    <w:rsid w:val="004D1783"/>
    <w:rsid w:val="004D18B0"/>
    <w:rsid w:val="004D1D73"/>
    <w:rsid w:val="004D2692"/>
    <w:rsid w:val="004D2793"/>
    <w:rsid w:val="004D28DC"/>
    <w:rsid w:val="004D2B45"/>
    <w:rsid w:val="004D2DAA"/>
    <w:rsid w:val="004D339F"/>
    <w:rsid w:val="004D36DA"/>
    <w:rsid w:val="004D3826"/>
    <w:rsid w:val="004D3AF6"/>
    <w:rsid w:val="004D3CBF"/>
    <w:rsid w:val="004D3DF0"/>
    <w:rsid w:val="004D3EC4"/>
    <w:rsid w:val="004D40A3"/>
    <w:rsid w:val="004D4188"/>
    <w:rsid w:val="004D4218"/>
    <w:rsid w:val="004D4421"/>
    <w:rsid w:val="004D4592"/>
    <w:rsid w:val="004D4752"/>
    <w:rsid w:val="004D48DE"/>
    <w:rsid w:val="004D4A89"/>
    <w:rsid w:val="004D4BFB"/>
    <w:rsid w:val="004D53DC"/>
    <w:rsid w:val="004D5664"/>
    <w:rsid w:val="004D57B7"/>
    <w:rsid w:val="004D593C"/>
    <w:rsid w:val="004D5AF2"/>
    <w:rsid w:val="004D5F33"/>
    <w:rsid w:val="004D6092"/>
    <w:rsid w:val="004D6385"/>
    <w:rsid w:val="004D6471"/>
    <w:rsid w:val="004D67CB"/>
    <w:rsid w:val="004D6A2E"/>
    <w:rsid w:val="004D6FD1"/>
    <w:rsid w:val="004D71A9"/>
    <w:rsid w:val="004D71F3"/>
    <w:rsid w:val="004D767A"/>
    <w:rsid w:val="004D797E"/>
    <w:rsid w:val="004D7B20"/>
    <w:rsid w:val="004D7F2C"/>
    <w:rsid w:val="004D7FA8"/>
    <w:rsid w:val="004E01A5"/>
    <w:rsid w:val="004E09D7"/>
    <w:rsid w:val="004E10B9"/>
    <w:rsid w:val="004E11EE"/>
    <w:rsid w:val="004E12D4"/>
    <w:rsid w:val="004E1ADD"/>
    <w:rsid w:val="004E1BA2"/>
    <w:rsid w:val="004E1D25"/>
    <w:rsid w:val="004E20E3"/>
    <w:rsid w:val="004E21DF"/>
    <w:rsid w:val="004E26E1"/>
    <w:rsid w:val="004E2BE0"/>
    <w:rsid w:val="004E2EF0"/>
    <w:rsid w:val="004E2F39"/>
    <w:rsid w:val="004E2F95"/>
    <w:rsid w:val="004E30C8"/>
    <w:rsid w:val="004E3250"/>
    <w:rsid w:val="004E3651"/>
    <w:rsid w:val="004E373A"/>
    <w:rsid w:val="004E3BA1"/>
    <w:rsid w:val="004E406E"/>
    <w:rsid w:val="004E4589"/>
    <w:rsid w:val="004E4888"/>
    <w:rsid w:val="004E49C5"/>
    <w:rsid w:val="004E4BEC"/>
    <w:rsid w:val="004E4CC0"/>
    <w:rsid w:val="004E4FD3"/>
    <w:rsid w:val="004E51E3"/>
    <w:rsid w:val="004E53AD"/>
    <w:rsid w:val="004E5449"/>
    <w:rsid w:val="004E58CD"/>
    <w:rsid w:val="004E5AFE"/>
    <w:rsid w:val="004E5B05"/>
    <w:rsid w:val="004E5CB3"/>
    <w:rsid w:val="004E600B"/>
    <w:rsid w:val="004E615F"/>
    <w:rsid w:val="004E628F"/>
    <w:rsid w:val="004E6426"/>
    <w:rsid w:val="004E68E9"/>
    <w:rsid w:val="004E6944"/>
    <w:rsid w:val="004E6967"/>
    <w:rsid w:val="004E6A9A"/>
    <w:rsid w:val="004E6B63"/>
    <w:rsid w:val="004E6FDA"/>
    <w:rsid w:val="004E7064"/>
    <w:rsid w:val="004E722A"/>
    <w:rsid w:val="004E7277"/>
    <w:rsid w:val="004E78C8"/>
    <w:rsid w:val="004E7A2A"/>
    <w:rsid w:val="004E7B86"/>
    <w:rsid w:val="004E7FBE"/>
    <w:rsid w:val="004F02E1"/>
    <w:rsid w:val="004F0476"/>
    <w:rsid w:val="004F053A"/>
    <w:rsid w:val="004F0B0A"/>
    <w:rsid w:val="004F0D6A"/>
    <w:rsid w:val="004F0E73"/>
    <w:rsid w:val="004F112B"/>
    <w:rsid w:val="004F12A0"/>
    <w:rsid w:val="004F13C1"/>
    <w:rsid w:val="004F14EE"/>
    <w:rsid w:val="004F16AB"/>
    <w:rsid w:val="004F1A38"/>
    <w:rsid w:val="004F2101"/>
    <w:rsid w:val="004F2159"/>
    <w:rsid w:val="004F2268"/>
    <w:rsid w:val="004F2468"/>
    <w:rsid w:val="004F25FF"/>
    <w:rsid w:val="004F26E5"/>
    <w:rsid w:val="004F2825"/>
    <w:rsid w:val="004F28AB"/>
    <w:rsid w:val="004F2E39"/>
    <w:rsid w:val="004F3477"/>
    <w:rsid w:val="004F37F0"/>
    <w:rsid w:val="004F3DD4"/>
    <w:rsid w:val="004F4177"/>
    <w:rsid w:val="004F4207"/>
    <w:rsid w:val="004F464D"/>
    <w:rsid w:val="004F4940"/>
    <w:rsid w:val="004F4B02"/>
    <w:rsid w:val="004F4FB8"/>
    <w:rsid w:val="004F52FF"/>
    <w:rsid w:val="004F53D8"/>
    <w:rsid w:val="004F582B"/>
    <w:rsid w:val="004F5B97"/>
    <w:rsid w:val="004F5D10"/>
    <w:rsid w:val="004F5FE6"/>
    <w:rsid w:val="004F6043"/>
    <w:rsid w:val="004F68F8"/>
    <w:rsid w:val="004F692F"/>
    <w:rsid w:val="004F6A06"/>
    <w:rsid w:val="004F6AB0"/>
    <w:rsid w:val="004F6E4E"/>
    <w:rsid w:val="004F705B"/>
    <w:rsid w:val="004F7081"/>
    <w:rsid w:val="004F70A4"/>
    <w:rsid w:val="004F7290"/>
    <w:rsid w:val="004F783F"/>
    <w:rsid w:val="004F7B5E"/>
    <w:rsid w:val="004F7D08"/>
    <w:rsid w:val="004F7E8A"/>
    <w:rsid w:val="004F7ED0"/>
    <w:rsid w:val="005001A0"/>
    <w:rsid w:val="005003DF"/>
    <w:rsid w:val="005004AA"/>
    <w:rsid w:val="00500501"/>
    <w:rsid w:val="0050060C"/>
    <w:rsid w:val="005007E2"/>
    <w:rsid w:val="005008DA"/>
    <w:rsid w:val="00500D51"/>
    <w:rsid w:val="005011AD"/>
    <w:rsid w:val="00501352"/>
    <w:rsid w:val="00501A9B"/>
    <w:rsid w:val="00501D13"/>
    <w:rsid w:val="005022F4"/>
    <w:rsid w:val="0050256D"/>
    <w:rsid w:val="00502A3E"/>
    <w:rsid w:val="00502B12"/>
    <w:rsid w:val="00502BA0"/>
    <w:rsid w:val="00502E9C"/>
    <w:rsid w:val="00503011"/>
    <w:rsid w:val="00503AB2"/>
    <w:rsid w:val="00503F75"/>
    <w:rsid w:val="005044C5"/>
    <w:rsid w:val="00504758"/>
    <w:rsid w:val="0050477F"/>
    <w:rsid w:val="00504842"/>
    <w:rsid w:val="00504896"/>
    <w:rsid w:val="00504937"/>
    <w:rsid w:val="00504DC2"/>
    <w:rsid w:val="00504EB7"/>
    <w:rsid w:val="00505119"/>
    <w:rsid w:val="00505386"/>
    <w:rsid w:val="00505EBD"/>
    <w:rsid w:val="0050627D"/>
    <w:rsid w:val="005063C2"/>
    <w:rsid w:val="005065B6"/>
    <w:rsid w:val="005068E4"/>
    <w:rsid w:val="00506CAE"/>
    <w:rsid w:val="005072D5"/>
    <w:rsid w:val="00507344"/>
    <w:rsid w:val="005074E8"/>
    <w:rsid w:val="00507514"/>
    <w:rsid w:val="00507781"/>
    <w:rsid w:val="00507B00"/>
    <w:rsid w:val="00507B9C"/>
    <w:rsid w:val="00507C85"/>
    <w:rsid w:val="005103A8"/>
    <w:rsid w:val="005103E9"/>
    <w:rsid w:val="005106F0"/>
    <w:rsid w:val="005108C0"/>
    <w:rsid w:val="00510E7D"/>
    <w:rsid w:val="005111AD"/>
    <w:rsid w:val="00511476"/>
    <w:rsid w:val="005114F8"/>
    <w:rsid w:val="005115AB"/>
    <w:rsid w:val="005116AC"/>
    <w:rsid w:val="00511805"/>
    <w:rsid w:val="00511C47"/>
    <w:rsid w:val="00511E38"/>
    <w:rsid w:val="005123C1"/>
    <w:rsid w:val="00512914"/>
    <w:rsid w:val="00512F02"/>
    <w:rsid w:val="00512FC5"/>
    <w:rsid w:val="005136EF"/>
    <w:rsid w:val="005138D3"/>
    <w:rsid w:val="00513C84"/>
    <w:rsid w:val="005148FF"/>
    <w:rsid w:val="00514E4A"/>
    <w:rsid w:val="0051526C"/>
    <w:rsid w:val="00515383"/>
    <w:rsid w:val="005157C4"/>
    <w:rsid w:val="005159FA"/>
    <w:rsid w:val="00515CF0"/>
    <w:rsid w:val="005163F5"/>
    <w:rsid w:val="0051669E"/>
    <w:rsid w:val="005166CF"/>
    <w:rsid w:val="005167E8"/>
    <w:rsid w:val="00516A10"/>
    <w:rsid w:val="00516FC0"/>
    <w:rsid w:val="00517507"/>
    <w:rsid w:val="00517CA4"/>
    <w:rsid w:val="005200FC"/>
    <w:rsid w:val="00520375"/>
    <w:rsid w:val="0052060A"/>
    <w:rsid w:val="00521207"/>
    <w:rsid w:val="00521297"/>
    <w:rsid w:val="00521892"/>
    <w:rsid w:val="00521A1F"/>
    <w:rsid w:val="00522220"/>
    <w:rsid w:val="005222AE"/>
    <w:rsid w:val="0052232C"/>
    <w:rsid w:val="00522B92"/>
    <w:rsid w:val="00522C26"/>
    <w:rsid w:val="0052321C"/>
    <w:rsid w:val="0052340B"/>
    <w:rsid w:val="005235BE"/>
    <w:rsid w:val="005235D8"/>
    <w:rsid w:val="00523725"/>
    <w:rsid w:val="00523EE7"/>
    <w:rsid w:val="00524582"/>
    <w:rsid w:val="005246B1"/>
    <w:rsid w:val="00524BCB"/>
    <w:rsid w:val="00524D75"/>
    <w:rsid w:val="005250F6"/>
    <w:rsid w:val="005251C2"/>
    <w:rsid w:val="0052520D"/>
    <w:rsid w:val="00525D07"/>
    <w:rsid w:val="00525E31"/>
    <w:rsid w:val="00525F17"/>
    <w:rsid w:val="005266FF"/>
    <w:rsid w:val="0052675F"/>
    <w:rsid w:val="00526D84"/>
    <w:rsid w:val="0052707B"/>
    <w:rsid w:val="00527081"/>
    <w:rsid w:val="005271F8"/>
    <w:rsid w:val="0052741E"/>
    <w:rsid w:val="0052782A"/>
    <w:rsid w:val="0052787D"/>
    <w:rsid w:val="00527BD4"/>
    <w:rsid w:val="00527F59"/>
    <w:rsid w:val="0053012C"/>
    <w:rsid w:val="005301C5"/>
    <w:rsid w:val="00530323"/>
    <w:rsid w:val="00530752"/>
    <w:rsid w:val="00530FD2"/>
    <w:rsid w:val="0053161E"/>
    <w:rsid w:val="00531D54"/>
    <w:rsid w:val="00531D8F"/>
    <w:rsid w:val="00531FFF"/>
    <w:rsid w:val="00532425"/>
    <w:rsid w:val="0053260C"/>
    <w:rsid w:val="005326DE"/>
    <w:rsid w:val="00532705"/>
    <w:rsid w:val="005327B6"/>
    <w:rsid w:val="00532855"/>
    <w:rsid w:val="00532868"/>
    <w:rsid w:val="00532A7C"/>
    <w:rsid w:val="00532AB3"/>
    <w:rsid w:val="00532B1D"/>
    <w:rsid w:val="00532FE1"/>
    <w:rsid w:val="00532FEC"/>
    <w:rsid w:val="005331CE"/>
    <w:rsid w:val="005334F4"/>
    <w:rsid w:val="0053380D"/>
    <w:rsid w:val="00533BE6"/>
    <w:rsid w:val="00533DA9"/>
    <w:rsid w:val="00533F98"/>
    <w:rsid w:val="005340DE"/>
    <w:rsid w:val="0053410B"/>
    <w:rsid w:val="005341F0"/>
    <w:rsid w:val="005342A2"/>
    <w:rsid w:val="00534373"/>
    <w:rsid w:val="005344A9"/>
    <w:rsid w:val="005346CC"/>
    <w:rsid w:val="005347F8"/>
    <w:rsid w:val="00534AAC"/>
    <w:rsid w:val="00534C5F"/>
    <w:rsid w:val="0053509D"/>
    <w:rsid w:val="00535397"/>
    <w:rsid w:val="00535636"/>
    <w:rsid w:val="00535A54"/>
    <w:rsid w:val="00535E13"/>
    <w:rsid w:val="00535EEB"/>
    <w:rsid w:val="00536287"/>
    <w:rsid w:val="0053650A"/>
    <w:rsid w:val="00536637"/>
    <w:rsid w:val="0053668E"/>
    <w:rsid w:val="00536833"/>
    <w:rsid w:val="005368A8"/>
    <w:rsid w:val="00536FBA"/>
    <w:rsid w:val="0053700B"/>
    <w:rsid w:val="005375EF"/>
    <w:rsid w:val="0053768D"/>
    <w:rsid w:val="005378AE"/>
    <w:rsid w:val="00537AC9"/>
    <w:rsid w:val="00537F2E"/>
    <w:rsid w:val="00537F98"/>
    <w:rsid w:val="0054008E"/>
    <w:rsid w:val="0054034F"/>
    <w:rsid w:val="005403D8"/>
    <w:rsid w:val="00540AD9"/>
    <w:rsid w:val="0054175B"/>
    <w:rsid w:val="00541AA6"/>
    <w:rsid w:val="00541F25"/>
    <w:rsid w:val="0054237D"/>
    <w:rsid w:val="0054239B"/>
    <w:rsid w:val="00542535"/>
    <w:rsid w:val="00542662"/>
    <w:rsid w:val="005426E2"/>
    <w:rsid w:val="00542CAE"/>
    <w:rsid w:val="00543144"/>
    <w:rsid w:val="005435BD"/>
    <w:rsid w:val="00543C9A"/>
    <w:rsid w:val="00543DC9"/>
    <w:rsid w:val="00543E5A"/>
    <w:rsid w:val="00543E65"/>
    <w:rsid w:val="005440BF"/>
    <w:rsid w:val="0054449E"/>
    <w:rsid w:val="005448D4"/>
    <w:rsid w:val="00544ACE"/>
    <w:rsid w:val="00544F7A"/>
    <w:rsid w:val="005450C0"/>
    <w:rsid w:val="00545421"/>
    <w:rsid w:val="00545674"/>
    <w:rsid w:val="00545C4C"/>
    <w:rsid w:val="00545DCA"/>
    <w:rsid w:val="00546192"/>
    <w:rsid w:val="00546341"/>
    <w:rsid w:val="0054685E"/>
    <w:rsid w:val="00546974"/>
    <w:rsid w:val="00546A12"/>
    <w:rsid w:val="00547077"/>
    <w:rsid w:val="00547085"/>
    <w:rsid w:val="00547907"/>
    <w:rsid w:val="00547B0A"/>
    <w:rsid w:val="005501B3"/>
    <w:rsid w:val="00550766"/>
    <w:rsid w:val="005508CF"/>
    <w:rsid w:val="00550C63"/>
    <w:rsid w:val="00550CA9"/>
    <w:rsid w:val="00550CBE"/>
    <w:rsid w:val="00550F35"/>
    <w:rsid w:val="005510A1"/>
    <w:rsid w:val="0055111A"/>
    <w:rsid w:val="0055142F"/>
    <w:rsid w:val="00551763"/>
    <w:rsid w:val="00551AF6"/>
    <w:rsid w:val="00551E38"/>
    <w:rsid w:val="00551F33"/>
    <w:rsid w:val="00551FCA"/>
    <w:rsid w:val="00552723"/>
    <w:rsid w:val="00552843"/>
    <w:rsid w:val="0055292A"/>
    <w:rsid w:val="00552A6B"/>
    <w:rsid w:val="00552BB1"/>
    <w:rsid w:val="0055304A"/>
    <w:rsid w:val="00553233"/>
    <w:rsid w:val="00553856"/>
    <w:rsid w:val="00553913"/>
    <w:rsid w:val="00553DC8"/>
    <w:rsid w:val="00553EE9"/>
    <w:rsid w:val="00553FCE"/>
    <w:rsid w:val="005540F7"/>
    <w:rsid w:val="005541BB"/>
    <w:rsid w:val="00554422"/>
    <w:rsid w:val="00554A4D"/>
    <w:rsid w:val="00554B5D"/>
    <w:rsid w:val="00554B68"/>
    <w:rsid w:val="00554C1A"/>
    <w:rsid w:val="00554E6F"/>
    <w:rsid w:val="00554F48"/>
    <w:rsid w:val="00554F7D"/>
    <w:rsid w:val="00555321"/>
    <w:rsid w:val="00555357"/>
    <w:rsid w:val="0055544F"/>
    <w:rsid w:val="005555FD"/>
    <w:rsid w:val="00555904"/>
    <w:rsid w:val="00555A1B"/>
    <w:rsid w:val="00555DD4"/>
    <w:rsid w:val="0055621F"/>
    <w:rsid w:val="005566C4"/>
    <w:rsid w:val="005567C9"/>
    <w:rsid w:val="0055691C"/>
    <w:rsid w:val="00556DEE"/>
    <w:rsid w:val="00556E83"/>
    <w:rsid w:val="005571A0"/>
    <w:rsid w:val="00557293"/>
    <w:rsid w:val="005576F7"/>
    <w:rsid w:val="0055784C"/>
    <w:rsid w:val="005579DA"/>
    <w:rsid w:val="00557AD8"/>
    <w:rsid w:val="00557DBA"/>
    <w:rsid w:val="005600DF"/>
    <w:rsid w:val="00560356"/>
    <w:rsid w:val="00560716"/>
    <w:rsid w:val="0056072E"/>
    <w:rsid w:val="00560751"/>
    <w:rsid w:val="005607A9"/>
    <w:rsid w:val="00560F81"/>
    <w:rsid w:val="00561361"/>
    <w:rsid w:val="005615F7"/>
    <w:rsid w:val="0056188B"/>
    <w:rsid w:val="0056193F"/>
    <w:rsid w:val="00561997"/>
    <w:rsid w:val="00562AB6"/>
    <w:rsid w:val="00562BE0"/>
    <w:rsid w:val="00562C1B"/>
    <w:rsid w:val="00562C3D"/>
    <w:rsid w:val="00562D67"/>
    <w:rsid w:val="005630BF"/>
    <w:rsid w:val="0056330C"/>
    <w:rsid w:val="00563F27"/>
    <w:rsid w:val="00563F76"/>
    <w:rsid w:val="0056412B"/>
    <w:rsid w:val="005643CA"/>
    <w:rsid w:val="00564420"/>
    <w:rsid w:val="005648D7"/>
    <w:rsid w:val="00564C93"/>
    <w:rsid w:val="00564D7B"/>
    <w:rsid w:val="0056510E"/>
    <w:rsid w:val="005651FF"/>
    <w:rsid w:val="0056575B"/>
    <w:rsid w:val="00565866"/>
    <w:rsid w:val="00565AF2"/>
    <w:rsid w:val="00565C26"/>
    <w:rsid w:val="00565F85"/>
    <w:rsid w:val="00566252"/>
    <w:rsid w:val="005664E6"/>
    <w:rsid w:val="00566599"/>
    <w:rsid w:val="005665D5"/>
    <w:rsid w:val="00566997"/>
    <w:rsid w:val="00566A09"/>
    <w:rsid w:val="00566FF4"/>
    <w:rsid w:val="0056774B"/>
    <w:rsid w:val="00570096"/>
    <w:rsid w:val="0057052D"/>
    <w:rsid w:val="00570586"/>
    <w:rsid w:val="00570A61"/>
    <w:rsid w:val="00570C39"/>
    <w:rsid w:val="00570E35"/>
    <w:rsid w:val="0057154B"/>
    <w:rsid w:val="005719CC"/>
    <w:rsid w:val="00571B86"/>
    <w:rsid w:val="00571BBC"/>
    <w:rsid w:val="00571CBF"/>
    <w:rsid w:val="00572039"/>
    <w:rsid w:val="0057209B"/>
    <w:rsid w:val="0057240C"/>
    <w:rsid w:val="00572669"/>
    <w:rsid w:val="005731FF"/>
    <w:rsid w:val="0057361D"/>
    <w:rsid w:val="00573656"/>
    <w:rsid w:val="00573867"/>
    <w:rsid w:val="0057412A"/>
    <w:rsid w:val="00574420"/>
    <w:rsid w:val="005744E7"/>
    <w:rsid w:val="00574A9D"/>
    <w:rsid w:val="00574B9B"/>
    <w:rsid w:val="00574D29"/>
    <w:rsid w:val="00574D78"/>
    <w:rsid w:val="00574DA1"/>
    <w:rsid w:val="00575024"/>
    <w:rsid w:val="005750FB"/>
    <w:rsid w:val="00575266"/>
    <w:rsid w:val="005753CB"/>
    <w:rsid w:val="005753F9"/>
    <w:rsid w:val="005757D9"/>
    <w:rsid w:val="00575ED0"/>
    <w:rsid w:val="0057648C"/>
    <w:rsid w:val="005764F3"/>
    <w:rsid w:val="005766D6"/>
    <w:rsid w:val="005768C8"/>
    <w:rsid w:val="00576D29"/>
    <w:rsid w:val="00576D4D"/>
    <w:rsid w:val="00576D83"/>
    <w:rsid w:val="00576D92"/>
    <w:rsid w:val="00576FC3"/>
    <w:rsid w:val="005778C2"/>
    <w:rsid w:val="00577F0A"/>
    <w:rsid w:val="0058010A"/>
    <w:rsid w:val="0058025A"/>
    <w:rsid w:val="0058070B"/>
    <w:rsid w:val="00580E48"/>
    <w:rsid w:val="005810B3"/>
    <w:rsid w:val="005811A2"/>
    <w:rsid w:val="005812F9"/>
    <w:rsid w:val="005816AC"/>
    <w:rsid w:val="0058195B"/>
    <w:rsid w:val="00581EE3"/>
    <w:rsid w:val="00581F49"/>
    <w:rsid w:val="0058268D"/>
    <w:rsid w:val="0058282A"/>
    <w:rsid w:val="00582D08"/>
    <w:rsid w:val="00583107"/>
    <w:rsid w:val="0058349A"/>
    <w:rsid w:val="0058368D"/>
    <w:rsid w:val="00583984"/>
    <w:rsid w:val="005839F5"/>
    <w:rsid w:val="00583AB3"/>
    <w:rsid w:val="00583C04"/>
    <w:rsid w:val="00583C71"/>
    <w:rsid w:val="00583FF2"/>
    <w:rsid w:val="00584738"/>
    <w:rsid w:val="0058475D"/>
    <w:rsid w:val="00584A62"/>
    <w:rsid w:val="00584C1D"/>
    <w:rsid w:val="00584CB3"/>
    <w:rsid w:val="0058510E"/>
    <w:rsid w:val="00585287"/>
    <w:rsid w:val="00585B67"/>
    <w:rsid w:val="00585BD7"/>
    <w:rsid w:val="00585EEF"/>
    <w:rsid w:val="0058615D"/>
    <w:rsid w:val="005866F0"/>
    <w:rsid w:val="005869BB"/>
    <w:rsid w:val="00586B81"/>
    <w:rsid w:val="00586D95"/>
    <w:rsid w:val="005870A8"/>
    <w:rsid w:val="00587227"/>
    <w:rsid w:val="0058737D"/>
    <w:rsid w:val="005873E4"/>
    <w:rsid w:val="0058793D"/>
    <w:rsid w:val="00587A44"/>
    <w:rsid w:val="00587E7F"/>
    <w:rsid w:val="00587F45"/>
    <w:rsid w:val="005901B7"/>
    <w:rsid w:val="00590B6C"/>
    <w:rsid w:val="00590E3D"/>
    <w:rsid w:val="005910D0"/>
    <w:rsid w:val="005911C1"/>
    <w:rsid w:val="0059177E"/>
    <w:rsid w:val="0059193F"/>
    <w:rsid w:val="005919A8"/>
    <w:rsid w:val="00591A9A"/>
    <w:rsid w:val="00591B7F"/>
    <w:rsid w:val="0059214A"/>
    <w:rsid w:val="0059243E"/>
    <w:rsid w:val="00593258"/>
    <w:rsid w:val="00593503"/>
    <w:rsid w:val="0059388E"/>
    <w:rsid w:val="0059391C"/>
    <w:rsid w:val="00593933"/>
    <w:rsid w:val="00593E83"/>
    <w:rsid w:val="00594293"/>
    <w:rsid w:val="005942D5"/>
    <w:rsid w:val="00594446"/>
    <w:rsid w:val="00594528"/>
    <w:rsid w:val="0059466A"/>
    <w:rsid w:val="00594752"/>
    <w:rsid w:val="0059493D"/>
    <w:rsid w:val="00594A32"/>
    <w:rsid w:val="00594B0C"/>
    <w:rsid w:val="00594F22"/>
    <w:rsid w:val="0059533D"/>
    <w:rsid w:val="005957AA"/>
    <w:rsid w:val="0059592B"/>
    <w:rsid w:val="00595979"/>
    <w:rsid w:val="0059669F"/>
    <w:rsid w:val="005968CF"/>
    <w:rsid w:val="00596A5E"/>
    <w:rsid w:val="00596AB4"/>
    <w:rsid w:val="00596BCD"/>
    <w:rsid w:val="00596D23"/>
    <w:rsid w:val="00596EDF"/>
    <w:rsid w:val="00596FA1"/>
    <w:rsid w:val="005971C0"/>
    <w:rsid w:val="005972BC"/>
    <w:rsid w:val="005978F3"/>
    <w:rsid w:val="00597E5D"/>
    <w:rsid w:val="00597E9A"/>
    <w:rsid w:val="005A0239"/>
    <w:rsid w:val="005A044F"/>
    <w:rsid w:val="005A068A"/>
    <w:rsid w:val="005A085B"/>
    <w:rsid w:val="005A0F1E"/>
    <w:rsid w:val="005A1026"/>
    <w:rsid w:val="005A1140"/>
    <w:rsid w:val="005A1141"/>
    <w:rsid w:val="005A12D7"/>
    <w:rsid w:val="005A1760"/>
    <w:rsid w:val="005A1D9E"/>
    <w:rsid w:val="005A1EFB"/>
    <w:rsid w:val="005A1F55"/>
    <w:rsid w:val="005A1FC7"/>
    <w:rsid w:val="005A2608"/>
    <w:rsid w:val="005A277E"/>
    <w:rsid w:val="005A2932"/>
    <w:rsid w:val="005A29EA"/>
    <w:rsid w:val="005A2E33"/>
    <w:rsid w:val="005A2E56"/>
    <w:rsid w:val="005A3263"/>
    <w:rsid w:val="005A329D"/>
    <w:rsid w:val="005A337E"/>
    <w:rsid w:val="005A3418"/>
    <w:rsid w:val="005A3758"/>
    <w:rsid w:val="005A3B65"/>
    <w:rsid w:val="005A3F09"/>
    <w:rsid w:val="005A41C0"/>
    <w:rsid w:val="005A4263"/>
    <w:rsid w:val="005A42B4"/>
    <w:rsid w:val="005A4514"/>
    <w:rsid w:val="005A4928"/>
    <w:rsid w:val="005A4A69"/>
    <w:rsid w:val="005A528E"/>
    <w:rsid w:val="005A5467"/>
    <w:rsid w:val="005A5721"/>
    <w:rsid w:val="005A5787"/>
    <w:rsid w:val="005A58A1"/>
    <w:rsid w:val="005A5966"/>
    <w:rsid w:val="005A5A77"/>
    <w:rsid w:val="005A5CD5"/>
    <w:rsid w:val="005A5E6E"/>
    <w:rsid w:val="005A6587"/>
    <w:rsid w:val="005A673F"/>
    <w:rsid w:val="005A6954"/>
    <w:rsid w:val="005A6AF5"/>
    <w:rsid w:val="005A6DC1"/>
    <w:rsid w:val="005A6EA3"/>
    <w:rsid w:val="005A7853"/>
    <w:rsid w:val="005A7A96"/>
    <w:rsid w:val="005A7C6E"/>
    <w:rsid w:val="005B0105"/>
    <w:rsid w:val="005B02B1"/>
    <w:rsid w:val="005B04F8"/>
    <w:rsid w:val="005B0567"/>
    <w:rsid w:val="005B087C"/>
    <w:rsid w:val="005B137F"/>
    <w:rsid w:val="005B1391"/>
    <w:rsid w:val="005B1556"/>
    <w:rsid w:val="005B170B"/>
    <w:rsid w:val="005B19ED"/>
    <w:rsid w:val="005B1C13"/>
    <w:rsid w:val="005B1F06"/>
    <w:rsid w:val="005B1F97"/>
    <w:rsid w:val="005B2128"/>
    <w:rsid w:val="005B236B"/>
    <w:rsid w:val="005B244E"/>
    <w:rsid w:val="005B2460"/>
    <w:rsid w:val="005B25BC"/>
    <w:rsid w:val="005B289B"/>
    <w:rsid w:val="005B2997"/>
    <w:rsid w:val="005B2A35"/>
    <w:rsid w:val="005B2A64"/>
    <w:rsid w:val="005B2EA0"/>
    <w:rsid w:val="005B2F0F"/>
    <w:rsid w:val="005B3316"/>
    <w:rsid w:val="005B3367"/>
    <w:rsid w:val="005B398A"/>
    <w:rsid w:val="005B3CC6"/>
    <w:rsid w:val="005B401D"/>
    <w:rsid w:val="005B4429"/>
    <w:rsid w:val="005B448B"/>
    <w:rsid w:val="005B4523"/>
    <w:rsid w:val="005B486E"/>
    <w:rsid w:val="005B4C92"/>
    <w:rsid w:val="005B5002"/>
    <w:rsid w:val="005B564F"/>
    <w:rsid w:val="005B567D"/>
    <w:rsid w:val="005B57C5"/>
    <w:rsid w:val="005B57F2"/>
    <w:rsid w:val="005B5F79"/>
    <w:rsid w:val="005B5F7B"/>
    <w:rsid w:val="005B606D"/>
    <w:rsid w:val="005B618B"/>
    <w:rsid w:val="005B633F"/>
    <w:rsid w:val="005B6571"/>
    <w:rsid w:val="005B6A10"/>
    <w:rsid w:val="005B6F33"/>
    <w:rsid w:val="005B70EA"/>
    <w:rsid w:val="005B74F2"/>
    <w:rsid w:val="005B75B0"/>
    <w:rsid w:val="005B792A"/>
    <w:rsid w:val="005B7AEB"/>
    <w:rsid w:val="005B7B74"/>
    <w:rsid w:val="005B7B9A"/>
    <w:rsid w:val="005C001C"/>
    <w:rsid w:val="005C0481"/>
    <w:rsid w:val="005C04A5"/>
    <w:rsid w:val="005C0BFC"/>
    <w:rsid w:val="005C1017"/>
    <w:rsid w:val="005C1322"/>
    <w:rsid w:val="005C1560"/>
    <w:rsid w:val="005C15E9"/>
    <w:rsid w:val="005C1723"/>
    <w:rsid w:val="005C1FFA"/>
    <w:rsid w:val="005C222C"/>
    <w:rsid w:val="005C2251"/>
    <w:rsid w:val="005C2AAF"/>
    <w:rsid w:val="005C2BB3"/>
    <w:rsid w:val="005C2D3F"/>
    <w:rsid w:val="005C2E9E"/>
    <w:rsid w:val="005C30D3"/>
    <w:rsid w:val="005C3186"/>
    <w:rsid w:val="005C335E"/>
    <w:rsid w:val="005C337A"/>
    <w:rsid w:val="005C3813"/>
    <w:rsid w:val="005C3D9A"/>
    <w:rsid w:val="005C3D9F"/>
    <w:rsid w:val="005C3FD8"/>
    <w:rsid w:val="005C3FF1"/>
    <w:rsid w:val="005C401F"/>
    <w:rsid w:val="005C419E"/>
    <w:rsid w:val="005C4259"/>
    <w:rsid w:val="005C4477"/>
    <w:rsid w:val="005C4B88"/>
    <w:rsid w:val="005C4F0D"/>
    <w:rsid w:val="005C51D7"/>
    <w:rsid w:val="005C578D"/>
    <w:rsid w:val="005C57FC"/>
    <w:rsid w:val="005C5EC4"/>
    <w:rsid w:val="005C5F4D"/>
    <w:rsid w:val="005C6412"/>
    <w:rsid w:val="005C65D7"/>
    <w:rsid w:val="005C6C41"/>
    <w:rsid w:val="005C6EA5"/>
    <w:rsid w:val="005C7106"/>
    <w:rsid w:val="005C7956"/>
    <w:rsid w:val="005C7A22"/>
    <w:rsid w:val="005C7BF4"/>
    <w:rsid w:val="005C7D61"/>
    <w:rsid w:val="005C7E4E"/>
    <w:rsid w:val="005D0225"/>
    <w:rsid w:val="005D03E7"/>
    <w:rsid w:val="005D0B26"/>
    <w:rsid w:val="005D0D35"/>
    <w:rsid w:val="005D0F42"/>
    <w:rsid w:val="005D12F9"/>
    <w:rsid w:val="005D1853"/>
    <w:rsid w:val="005D1A0F"/>
    <w:rsid w:val="005D1ACE"/>
    <w:rsid w:val="005D1D86"/>
    <w:rsid w:val="005D241F"/>
    <w:rsid w:val="005D2787"/>
    <w:rsid w:val="005D2AC0"/>
    <w:rsid w:val="005D34F7"/>
    <w:rsid w:val="005D3511"/>
    <w:rsid w:val="005D35A3"/>
    <w:rsid w:val="005D3B13"/>
    <w:rsid w:val="005D3BF9"/>
    <w:rsid w:val="005D3D36"/>
    <w:rsid w:val="005D44BA"/>
    <w:rsid w:val="005D46A5"/>
    <w:rsid w:val="005D475C"/>
    <w:rsid w:val="005D4A6A"/>
    <w:rsid w:val="005D5037"/>
    <w:rsid w:val="005D512F"/>
    <w:rsid w:val="005D58F8"/>
    <w:rsid w:val="005D63B8"/>
    <w:rsid w:val="005D644B"/>
    <w:rsid w:val="005D681E"/>
    <w:rsid w:val="005D6844"/>
    <w:rsid w:val="005D6A77"/>
    <w:rsid w:val="005D6B58"/>
    <w:rsid w:val="005D717C"/>
    <w:rsid w:val="005D7204"/>
    <w:rsid w:val="005D7BB2"/>
    <w:rsid w:val="005D7C23"/>
    <w:rsid w:val="005D7C44"/>
    <w:rsid w:val="005D7C7C"/>
    <w:rsid w:val="005D7D16"/>
    <w:rsid w:val="005D7E7B"/>
    <w:rsid w:val="005D7E93"/>
    <w:rsid w:val="005E0305"/>
    <w:rsid w:val="005E05A6"/>
    <w:rsid w:val="005E0BE7"/>
    <w:rsid w:val="005E10FA"/>
    <w:rsid w:val="005E1190"/>
    <w:rsid w:val="005E12C6"/>
    <w:rsid w:val="005E1930"/>
    <w:rsid w:val="005E19B4"/>
    <w:rsid w:val="005E1BDC"/>
    <w:rsid w:val="005E1D5B"/>
    <w:rsid w:val="005E1D65"/>
    <w:rsid w:val="005E1EE7"/>
    <w:rsid w:val="005E22C5"/>
    <w:rsid w:val="005E250E"/>
    <w:rsid w:val="005E26C5"/>
    <w:rsid w:val="005E2843"/>
    <w:rsid w:val="005E2984"/>
    <w:rsid w:val="005E2BEB"/>
    <w:rsid w:val="005E2E0E"/>
    <w:rsid w:val="005E3026"/>
    <w:rsid w:val="005E344D"/>
    <w:rsid w:val="005E34AD"/>
    <w:rsid w:val="005E3C68"/>
    <w:rsid w:val="005E4099"/>
    <w:rsid w:val="005E482A"/>
    <w:rsid w:val="005E4926"/>
    <w:rsid w:val="005E534E"/>
    <w:rsid w:val="005E5625"/>
    <w:rsid w:val="005E597B"/>
    <w:rsid w:val="005E59A8"/>
    <w:rsid w:val="005E5A48"/>
    <w:rsid w:val="005E5CBA"/>
    <w:rsid w:val="005E647C"/>
    <w:rsid w:val="005E684F"/>
    <w:rsid w:val="005E6BCB"/>
    <w:rsid w:val="005E6F88"/>
    <w:rsid w:val="005E716D"/>
    <w:rsid w:val="005E72FE"/>
    <w:rsid w:val="005E74D7"/>
    <w:rsid w:val="005E7645"/>
    <w:rsid w:val="005E7A84"/>
    <w:rsid w:val="005E7A9E"/>
    <w:rsid w:val="005E7E5C"/>
    <w:rsid w:val="005E7EE2"/>
    <w:rsid w:val="005F0059"/>
    <w:rsid w:val="005F005B"/>
    <w:rsid w:val="005F0145"/>
    <w:rsid w:val="005F03E6"/>
    <w:rsid w:val="005F040E"/>
    <w:rsid w:val="005F0C72"/>
    <w:rsid w:val="005F0CD5"/>
    <w:rsid w:val="005F0F5A"/>
    <w:rsid w:val="005F10B2"/>
    <w:rsid w:val="005F13BA"/>
    <w:rsid w:val="005F1415"/>
    <w:rsid w:val="005F15A5"/>
    <w:rsid w:val="005F176B"/>
    <w:rsid w:val="005F1D69"/>
    <w:rsid w:val="005F1F54"/>
    <w:rsid w:val="005F211C"/>
    <w:rsid w:val="005F21C5"/>
    <w:rsid w:val="005F24D4"/>
    <w:rsid w:val="005F2549"/>
    <w:rsid w:val="005F2673"/>
    <w:rsid w:val="005F278C"/>
    <w:rsid w:val="005F2818"/>
    <w:rsid w:val="005F2999"/>
    <w:rsid w:val="005F29C2"/>
    <w:rsid w:val="005F2A90"/>
    <w:rsid w:val="005F2B8D"/>
    <w:rsid w:val="005F2F5E"/>
    <w:rsid w:val="005F30B5"/>
    <w:rsid w:val="005F3673"/>
    <w:rsid w:val="005F37F2"/>
    <w:rsid w:val="005F3810"/>
    <w:rsid w:val="005F3CB3"/>
    <w:rsid w:val="005F3E56"/>
    <w:rsid w:val="005F3FA5"/>
    <w:rsid w:val="005F403B"/>
    <w:rsid w:val="005F4201"/>
    <w:rsid w:val="005F4549"/>
    <w:rsid w:val="005F45B6"/>
    <w:rsid w:val="005F48F3"/>
    <w:rsid w:val="005F4CAF"/>
    <w:rsid w:val="005F4DC1"/>
    <w:rsid w:val="005F4FE7"/>
    <w:rsid w:val="005F5101"/>
    <w:rsid w:val="005F554F"/>
    <w:rsid w:val="005F5882"/>
    <w:rsid w:val="005F59C3"/>
    <w:rsid w:val="005F5C66"/>
    <w:rsid w:val="005F6120"/>
    <w:rsid w:val="005F6330"/>
    <w:rsid w:val="005F657A"/>
    <w:rsid w:val="005F6626"/>
    <w:rsid w:val="005F673D"/>
    <w:rsid w:val="005F6898"/>
    <w:rsid w:val="005F68F1"/>
    <w:rsid w:val="005F6EEC"/>
    <w:rsid w:val="005F6FD4"/>
    <w:rsid w:val="005F71AD"/>
    <w:rsid w:val="005F72F6"/>
    <w:rsid w:val="005F76A4"/>
    <w:rsid w:val="005F7971"/>
    <w:rsid w:val="005F7E4B"/>
    <w:rsid w:val="005F7F43"/>
    <w:rsid w:val="00600005"/>
    <w:rsid w:val="00600B10"/>
    <w:rsid w:val="00600EAD"/>
    <w:rsid w:val="00601483"/>
    <w:rsid w:val="006019DB"/>
    <w:rsid w:val="00601C9B"/>
    <w:rsid w:val="00601E60"/>
    <w:rsid w:val="006024C9"/>
    <w:rsid w:val="00602590"/>
    <w:rsid w:val="006028C1"/>
    <w:rsid w:val="00602A05"/>
    <w:rsid w:val="006030E0"/>
    <w:rsid w:val="006035A9"/>
    <w:rsid w:val="00603617"/>
    <w:rsid w:val="0060381F"/>
    <w:rsid w:val="00603A2C"/>
    <w:rsid w:val="00603DD7"/>
    <w:rsid w:val="0060410D"/>
    <w:rsid w:val="00604196"/>
    <w:rsid w:val="006046B6"/>
    <w:rsid w:val="006046C2"/>
    <w:rsid w:val="00604948"/>
    <w:rsid w:val="006049FD"/>
    <w:rsid w:val="00604A24"/>
    <w:rsid w:val="0060506E"/>
    <w:rsid w:val="00605972"/>
    <w:rsid w:val="006059EE"/>
    <w:rsid w:val="00605CFF"/>
    <w:rsid w:val="00605EAD"/>
    <w:rsid w:val="00606081"/>
    <w:rsid w:val="0060616B"/>
    <w:rsid w:val="0060633F"/>
    <w:rsid w:val="00606A7D"/>
    <w:rsid w:val="00606AE4"/>
    <w:rsid w:val="00606DA2"/>
    <w:rsid w:val="00607116"/>
    <w:rsid w:val="00607391"/>
    <w:rsid w:val="00607638"/>
    <w:rsid w:val="0060765A"/>
    <w:rsid w:val="006077B7"/>
    <w:rsid w:val="00607AD8"/>
    <w:rsid w:val="00607C3A"/>
    <w:rsid w:val="00607D01"/>
    <w:rsid w:val="00607EF1"/>
    <w:rsid w:val="006102C4"/>
    <w:rsid w:val="006102C5"/>
    <w:rsid w:val="0061093F"/>
    <w:rsid w:val="00610B7B"/>
    <w:rsid w:val="00610E2B"/>
    <w:rsid w:val="006114F2"/>
    <w:rsid w:val="006116AA"/>
    <w:rsid w:val="00611A38"/>
    <w:rsid w:val="00611A72"/>
    <w:rsid w:val="00611CC1"/>
    <w:rsid w:val="00611D1C"/>
    <w:rsid w:val="00611E72"/>
    <w:rsid w:val="00611F4B"/>
    <w:rsid w:val="00612119"/>
    <w:rsid w:val="006123A2"/>
    <w:rsid w:val="00612457"/>
    <w:rsid w:val="00612769"/>
    <w:rsid w:val="00612BCD"/>
    <w:rsid w:val="0061305B"/>
    <w:rsid w:val="006131F2"/>
    <w:rsid w:val="006133C6"/>
    <w:rsid w:val="006136BF"/>
    <w:rsid w:val="00613713"/>
    <w:rsid w:val="00613C46"/>
    <w:rsid w:val="00613CC8"/>
    <w:rsid w:val="00613DD0"/>
    <w:rsid w:val="006141AA"/>
    <w:rsid w:val="00614576"/>
    <w:rsid w:val="006149B7"/>
    <w:rsid w:val="00615734"/>
    <w:rsid w:val="00615AE1"/>
    <w:rsid w:val="00615F4D"/>
    <w:rsid w:val="00616865"/>
    <w:rsid w:val="00616962"/>
    <w:rsid w:val="006173AF"/>
    <w:rsid w:val="006175FF"/>
    <w:rsid w:val="00617750"/>
    <w:rsid w:val="006178BC"/>
    <w:rsid w:val="00617B5F"/>
    <w:rsid w:val="00617DCD"/>
    <w:rsid w:val="00620135"/>
    <w:rsid w:val="0062020C"/>
    <w:rsid w:val="006205C1"/>
    <w:rsid w:val="00620D81"/>
    <w:rsid w:val="00620FB5"/>
    <w:rsid w:val="006211A1"/>
    <w:rsid w:val="006211E3"/>
    <w:rsid w:val="00621708"/>
    <w:rsid w:val="0062180E"/>
    <w:rsid w:val="00621B39"/>
    <w:rsid w:val="00621F8A"/>
    <w:rsid w:val="006220E1"/>
    <w:rsid w:val="00622757"/>
    <w:rsid w:val="00622E46"/>
    <w:rsid w:val="006230E6"/>
    <w:rsid w:val="006233BE"/>
    <w:rsid w:val="0062340D"/>
    <w:rsid w:val="006235E8"/>
    <w:rsid w:val="006236E8"/>
    <w:rsid w:val="00623A7E"/>
    <w:rsid w:val="00623B1B"/>
    <w:rsid w:val="00623C8B"/>
    <w:rsid w:val="00623F77"/>
    <w:rsid w:val="00623FDF"/>
    <w:rsid w:val="0062416F"/>
    <w:rsid w:val="006241D6"/>
    <w:rsid w:val="006243ED"/>
    <w:rsid w:val="0062465C"/>
    <w:rsid w:val="006246D4"/>
    <w:rsid w:val="00624CFD"/>
    <w:rsid w:val="00624D1A"/>
    <w:rsid w:val="00624E83"/>
    <w:rsid w:val="006250D9"/>
    <w:rsid w:val="006252F1"/>
    <w:rsid w:val="006253D2"/>
    <w:rsid w:val="00625675"/>
    <w:rsid w:val="006258FC"/>
    <w:rsid w:val="00625C3A"/>
    <w:rsid w:val="00625F1A"/>
    <w:rsid w:val="00625F6B"/>
    <w:rsid w:val="00626054"/>
    <w:rsid w:val="0062606D"/>
    <w:rsid w:val="0062612C"/>
    <w:rsid w:val="006261CB"/>
    <w:rsid w:val="0062624E"/>
    <w:rsid w:val="00626299"/>
    <w:rsid w:val="00626860"/>
    <w:rsid w:val="00626C24"/>
    <w:rsid w:val="00626D60"/>
    <w:rsid w:val="00626E0F"/>
    <w:rsid w:val="00626EE1"/>
    <w:rsid w:val="006273D8"/>
    <w:rsid w:val="006274A0"/>
    <w:rsid w:val="00627C14"/>
    <w:rsid w:val="00627D8E"/>
    <w:rsid w:val="00627E2F"/>
    <w:rsid w:val="00627EDB"/>
    <w:rsid w:val="006302C1"/>
    <w:rsid w:val="0063093B"/>
    <w:rsid w:val="00630AAF"/>
    <w:rsid w:val="00630FD5"/>
    <w:rsid w:val="006310C1"/>
    <w:rsid w:val="006312FE"/>
    <w:rsid w:val="00631459"/>
    <w:rsid w:val="00631597"/>
    <w:rsid w:val="0063159F"/>
    <w:rsid w:val="006317E0"/>
    <w:rsid w:val="0063190E"/>
    <w:rsid w:val="00631AB2"/>
    <w:rsid w:val="00631E58"/>
    <w:rsid w:val="00631EE2"/>
    <w:rsid w:val="006322F3"/>
    <w:rsid w:val="0063253F"/>
    <w:rsid w:val="006326A8"/>
    <w:rsid w:val="006326AE"/>
    <w:rsid w:val="00632C74"/>
    <w:rsid w:val="00632CC1"/>
    <w:rsid w:val="00632CE3"/>
    <w:rsid w:val="00632CFF"/>
    <w:rsid w:val="00632F2F"/>
    <w:rsid w:val="00633097"/>
    <w:rsid w:val="006330D7"/>
    <w:rsid w:val="0063327F"/>
    <w:rsid w:val="006333CB"/>
    <w:rsid w:val="0063342E"/>
    <w:rsid w:val="00633752"/>
    <w:rsid w:val="006338C0"/>
    <w:rsid w:val="00633976"/>
    <w:rsid w:val="006339BB"/>
    <w:rsid w:val="00633A61"/>
    <w:rsid w:val="00633CAB"/>
    <w:rsid w:val="00634246"/>
    <w:rsid w:val="0063443C"/>
    <w:rsid w:val="00634481"/>
    <w:rsid w:val="006344A4"/>
    <w:rsid w:val="006348FB"/>
    <w:rsid w:val="00634B97"/>
    <w:rsid w:val="00634CBC"/>
    <w:rsid w:val="00634EB0"/>
    <w:rsid w:val="00634FC3"/>
    <w:rsid w:val="00635315"/>
    <w:rsid w:val="006353BB"/>
    <w:rsid w:val="00635564"/>
    <w:rsid w:val="00635746"/>
    <w:rsid w:val="0063575F"/>
    <w:rsid w:val="00635A7F"/>
    <w:rsid w:val="00635EB6"/>
    <w:rsid w:val="00635FF3"/>
    <w:rsid w:val="0063621E"/>
    <w:rsid w:val="00636784"/>
    <w:rsid w:val="00636B24"/>
    <w:rsid w:val="00636D38"/>
    <w:rsid w:val="00636ED1"/>
    <w:rsid w:val="006374ED"/>
    <w:rsid w:val="006377CD"/>
    <w:rsid w:val="00637929"/>
    <w:rsid w:val="00637960"/>
    <w:rsid w:val="006379A0"/>
    <w:rsid w:val="00637A38"/>
    <w:rsid w:val="00637C32"/>
    <w:rsid w:val="00640324"/>
    <w:rsid w:val="006404BF"/>
    <w:rsid w:val="00640537"/>
    <w:rsid w:val="0064057D"/>
    <w:rsid w:val="0064086A"/>
    <w:rsid w:val="00640B28"/>
    <w:rsid w:val="00640E3E"/>
    <w:rsid w:val="00641115"/>
    <w:rsid w:val="006411FD"/>
    <w:rsid w:val="00641356"/>
    <w:rsid w:val="00641453"/>
    <w:rsid w:val="006414D7"/>
    <w:rsid w:val="006415CF"/>
    <w:rsid w:val="006417A0"/>
    <w:rsid w:val="00641DB1"/>
    <w:rsid w:val="006423CC"/>
    <w:rsid w:val="00642627"/>
    <w:rsid w:val="00642629"/>
    <w:rsid w:val="0064269F"/>
    <w:rsid w:val="00642A1B"/>
    <w:rsid w:val="00642E5F"/>
    <w:rsid w:val="00642F1E"/>
    <w:rsid w:val="006430A8"/>
    <w:rsid w:val="0064356E"/>
    <w:rsid w:val="006436F3"/>
    <w:rsid w:val="006438C7"/>
    <w:rsid w:val="00643AC8"/>
    <w:rsid w:val="00643CD3"/>
    <w:rsid w:val="00643F24"/>
    <w:rsid w:val="006445E9"/>
    <w:rsid w:val="00644717"/>
    <w:rsid w:val="00644C82"/>
    <w:rsid w:val="0064512E"/>
    <w:rsid w:val="006451AA"/>
    <w:rsid w:val="006451D2"/>
    <w:rsid w:val="00645529"/>
    <w:rsid w:val="00645A51"/>
    <w:rsid w:val="00645C05"/>
    <w:rsid w:val="006460C1"/>
    <w:rsid w:val="006461FC"/>
    <w:rsid w:val="00646BBD"/>
    <w:rsid w:val="00646CB6"/>
    <w:rsid w:val="00646D29"/>
    <w:rsid w:val="00646D4C"/>
    <w:rsid w:val="00646DFB"/>
    <w:rsid w:val="00647017"/>
    <w:rsid w:val="006470D8"/>
    <w:rsid w:val="006471A1"/>
    <w:rsid w:val="00647371"/>
    <w:rsid w:val="0064737B"/>
    <w:rsid w:val="0064742B"/>
    <w:rsid w:val="006475CB"/>
    <w:rsid w:val="00647648"/>
    <w:rsid w:val="00647D90"/>
    <w:rsid w:val="00647F74"/>
    <w:rsid w:val="00650059"/>
    <w:rsid w:val="0065037A"/>
    <w:rsid w:val="00650396"/>
    <w:rsid w:val="00650510"/>
    <w:rsid w:val="006505DD"/>
    <w:rsid w:val="00650818"/>
    <w:rsid w:val="00650949"/>
    <w:rsid w:val="00650B89"/>
    <w:rsid w:val="00651402"/>
    <w:rsid w:val="00651707"/>
    <w:rsid w:val="006519DF"/>
    <w:rsid w:val="00651FAB"/>
    <w:rsid w:val="006522DD"/>
    <w:rsid w:val="006523AD"/>
    <w:rsid w:val="006523C6"/>
    <w:rsid w:val="0065251A"/>
    <w:rsid w:val="0065280B"/>
    <w:rsid w:val="00652BD8"/>
    <w:rsid w:val="00652E8D"/>
    <w:rsid w:val="006531CE"/>
    <w:rsid w:val="0065361C"/>
    <w:rsid w:val="006536F0"/>
    <w:rsid w:val="00653C4D"/>
    <w:rsid w:val="0065444E"/>
    <w:rsid w:val="00654589"/>
    <w:rsid w:val="006548DC"/>
    <w:rsid w:val="00654A79"/>
    <w:rsid w:val="00654B62"/>
    <w:rsid w:val="00654D54"/>
    <w:rsid w:val="00654F60"/>
    <w:rsid w:val="006551F3"/>
    <w:rsid w:val="0065597A"/>
    <w:rsid w:val="00655E22"/>
    <w:rsid w:val="006562CC"/>
    <w:rsid w:val="006564B9"/>
    <w:rsid w:val="00656812"/>
    <w:rsid w:val="00656E4E"/>
    <w:rsid w:val="0065711D"/>
    <w:rsid w:val="0065723F"/>
    <w:rsid w:val="0065744C"/>
    <w:rsid w:val="006575EE"/>
    <w:rsid w:val="006578C8"/>
    <w:rsid w:val="00657CBE"/>
    <w:rsid w:val="00657F06"/>
    <w:rsid w:val="006604E6"/>
    <w:rsid w:val="006606E2"/>
    <w:rsid w:val="006606F4"/>
    <w:rsid w:val="0066087E"/>
    <w:rsid w:val="0066091F"/>
    <w:rsid w:val="00660A77"/>
    <w:rsid w:val="00660AA7"/>
    <w:rsid w:val="00660B61"/>
    <w:rsid w:val="00660FC4"/>
    <w:rsid w:val="00660FF1"/>
    <w:rsid w:val="006611D2"/>
    <w:rsid w:val="00661203"/>
    <w:rsid w:val="00661CBB"/>
    <w:rsid w:val="006620B7"/>
    <w:rsid w:val="006622E7"/>
    <w:rsid w:val="00662E23"/>
    <w:rsid w:val="0066386E"/>
    <w:rsid w:val="006638C2"/>
    <w:rsid w:val="00663AB2"/>
    <w:rsid w:val="00663B74"/>
    <w:rsid w:val="00663C05"/>
    <w:rsid w:val="00664411"/>
    <w:rsid w:val="00664D53"/>
    <w:rsid w:val="00664E8B"/>
    <w:rsid w:val="00665702"/>
    <w:rsid w:val="00665E64"/>
    <w:rsid w:val="00665EFC"/>
    <w:rsid w:val="006662ED"/>
    <w:rsid w:val="006662F5"/>
    <w:rsid w:val="0066647A"/>
    <w:rsid w:val="00666499"/>
    <w:rsid w:val="00666536"/>
    <w:rsid w:val="00666AB1"/>
    <w:rsid w:val="00666AEC"/>
    <w:rsid w:val="00666B23"/>
    <w:rsid w:val="00666BE8"/>
    <w:rsid w:val="00666F59"/>
    <w:rsid w:val="0066710B"/>
    <w:rsid w:val="006677A5"/>
    <w:rsid w:val="00667AED"/>
    <w:rsid w:val="00667B06"/>
    <w:rsid w:val="00667CC7"/>
    <w:rsid w:val="00667EAC"/>
    <w:rsid w:val="00670661"/>
    <w:rsid w:val="00670967"/>
    <w:rsid w:val="00670F74"/>
    <w:rsid w:val="006713F8"/>
    <w:rsid w:val="0067184D"/>
    <w:rsid w:val="00671AFB"/>
    <w:rsid w:val="00671AFD"/>
    <w:rsid w:val="00672090"/>
    <w:rsid w:val="006721B2"/>
    <w:rsid w:val="0067240C"/>
    <w:rsid w:val="006724D8"/>
    <w:rsid w:val="00672683"/>
    <w:rsid w:val="0067269C"/>
    <w:rsid w:val="00672702"/>
    <w:rsid w:val="00672B84"/>
    <w:rsid w:val="00672BA2"/>
    <w:rsid w:val="006731A0"/>
    <w:rsid w:val="00673736"/>
    <w:rsid w:val="00673CFF"/>
    <w:rsid w:val="00674355"/>
    <w:rsid w:val="006744CA"/>
    <w:rsid w:val="006744D9"/>
    <w:rsid w:val="006748A8"/>
    <w:rsid w:val="00674C37"/>
    <w:rsid w:val="00674E93"/>
    <w:rsid w:val="00674F6B"/>
    <w:rsid w:val="00675090"/>
    <w:rsid w:val="00675464"/>
    <w:rsid w:val="0067546E"/>
    <w:rsid w:val="006755BE"/>
    <w:rsid w:val="0067564A"/>
    <w:rsid w:val="006758D1"/>
    <w:rsid w:val="00675A67"/>
    <w:rsid w:val="00675FE2"/>
    <w:rsid w:val="0067605D"/>
    <w:rsid w:val="0067608C"/>
    <w:rsid w:val="0067635C"/>
    <w:rsid w:val="006763ED"/>
    <w:rsid w:val="0067642D"/>
    <w:rsid w:val="006769C0"/>
    <w:rsid w:val="00676EB2"/>
    <w:rsid w:val="00676F43"/>
    <w:rsid w:val="0067713A"/>
    <w:rsid w:val="006771D9"/>
    <w:rsid w:val="00677718"/>
    <w:rsid w:val="0067778F"/>
    <w:rsid w:val="00677894"/>
    <w:rsid w:val="006778B5"/>
    <w:rsid w:val="006778D5"/>
    <w:rsid w:val="00677A5D"/>
    <w:rsid w:val="00677DA1"/>
    <w:rsid w:val="0068046F"/>
    <w:rsid w:val="00680B21"/>
    <w:rsid w:val="00680C21"/>
    <w:rsid w:val="00682519"/>
    <w:rsid w:val="006826CC"/>
    <w:rsid w:val="0068274D"/>
    <w:rsid w:val="00682932"/>
    <w:rsid w:val="00682CB7"/>
    <w:rsid w:val="00682D24"/>
    <w:rsid w:val="00682D6A"/>
    <w:rsid w:val="00682FDE"/>
    <w:rsid w:val="00683006"/>
    <w:rsid w:val="0068307C"/>
    <w:rsid w:val="00683177"/>
    <w:rsid w:val="00683379"/>
    <w:rsid w:val="006834AF"/>
    <w:rsid w:val="00683EC2"/>
    <w:rsid w:val="00683EF5"/>
    <w:rsid w:val="00683F7E"/>
    <w:rsid w:val="00683FA3"/>
    <w:rsid w:val="00684351"/>
    <w:rsid w:val="006843AF"/>
    <w:rsid w:val="00684827"/>
    <w:rsid w:val="00684D49"/>
    <w:rsid w:val="00685DF8"/>
    <w:rsid w:val="00685FAB"/>
    <w:rsid w:val="00685FE1"/>
    <w:rsid w:val="006860E7"/>
    <w:rsid w:val="00686261"/>
    <w:rsid w:val="006863C2"/>
    <w:rsid w:val="006864E6"/>
    <w:rsid w:val="006866E3"/>
    <w:rsid w:val="0068696E"/>
    <w:rsid w:val="0068697B"/>
    <w:rsid w:val="00686AB1"/>
    <w:rsid w:val="00686C73"/>
    <w:rsid w:val="00687F78"/>
    <w:rsid w:val="0069074E"/>
    <w:rsid w:val="00690F4F"/>
    <w:rsid w:val="006911B6"/>
    <w:rsid w:val="0069127A"/>
    <w:rsid w:val="006913F1"/>
    <w:rsid w:val="00691434"/>
    <w:rsid w:val="00691496"/>
    <w:rsid w:val="00691533"/>
    <w:rsid w:val="00691FFD"/>
    <w:rsid w:val="0069204B"/>
    <w:rsid w:val="006922B4"/>
    <w:rsid w:val="006922DE"/>
    <w:rsid w:val="0069257A"/>
    <w:rsid w:val="00692710"/>
    <w:rsid w:val="00692942"/>
    <w:rsid w:val="006931A5"/>
    <w:rsid w:val="006931F4"/>
    <w:rsid w:val="006933BB"/>
    <w:rsid w:val="006937D5"/>
    <w:rsid w:val="0069399C"/>
    <w:rsid w:val="00693B21"/>
    <w:rsid w:val="00693DD7"/>
    <w:rsid w:val="00694007"/>
    <w:rsid w:val="0069469A"/>
    <w:rsid w:val="006947F0"/>
    <w:rsid w:val="006949F1"/>
    <w:rsid w:val="00694AE5"/>
    <w:rsid w:val="00694B07"/>
    <w:rsid w:val="00694B36"/>
    <w:rsid w:val="00694BAD"/>
    <w:rsid w:val="00694F9A"/>
    <w:rsid w:val="00695577"/>
    <w:rsid w:val="006958EB"/>
    <w:rsid w:val="00695D19"/>
    <w:rsid w:val="00695D81"/>
    <w:rsid w:val="00695F76"/>
    <w:rsid w:val="00696330"/>
    <w:rsid w:val="00696623"/>
    <w:rsid w:val="006966A1"/>
    <w:rsid w:val="006966D8"/>
    <w:rsid w:val="00696725"/>
    <w:rsid w:val="00696D35"/>
    <w:rsid w:val="00696D38"/>
    <w:rsid w:val="00697207"/>
    <w:rsid w:val="00697217"/>
    <w:rsid w:val="00697218"/>
    <w:rsid w:val="006973FB"/>
    <w:rsid w:val="00697482"/>
    <w:rsid w:val="0069757C"/>
    <w:rsid w:val="00697B5E"/>
    <w:rsid w:val="006A0536"/>
    <w:rsid w:val="006A068A"/>
    <w:rsid w:val="006A0E7E"/>
    <w:rsid w:val="006A0FA9"/>
    <w:rsid w:val="006A0FC3"/>
    <w:rsid w:val="006A16B7"/>
    <w:rsid w:val="006A16FF"/>
    <w:rsid w:val="006A1AC4"/>
    <w:rsid w:val="006A1D68"/>
    <w:rsid w:val="006A20AC"/>
    <w:rsid w:val="006A21B0"/>
    <w:rsid w:val="006A2312"/>
    <w:rsid w:val="006A2356"/>
    <w:rsid w:val="006A2474"/>
    <w:rsid w:val="006A255E"/>
    <w:rsid w:val="006A2574"/>
    <w:rsid w:val="006A286C"/>
    <w:rsid w:val="006A28BE"/>
    <w:rsid w:val="006A2ED4"/>
    <w:rsid w:val="006A3188"/>
    <w:rsid w:val="006A3753"/>
    <w:rsid w:val="006A3D87"/>
    <w:rsid w:val="006A3E65"/>
    <w:rsid w:val="006A3F05"/>
    <w:rsid w:val="006A42AF"/>
    <w:rsid w:val="006A4439"/>
    <w:rsid w:val="006A4500"/>
    <w:rsid w:val="006A453F"/>
    <w:rsid w:val="006A4625"/>
    <w:rsid w:val="006A4889"/>
    <w:rsid w:val="006A4FF4"/>
    <w:rsid w:val="006A5014"/>
    <w:rsid w:val="006A50B5"/>
    <w:rsid w:val="006A53C2"/>
    <w:rsid w:val="006A549A"/>
    <w:rsid w:val="006A5576"/>
    <w:rsid w:val="006A58CF"/>
    <w:rsid w:val="006A59D6"/>
    <w:rsid w:val="006A5D96"/>
    <w:rsid w:val="006A5E65"/>
    <w:rsid w:val="006A61C9"/>
    <w:rsid w:val="006A64C8"/>
    <w:rsid w:val="006A6888"/>
    <w:rsid w:val="006A6D7B"/>
    <w:rsid w:val="006A6D83"/>
    <w:rsid w:val="006A7051"/>
    <w:rsid w:val="006A7684"/>
    <w:rsid w:val="006A7A55"/>
    <w:rsid w:val="006A7A63"/>
    <w:rsid w:val="006A7B46"/>
    <w:rsid w:val="006A7CFF"/>
    <w:rsid w:val="006A7DA3"/>
    <w:rsid w:val="006A7EEC"/>
    <w:rsid w:val="006A7F31"/>
    <w:rsid w:val="006B0041"/>
    <w:rsid w:val="006B0142"/>
    <w:rsid w:val="006B0353"/>
    <w:rsid w:val="006B0359"/>
    <w:rsid w:val="006B03AA"/>
    <w:rsid w:val="006B07C9"/>
    <w:rsid w:val="006B083A"/>
    <w:rsid w:val="006B08DE"/>
    <w:rsid w:val="006B0915"/>
    <w:rsid w:val="006B0935"/>
    <w:rsid w:val="006B0C8E"/>
    <w:rsid w:val="006B0DA4"/>
    <w:rsid w:val="006B0E96"/>
    <w:rsid w:val="006B0EAF"/>
    <w:rsid w:val="006B0EF8"/>
    <w:rsid w:val="006B172F"/>
    <w:rsid w:val="006B1846"/>
    <w:rsid w:val="006B198C"/>
    <w:rsid w:val="006B1AF6"/>
    <w:rsid w:val="006B1C59"/>
    <w:rsid w:val="006B2060"/>
    <w:rsid w:val="006B26BA"/>
    <w:rsid w:val="006B2E33"/>
    <w:rsid w:val="006B2E9C"/>
    <w:rsid w:val="006B32D2"/>
    <w:rsid w:val="006B337A"/>
    <w:rsid w:val="006B3BC5"/>
    <w:rsid w:val="006B3BC7"/>
    <w:rsid w:val="006B3E16"/>
    <w:rsid w:val="006B404E"/>
    <w:rsid w:val="006B4331"/>
    <w:rsid w:val="006B4678"/>
    <w:rsid w:val="006B4814"/>
    <w:rsid w:val="006B481E"/>
    <w:rsid w:val="006B49E3"/>
    <w:rsid w:val="006B49F6"/>
    <w:rsid w:val="006B4C68"/>
    <w:rsid w:val="006B4FE9"/>
    <w:rsid w:val="006B59D2"/>
    <w:rsid w:val="006B5C84"/>
    <w:rsid w:val="006B5DD2"/>
    <w:rsid w:val="006B60C8"/>
    <w:rsid w:val="006B615B"/>
    <w:rsid w:val="006B6258"/>
    <w:rsid w:val="006B6442"/>
    <w:rsid w:val="006B64A9"/>
    <w:rsid w:val="006B6737"/>
    <w:rsid w:val="006B6747"/>
    <w:rsid w:val="006B678A"/>
    <w:rsid w:val="006B69BD"/>
    <w:rsid w:val="006B6B02"/>
    <w:rsid w:val="006B6DAA"/>
    <w:rsid w:val="006B6F4C"/>
    <w:rsid w:val="006B7132"/>
    <w:rsid w:val="006B7605"/>
    <w:rsid w:val="006B7A1D"/>
    <w:rsid w:val="006B7D70"/>
    <w:rsid w:val="006B7E23"/>
    <w:rsid w:val="006B7EB0"/>
    <w:rsid w:val="006C07A8"/>
    <w:rsid w:val="006C0A93"/>
    <w:rsid w:val="006C0ABA"/>
    <w:rsid w:val="006C0BDF"/>
    <w:rsid w:val="006C0C3E"/>
    <w:rsid w:val="006C122C"/>
    <w:rsid w:val="006C1394"/>
    <w:rsid w:val="006C14A4"/>
    <w:rsid w:val="006C1709"/>
    <w:rsid w:val="006C18B7"/>
    <w:rsid w:val="006C19D1"/>
    <w:rsid w:val="006C1C20"/>
    <w:rsid w:val="006C1E3E"/>
    <w:rsid w:val="006C2423"/>
    <w:rsid w:val="006C25D3"/>
    <w:rsid w:val="006C2C1C"/>
    <w:rsid w:val="006C2FE4"/>
    <w:rsid w:val="006C3106"/>
    <w:rsid w:val="006C32EA"/>
    <w:rsid w:val="006C3446"/>
    <w:rsid w:val="006C35D4"/>
    <w:rsid w:val="006C3894"/>
    <w:rsid w:val="006C38E6"/>
    <w:rsid w:val="006C3E1E"/>
    <w:rsid w:val="006C3F36"/>
    <w:rsid w:val="006C3F61"/>
    <w:rsid w:val="006C4047"/>
    <w:rsid w:val="006C40B3"/>
    <w:rsid w:val="006C414D"/>
    <w:rsid w:val="006C43D4"/>
    <w:rsid w:val="006C44DF"/>
    <w:rsid w:val="006C4E70"/>
    <w:rsid w:val="006C4F5B"/>
    <w:rsid w:val="006C4F7C"/>
    <w:rsid w:val="006C4FB4"/>
    <w:rsid w:val="006C521C"/>
    <w:rsid w:val="006C549A"/>
    <w:rsid w:val="006C5527"/>
    <w:rsid w:val="006C5593"/>
    <w:rsid w:val="006C561F"/>
    <w:rsid w:val="006C5815"/>
    <w:rsid w:val="006C58E3"/>
    <w:rsid w:val="006C5A1D"/>
    <w:rsid w:val="006C5A6E"/>
    <w:rsid w:val="006C605A"/>
    <w:rsid w:val="006C6373"/>
    <w:rsid w:val="006C6481"/>
    <w:rsid w:val="006C67A3"/>
    <w:rsid w:val="006C68C5"/>
    <w:rsid w:val="006C7168"/>
    <w:rsid w:val="006C757A"/>
    <w:rsid w:val="006C7614"/>
    <w:rsid w:val="006C7C5A"/>
    <w:rsid w:val="006C7CAF"/>
    <w:rsid w:val="006C7D3D"/>
    <w:rsid w:val="006C7E62"/>
    <w:rsid w:val="006D0207"/>
    <w:rsid w:val="006D0222"/>
    <w:rsid w:val="006D0336"/>
    <w:rsid w:val="006D074A"/>
    <w:rsid w:val="006D07E0"/>
    <w:rsid w:val="006D0803"/>
    <w:rsid w:val="006D0CF1"/>
    <w:rsid w:val="006D1697"/>
    <w:rsid w:val="006D19D7"/>
    <w:rsid w:val="006D19F2"/>
    <w:rsid w:val="006D1BD2"/>
    <w:rsid w:val="006D1D8A"/>
    <w:rsid w:val="006D1E89"/>
    <w:rsid w:val="006D2020"/>
    <w:rsid w:val="006D22A9"/>
    <w:rsid w:val="006D279F"/>
    <w:rsid w:val="006D29DE"/>
    <w:rsid w:val="006D2B6A"/>
    <w:rsid w:val="006D2E76"/>
    <w:rsid w:val="006D2FFE"/>
    <w:rsid w:val="006D3239"/>
    <w:rsid w:val="006D33A5"/>
    <w:rsid w:val="006D3405"/>
    <w:rsid w:val="006D38C5"/>
    <w:rsid w:val="006D3C1C"/>
    <w:rsid w:val="006D3D0F"/>
    <w:rsid w:val="006D3F51"/>
    <w:rsid w:val="006D40D6"/>
    <w:rsid w:val="006D41ED"/>
    <w:rsid w:val="006D44ED"/>
    <w:rsid w:val="006D47AD"/>
    <w:rsid w:val="006D49DA"/>
    <w:rsid w:val="006D4A70"/>
    <w:rsid w:val="006D4D8F"/>
    <w:rsid w:val="006D5094"/>
    <w:rsid w:val="006D5250"/>
    <w:rsid w:val="006D54CC"/>
    <w:rsid w:val="006D5574"/>
    <w:rsid w:val="006D55C0"/>
    <w:rsid w:val="006D593D"/>
    <w:rsid w:val="006D5C01"/>
    <w:rsid w:val="006D5C9C"/>
    <w:rsid w:val="006D5F19"/>
    <w:rsid w:val="006D6227"/>
    <w:rsid w:val="006D62AB"/>
    <w:rsid w:val="006D643B"/>
    <w:rsid w:val="006D65EA"/>
    <w:rsid w:val="006D6815"/>
    <w:rsid w:val="006D6A1E"/>
    <w:rsid w:val="006D6AF3"/>
    <w:rsid w:val="006D7134"/>
    <w:rsid w:val="006D7223"/>
    <w:rsid w:val="006D72B9"/>
    <w:rsid w:val="006D764F"/>
    <w:rsid w:val="006D7786"/>
    <w:rsid w:val="006D77DD"/>
    <w:rsid w:val="006D7813"/>
    <w:rsid w:val="006D7D36"/>
    <w:rsid w:val="006D7FFD"/>
    <w:rsid w:val="006E0381"/>
    <w:rsid w:val="006E04B3"/>
    <w:rsid w:val="006E0C0C"/>
    <w:rsid w:val="006E0E4C"/>
    <w:rsid w:val="006E0EE3"/>
    <w:rsid w:val="006E1126"/>
    <w:rsid w:val="006E147B"/>
    <w:rsid w:val="006E160C"/>
    <w:rsid w:val="006E16AF"/>
    <w:rsid w:val="006E179D"/>
    <w:rsid w:val="006E1A3A"/>
    <w:rsid w:val="006E1AE9"/>
    <w:rsid w:val="006E1B28"/>
    <w:rsid w:val="006E1B2A"/>
    <w:rsid w:val="006E1F15"/>
    <w:rsid w:val="006E21DA"/>
    <w:rsid w:val="006E249F"/>
    <w:rsid w:val="006E27C5"/>
    <w:rsid w:val="006E2B54"/>
    <w:rsid w:val="006E2FFA"/>
    <w:rsid w:val="006E3112"/>
    <w:rsid w:val="006E3499"/>
    <w:rsid w:val="006E3D0C"/>
    <w:rsid w:val="006E3F4C"/>
    <w:rsid w:val="006E4259"/>
    <w:rsid w:val="006E4356"/>
    <w:rsid w:val="006E4559"/>
    <w:rsid w:val="006E46D0"/>
    <w:rsid w:val="006E4B9D"/>
    <w:rsid w:val="006E4F80"/>
    <w:rsid w:val="006E51A1"/>
    <w:rsid w:val="006E51A9"/>
    <w:rsid w:val="006E5822"/>
    <w:rsid w:val="006E5AE4"/>
    <w:rsid w:val="006E5D4D"/>
    <w:rsid w:val="006E5D9A"/>
    <w:rsid w:val="006E5F53"/>
    <w:rsid w:val="006E647B"/>
    <w:rsid w:val="006E6897"/>
    <w:rsid w:val="006E6A8E"/>
    <w:rsid w:val="006E6B21"/>
    <w:rsid w:val="006E6C55"/>
    <w:rsid w:val="006E6D6D"/>
    <w:rsid w:val="006E6FE5"/>
    <w:rsid w:val="006E7162"/>
    <w:rsid w:val="006E73CE"/>
    <w:rsid w:val="006E778F"/>
    <w:rsid w:val="006E7859"/>
    <w:rsid w:val="006E79EA"/>
    <w:rsid w:val="006E7A84"/>
    <w:rsid w:val="006E7F8B"/>
    <w:rsid w:val="006F0356"/>
    <w:rsid w:val="006F0ACE"/>
    <w:rsid w:val="006F0AEF"/>
    <w:rsid w:val="006F0FAD"/>
    <w:rsid w:val="006F1208"/>
    <w:rsid w:val="006F1220"/>
    <w:rsid w:val="006F1573"/>
    <w:rsid w:val="006F179C"/>
    <w:rsid w:val="006F1D4F"/>
    <w:rsid w:val="006F1E35"/>
    <w:rsid w:val="006F1F48"/>
    <w:rsid w:val="006F215D"/>
    <w:rsid w:val="006F2EA4"/>
    <w:rsid w:val="006F3228"/>
    <w:rsid w:val="006F360E"/>
    <w:rsid w:val="006F372F"/>
    <w:rsid w:val="006F3754"/>
    <w:rsid w:val="006F4AA6"/>
    <w:rsid w:val="006F4DBC"/>
    <w:rsid w:val="006F4F21"/>
    <w:rsid w:val="006F513A"/>
    <w:rsid w:val="006F58D3"/>
    <w:rsid w:val="006F5FBE"/>
    <w:rsid w:val="006F60F7"/>
    <w:rsid w:val="006F625C"/>
    <w:rsid w:val="006F634D"/>
    <w:rsid w:val="006F67CE"/>
    <w:rsid w:val="006F6978"/>
    <w:rsid w:val="006F69A2"/>
    <w:rsid w:val="006F6AC9"/>
    <w:rsid w:val="006F6B03"/>
    <w:rsid w:val="006F6B45"/>
    <w:rsid w:val="006F6E6E"/>
    <w:rsid w:val="006F75EE"/>
    <w:rsid w:val="006F7BA6"/>
    <w:rsid w:val="0070014F"/>
    <w:rsid w:val="0070039C"/>
    <w:rsid w:val="0070052C"/>
    <w:rsid w:val="007007C2"/>
    <w:rsid w:val="00700830"/>
    <w:rsid w:val="00700AAE"/>
    <w:rsid w:val="00701324"/>
    <w:rsid w:val="007014DA"/>
    <w:rsid w:val="00701674"/>
    <w:rsid w:val="00701DA0"/>
    <w:rsid w:val="00701F20"/>
    <w:rsid w:val="007024D9"/>
    <w:rsid w:val="00702CB0"/>
    <w:rsid w:val="00702E65"/>
    <w:rsid w:val="00702EC4"/>
    <w:rsid w:val="00702F04"/>
    <w:rsid w:val="00702F70"/>
    <w:rsid w:val="00703499"/>
    <w:rsid w:val="00703D7A"/>
    <w:rsid w:val="00703ED6"/>
    <w:rsid w:val="00704120"/>
    <w:rsid w:val="00704455"/>
    <w:rsid w:val="007047D6"/>
    <w:rsid w:val="007048AC"/>
    <w:rsid w:val="00704A83"/>
    <w:rsid w:val="00705161"/>
    <w:rsid w:val="0070558F"/>
    <w:rsid w:val="0070571F"/>
    <w:rsid w:val="00705863"/>
    <w:rsid w:val="007059BC"/>
    <w:rsid w:val="00705A88"/>
    <w:rsid w:val="00705A9D"/>
    <w:rsid w:val="00705D3D"/>
    <w:rsid w:val="00705EB8"/>
    <w:rsid w:val="00706076"/>
    <w:rsid w:val="007060CE"/>
    <w:rsid w:val="007066D6"/>
    <w:rsid w:val="007069FA"/>
    <w:rsid w:val="00706CEE"/>
    <w:rsid w:val="00706F82"/>
    <w:rsid w:val="00707399"/>
    <w:rsid w:val="007073B1"/>
    <w:rsid w:val="00707981"/>
    <w:rsid w:val="00707A97"/>
    <w:rsid w:val="00707C55"/>
    <w:rsid w:val="00710233"/>
    <w:rsid w:val="00710720"/>
    <w:rsid w:val="007108D8"/>
    <w:rsid w:val="00710E2E"/>
    <w:rsid w:val="007112F4"/>
    <w:rsid w:val="007113BE"/>
    <w:rsid w:val="0071157E"/>
    <w:rsid w:val="007115F0"/>
    <w:rsid w:val="00711753"/>
    <w:rsid w:val="00711766"/>
    <w:rsid w:val="007117C9"/>
    <w:rsid w:val="007118D4"/>
    <w:rsid w:val="00711F11"/>
    <w:rsid w:val="00711FCE"/>
    <w:rsid w:val="00712949"/>
    <w:rsid w:val="00712ACB"/>
    <w:rsid w:val="00712B16"/>
    <w:rsid w:val="00712B7E"/>
    <w:rsid w:val="00712CBA"/>
    <w:rsid w:val="007131D6"/>
    <w:rsid w:val="00713282"/>
    <w:rsid w:val="0071359A"/>
    <w:rsid w:val="007136B2"/>
    <w:rsid w:val="007136C1"/>
    <w:rsid w:val="00713895"/>
    <w:rsid w:val="00713DCE"/>
    <w:rsid w:val="00714012"/>
    <w:rsid w:val="00714213"/>
    <w:rsid w:val="007143DB"/>
    <w:rsid w:val="00714CA0"/>
    <w:rsid w:val="00714F50"/>
    <w:rsid w:val="00715A10"/>
    <w:rsid w:val="00715F13"/>
    <w:rsid w:val="00716001"/>
    <w:rsid w:val="007163AA"/>
    <w:rsid w:val="0071674E"/>
    <w:rsid w:val="00716BE4"/>
    <w:rsid w:val="00716C87"/>
    <w:rsid w:val="00717280"/>
    <w:rsid w:val="00717326"/>
    <w:rsid w:val="00717421"/>
    <w:rsid w:val="0071762E"/>
    <w:rsid w:val="00717AAF"/>
    <w:rsid w:val="00717D82"/>
    <w:rsid w:val="00720309"/>
    <w:rsid w:val="00720588"/>
    <w:rsid w:val="007206E0"/>
    <w:rsid w:val="00720792"/>
    <w:rsid w:val="00720A0E"/>
    <w:rsid w:val="00720AC6"/>
    <w:rsid w:val="00720D57"/>
    <w:rsid w:val="00721071"/>
    <w:rsid w:val="0072118C"/>
    <w:rsid w:val="0072123E"/>
    <w:rsid w:val="00721399"/>
    <w:rsid w:val="007213FF"/>
    <w:rsid w:val="0072146C"/>
    <w:rsid w:val="007214BD"/>
    <w:rsid w:val="00721621"/>
    <w:rsid w:val="0072166E"/>
    <w:rsid w:val="00721679"/>
    <w:rsid w:val="007217E5"/>
    <w:rsid w:val="0072195D"/>
    <w:rsid w:val="00721A48"/>
    <w:rsid w:val="00721AF3"/>
    <w:rsid w:val="00721B2B"/>
    <w:rsid w:val="00721D85"/>
    <w:rsid w:val="007223E1"/>
    <w:rsid w:val="007225D7"/>
    <w:rsid w:val="007227D1"/>
    <w:rsid w:val="00722AFC"/>
    <w:rsid w:val="00722DDB"/>
    <w:rsid w:val="00722F02"/>
    <w:rsid w:val="00723099"/>
    <w:rsid w:val="007231A4"/>
    <w:rsid w:val="00723329"/>
    <w:rsid w:val="00723562"/>
    <w:rsid w:val="007236F8"/>
    <w:rsid w:val="0072396C"/>
    <w:rsid w:val="00723A9C"/>
    <w:rsid w:val="00723AFC"/>
    <w:rsid w:val="00723B06"/>
    <w:rsid w:val="00723FAB"/>
    <w:rsid w:val="00724037"/>
    <w:rsid w:val="00724226"/>
    <w:rsid w:val="00724621"/>
    <w:rsid w:val="0072477F"/>
    <w:rsid w:val="00724812"/>
    <w:rsid w:val="0072496B"/>
    <w:rsid w:val="007252AB"/>
    <w:rsid w:val="00725532"/>
    <w:rsid w:val="007255B7"/>
    <w:rsid w:val="0072561C"/>
    <w:rsid w:val="007259F2"/>
    <w:rsid w:val="00725C06"/>
    <w:rsid w:val="00725D61"/>
    <w:rsid w:val="00725ECA"/>
    <w:rsid w:val="0072610A"/>
    <w:rsid w:val="00726276"/>
    <w:rsid w:val="007262B4"/>
    <w:rsid w:val="0072650C"/>
    <w:rsid w:val="0072664F"/>
    <w:rsid w:val="00726A74"/>
    <w:rsid w:val="00726B42"/>
    <w:rsid w:val="00726E5E"/>
    <w:rsid w:val="00726ED7"/>
    <w:rsid w:val="00726EDB"/>
    <w:rsid w:val="00726F9C"/>
    <w:rsid w:val="00727071"/>
    <w:rsid w:val="00727242"/>
    <w:rsid w:val="00727E21"/>
    <w:rsid w:val="00727E8E"/>
    <w:rsid w:val="00730151"/>
    <w:rsid w:val="00730636"/>
    <w:rsid w:val="00730874"/>
    <w:rsid w:val="00730A5C"/>
    <w:rsid w:val="00730C30"/>
    <w:rsid w:val="007316F9"/>
    <w:rsid w:val="007317B5"/>
    <w:rsid w:val="007318B1"/>
    <w:rsid w:val="00731C5E"/>
    <w:rsid w:val="00731C7D"/>
    <w:rsid w:val="00731D02"/>
    <w:rsid w:val="007321D7"/>
    <w:rsid w:val="00732361"/>
    <w:rsid w:val="007326BF"/>
    <w:rsid w:val="0073275F"/>
    <w:rsid w:val="007327C6"/>
    <w:rsid w:val="00732D95"/>
    <w:rsid w:val="00732E8E"/>
    <w:rsid w:val="0073334B"/>
    <w:rsid w:val="00733465"/>
    <w:rsid w:val="00733931"/>
    <w:rsid w:val="00733BC3"/>
    <w:rsid w:val="00733F63"/>
    <w:rsid w:val="0073413D"/>
    <w:rsid w:val="0073419D"/>
    <w:rsid w:val="007345AE"/>
    <w:rsid w:val="0073462B"/>
    <w:rsid w:val="0073474F"/>
    <w:rsid w:val="00734C18"/>
    <w:rsid w:val="00734FAC"/>
    <w:rsid w:val="00735399"/>
    <w:rsid w:val="007358E2"/>
    <w:rsid w:val="0073609D"/>
    <w:rsid w:val="0073619A"/>
    <w:rsid w:val="00736253"/>
    <w:rsid w:val="00736360"/>
    <w:rsid w:val="007369C6"/>
    <w:rsid w:val="00736AED"/>
    <w:rsid w:val="00736BBC"/>
    <w:rsid w:val="00736DA4"/>
    <w:rsid w:val="00736DD4"/>
    <w:rsid w:val="00736E78"/>
    <w:rsid w:val="00736FB6"/>
    <w:rsid w:val="00737096"/>
    <w:rsid w:val="0073715A"/>
    <w:rsid w:val="0073782D"/>
    <w:rsid w:val="007378E5"/>
    <w:rsid w:val="0073794C"/>
    <w:rsid w:val="00740522"/>
    <w:rsid w:val="00740AEE"/>
    <w:rsid w:val="00740D12"/>
    <w:rsid w:val="00741115"/>
    <w:rsid w:val="00741380"/>
    <w:rsid w:val="007414C9"/>
    <w:rsid w:val="007414DC"/>
    <w:rsid w:val="007414F1"/>
    <w:rsid w:val="007415A8"/>
    <w:rsid w:val="00741CEB"/>
    <w:rsid w:val="00741D55"/>
    <w:rsid w:val="00741F6B"/>
    <w:rsid w:val="00741F9F"/>
    <w:rsid w:val="0074211B"/>
    <w:rsid w:val="0074249E"/>
    <w:rsid w:val="007427B0"/>
    <w:rsid w:val="00742990"/>
    <w:rsid w:val="00742C16"/>
    <w:rsid w:val="00742E90"/>
    <w:rsid w:val="0074320E"/>
    <w:rsid w:val="00743364"/>
    <w:rsid w:val="00743590"/>
    <w:rsid w:val="00743C5F"/>
    <w:rsid w:val="00743EE9"/>
    <w:rsid w:val="007441EF"/>
    <w:rsid w:val="00744469"/>
    <w:rsid w:val="007444C0"/>
    <w:rsid w:val="00744569"/>
    <w:rsid w:val="00744A76"/>
    <w:rsid w:val="00744B8C"/>
    <w:rsid w:val="00744DBB"/>
    <w:rsid w:val="007452CF"/>
    <w:rsid w:val="0074532B"/>
    <w:rsid w:val="0074536F"/>
    <w:rsid w:val="007453B5"/>
    <w:rsid w:val="007459A3"/>
    <w:rsid w:val="00745BA3"/>
    <w:rsid w:val="007463B9"/>
    <w:rsid w:val="0074697D"/>
    <w:rsid w:val="00746CD2"/>
    <w:rsid w:val="00746EAA"/>
    <w:rsid w:val="00746F72"/>
    <w:rsid w:val="00746FCA"/>
    <w:rsid w:val="0074721B"/>
    <w:rsid w:val="00747478"/>
    <w:rsid w:val="0074798C"/>
    <w:rsid w:val="007479DE"/>
    <w:rsid w:val="007500BD"/>
    <w:rsid w:val="007500CA"/>
    <w:rsid w:val="007500E4"/>
    <w:rsid w:val="007501A8"/>
    <w:rsid w:val="0075088A"/>
    <w:rsid w:val="00750D57"/>
    <w:rsid w:val="00750DA2"/>
    <w:rsid w:val="00751209"/>
    <w:rsid w:val="007512FF"/>
    <w:rsid w:val="00751315"/>
    <w:rsid w:val="007515AD"/>
    <w:rsid w:val="00751834"/>
    <w:rsid w:val="007518C7"/>
    <w:rsid w:val="00751A7B"/>
    <w:rsid w:val="00751CF0"/>
    <w:rsid w:val="00751D2F"/>
    <w:rsid w:val="00752643"/>
    <w:rsid w:val="00752993"/>
    <w:rsid w:val="00752A95"/>
    <w:rsid w:val="00752C41"/>
    <w:rsid w:val="007534B9"/>
    <w:rsid w:val="0075376E"/>
    <w:rsid w:val="00753A6B"/>
    <w:rsid w:val="00753BCB"/>
    <w:rsid w:val="007542B0"/>
    <w:rsid w:val="00754455"/>
    <w:rsid w:val="007545CE"/>
    <w:rsid w:val="00754909"/>
    <w:rsid w:val="00754D7D"/>
    <w:rsid w:val="00754E21"/>
    <w:rsid w:val="00754E4E"/>
    <w:rsid w:val="00754E6F"/>
    <w:rsid w:val="00754F03"/>
    <w:rsid w:val="007550B4"/>
    <w:rsid w:val="007551C2"/>
    <w:rsid w:val="0075531C"/>
    <w:rsid w:val="00755B7C"/>
    <w:rsid w:val="00755E15"/>
    <w:rsid w:val="00755E8F"/>
    <w:rsid w:val="00756281"/>
    <w:rsid w:val="007562D6"/>
    <w:rsid w:val="00756780"/>
    <w:rsid w:val="00756CE2"/>
    <w:rsid w:val="00756E64"/>
    <w:rsid w:val="00756ED8"/>
    <w:rsid w:val="00757096"/>
    <w:rsid w:val="00757124"/>
    <w:rsid w:val="00757336"/>
    <w:rsid w:val="00757707"/>
    <w:rsid w:val="00757853"/>
    <w:rsid w:val="00757C66"/>
    <w:rsid w:val="00757F25"/>
    <w:rsid w:val="007601B6"/>
    <w:rsid w:val="007603C2"/>
    <w:rsid w:val="00760706"/>
    <w:rsid w:val="007607C4"/>
    <w:rsid w:val="00760944"/>
    <w:rsid w:val="00760BEB"/>
    <w:rsid w:val="00760C17"/>
    <w:rsid w:val="007612AF"/>
    <w:rsid w:val="0076199D"/>
    <w:rsid w:val="00761B14"/>
    <w:rsid w:val="00761D4D"/>
    <w:rsid w:val="007620EB"/>
    <w:rsid w:val="0076227C"/>
    <w:rsid w:val="00762318"/>
    <w:rsid w:val="00762378"/>
    <w:rsid w:val="00762486"/>
    <w:rsid w:val="00762588"/>
    <w:rsid w:val="00762694"/>
    <w:rsid w:val="0076274A"/>
    <w:rsid w:val="00762964"/>
    <w:rsid w:val="007629D6"/>
    <w:rsid w:val="00762BE8"/>
    <w:rsid w:val="0076328F"/>
    <w:rsid w:val="00763405"/>
    <w:rsid w:val="00763558"/>
    <w:rsid w:val="00763583"/>
    <w:rsid w:val="007637D2"/>
    <w:rsid w:val="00763A8C"/>
    <w:rsid w:val="0076424A"/>
    <w:rsid w:val="0076433C"/>
    <w:rsid w:val="00764823"/>
    <w:rsid w:val="00764BB9"/>
    <w:rsid w:val="00764BD4"/>
    <w:rsid w:val="00765036"/>
    <w:rsid w:val="007653BC"/>
    <w:rsid w:val="007654A2"/>
    <w:rsid w:val="007657FB"/>
    <w:rsid w:val="00765976"/>
    <w:rsid w:val="00765D50"/>
    <w:rsid w:val="007660E7"/>
    <w:rsid w:val="007661D2"/>
    <w:rsid w:val="007662F7"/>
    <w:rsid w:val="007663F2"/>
    <w:rsid w:val="00766740"/>
    <w:rsid w:val="007669CD"/>
    <w:rsid w:val="00766FBC"/>
    <w:rsid w:val="007670CB"/>
    <w:rsid w:val="007670D7"/>
    <w:rsid w:val="00767351"/>
    <w:rsid w:val="00767AA9"/>
    <w:rsid w:val="00767C9C"/>
    <w:rsid w:val="00767C9E"/>
    <w:rsid w:val="00767E03"/>
    <w:rsid w:val="007705C7"/>
    <w:rsid w:val="007707DB"/>
    <w:rsid w:val="00770C66"/>
    <w:rsid w:val="00770D7A"/>
    <w:rsid w:val="00771175"/>
    <w:rsid w:val="00771318"/>
    <w:rsid w:val="007714E8"/>
    <w:rsid w:val="007714F2"/>
    <w:rsid w:val="007715C8"/>
    <w:rsid w:val="0077189A"/>
    <w:rsid w:val="007719DB"/>
    <w:rsid w:val="00771BBA"/>
    <w:rsid w:val="00771C38"/>
    <w:rsid w:val="00771C5E"/>
    <w:rsid w:val="00771CA8"/>
    <w:rsid w:val="00772049"/>
    <w:rsid w:val="0077220C"/>
    <w:rsid w:val="007722D4"/>
    <w:rsid w:val="007722F9"/>
    <w:rsid w:val="0077248B"/>
    <w:rsid w:val="00772AE3"/>
    <w:rsid w:val="00772C5A"/>
    <w:rsid w:val="00772F91"/>
    <w:rsid w:val="00773003"/>
    <w:rsid w:val="0077333A"/>
    <w:rsid w:val="00773356"/>
    <w:rsid w:val="0077342F"/>
    <w:rsid w:val="00773968"/>
    <w:rsid w:val="007739A8"/>
    <w:rsid w:val="00773AFC"/>
    <w:rsid w:val="00773BCB"/>
    <w:rsid w:val="00773CF8"/>
    <w:rsid w:val="00773D25"/>
    <w:rsid w:val="00773F65"/>
    <w:rsid w:val="00774040"/>
    <w:rsid w:val="0077434B"/>
    <w:rsid w:val="007747B8"/>
    <w:rsid w:val="00774C40"/>
    <w:rsid w:val="00774D03"/>
    <w:rsid w:val="007754D0"/>
    <w:rsid w:val="007754EA"/>
    <w:rsid w:val="0077599F"/>
    <w:rsid w:val="007760CB"/>
    <w:rsid w:val="007767C6"/>
    <w:rsid w:val="00776CF3"/>
    <w:rsid w:val="00777016"/>
    <w:rsid w:val="007771C3"/>
    <w:rsid w:val="007777FA"/>
    <w:rsid w:val="007778D7"/>
    <w:rsid w:val="00777E61"/>
    <w:rsid w:val="00777F3B"/>
    <w:rsid w:val="00777F86"/>
    <w:rsid w:val="0078012F"/>
    <w:rsid w:val="00780296"/>
    <w:rsid w:val="00780392"/>
    <w:rsid w:val="00780519"/>
    <w:rsid w:val="0078052A"/>
    <w:rsid w:val="007808C1"/>
    <w:rsid w:val="00780B51"/>
    <w:rsid w:val="007810F2"/>
    <w:rsid w:val="007812A3"/>
    <w:rsid w:val="007815F4"/>
    <w:rsid w:val="00781BC8"/>
    <w:rsid w:val="00781CA3"/>
    <w:rsid w:val="00781F1A"/>
    <w:rsid w:val="00781F2E"/>
    <w:rsid w:val="0078214C"/>
    <w:rsid w:val="00782785"/>
    <w:rsid w:val="00782B9C"/>
    <w:rsid w:val="00782E5E"/>
    <w:rsid w:val="0078317A"/>
    <w:rsid w:val="0078337F"/>
    <w:rsid w:val="0078365F"/>
    <w:rsid w:val="00783702"/>
    <w:rsid w:val="007837B1"/>
    <w:rsid w:val="00783C33"/>
    <w:rsid w:val="00783C68"/>
    <w:rsid w:val="00783D91"/>
    <w:rsid w:val="00783F24"/>
    <w:rsid w:val="00784197"/>
    <w:rsid w:val="007841B6"/>
    <w:rsid w:val="007846F4"/>
    <w:rsid w:val="00784BEE"/>
    <w:rsid w:val="007850F8"/>
    <w:rsid w:val="00785163"/>
    <w:rsid w:val="00785352"/>
    <w:rsid w:val="007853B7"/>
    <w:rsid w:val="0078550A"/>
    <w:rsid w:val="007855C4"/>
    <w:rsid w:val="0078578D"/>
    <w:rsid w:val="00785B57"/>
    <w:rsid w:val="00785F85"/>
    <w:rsid w:val="00786657"/>
    <w:rsid w:val="00786679"/>
    <w:rsid w:val="00786A8F"/>
    <w:rsid w:val="007870F0"/>
    <w:rsid w:val="007871DE"/>
    <w:rsid w:val="00787338"/>
    <w:rsid w:val="00787D7E"/>
    <w:rsid w:val="007902F8"/>
    <w:rsid w:val="0079035E"/>
    <w:rsid w:val="00790700"/>
    <w:rsid w:val="00790777"/>
    <w:rsid w:val="0079083B"/>
    <w:rsid w:val="007908C0"/>
    <w:rsid w:val="00790C65"/>
    <w:rsid w:val="00790D25"/>
    <w:rsid w:val="00790E0B"/>
    <w:rsid w:val="00790EF5"/>
    <w:rsid w:val="00790FEC"/>
    <w:rsid w:val="00791761"/>
    <w:rsid w:val="0079198D"/>
    <w:rsid w:val="00791B9D"/>
    <w:rsid w:val="00791C20"/>
    <w:rsid w:val="00791C66"/>
    <w:rsid w:val="00791CC0"/>
    <w:rsid w:val="00791F2C"/>
    <w:rsid w:val="0079266E"/>
    <w:rsid w:val="00792688"/>
    <w:rsid w:val="00792AEE"/>
    <w:rsid w:val="00792F5F"/>
    <w:rsid w:val="007930D8"/>
    <w:rsid w:val="00793146"/>
    <w:rsid w:val="007933AC"/>
    <w:rsid w:val="007938B6"/>
    <w:rsid w:val="007939B2"/>
    <w:rsid w:val="00793D94"/>
    <w:rsid w:val="007940DE"/>
    <w:rsid w:val="007942B9"/>
    <w:rsid w:val="0079451B"/>
    <w:rsid w:val="0079485D"/>
    <w:rsid w:val="00794F4E"/>
    <w:rsid w:val="0079517C"/>
    <w:rsid w:val="007951C7"/>
    <w:rsid w:val="00795204"/>
    <w:rsid w:val="007954A4"/>
    <w:rsid w:val="00795556"/>
    <w:rsid w:val="00795625"/>
    <w:rsid w:val="00795D8A"/>
    <w:rsid w:val="00795FA4"/>
    <w:rsid w:val="00796186"/>
    <w:rsid w:val="00796748"/>
    <w:rsid w:val="0079682F"/>
    <w:rsid w:val="00796CF3"/>
    <w:rsid w:val="00796FBD"/>
    <w:rsid w:val="007974C3"/>
    <w:rsid w:val="0079758B"/>
    <w:rsid w:val="007977D1"/>
    <w:rsid w:val="00797C19"/>
    <w:rsid w:val="007A03FE"/>
    <w:rsid w:val="007A065B"/>
    <w:rsid w:val="007A07CB"/>
    <w:rsid w:val="007A08C1"/>
    <w:rsid w:val="007A0920"/>
    <w:rsid w:val="007A0AD3"/>
    <w:rsid w:val="007A0BD1"/>
    <w:rsid w:val="007A0DDA"/>
    <w:rsid w:val="007A0DE6"/>
    <w:rsid w:val="007A16F0"/>
    <w:rsid w:val="007A1709"/>
    <w:rsid w:val="007A1901"/>
    <w:rsid w:val="007A1F85"/>
    <w:rsid w:val="007A21C5"/>
    <w:rsid w:val="007A21E2"/>
    <w:rsid w:val="007A2367"/>
    <w:rsid w:val="007A236D"/>
    <w:rsid w:val="007A2462"/>
    <w:rsid w:val="007A2501"/>
    <w:rsid w:val="007A254E"/>
    <w:rsid w:val="007A2D75"/>
    <w:rsid w:val="007A2FCB"/>
    <w:rsid w:val="007A323B"/>
    <w:rsid w:val="007A32C7"/>
    <w:rsid w:val="007A33F6"/>
    <w:rsid w:val="007A3448"/>
    <w:rsid w:val="007A38AE"/>
    <w:rsid w:val="007A393B"/>
    <w:rsid w:val="007A3983"/>
    <w:rsid w:val="007A3A90"/>
    <w:rsid w:val="007A3C2D"/>
    <w:rsid w:val="007A3C71"/>
    <w:rsid w:val="007A3E6D"/>
    <w:rsid w:val="007A40BC"/>
    <w:rsid w:val="007A43A6"/>
    <w:rsid w:val="007A43B2"/>
    <w:rsid w:val="007A4535"/>
    <w:rsid w:val="007A4A5B"/>
    <w:rsid w:val="007A4DC3"/>
    <w:rsid w:val="007A5117"/>
    <w:rsid w:val="007A5387"/>
    <w:rsid w:val="007A543B"/>
    <w:rsid w:val="007A593D"/>
    <w:rsid w:val="007A5B0B"/>
    <w:rsid w:val="007A5E77"/>
    <w:rsid w:val="007A66A5"/>
    <w:rsid w:val="007A6809"/>
    <w:rsid w:val="007A69B5"/>
    <w:rsid w:val="007A6AC6"/>
    <w:rsid w:val="007A6B41"/>
    <w:rsid w:val="007A6B76"/>
    <w:rsid w:val="007A6E6C"/>
    <w:rsid w:val="007A6EC5"/>
    <w:rsid w:val="007A7228"/>
    <w:rsid w:val="007A72FB"/>
    <w:rsid w:val="007B0023"/>
    <w:rsid w:val="007B008B"/>
    <w:rsid w:val="007B02F0"/>
    <w:rsid w:val="007B04E1"/>
    <w:rsid w:val="007B0C6C"/>
    <w:rsid w:val="007B0D5D"/>
    <w:rsid w:val="007B0D87"/>
    <w:rsid w:val="007B0DE3"/>
    <w:rsid w:val="007B0DF4"/>
    <w:rsid w:val="007B0E2C"/>
    <w:rsid w:val="007B0F6E"/>
    <w:rsid w:val="007B12AB"/>
    <w:rsid w:val="007B14B5"/>
    <w:rsid w:val="007B1895"/>
    <w:rsid w:val="007B19CD"/>
    <w:rsid w:val="007B2303"/>
    <w:rsid w:val="007B24BA"/>
    <w:rsid w:val="007B24C2"/>
    <w:rsid w:val="007B24F2"/>
    <w:rsid w:val="007B27D2"/>
    <w:rsid w:val="007B295B"/>
    <w:rsid w:val="007B2B5E"/>
    <w:rsid w:val="007B2DE8"/>
    <w:rsid w:val="007B2EAC"/>
    <w:rsid w:val="007B3171"/>
    <w:rsid w:val="007B31E2"/>
    <w:rsid w:val="007B341F"/>
    <w:rsid w:val="007B355D"/>
    <w:rsid w:val="007B3A60"/>
    <w:rsid w:val="007B3A79"/>
    <w:rsid w:val="007B3ABD"/>
    <w:rsid w:val="007B3B3A"/>
    <w:rsid w:val="007B40D1"/>
    <w:rsid w:val="007B4111"/>
    <w:rsid w:val="007B437E"/>
    <w:rsid w:val="007B45C1"/>
    <w:rsid w:val="007B4770"/>
    <w:rsid w:val="007B4AA3"/>
    <w:rsid w:val="007B4C13"/>
    <w:rsid w:val="007B4E8C"/>
    <w:rsid w:val="007B4EF8"/>
    <w:rsid w:val="007B5195"/>
    <w:rsid w:val="007B5236"/>
    <w:rsid w:val="007B5678"/>
    <w:rsid w:val="007B58FA"/>
    <w:rsid w:val="007B5D45"/>
    <w:rsid w:val="007B5D7E"/>
    <w:rsid w:val="007B5F9C"/>
    <w:rsid w:val="007B63B7"/>
    <w:rsid w:val="007B64E4"/>
    <w:rsid w:val="007B65B7"/>
    <w:rsid w:val="007B6653"/>
    <w:rsid w:val="007B67BD"/>
    <w:rsid w:val="007B69EE"/>
    <w:rsid w:val="007B6CD7"/>
    <w:rsid w:val="007B6DD7"/>
    <w:rsid w:val="007B7271"/>
    <w:rsid w:val="007B74BE"/>
    <w:rsid w:val="007B7A6C"/>
    <w:rsid w:val="007C01B6"/>
    <w:rsid w:val="007C0968"/>
    <w:rsid w:val="007C0BEF"/>
    <w:rsid w:val="007C10EF"/>
    <w:rsid w:val="007C1173"/>
    <w:rsid w:val="007C118E"/>
    <w:rsid w:val="007C179C"/>
    <w:rsid w:val="007C18C2"/>
    <w:rsid w:val="007C1D69"/>
    <w:rsid w:val="007C1FAF"/>
    <w:rsid w:val="007C2576"/>
    <w:rsid w:val="007C259A"/>
    <w:rsid w:val="007C2A88"/>
    <w:rsid w:val="007C2EFF"/>
    <w:rsid w:val="007C2F00"/>
    <w:rsid w:val="007C3016"/>
    <w:rsid w:val="007C3100"/>
    <w:rsid w:val="007C3344"/>
    <w:rsid w:val="007C3373"/>
    <w:rsid w:val="007C339D"/>
    <w:rsid w:val="007C365E"/>
    <w:rsid w:val="007C3C56"/>
    <w:rsid w:val="007C43B4"/>
    <w:rsid w:val="007C43D9"/>
    <w:rsid w:val="007C4521"/>
    <w:rsid w:val="007C4AD5"/>
    <w:rsid w:val="007C4E56"/>
    <w:rsid w:val="007C4EFC"/>
    <w:rsid w:val="007C54FC"/>
    <w:rsid w:val="007C5572"/>
    <w:rsid w:val="007C56EF"/>
    <w:rsid w:val="007C599A"/>
    <w:rsid w:val="007C5A4E"/>
    <w:rsid w:val="007C5ADC"/>
    <w:rsid w:val="007C5DA0"/>
    <w:rsid w:val="007C619C"/>
    <w:rsid w:val="007C61F3"/>
    <w:rsid w:val="007C62B9"/>
    <w:rsid w:val="007C65ED"/>
    <w:rsid w:val="007C6648"/>
    <w:rsid w:val="007C6985"/>
    <w:rsid w:val="007C6E00"/>
    <w:rsid w:val="007C6E82"/>
    <w:rsid w:val="007C72A8"/>
    <w:rsid w:val="007C737A"/>
    <w:rsid w:val="007C78EE"/>
    <w:rsid w:val="007C7A3B"/>
    <w:rsid w:val="007D002A"/>
    <w:rsid w:val="007D0151"/>
    <w:rsid w:val="007D0181"/>
    <w:rsid w:val="007D0496"/>
    <w:rsid w:val="007D08CA"/>
    <w:rsid w:val="007D09A6"/>
    <w:rsid w:val="007D09E2"/>
    <w:rsid w:val="007D0B3C"/>
    <w:rsid w:val="007D0C9D"/>
    <w:rsid w:val="007D0E2E"/>
    <w:rsid w:val="007D131B"/>
    <w:rsid w:val="007D1622"/>
    <w:rsid w:val="007D1A10"/>
    <w:rsid w:val="007D1ABE"/>
    <w:rsid w:val="007D2173"/>
    <w:rsid w:val="007D2289"/>
    <w:rsid w:val="007D2447"/>
    <w:rsid w:val="007D2886"/>
    <w:rsid w:val="007D2899"/>
    <w:rsid w:val="007D2ABE"/>
    <w:rsid w:val="007D2CC7"/>
    <w:rsid w:val="007D304F"/>
    <w:rsid w:val="007D329A"/>
    <w:rsid w:val="007D3314"/>
    <w:rsid w:val="007D3428"/>
    <w:rsid w:val="007D34DC"/>
    <w:rsid w:val="007D3667"/>
    <w:rsid w:val="007D3991"/>
    <w:rsid w:val="007D3D1A"/>
    <w:rsid w:val="007D3DCB"/>
    <w:rsid w:val="007D3F9B"/>
    <w:rsid w:val="007D40C3"/>
    <w:rsid w:val="007D4132"/>
    <w:rsid w:val="007D4394"/>
    <w:rsid w:val="007D47CD"/>
    <w:rsid w:val="007D4A0A"/>
    <w:rsid w:val="007D4C03"/>
    <w:rsid w:val="007D4C9C"/>
    <w:rsid w:val="007D570E"/>
    <w:rsid w:val="007D5907"/>
    <w:rsid w:val="007D5A0A"/>
    <w:rsid w:val="007D5C30"/>
    <w:rsid w:val="007D611A"/>
    <w:rsid w:val="007D614C"/>
    <w:rsid w:val="007D63B5"/>
    <w:rsid w:val="007D68F6"/>
    <w:rsid w:val="007D6AB0"/>
    <w:rsid w:val="007D6C90"/>
    <w:rsid w:val="007D6CD1"/>
    <w:rsid w:val="007D6CE6"/>
    <w:rsid w:val="007D6D1F"/>
    <w:rsid w:val="007D6F03"/>
    <w:rsid w:val="007D7B1E"/>
    <w:rsid w:val="007D7CF4"/>
    <w:rsid w:val="007E0113"/>
    <w:rsid w:val="007E038C"/>
    <w:rsid w:val="007E0439"/>
    <w:rsid w:val="007E0818"/>
    <w:rsid w:val="007E0CE0"/>
    <w:rsid w:val="007E0E00"/>
    <w:rsid w:val="007E1193"/>
    <w:rsid w:val="007E1275"/>
    <w:rsid w:val="007E1616"/>
    <w:rsid w:val="007E1802"/>
    <w:rsid w:val="007E1E9B"/>
    <w:rsid w:val="007E211F"/>
    <w:rsid w:val="007E2178"/>
    <w:rsid w:val="007E2483"/>
    <w:rsid w:val="007E24D7"/>
    <w:rsid w:val="007E2A35"/>
    <w:rsid w:val="007E2B8A"/>
    <w:rsid w:val="007E2BAF"/>
    <w:rsid w:val="007E2DE2"/>
    <w:rsid w:val="007E30BE"/>
    <w:rsid w:val="007E32D9"/>
    <w:rsid w:val="007E33A2"/>
    <w:rsid w:val="007E3565"/>
    <w:rsid w:val="007E36AA"/>
    <w:rsid w:val="007E37ED"/>
    <w:rsid w:val="007E3FEA"/>
    <w:rsid w:val="007E41DE"/>
    <w:rsid w:val="007E43F6"/>
    <w:rsid w:val="007E4524"/>
    <w:rsid w:val="007E45F9"/>
    <w:rsid w:val="007E46E1"/>
    <w:rsid w:val="007E48CA"/>
    <w:rsid w:val="007E4A9E"/>
    <w:rsid w:val="007E4F46"/>
    <w:rsid w:val="007E5546"/>
    <w:rsid w:val="007E55F4"/>
    <w:rsid w:val="007E57E8"/>
    <w:rsid w:val="007E58A1"/>
    <w:rsid w:val="007E59CA"/>
    <w:rsid w:val="007E5B8D"/>
    <w:rsid w:val="007E6402"/>
    <w:rsid w:val="007E6511"/>
    <w:rsid w:val="007E69BC"/>
    <w:rsid w:val="007E6D28"/>
    <w:rsid w:val="007E7001"/>
    <w:rsid w:val="007E71AE"/>
    <w:rsid w:val="007E734B"/>
    <w:rsid w:val="007E7440"/>
    <w:rsid w:val="007E74DF"/>
    <w:rsid w:val="007E74E4"/>
    <w:rsid w:val="007E7778"/>
    <w:rsid w:val="007F047B"/>
    <w:rsid w:val="007F0B26"/>
    <w:rsid w:val="007F1496"/>
    <w:rsid w:val="007F16B4"/>
    <w:rsid w:val="007F1995"/>
    <w:rsid w:val="007F275A"/>
    <w:rsid w:val="007F2D85"/>
    <w:rsid w:val="007F2DAE"/>
    <w:rsid w:val="007F3699"/>
    <w:rsid w:val="007F3795"/>
    <w:rsid w:val="007F3A0B"/>
    <w:rsid w:val="007F3CE0"/>
    <w:rsid w:val="007F3FFB"/>
    <w:rsid w:val="007F41DC"/>
    <w:rsid w:val="007F4343"/>
    <w:rsid w:val="007F4547"/>
    <w:rsid w:val="007F4B6A"/>
    <w:rsid w:val="007F507F"/>
    <w:rsid w:val="007F51CC"/>
    <w:rsid w:val="007F5383"/>
    <w:rsid w:val="007F55E2"/>
    <w:rsid w:val="007F5680"/>
    <w:rsid w:val="007F5F02"/>
    <w:rsid w:val="007F5F94"/>
    <w:rsid w:val="007F6018"/>
    <w:rsid w:val="007F64B1"/>
    <w:rsid w:val="007F675E"/>
    <w:rsid w:val="007F6D0D"/>
    <w:rsid w:val="007F6EAD"/>
    <w:rsid w:val="007F7080"/>
    <w:rsid w:val="007F736A"/>
    <w:rsid w:val="007F743E"/>
    <w:rsid w:val="007F74E4"/>
    <w:rsid w:val="007F7987"/>
    <w:rsid w:val="007F7F19"/>
    <w:rsid w:val="0080006C"/>
    <w:rsid w:val="008000EE"/>
    <w:rsid w:val="00800130"/>
    <w:rsid w:val="0080055A"/>
    <w:rsid w:val="0080071D"/>
    <w:rsid w:val="008007C0"/>
    <w:rsid w:val="0080089F"/>
    <w:rsid w:val="00800DB2"/>
    <w:rsid w:val="00800EC0"/>
    <w:rsid w:val="008017C0"/>
    <w:rsid w:val="00801901"/>
    <w:rsid w:val="008019F0"/>
    <w:rsid w:val="00801B67"/>
    <w:rsid w:val="00801BAE"/>
    <w:rsid w:val="00801D20"/>
    <w:rsid w:val="00801D46"/>
    <w:rsid w:val="00801F29"/>
    <w:rsid w:val="008025E8"/>
    <w:rsid w:val="00802A15"/>
    <w:rsid w:val="00802B28"/>
    <w:rsid w:val="00803182"/>
    <w:rsid w:val="00803371"/>
    <w:rsid w:val="0080390B"/>
    <w:rsid w:val="00803A47"/>
    <w:rsid w:val="00803BB2"/>
    <w:rsid w:val="00804173"/>
    <w:rsid w:val="0080445A"/>
    <w:rsid w:val="008046A4"/>
    <w:rsid w:val="008047BA"/>
    <w:rsid w:val="00804878"/>
    <w:rsid w:val="008048C9"/>
    <w:rsid w:val="00804A4A"/>
    <w:rsid w:val="00804BC4"/>
    <w:rsid w:val="00804FD9"/>
    <w:rsid w:val="00805008"/>
    <w:rsid w:val="0080502C"/>
    <w:rsid w:val="0080526E"/>
    <w:rsid w:val="0080578A"/>
    <w:rsid w:val="00805DC8"/>
    <w:rsid w:val="0080619F"/>
    <w:rsid w:val="008062AE"/>
    <w:rsid w:val="0080631C"/>
    <w:rsid w:val="00806401"/>
    <w:rsid w:val="00806522"/>
    <w:rsid w:val="008065F0"/>
    <w:rsid w:val="0080668D"/>
    <w:rsid w:val="008069E2"/>
    <w:rsid w:val="00806A7B"/>
    <w:rsid w:val="00806CD6"/>
    <w:rsid w:val="00806D18"/>
    <w:rsid w:val="00806D93"/>
    <w:rsid w:val="00806ED3"/>
    <w:rsid w:val="008070E2"/>
    <w:rsid w:val="008071B7"/>
    <w:rsid w:val="0080737A"/>
    <w:rsid w:val="008077EA"/>
    <w:rsid w:val="008078CD"/>
    <w:rsid w:val="00807B5C"/>
    <w:rsid w:val="00807BD8"/>
    <w:rsid w:val="00807E5E"/>
    <w:rsid w:val="00810131"/>
    <w:rsid w:val="008101BF"/>
    <w:rsid w:val="0081024F"/>
    <w:rsid w:val="00810344"/>
    <w:rsid w:val="0081040C"/>
    <w:rsid w:val="00810587"/>
    <w:rsid w:val="0081065B"/>
    <w:rsid w:val="008106C4"/>
    <w:rsid w:val="008111EE"/>
    <w:rsid w:val="00811853"/>
    <w:rsid w:val="0081189C"/>
    <w:rsid w:val="0081193D"/>
    <w:rsid w:val="00811AB5"/>
    <w:rsid w:val="00811CB4"/>
    <w:rsid w:val="00811CEF"/>
    <w:rsid w:val="00811E81"/>
    <w:rsid w:val="008125C7"/>
    <w:rsid w:val="00812614"/>
    <w:rsid w:val="008126FB"/>
    <w:rsid w:val="008127E8"/>
    <w:rsid w:val="00812D2F"/>
    <w:rsid w:val="00812DB2"/>
    <w:rsid w:val="008130B5"/>
    <w:rsid w:val="0081325E"/>
    <w:rsid w:val="00813500"/>
    <w:rsid w:val="00813781"/>
    <w:rsid w:val="00813A80"/>
    <w:rsid w:val="00813ABB"/>
    <w:rsid w:val="00813F05"/>
    <w:rsid w:val="00813F48"/>
    <w:rsid w:val="008144EA"/>
    <w:rsid w:val="0081451F"/>
    <w:rsid w:val="00814729"/>
    <w:rsid w:val="00814834"/>
    <w:rsid w:val="00814986"/>
    <w:rsid w:val="00814ECD"/>
    <w:rsid w:val="008152B4"/>
    <w:rsid w:val="008152C9"/>
    <w:rsid w:val="00815410"/>
    <w:rsid w:val="008161FA"/>
    <w:rsid w:val="00816287"/>
    <w:rsid w:val="00816417"/>
    <w:rsid w:val="0081643D"/>
    <w:rsid w:val="008167D2"/>
    <w:rsid w:val="008167F9"/>
    <w:rsid w:val="0081694F"/>
    <w:rsid w:val="008169E8"/>
    <w:rsid w:val="00816A2C"/>
    <w:rsid w:val="00816A67"/>
    <w:rsid w:val="00816D1E"/>
    <w:rsid w:val="008170E6"/>
    <w:rsid w:val="00817528"/>
    <w:rsid w:val="00817E33"/>
    <w:rsid w:val="00817E4B"/>
    <w:rsid w:val="008202D5"/>
    <w:rsid w:val="0082032E"/>
    <w:rsid w:val="00820849"/>
    <w:rsid w:val="0082085D"/>
    <w:rsid w:val="0082094A"/>
    <w:rsid w:val="008209B8"/>
    <w:rsid w:val="00820A22"/>
    <w:rsid w:val="00820CED"/>
    <w:rsid w:val="008210F7"/>
    <w:rsid w:val="008211AB"/>
    <w:rsid w:val="00821285"/>
    <w:rsid w:val="008214E4"/>
    <w:rsid w:val="0082167E"/>
    <w:rsid w:val="00821A0E"/>
    <w:rsid w:val="0082225A"/>
    <w:rsid w:val="0082276A"/>
    <w:rsid w:val="008228D5"/>
    <w:rsid w:val="008229C2"/>
    <w:rsid w:val="00822E4F"/>
    <w:rsid w:val="00823396"/>
    <w:rsid w:val="008233B7"/>
    <w:rsid w:val="00823712"/>
    <w:rsid w:val="008238B8"/>
    <w:rsid w:val="00823A9B"/>
    <w:rsid w:val="00823DA7"/>
    <w:rsid w:val="00823DC6"/>
    <w:rsid w:val="00824105"/>
    <w:rsid w:val="008245F6"/>
    <w:rsid w:val="0082472F"/>
    <w:rsid w:val="008249D1"/>
    <w:rsid w:val="00824D2A"/>
    <w:rsid w:val="00825477"/>
    <w:rsid w:val="00825E28"/>
    <w:rsid w:val="0082656E"/>
    <w:rsid w:val="00826776"/>
    <w:rsid w:val="00826C93"/>
    <w:rsid w:val="00826DA8"/>
    <w:rsid w:val="008270A4"/>
    <w:rsid w:val="00827892"/>
    <w:rsid w:val="008279F6"/>
    <w:rsid w:val="00827AE0"/>
    <w:rsid w:val="00827F2C"/>
    <w:rsid w:val="00827F68"/>
    <w:rsid w:val="008300AA"/>
    <w:rsid w:val="008304CD"/>
    <w:rsid w:val="008307EF"/>
    <w:rsid w:val="0083086D"/>
    <w:rsid w:val="00830963"/>
    <w:rsid w:val="00830EF2"/>
    <w:rsid w:val="008310D9"/>
    <w:rsid w:val="0083111C"/>
    <w:rsid w:val="008318A3"/>
    <w:rsid w:val="00831F1D"/>
    <w:rsid w:val="0083247C"/>
    <w:rsid w:val="00833227"/>
    <w:rsid w:val="0083338D"/>
    <w:rsid w:val="0083341B"/>
    <w:rsid w:val="0083391B"/>
    <w:rsid w:val="00833ABB"/>
    <w:rsid w:val="00833CB5"/>
    <w:rsid w:val="00833EA4"/>
    <w:rsid w:val="0083432D"/>
    <w:rsid w:val="00834639"/>
    <w:rsid w:val="00834ABA"/>
    <w:rsid w:val="00834C84"/>
    <w:rsid w:val="0083509E"/>
    <w:rsid w:val="008350E0"/>
    <w:rsid w:val="008351C7"/>
    <w:rsid w:val="00835412"/>
    <w:rsid w:val="0083599D"/>
    <w:rsid w:val="00835D20"/>
    <w:rsid w:val="00835FD5"/>
    <w:rsid w:val="0083693D"/>
    <w:rsid w:val="00836974"/>
    <w:rsid w:val="00836C03"/>
    <w:rsid w:val="00836DAC"/>
    <w:rsid w:val="00837181"/>
    <w:rsid w:val="00837305"/>
    <w:rsid w:val="0083731E"/>
    <w:rsid w:val="00837350"/>
    <w:rsid w:val="0083737F"/>
    <w:rsid w:val="0083768B"/>
    <w:rsid w:val="00837738"/>
    <w:rsid w:val="008378C9"/>
    <w:rsid w:val="00837AA5"/>
    <w:rsid w:val="0084009E"/>
    <w:rsid w:val="008401DF"/>
    <w:rsid w:val="00840525"/>
    <w:rsid w:val="0084078A"/>
    <w:rsid w:val="008407B7"/>
    <w:rsid w:val="00840919"/>
    <w:rsid w:val="008409CF"/>
    <w:rsid w:val="00840E6C"/>
    <w:rsid w:val="00841439"/>
    <w:rsid w:val="00841619"/>
    <w:rsid w:val="0084182C"/>
    <w:rsid w:val="008419CF"/>
    <w:rsid w:val="00841EDB"/>
    <w:rsid w:val="00842010"/>
    <w:rsid w:val="00842217"/>
    <w:rsid w:val="00842508"/>
    <w:rsid w:val="0084278E"/>
    <w:rsid w:val="008430D9"/>
    <w:rsid w:val="0084318E"/>
    <w:rsid w:val="008433D3"/>
    <w:rsid w:val="008435A3"/>
    <w:rsid w:val="008436A4"/>
    <w:rsid w:val="00843705"/>
    <w:rsid w:val="0084379E"/>
    <w:rsid w:val="00844000"/>
    <w:rsid w:val="00844015"/>
    <w:rsid w:val="00844161"/>
    <w:rsid w:val="0084463B"/>
    <w:rsid w:val="00844DE5"/>
    <w:rsid w:val="00844EAE"/>
    <w:rsid w:val="0084544A"/>
    <w:rsid w:val="00846038"/>
    <w:rsid w:val="008461FF"/>
    <w:rsid w:val="00846244"/>
    <w:rsid w:val="0084627F"/>
    <w:rsid w:val="0084683D"/>
    <w:rsid w:val="00846A26"/>
    <w:rsid w:val="00846E47"/>
    <w:rsid w:val="008470BE"/>
    <w:rsid w:val="008472FC"/>
    <w:rsid w:val="0084784D"/>
    <w:rsid w:val="0084786D"/>
    <w:rsid w:val="00847955"/>
    <w:rsid w:val="00847CCE"/>
    <w:rsid w:val="00847CEE"/>
    <w:rsid w:val="00847D54"/>
    <w:rsid w:val="00847D73"/>
    <w:rsid w:val="00847D8D"/>
    <w:rsid w:val="00847F62"/>
    <w:rsid w:val="008505D7"/>
    <w:rsid w:val="008508F4"/>
    <w:rsid w:val="0085090E"/>
    <w:rsid w:val="008509C9"/>
    <w:rsid w:val="00850D45"/>
    <w:rsid w:val="00850FB4"/>
    <w:rsid w:val="00851052"/>
    <w:rsid w:val="0085144F"/>
    <w:rsid w:val="00851D02"/>
    <w:rsid w:val="00852140"/>
    <w:rsid w:val="0085244C"/>
    <w:rsid w:val="008528CC"/>
    <w:rsid w:val="00852927"/>
    <w:rsid w:val="008529F0"/>
    <w:rsid w:val="00852B6C"/>
    <w:rsid w:val="00852C61"/>
    <w:rsid w:val="00852E67"/>
    <w:rsid w:val="00852EC1"/>
    <w:rsid w:val="00852EFC"/>
    <w:rsid w:val="008531CA"/>
    <w:rsid w:val="00853324"/>
    <w:rsid w:val="00853388"/>
    <w:rsid w:val="008535B0"/>
    <w:rsid w:val="00853725"/>
    <w:rsid w:val="0085389C"/>
    <w:rsid w:val="008538A1"/>
    <w:rsid w:val="008538D0"/>
    <w:rsid w:val="00853B27"/>
    <w:rsid w:val="00853B31"/>
    <w:rsid w:val="00853D64"/>
    <w:rsid w:val="00853E5F"/>
    <w:rsid w:val="00853EA1"/>
    <w:rsid w:val="0085400A"/>
    <w:rsid w:val="008541E9"/>
    <w:rsid w:val="0085443D"/>
    <w:rsid w:val="0085446B"/>
    <w:rsid w:val="008549D3"/>
    <w:rsid w:val="00854A4B"/>
    <w:rsid w:val="00854D49"/>
    <w:rsid w:val="00854D53"/>
    <w:rsid w:val="00854EEF"/>
    <w:rsid w:val="008552CA"/>
    <w:rsid w:val="00856099"/>
    <w:rsid w:val="008562A0"/>
    <w:rsid w:val="00856313"/>
    <w:rsid w:val="00856531"/>
    <w:rsid w:val="0085660A"/>
    <w:rsid w:val="008566C8"/>
    <w:rsid w:val="00856920"/>
    <w:rsid w:val="008569AC"/>
    <w:rsid w:val="00856FA3"/>
    <w:rsid w:val="00856FF7"/>
    <w:rsid w:val="0085743F"/>
    <w:rsid w:val="00857634"/>
    <w:rsid w:val="0085775F"/>
    <w:rsid w:val="008579B5"/>
    <w:rsid w:val="00857AA3"/>
    <w:rsid w:val="00857B28"/>
    <w:rsid w:val="00857C97"/>
    <w:rsid w:val="00857D43"/>
    <w:rsid w:val="00857ED6"/>
    <w:rsid w:val="00857F8B"/>
    <w:rsid w:val="00857FD2"/>
    <w:rsid w:val="0086045B"/>
    <w:rsid w:val="00860698"/>
    <w:rsid w:val="00860B65"/>
    <w:rsid w:val="008612D7"/>
    <w:rsid w:val="00861320"/>
    <w:rsid w:val="00861728"/>
    <w:rsid w:val="00861DD3"/>
    <w:rsid w:val="00862075"/>
    <w:rsid w:val="0086294B"/>
    <w:rsid w:val="00862C17"/>
    <w:rsid w:val="00862C8D"/>
    <w:rsid w:val="00862F3B"/>
    <w:rsid w:val="00862F7D"/>
    <w:rsid w:val="00862F96"/>
    <w:rsid w:val="00862FA4"/>
    <w:rsid w:val="008631C3"/>
    <w:rsid w:val="008632C0"/>
    <w:rsid w:val="008635E5"/>
    <w:rsid w:val="00863C4C"/>
    <w:rsid w:val="00863CF4"/>
    <w:rsid w:val="00863D2C"/>
    <w:rsid w:val="00863EFF"/>
    <w:rsid w:val="00864356"/>
    <w:rsid w:val="00864628"/>
    <w:rsid w:val="008655E3"/>
    <w:rsid w:val="00865A8B"/>
    <w:rsid w:val="00865B97"/>
    <w:rsid w:val="00865C5E"/>
    <w:rsid w:val="00865D87"/>
    <w:rsid w:val="00865E95"/>
    <w:rsid w:val="00865FE2"/>
    <w:rsid w:val="0086637F"/>
    <w:rsid w:val="00866582"/>
    <w:rsid w:val="008667A8"/>
    <w:rsid w:val="00866815"/>
    <w:rsid w:val="00866B21"/>
    <w:rsid w:val="0086772C"/>
    <w:rsid w:val="008677BB"/>
    <w:rsid w:val="00867A72"/>
    <w:rsid w:val="00867A9C"/>
    <w:rsid w:val="00867E1A"/>
    <w:rsid w:val="008700B6"/>
    <w:rsid w:val="00870636"/>
    <w:rsid w:val="00870D9D"/>
    <w:rsid w:val="00870EAF"/>
    <w:rsid w:val="00871B4C"/>
    <w:rsid w:val="00871CE9"/>
    <w:rsid w:val="00872233"/>
    <w:rsid w:val="0087251F"/>
    <w:rsid w:val="00872571"/>
    <w:rsid w:val="00872756"/>
    <w:rsid w:val="00872994"/>
    <w:rsid w:val="00872A9E"/>
    <w:rsid w:val="00872AB5"/>
    <w:rsid w:val="00872B8D"/>
    <w:rsid w:val="00872B9F"/>
    <w:rsid w:val="00872F95"/>
    <w:rsid w:val="008739EF"/>
    <w:rsid w:val="00873D24"/>
    <w:rsid w:val="00873F18"/>
    <w:rsid w:val="00873F9B"/>
    <w:rsid w:val="008740E8"/>
    <w:rsid w:val="008742BD"/>
    <w:rsid w:val="008745D0"/>
    <w:rsid w:val="0087489E"/>
    <w:rsid w:val="00874DFD"/>
    <w:rsid w:val="00874E66"/>
    <w:rsid w:val="00874F97"/>
    <w:rsid w:val="00875013"/>
    <w:rsid w:val="0087501D"/>
    <w:rsid w:val="008751FE"/>
    <w:rsid w:val="008753E8"/>
    <w:rsid w:val="0087541C"/>
    <w:rsid w:val="00875540"/>
    <w:rsid w:val="0087567A"/>
    <w:rsid w:val="00875851"/>
    <w:rsid w:val="00875BCF"/>
    <w:rsid w:val="00875DD9"/>
    <w:rsid w:val="008760A4"/>
    <w:rsid w:val="008760F5"/>
    <w:rsid w:val="0087615D"/>
    <w:rsid w:val="0087620A"/>
    <w:rsid w:val="008763D5"/>
    <w:rsid w:val="0087654D"/>
    <w:rsid w:val="00876B4B"/>
    <w:rsid w:val="00876B68"/>
    <w:rsid w:val="008772BE"/>
    <w:rsid w:val="008775BB"/>
    <w:rsid w:val="008775D1"/>
    <w:rsid w:val="0087776A"/>
    <w:rsid w:val="00877DEA"/>
    <w:rsid w:val="00880309"/>
    <w:rsid w:val="008805E2"/>
    <w:rsid w:val="00880900"/>
    <w:rsid w:val="008809B8"/>
    <w:rsid w:val="00880F5D"/>
    <w:rsid w:val="00880F6C"/>
    <w:rsid w:val="00881161"/>
    <w:rsid w:val="00881166"/>
    <w:rsid w:val="008817BC"/>
    <w:rsid w:val="00881AA1"/>
    <w:rsid w:val="00881AA8"/>
    <w:rsid w:val="00881D0A"/>
    <w:rsid w:val="00881DB7"/>
    <w:rsid w:val="00882400"/>
    <w:rsid w:val="00882595"/>
    <w:rsid w:val="00882E2E"/>
    <w:rsid w:val="00883201"/>
    <w:rsid w:val="0088341E"/>
    <w:rsid w:val="008834A1"/>
    <w:rsid w:val="00883689"/>
    <w:rsid w:val="008837CA"/>
    <w:rsid w:val="008838E1"/>
    <w:rsid w:val="00883A67"/>
    <w:rsid w:val="00883CF5"/>
    <w:rsid w:val="00883DFB"/>
    <w:rsid w:val="00883EEA"/>
    <w:rsid w:val="0088426C"/>
    <w:rsid w:val="00884495"/>
    <w:rsid w:val="008844D1"/>
    <w:rsid w:val="00884642"/>
    <w:rsid w:val="00884731"/>
    <w:rsid w:val="00884848"/>
    <w:rsid w:val="00884952"/>
    <w:rsid w:val="00884B09"/>
    <w:rsid w:val="00884C9A"/>
    <w:rsid w:val="00885114"/>
    <w:rsid w:val="0088530A"/>
    <w:rsid w:val="00885670"/>
    <w:rsid w:val="00885C1D"/>
    <w:rsid w:val="00885CB4"/>
    <w:rsid w:val="00885FDC"/>
    <w:rsid w:val="00886120"/>
    <w:rsid w:val="00886169"/>
    <w:rsid w:val="00886205"/>
    <w:rsid w:val="00886354"/>
    <w:rsid w:val="008863FC"/>
    <w:rsid w:val="0088654E"/>
    <w:rsid w:val="008865A3"/>
    <w:rsid w:val="00886758"/>
    <w:rsid w:val="00886B59"/>
    <w:rsid w:val="0088708F"/>
    <w:rsid w:val="00887156"/>
    <w:rsid w:val="0088723B"/>
    <w:rsid w:val="0088723E"/>
    <w:rsid w:val="008873D4"/>
    <w:rsid w:val="008874C8"/>
    <w:rsid w:val="00887615"/>
    <w:rsid w:val="00887860"/>
    <w:rsid w:val="00887A62"/>
    <w:rsid w:val="008904C5"/>
    <w:rsid w:val="008905B1"/>
    <w:rsid w:val="008906CB"/>
    <w:rsid w:val="0089075D"/>
    <w:rsid w:val="00890FED"/>
    <w:rsid w:val="008910D8"/>
    <w:rsid w:val="008911D1"/>
    <w:rsid w:val="0089141C"/>
    <w:rsid w:val="008915B3"/>
    <w:rsid w:val="008915DE"/>
    <w:rsid w:val="00891718"/>
    <w:rsid w:val="00891772"/>
    <w:rsid w:val="00891E17"/>
    <w:rsid w:val="008924E6"/>
    <w:rsid w:val="00892585"/>
    <w:rsid w:val="00892615"/>
    <w:rsid w:val="00892808"/>
    <w:rsid w:val="00892858"/>
    <w:rsid w:val="00892DDB"/>
    <w:rsid w:val="00893272"/>
    <w:rsid w:val="0089367F"/>
    <w:rsid w:val="00893771"/>
    <w:rsid w:val="00893C21"/>
    <w:rsid w:val="00893C47"/>
    <w:rsid w:val="00893ED4"/>
    <w:rsid w:val="00894190"/>
    <w:rsid w:val="0089436D"/>
    <w:rsid w:val="0089466D"/>
    <w:rsid w:val="00894687"/>
    <w:rsid w:val="008947A4"/>
    <w:rsid w:val="00894970"/>
    <w:rsid w:val="008951A8"/>
    <w:rsid w:val="00895555"/>
    <w:rsid w:val="00895813"/>
    <w:rsid w:val="00895FAE"/>
    <w:rsid w:val="008961C3"/>
    <w:rsid w:val="00896341"/>
    <w:rsid w:val="008964A1"/>
    <w:rsid w:val="00896781"/>
    <w:rsid w:val="008968D7"/>
    <w:rsid w:val="00896DB2"/>
    <w:rsid w:val="00896EB8"/>
    <w:rsid w:val="008970DC"/>
    <w:rsid w:val="008976A6"/>
    <w:rsid w:val="008A046D"/>
    <w:rsid w:val="008A06C8"/>
    <w:rsid w:val="008A084F"/>
    <w:rsid w:val="008A0E21"/>
    <w:rsid w:val="008A0EE4"/>
    <w:rsid w:val="008A16DB"/>
    <w:rsid w:val="008A1929"/>
    <w:rsid w:val="008A1C01"/>
    <w:rsid w:val="008A1C84"/>
    <w:rsid w:val="008A1EB8"/>
    <w:rsid w:val="008A2168"/>
    <w:rsid w:val="008A2295"/>
    <w:rsid w:val="008A23DE"/>
    <w:rsid w:val="008A2610"/>
    <w:rsid w:val="008A2701"/>
    <w:rsid w:val="008A28AE"/>
    <w:rsid w:val="008A2908"/>
    <w:rsid w:val="008A2B3A"/>
    <w:rsid w:val="008A2DB2"/>
    <w:rsid w:val="008A3139"/>
    <w:rsid w:val="008A32C4"/>
    <w:rsid w:val="008A3447"/>
    <w:rsid w:val="008A344C"/>
    <w:rsid w:val="008A3555"/>
    <w:rsid w:val="008A39AD"/>
    <w:rsid w:val="008A3A3F"/>
    <w:rsid w:val="008A3B43"/>
    <w:rsid w:val="008A3ED6"/>
    <w:rsid w:val="008A40F9"/>
    <w:rsid w:val="008A43E5"/>
    <w:rsid w:val="008A473C"/>
    <w:rsid w:val="008A483D"/>
    <w:rsid w:val="008A4923"/>
    <w:rsid w:val="008A49A9"/>
    <w:rsid w:val="008A4C71"/>
    <w:rsid w:val="008A4C87"/>
    <w:rsid w:val="008A52AB"/>
    <w:rsid w:val="008A54B9"/>
    <w:rsid w:val="008A5712"/>
    <w:rsid w:val="008A65A7"/>
    <w:rsid w:val="008A65DE"/>
    <w:rsid w:val="008A681F"/>
    <w:rsid w:val="008A69B3"/>
    <w:rsid w:val="008A6D68"/>
    <w:rsid w:val="008A70C7"/>
    <w:rsid w:val="008A729D"/>
    <w:rsid w:val="008A76C1"/>
    <w:rsid w:val="008A79F9"/>
    <w:rsid w:val="008A7B5A"/>
    <w:rsid w:val="008A7D0D"/>
    <w:rsid w:val="008A7E55"/>
    <w:rsid w:val="008B00E3"/>
    <w:rsid w:val="008B01CF"/>
    <w:rsid w:val="008B0907"/>
    <w:rsid w:val="008B0929"/>
    <w:rsid w:val="008B0A6A"/>
    <w:rsid w:val="008B0B34"/>
    <w:rsid w:val="008B0F8F"/>
    <w:rsid w:val="008B0F95"/>
    <w:rsid w:val="008B13BD"/>
    <w:rsid w:val="008B13DF"/>
    <w:rsid w:val="008B1C49"/>
    <w:rsid w:val="008B1ED0"/>
    <w:rsid w:val="008B2117"/>
    <w:rsid w:val="008B2CB4"/>
    <w:rsid w:val="008B2D6B"/>
    <w:rsid w:val="008B2E57"/>
    <w:rsid w:val="008B3377"/>
    <w:rsid w:val="008B356B"/>
    <w:rsid w:val="008B36AD"/>
    <w:rsid w:val="008B3B20"/>
    <w:rsid w:val="008B3BA5"/>
    <w:rsid w:val="008B3C72"/>
    <w:rsid w:val="008B3C9E"/>
    <w:rsid w:val="008B3ED7"/>
    <w:rsid w:val="008B4011"/>
    <w:rsid w:val="008B4090"/>
    <w:rsid w:val="008B46DB"/>
    <w:rsid w:val="008B4E9B"/>
    <w:rsid w:val="008B5701"/>
    <w:rsid w:val="008B5A4B"/>
    <w:rsid w:val="008B5ED3"/>
    <w:rsid w:val="008B64A6"/>
    <w:rsid w:val="008B6932"/>
    <w:rsid w:val="008B6E1A"/>
    <w:rsid w:val="008B71C2"/>
    <w:rsid w:val="008B74B7"/>
    <w:rsid w:val="008B76A7"/>
    <w:rsid w:val="008B77F7"/>
    <w:rsid w:val="008B79BD"/>
    <w:rsid w:val="008B7B1D"/>
    <w:rsid w:val="008B7E86"/>
    <w:rsid w:val="008C004E"/>
    <w:rsid w:val="008C0215"/>
    <w:rsid w:val="008C0575"/>
    <w:rsid w:val="008C05F8"/>
    <w:rsid w:val="008C0781"/>
    <w:rsid w:val="008C0818"/>
    <w:rsid w:val="008C098E"/>
    <w:rsid w:val="008C0AB2"/>
    <w:rsid w:val="008C0D03"/>
    <w:rsid w:val="008C10DA"/>
    <w:rsid w:val="008C11BE"/>
    <w:rsid w:val="008C13EC"/>
    <w:rsid w:val="008C165C"/>
    <w:rsid w:val="008C16E4"/>
    <w:rsid w:val="008C1997"/>
    <w:rsid w:val="008C1D41"/>
    <w:rsid w:val="008C1E8A"/>
    <w:rsid w:val="008C1FA6"/>
    <w:rsid w:val="008C20B5"/>
    <w:rsid w:val="008C23A2"/>
    <w:rsid w:val="008C2429"/>
    <w:rsid w:val="008C2599"/>
    <w:rsid w:val="008C2895"/>
    <w:rsid w:val="008C2CF5"/>
    <w:rsid w:val="008C2DFB"/>
    <w:rsid w:val="008C2E99"/>
    <w:rsid w:val="008C2F89"/>
    <w:rsid w:val="008C333F"/>
    <w:rsid w:val="008C334F"/>
    <w:rsid w:val="008C357C"/>
    <w:rsid w:val="008C39B0"/>
    <w:rsid w:val="008C3BE9"/>
    <w:rsid w:val="008C3C77"/>
    <w:rsid w:val="008C3F67"/>
    <w:rsid w:val="008C46D0"/>
    <w:rsid w:val="008C48F7"/>
    <w:rsid w:val="008C4CF7"/>
    <w:rsid w:val="008C5674"/>
    <w:rsid w:val="008C5B9A"/>
    <w:rsid w:val="008C5E90"/>
    <w:rsid w:val="008C6032"/>
    <w:rsid w:val="008C6811"/>
    <w:rsid w:val="008C6CEE"/>
    <w:rsid w:val="008C6DB3"/>
    <w:rsid w:val="008C6E24"/>
    <w:rsid w:val="008C6F3D"/>
    <w:rsid w:val="008C72A0"/>
    <w:rsid w:val="008C7388"/>
    <w:rsid w:val="008C7629"/>
    <w:rsid w:val="008C7644"/>
    <w:rsid w:val="008C7AF4"/>
    <w:rsid w:val="008C7F01"/>
    <w:rsid w:val="008D0030"/>
    <w:rsid w:val="008D05B9"/>
    <w:rsid w:val="008D05D9"/>
    <w:rsid w:val="008D0DFF"/>
    <w:rsid w:val="008D0E03"/>
    <w:rsid w:val="008D1703"/>
    <w:rsid w:val="008D1C07"/>
    <w:rsid w:val="008D1E85"/>
    <w:rsid w:val="008D1EBC"/>
    <w:rsid w:val="008D1FC5"/>
    <w:rsid w:val="008D207A"/>
    <w:rsid w:val="008D23C6"/>
    <w:rsid w:val="008D25C5"/>
    <w:rsid w:val="008D2C4C"/>
    <w:rsid w:val="008D2DC8"/>
    <w:rsid w:val="008D2DD6"/>
    <w:rsid w:val="008D2E83"/>
    <w:rsid w:val="008D2F97"/>
    <w:rsid w:val="008D3013"/>
    <w:rsid w:val="008D3546"/>
    <w:rsid w:val="008D3567"/>
    <w:rsid w:val="008D3690"/>
    <w:rsid w:val="008D36D2"/>
    <w:rsid w:val="008D3952"/>
    <w:rsid w:val="008D3AAB"/>
    <w:rsid w:val="008D3C5D"/>
    <w:rsid w:val="008D3E2A"/>
    <w:rsid w:val="008D3E46"/>
    <w:rsid w:val="008D3F73"/>
    <w:rsid w:val="008D43A2"/>
    <w:rsid w:val="008D44C5"/>
    <w:rsid w:val="008D4708"/>
    <w:rsid w:val="008D47F5"/>
    <w:rsid w:val="008D4C0A"/>
    <w:rsid w:val="008D51EB"/>
    <w:rsid w:val="008D54C3"/>
    <w:rsid w:val="008D5513"/>
    <w:rsid w:val="008D59F7"/>
    <w:rsid w:val="008D5A2D"/>
    <w:rsid w:val="008D5C82"/>
    <w:rsid w:val="008D5D16"/>
    <w:rsid w:val="008D61C4"/>
    <w:rsid w:val="008D61E0"/>
    <w:rsid w:val="008D6A76"/>
    <w:rsid w:val="008D6AF9"/>
    <w:rsid w:val="008D6D27"/>
    <w:rsid w:val="008D7062"/>
    <w:rsid w:val="008D7109"/>
    <w:rsid w:val="008D715F"/>
    <w:rsid w:val="008D71CF"/>
    <w:rsid w:val="008D7430"/>
    <w:rsid w:val="008D753E"/>
    <w:rsid w:val="008D7980"/>
    <w:rsid w:val="008D7EAB"/>
    <w:rsid w:val="008E0172"/>
    <w:rsid w:val="008E03C5"/>
    <w:rsid w:val="008E04B5"/>
    <w:rsid w:val="008E0739"/>
    <w:rsid w:val="008E0F76"/>
    <w:rsid w:val="008E1130"/>
    <w:rsid w:val="008E1671"/>
    <w:rsid w:val="008E1CF9"/>
    <w:rsid w:val="008E1F2C"/>
    <w:rsid w:val="008E2075"/>
    <w:rsid w:val="008E2080"/>
    <w:rsid w:val="008E25C7"/>
    <w:rsid w:val="008E268B"/>
    <w:rsid w:val="008E2C29"/>
    <w:rsid w:val="008E31F2"/>
    <w:rsid w:val="008E3533"/>
    <w:rsid w:val="008E39CB"/>
    <w:rsid w:val="008E3C76"/>
    <w:rsid w:val="008E3F61"/>
    <w:rsid w:val="008E4099"/>
    <w:rsid w:val="008E41DB"/>
    <w:rsid w:val="008E4293"/>
    <w:rsid w:val="008E438F"/>
    <w:rsid w:val="008E44C5"/>
    <w:rsid w:val="008E4B39"/>
    <w:rsid w:val="008E4E0F"/>
    <w:rsid w:val="008E50D1"/>
    <w:rsid w:val="008E5A0F"/>
    <w:rsid w:val="008E5C4F"/>
    <w:rsid w:val="008E6064"/>
    <w:rsid w:val="008E65C3"/>
    <w:rsid w:val="008E68CD"/>
    <w:rsid w:val="008E6B9D"/>
    <w:rsid w:val="008E6D9B"/>
    <w:rsid w:val="008E6DAE"/>
    <w:rsid w:val="008E6E50"/>
    <w:rsid w:val="008E7140"/>
    <w:rsid w:val="008E742E"/>
    <w:rsid w:val="008E75AF"/>
    <w:rsid w:val="008E7C49"/>
    <w:rsid w:val="008E7D9B"/>
    <w:rsid w:val="008E7F60"/>
    <w:rsid w:val="008F0006"/>
    <w:rsid w:val="008F009E"/>
    <w:rsid w:val="008F00BE"/>
    <w:rsid w:val="008F0457"/>
    <w:rsid w:val="008F0581"/>
    <w:rsid w:val="008F05D8"/>
    <w:rsid w:val="008F06EB"/>
    <w:rsid w:val="008F088C"/>
    <w:rsid w:val="008F0C31"/>
    <w:rsid w:val="008F1094"/>
    <w:rsid w:val="008F14A7"/>
    <w:rsid w:val="008F17C8"/>
    <w:rsid w:val="008F192A"/>
    <w:rsid w:val="008F194C"/>
    <w:rsid w:val="008F1A8C"/>
    <w:rsid w:val="008F1ACD"/>
    <w:rsid w:val="008F1AF5"/>
    <w:rsid w:val="008F1C24"/>
    <w:rsid w:val="008F1E37"/>
    <w:rsid w:val="008F1E46"/>
    <w:rsid w:val="008F2155"/>
    <w:rsid w:val="008F265F"/>
    <w:rsid w:val="008F26A2"/>
    <w:rsid w:val="008F2788"/>
    <w:rsid w:val="008F2A8E"/>
    <w:rsid w:val="008F2D1A"/>
    <w:rsid w:val="008F2E34"/>
    <w:rsid w:val="008F2E41"/>
    <w:rsid w:val="008F2E85"/>
    <w:rsid w:val="008F33AA"/>
    <w:rsid w:val="008F340B"/>
    <w:rsid w:val="008F38FD"/>
    <w:rsid w:val="008F3D95"/>
    <w:rsid w:val="008F402C"/>
    <w:rsid w:val="008F419E"/>
    <w:rsid w:val="008F41BA"/>
    <w:rsid w:val="008F422C"/>
    <w:rsid w:val="008F455D"/>
    <w:rsid w:val="008F4837"/>
    <w:rsid w:val="008F48F2"/>
    <w:rsid w:val="008F4B00"/>
    <w:rsid w:val="008F4D9B"/>
    <w:rsid w:val="008F4EFB"/>
    <w:rsid w:val="008F532F"/>
    <w:rsid w:val="008F5343"/>
    <w:rsid w:val="008F587B"/>
    <w:rsid w:val="008F5EA6"/>
    <w:rsid w:val="008F5FBD"/>
    <w:rsid w:val="008F6101"/>
    <w:rsid w:val="008F6897"/>
    <w:rsid w:val="008F69F7"/>
    <w:rsid w:val="008F6D9B"/>
    <w:rsid w:val="008F705C"/>
    <w:rsid w:val="008F7165"/>
    <w:rsid w:val="008F74DB"/>
    <w:rsid w:val="008F750E"/>
    <w:rsid w:val="008F7C3A"/>
    <w:rsid w:val="008F7CFE"/>
    <w:rsid w:val="008F7E45"/>
    <w:rsid w:val="009005EE"/>
    <w:rsid w:val="00900663"/>
    <w:rsid w:val="00900928"/>
    <w:rsid w:val="00900DDF"/>
    <w:rsid w:val="00900E39"/>
    <w:rsid w:val="00901069"/>
    <w:rsid w:val="0090135C"/>
    <w:rsid w:val="009013BE"/>
    <w:rsid w:val="009013C6"/>
    <w:rsid w:val="00901D74"/>
    <w:rsid w:val="00902388"/>
    <w:rsid w:val="0090241E"/>
    <w:rsid w:val="00902A8D"/>
    <w:rsid w:val="00902DFA"/>
    <w:rsid w:val="0090300F"/>
    <w:rsid w:val="00903AA4"/>
    <w:rsid w:val="00903D25"/>
    <w:rsid w:val="00903EC0"/>
    <w:rsid w:val="009042F2"/>
    <w:rsid w:val="0090442B"/>
    <w:rsid w:val="009048D4"/>
    <w:rsid w:val="00904CAB"/>
    <w:rsid w:val="00904D3C"/>
    <w:rsid w:val="00905215"/>
    <w:rsid w:val="00905375"/>
    <w:rsid w:val="0090542C"/>
    <w:rsid w:val="00905468"/>
    <w:rsid w:val="009054DA"/>
    <w:rsid w:val="00905522"/>
    <w:rsid w:val="00905AB5"/>
    <w:rsid w:val="00905CE2"/>
    <w:rsid w:val="0090617D"/>
    <w:rsid w:val="009063EA"/>
    <w:rsid w:val="00906591"/>
    <w:rsid w:val="0090695B"/>
    <w:rsid w:val="00906EB7"/>
    <w:rsid w:val="009071E7"/>
    <w:rsid w:val="009073FC"/>
    <w:rsid w:val="0090797F"/>
    <w:rsid w:val="00907A61"/>
    <w:rsid w:val="00907B40"/>
    <w:rsid w:val="00907CFC"/>
    <w:rsid w:val="00907E1F"/>
    <w:rsid w:val="00910802"/>
    <w:rsid w:val="00910A59"/>
    <w:rsid w:val="00910B97"/>
    <w:rsid w:val="00910BAF"/>
    <w:rsid w:val="00910E17"/>
    <w:rsid w:val="00910FF2"/>
    <w:rsid w:val="00911040"/>
    <w:rsid w:val="009110DA"/>
    <w:rsid w:val="0091184C"/>
    <w:rsid w:val="00911982"/>
    <w:rsid w:val="00911ED3"/>
    <w:rsid w:val="00912095"/>
    <w:rsid w:val="00912569"/>
    <w:rsid w:val="00912D8A"/>
    <w:rsid w:val="00912F00"/>
    <w:rsid w:val="00913040"/>
    <w:rsid w:val="009136DA"/>
    <w:rsid w:val="00913DF8"/>
    <w:rsid w:val="00913FF8"/>
    <w:rsid w:val="009140C2"/>
    <w:rsid w:val="0091417E"/>
    <w:rsid w:val="0091422C"/>
    <w:rsid w:val="00914799"/>
    <w:rsid w:val="0091498D"/>
    <w:rsid w:val="00914A3A"/>
    <w:rsid w:val="00914CA8"/>
    <w:rsid w:val="00914DC4"/>
    <w:rsid w:val="00914FD4"/>
    <w:rsid w:val="0091501F"/>
    <w:rsid w:val="00915541"/>
    <w:rsid w:val="00915619"/>
    <w:rsid w:val="00915846"/>
    <w:rsid w:val="009159CA"/>
    <w:rsid w:val="00915E59"/>
    <w:rsid w:val="0091614D"/>
    <w:rsid w:val="009161F4"/>
    <w:rsid w:val="009166F1"/>
    <w:rsid w:val="009168AB"/>
    <w:rsid w:val="00917018"/>
    <w:rsid w:val="009177A6"/>
    <w:rsid w:val="009178E0"/>
    <w:rsid w:val="009179B5"/>
    <w:rsid w:val="00917B84"/>
    <w:rsid w:val="00917E9D"/>
    <w:rsid w:val="009200ED"/>
    <w:rsid w:val="009201E7"/>
    <w:rsid w:val="00920205"/>
    <w:rsid w:val="00920256"/>
    <w:rsid w:val="00920307"/>
    <w:rsid w:val="009203C4"/>
    <w:rsid w:val="009208FF"/>
    <w:rsid w:val="00920D72"/>
    <w:rsid w:val="00920EFE"/>
    <w:rsid w:val="00921190"/>
    <w:rsid w:val="0092129B"/>
    <w:rsid w:val="009212FA"/>
    <w:rsid w:val="0092142E"/>
    <w:rsid w:val="0092178A"/>
    <w:rsid w:val="009219E9"/>
    <w:rsid w:val="00921A3E"/>
    <w:rsid w:val="00921A67"/>
    <w:rsid w:val="0092222E"/>
    <w:rsid w:val="009224E7"/>
    <w:rsid w:val="0092276F"/>
    <w:rsid w:val="00922C53"/>
    <w:rsid w:val="00922DE5"/>
    <w:rsid w:val="00922F1E"/>
    <w:rsid w:val="00922F91"/>
    <w:rsid w:val="00923385"/>
    <w:rsid w:val="0092339C"/>
    <w:rsid w:val="00923475"/>
    <w:rsid w:val="009239A9"/>
    <w:rsid w:val="00923A46"/>
    <w:rsid w:val="00923ABC"/>
    <w:rsid w:val="00923C16"/>
    <w:rsid w:val="0092405A"/>
    <w:rsid w:val="0092414C"/>
    <w:rsid w:val="009243A2"/>
    <w:rsid w:val="0092465D"/>
    <w:rsid w:val="009247D5"/>
    <w:rsid w:val="00924977"/>
    <w:rsid w:val="00924C17"/>
    <w:rsid w:val="00924E79"/>
    <w:rsid w:val="00925229"/>
    <w:rsid w:val="00925305"/>
    <w:rsid w:val="00925387"/>
    <w:rsid w:val="009253A0"/>
    <w:rsid w:val="009254AC"/>
    <w:rsid w:val="009257F4"/>
    <w:rsid w:val="00925BC0"/>
    <w:rsid w:val="00925EC1"/>
    <w:rsid w:val="00925F61"/>
    <w:rsid w:val="0092631C"/>
    <w:rsid w:val="0092657D"/>
    <w:rsid w:val="009267C3"/>
    <w:rsid w:val="0092696F"/>
    <w:rsid w:val="00926B33"/>
    <w:rsid w:val="00926C3A"/>
    <w:rsid w:val="00926EC6"/>
    <w:rsid w:val="009271AE"/>
    <w:rsid w:val="00927377"/>
    <w:rsid w:val="009274DF"/>
    <w:rsid w:val="00927648"/>
    <w:rsid w:val="009276F9"/>
    <w:rsid w:val="00927A7F"/>
    <w:rsid w:val="00927BCE"/>
    <w:rsid w:val="00927BDD"/>
    <w:rsid w:val="00927F4C"/>
    <w:rsid w:val="009301FB"/>
    <w:rsid w:val="0093022F"/>
    <w:rsid w:val="009303CD"/>
    <w:rsid w:val="009304DE"/>
    <w:rsid w:val="00930579"/>
    <w:rsid w:val="0093072C"/>
    <w:rsid w:val="0093078A"/>
    <w:rsid w:val="009307BC"/>
    <w:rsid w:val="00930AF8"/>
    <w:rsid w:val="00930B8F"/>
    <w:rsid w:val="00930EBB"/>
    <w:rsid w:val="00931120"/>
    <w:rsid w:val="009313F2"/>
    <w:rsid w:val="0093144C"/>
    <w:rsid w:val="009314C8"/>
    <w:rsid w:val="00931513"/>
    <w:rsid w:val="0093162C"/>
    <w:rsid w:val="009316BC"/>
    <w:rsid w:val="009317A6"/>
    <w:rsid w:val="0093196F"/>
    <w:rsid w:val="00931DF8"/>
    <w:rsid w:val="00931E0B"/>
    <w:rsid w:val="009327C2"/>
    <w:rsid w:val="00932F38"/>
    <w:rsid w:val="0093345C"/>
    <w:rsid w:val="0093357C"/>
    <w:rsid w:val="00933921"/>
    <w:rsid w:val="009339EC"/>
    <w:rsid w:val="00933A0E"/>
    <w:rsid w:val="00933CDB"/>
    <w:rsid w:val="00933F03"/>
    <w:rsid w:val="00933F24"/>
    <w:rsid w:val="009340B4"/>
    <w:rsid w:val="00934265"/>
    <w:rsid w:val="0093435C"/>
    <w:rsid w:val="00934B1D"/>
    <w:rsid w:val="00934C90"/>
    <w:rsid w:val="00934D43"/>
    <w:rsid w:val="009351C9"/>
    <w:rsid w:val="00935285"/>
    <w:rsid w:val="009355B9"/>
    <w:rsid w:val="00935D74"/>
    <w:rsid w:val="0093622C"/>
    <w:rsid w:val="00936241"/>
    <w:rsid w:val="00936A90"/>
    <w:rsid w:val="00936F21"/>
    <w:rsid w:val="0093763B"/>
    <w:rsid w:val="009376E7"/>
    <w:rsid w:val="009379E9"/>
    <w:rsid w:val="00937B84"/>
    <w:rsid w:val="00937CBA"/>
    <w:rsid w:val="00940008"/>
    <w:rsid w:val="00940474"/>
    <w:rsid w:val="009407FC"/>
    <w:rsid w:val="00940CCA"/>
    <w:rsid w:val="00940E8F"/>
    <w:rsid w:val="009411D4"/>
    <w:rsid w:val="00941429"/>
    <w:rsid w:val="009414F2"/>
    <w:rsid w:val="00941599"/>
    <w:rsid w:val="009416AD"/>
    <w:rsid w:val="009417D0"/>
    <w:rsid w:val="0094186F"/>
    <w:rsid w:val="00941CE9"/>
    <w:rsid w:val="00941FFF"/>
    <w:rsid w:val="009420F7"/>
    <w:rsid w:val="00942251"/>
    <w:rsid w:val="009422FE"/>
    <w:rsid w:val="009425C3"/>
    <w:rsid w:val="009428CB"/>
    <w:rsid w:val="00943FD6"/>
    <w:rsid w:val="00944293"/>
    <w:rsid w:val="00944336"/>
    <w:rsid w:val="0094443D"/>
    <w:rsid w:val="0094458C"/>
    <w:rsid w:val="00944ECC"/>
    <w:rsid w:val="00944EF0"/>
    <w:rsid w:val="0094506E"/>
    <w:rsid w:val="009454D1"/>
    <w:rsid w:val="009455FA"/>
    <w:rsid w:val="0094562F"/>
    <w:rsid w:val="00945FF1"/>
    <w:rsid w:val="00946094"/>
    <w:rsid w:val="009462C0"/>
    <w:rsid w:val="00946B4F"/>
    <w:rsid w:val="00946DD4"/>
    <w:rsid w:val="00946F9E"/>
    <w:rsid w:val="009470D1"/>
    <w:rsid w:val="009476BF"/>
    <w:rsid w:val="00947739"/>
    <w:rsid w:val="00947CE3"/>
    <w:rsid w:val="00950133"/>
    <w:rsid w:val="009502E5"/>
    <w:rsid w:val="00950347"/>
    <w:rsid w:val="00950552"/>
    <w:rsid w:val="009507E7"/>
    <w:rsid w:val="00950813"/>
    <w:rsid w:val="009508BB"/>
    <w:rsid w:val="00950B7B"/>
    <w:rsid w:val="00950C76"/>
    <w:rsid w:val="00951453"/>
    <w:rsid w:val="0095156A"/>
    <w:rsid w:val="00951622"/>
    <w:rsid w:val="009518A4"/>
    <w:rsid w:val="0095192B"/>
    <w:rsid w:val="00951B7B"/>
    <w:rsid w:val="00951D76"/>
    <w:rsid w:val="009523CE"/>
    <w:rsid w:val="009526C6"/>
    <w:rsid w:val="009526E5"/>
    <w:rsid w:val="009528F9"/>
    <w:rsid w:val="009530B3"/>
    <w:rsid w:val="0095333D"/>
    <w:rsid w:val="009536E5"/>
    <w:rsid w:val="00953893"/>
    <w:rsid w:val="009538C5"/>
    <w:rsid w:val="0095391B"/>
    <w:rsid w:val="00953D0E"/>
    <w:rsid w:val="00953EA9"/>
    <w:rsid w:val="00953EDC"/>
    <w:rsid w:val="0095416D"/>
    <w:rsid w:val="009545B6"/>
    <w:rsid w:val="00954C50"/>
    <w:rsid w:val="00954DE3"/>
    <w:rsid w:val="00954F65"/>
    <w:rsid w:val="00955607"/>
    <w:rsid w:val="009556BD"/>
    <w:rsid w:val="00955A51"/>
    <w:rsid w:val="00955A6B"/>
    <w:rsid w:val="00955F62"/>
    <w:rsid w:val="009562E1"/>
    <w:rsid w:val="0095630B"/>
    <w:rsid w:val="009566A9"/>
    <w:rsid w:val="00956740"/>
    <w:rsid w:val="009568B9"/>
    <w:rsid w:val="00956A61"/>
    <w:rsid w:val="00956B4A"/>
    <w:rsid w:val="00956D4E"/>
    <w:rsid w:val="00956EAC"/>
    <w:rsid w:val="00956EBB"/>
    <w:rsid w:val="0095703C"/>
    <w:rsid w:val="009570D4"/>
    <w:rsid w:val="0095726B"/>
    <w:rsid w:val="00957672"/>
    <w:rsid w:val="0095774D"/>
    <w:rsid w:val="00957B07"/>
    <w:rsid w:val="00957BA7"/>
    <w:rsid w:val="00957D8F"/>
    <w:rsid w:val="00957FAD"/>
    <w:rsid w:val="00960035"/>
    <w:rsid w:val="0096047F"/>
    <w:rsid w:val="00960B59"/>
    <w:rsid w:val="00960BC2"/>
    <w:rsid w:val="00960C08"/>
    <w:rsid w:val="00960DF0"/>
    <w:rsid w:val="00960E69"/>
    <w:rsid w:val="00960F64"/>
    <w:rsid w:val="0096117F"/>
    <w:rsid w:val="009611F5"/>
    <w:rsid w:val="009614BD"/>
    <w:rsid w:val="00961AB0"/>
    <w:rsid w:val="00961B6F"/>
    <w:rsid w:val="00961D9A"/>
    <w:rsid w:val="00961FBB"/>
    <w:rsid w:val="00961FE2"/>
    <w:rsid w:val="00962139"/>
    <w:rsid w:val="00962368"/>
    <w:rsid w:val="0096288D"/>
    <w:rsid w:val="0096308A"/>
    <w:rsid w:val="009631CA"/>
    <w:rsid w:val="0096334B"/>
    <w:rsid w:val="00963ACC"/>
    <w:rsid w:val="00963D14"/>
    <w:rsid w:val="00963FBA"/>
    <w:rsid w:val="00964255"/>
    <w:rsid w:val="00964583"/>
    <w:rsid w:val="009645BE"/>
    <w:rsid w:val="00964F22"/>
    <w:rsid w:val="00965077"/>
    <w:rsid w:val="00965361"/>
    <w:rsid w:val="009653DE"/>
    <w:rsid w:val="0096569A"/>
    <w:rsid w:val="009657FE"/>
    <w:rsid w:val="0096587C"/>
    <w:rsid w:val="00965966"/>
    <w:rsid w:val="00965B8B"/>
    <w:rsid w:val="00965DC9"/>
    <w:rsid w:val="00965E16"/>
    <w:rsid w:val="00966606"/>
    <w:rsid w:val="00966B86"/>
    <w:rsid w:val="00967552"/>
    <w:rsid w:val="00967675"/>
    <w:rsid w:val="009679F9"/>
    <w:rsid w:val="00967C54"/>
    <w:rsid w:val="00967D29"/>
    <w:rsid w:val="00967F89"/>
    <w:rsid w:val="00970040"/>
    <w:rsid w:val="0097094E"/>
    <w:rsid w:val="00970BDC"/>
    <w:rsid w:val="00970C3D"/>
    <w:rsid w:val="00970CE1"/>
    <w:rsid w:val="00970E3F"/>
    <w:rsid w:val="00970F9C"/>
    <w:rsid w:val="00971090"/>
    <w:rsid w:val="009710D1"/>
    <w:rsid w:val="0097129D"/>
    <w:rsid w:val="0097139F"/>
    <w:rsid w:val="009714AC"/>
    <w:rsid w:val="00971980"/>
    <w:rsid w:val="00971B08"/>
    <w:rsid w:val="00971CC2"/>
    <w:rsid w:val="00971DBA"/>
    <w:rsid w:val="00971DFA"/>
    <w:rsid w:val="00971E6F"/>
    <w:rsid w:val="00971F09"/>
    <w:rsid w:val="00971F5E"/>
    <w:rsid w:val="00971FB5"/>
    <w:rsid w:val="00972016"/>
    <w:rsid w:val="00972300"/>
    <w:rsid w:val="009724FE"/>
    <w:rsid w:val="00972636"/>
    <w:rsid w:val="00972945"/>
    <w:rsid w:val="00972AC6"/>
    <w:rsid w:val="00973219"/>
    <w:rsid w:val="009733E1"/>
    <w:rsid w:val="00973CA9"/>
    <w:rsid w:val="0097402A"/>
    <w:rsid w:val="009746EB"/>
    <w:rsid w:val="0097488B"/>
    <w:rsid w:val="009748F8"/>
    <w:rsid w:val="00974903"/>
    <w:rsid w:val="00974B5A"/>
    <w:rsid w:val="00975002"/>
    <w:rsid w:val="00975224"/>
    <w:rsid w:val="0097523B"/>
    <w:rsid w:val="009752F0"/>
    <w:rsid w:val="009752F3"/>
    <w:rsid w:val="00975451"/>
    <w:rsid w:val="0097578C"/>
    <w:rsid w:val="00975898"/>
    <w:rsid w:val="00975FB6"/>
    <w:rsid w:val="0097632B"/>
    <w:rsid w:val="009769C3"/>
    <w:rsid w:val="00976ABA"/>
    <w:rsid w:val="00976BD8"/>
    <w:rsid w:val="00976DAF"/>
    <w:rsid w:val="00976F3E"/>
    <w:rsid w:val="00976F49"/>
    <w:rsid w:val="0097709C"/>
    <w:rsid w:val="009770CC"/>
    <w:rsid w:val="00977339"/>
    <w:rsid w:val="00977569"/>
    <w:rsid w:val="00977B7E"/>
    <w:rsid w:val="00977BBB"/>
    <w:rsid w:val="009801A9"/>
    <w:rsid w:val="009802DE"/>
    <w:rsid w:val="00980332"/>
    <w:rsid w:val="009803F7"/>
    <w:rsid w:val="009806AB"/>
    <w:rsid w:val="00980781"/>
    <w:rsid w:val="00980BA9"/>
    <w:rsid w:val="00980BE4"/>
    <w:rsid w:val="00980BF8"/>
    <w:rsid w:val="00981502"/>
    <w:rsid w:val="00981717"/>
    <w:rsid w:val="009818F6"/>
    <w:rsid w:val="00981B4A"/>
    <w:rsid w:val="0098211B"/>
    <w:rsid w:val="00982369"/>
    <w:rsid w:val="009824D7"/>
    <w:rsid w:val="0098323E"/>
    <w:rsid w:val="00983261"/>
    <w:rsid w:val="00983299"/>
    <w:rsid w:val="009833C7"/>
    <w:rsid w:val="009833FD"/>
    <w:rsid w:val="0098342A"/>
    <w:rsid w:val="00983671"/>
    <w:rsid w:val="00983A82"/>
    <w:rsid w:val="00983A93"/>
    <w:rsid w:val="00983EAA"/>
    <w:rsid w:val="00984142"/>
    <w:rsid w:val="0098454C"/>
    <w:rsid w:val="00984692"/>
    <w:rsid w:val="00984712"/>
    <w:rsid w:val="009849BA"/>
    <w:rsid w:val="00984B15"/>
    <w:rsid w:val="00984CA4"/>
    <w:rsid w:val="0098512B"/>
    <w:rsid w:val="00985194"/>
    <w:rsid w:val="0098589F"/>
    <w:rsid w:val="009860C0"/>
    <w:rsid w:val="009863B3"/>
    <w:rsid w:val="009863C3"/>
    <w:rsid w:val="00986448"/>
    <w:rsid w:val="0098654C"/>
    <w:rsid w:val="009865A6"/>
    <w:rsid w:val="00986780"/>
    <w:rsid w:val="0098680C"/>
    <w:rsid w:val="00986CBC"/>
    <w:rsid w:val="00986EBB"/>
    <w:rsid w:val="00986FD9"/>
    <w:rsid w:val="00986FE0"/>
    <w:rsid w:val="0098706A"/>
    <w:rsid w:val="0098716E"/>
    <w:rsid w:val="00987C26"/>
    <w:rsid w:val="00987DA6"/>
    <w:rsid w:val="00987EF2"/>
    <w:rsid w:val="00987FC8"/>
    <w:rsid w:val="00987FEB"/>
    <w:rsid w:val="009900BA"/>
    <w:rsid w:val="0099082E"/>
    <w:rsid w:val="00990A76"/>
    <w:rsid w:val="009910E9"/>
    <w:rsid w:val="00991210"/>
    <w:rsid w:val="00991248"/>
    <w:rsid w:val="0099127C"/>
    <w:rsid w:val="00991607"/>
    <w:rsid w:val="00991631"/>
    <w:rsid w:val="0099182F"/>
    <w:rsid w:val="00992029"/>
    <w:rsid w:val="00992696"/>
    <w:rsid w:val="009926C8"/>
    <w:rsid w:val="009927D0"/>
    <w:rsid w:val="00992913"/>
    <w:rsid w:val="009937CB"/>
    <w:rsid w:val="00993B20"/>
    <w:rsid w:val="00993E0F"/>
    <w:rsid w:val="00994144"/>
    <w:rsid w:val="00994E2A"/>
    <w:rsid w:val="00994E95"/>
    <w:rsid w:val="0099502F"/>
    <w:rsid w:val="009950E5"/>
    <w:rsid w:val="00995298"/>
    <w:rsid w:val="009952A3"/>
    <w:rsid w:val="009952DA"/>
    <w:rsid w:val="009952DC"/>
    <w:rsid w:val="00995B28"/>
    <w:rsid w:val="009963ED"/>
    <w:rsid w:val="009967F9"/>
    <w:rsid w:val="009969E4"/>
    <w:rsid w:val="00997219"/>
    <w:rsid w:val="009972CC"/>
    <w:rsid w:val="0099731F"/>
    <w:rsid w:val="0099797E"/>
    <w:rsid w:val="0099799F"/>
    <w:rsid w:val="009A01D8"/>
    <w:rsid w:val="009A0476"/>
    <w:rsid w:val="009A058B"/>
    <w:rsid w:val="009A0750"/>
    <w:rsid w:val="009A0B24"/>
    <w:rsid w:val="009A0F1C"/>
    <w:rsid w:val="009A113C"/>
    <w:rsid w:val="009A192C"/>
    <w:rsid w:val="009A1C1A"/>
    <w:rsid w:val="009A1D68"/>
    <w:rsid w:val="009A1E4A"/>
    <w:rsid w:val="009A2527"/>
    <w:rsid w:val="009A27D8"/>
    <w:rsid w:val="009A2A54"/>
    <w:rsid w:val="009A2DDE"/>
    <w:rsid w:val="009A2F5D"/>
    <w:rsid w:val="009A3051"/>
    <w:rsid w:val="009A3487"/>
    <w:rsid w:val="009A35A1"/>
    <w:rsid w:val="009A3606"/>
    <w:rsid w:val="009A3691"/>
    <w:rsid w:val="009A38D7"/>
    <w:rsid w:val="009A395B"/>
    <w:rsid w:val="009A3970"/>
    <w:rsid w:val="009A3C45"/>
    <w:rsid w:val="009A3E9E"/>
    <w:rsid w:val="009A4651"/>
    <w:rsid w:val="009A4782"/>
    <w:rsid w:val="009A49A2"/>
    <w:rsid w:val="009A4A8D"/>
    <w:rsid w:val="009A4AA8"/>
    <w:rsid w:val="009A4B2E"/>
    <w:rsid w:val="009A4D02"/>
    <w:rsid w:val="009A50AA"/>
    <w:rsid w:val="009A54ED"/>
    <w:rsid w:val="009A5697"/>
    <w:rsid w:val="009A5A36"/>
    <w:rsid w:val="009A5AB1"/>
    <w:rsid w:val="009A5C93"/>
    <w:rsid w:val="009A5F78"/>
    <w:rsid w:val="009A6355"/>
    <w:rsid w:val="009A63F9"/>
    <w:rsid w:val="009A669A"/>
    <w:rsid w:val="009A6C8B"/>
    <w:rsid w:val="009A7566"/>
    <w:rsid w:val="009A7604"/>
    <w:rsid w:val="009A76EE"/>
    <w:rsid w:val="009B0014"/>
    <w:rsid w:val="009B0165"/>
    <w:rsid w:val="009B029E"/>
    <w:rsid w:val="009B0AB5"/>
    <w:rsid w:val="009B0AC9"/>
    <w:rsid w:val="009B0D2E"/>
    <w:rsid w:val="009B0E75"/>
    <w:rsid w:val="009B13A8"/>
    <w:rsid w:val="009B15FC"/>
    <w:rsid w:val="009B16C7"/>
    <w:rsid w:val="009B17EC"/>
    <w:rsid w:val="009B1B1F"/>
    <w:rsid w:val="009B1EA8"/>
    <w:rsid w:val="009B20E8"/>
    <w:rsid w:val="009B2164"/>
    <w:rsid w:val="009B2679"/>
    <w:rsid w:val="009B2697"/>
    <w:rsid w:val="009B2851"/>
    <w:rsid w:val="009B2C99"/>
    <w:rsid w:val="009B2DD8"/>
    <w:rsid w:val="009B2E31"/>
    <w:rsid w:val="009B2F85"/>
    <w:rsid w:val="009B31AB"/>
    <w:rsid w:val="009B34C6"/>
    <w:rsid w:val="009B37B0"/>
    <w:rsid w:val="009B3A72"/>
    <w:rsid w:val="009B3B18"/>
    <w:rsid w:val="009B3D61"/>
    <w:rsid w:val="009B3F5B"/>
    <w:rsid w:val="009B3F96"/>
    <w:rsid w:val="009B4078"/>
    <w:rsid w:val="009B4294"/>
    <w:rsid w:val="009B4384"/>
    <w:rsid w:val="009B440A"/>
    <w:rsid w:val="009B45EB"/>
    <w:rsid w:val="009B4665"/>
    <w:rsid w:val="009B49AC"/>
    <w:rsid w:val="009B4B74"/>
    <w:rsid w:val="009B4BB3"/>
    <w:rsid w:val="009B4FBF"/>
    <w:rsid w:val="009B50D6"/>
    <w:rsid w:val="009B5282"/>
    <w:rsid w:val="009B5514"/>
    <w:rsid w:val="009B55C9"/>
    <w:rsid w:val="009B57C3"/>
    <w:rsid w:val="009B5987"/>
    <w:rsid w:val="009B5D8A"/>
    <w:rsid w:val="009B6120"/>
    <w:rsid w:val="009B68AB"/>
    <w:rsid w:val="009B6D86"/>
    <w:rsid w:val="009B7262"/>
    <w:rsid w:val="009B72C8"/>
    <w:rsid w:val="009B73DC"/>
    <w:rsid w:val="009B7AD3"/>
    <w:rsid w:val="009B7BC1"/>
    <w:rsid w:val="009C0087"/>
    <w:rsid w:val="009C0180"/>
    <w:rsid w:val="009C04FC"/>
    <w:rsid w:val="009C0961"/>
    <w:rsid w:val="009C0B50"/>
    <w:rsid w:val="009C140C"/>
    <w:rsid w:val="009C1562"/>
    <w:rsid w:val="009C19E5"/>
    <w:rsid w:val="009C1F98"/>
    <w:rsid w:val="009C1FFE"/>
    <w:rsid w:val="009C21A6"/>
    <w:rsid w:val="009C2234"/>
    <w:rsid w:val="009C22CD"/>
    <w:rsid w:val="009C2547"/>
    <w:rsid w:val="009C2572"/>
    <w:rsid w:val="009C266C"/>
    <w:rsid w:val="009C2817"/>
    <w:rsid w:val="009C2D78"/>
    <w:rsid w:val="009C35FB"/>
    <w:rsid w:val="009C35FC"/>
    <w:rsid w:val="009C38F2"/>
    <w:rsid w:val="009C3935"/>
    <w:rsid w:val="009C3AFB"/>
    <w:rsid w:val="009C3BC6"/>
    <w:rsid w:val="009C3FF3"/>
    <w:rsid w:val="009C412C"/>
    <w:rsid w:val="009C438C"/>
    <w:rsid w:val="009C43A6"/>
    <w:rsid w:val="009C43F9"/>
    <w:rsid w:val="009C46D2"/>
    <w:rsid w:val="009C4CBD"/>
    <w:rsid w:val="009C4D66"/>
    <w:rsid w:val="009C4F21"/>
    <w:rsid w:val="009C54A1"/>
    <w:rsid w:val="009C5701"/>
    <w:rsid w:val="009C591E"/>
    <w:rsid w:val="009C59AD"/>
    <w:rsid w:val="009C5A9E"/>
    <w:rsid w:val="009C5C71"/>
    <w:rsid w:val="009C5D94"/>
    <w:rsid w:val="009C5DCE"/>
    <w:rsid w:val="009C5EBA"/>
    <w:rsid w:val="009C6294"/>
    <w:rsid w:val="009C63F6"/>
    <w:rsid w:val="009C669D"/>
    <w:rsid w:val="009C67FD"/>
    <w:rsid w:val="009C6C0F"/>
    <w:rsid w:val="009C6DE8"/>
    <w:rsid w:val="009C6DFC"/>
    <w:rsid w:val="009C6EDC"/>
    <w:rsid w:val="009C7068"/>
    <w:rsid w:val="009C70E2"/>
    <w:rsid w:val="009C745F"/>
    <w:rsid w:val="009C74A5"/>
    <w:rsid w:val="009C75C0"/>
    <w:rsid w:val="009C760D"/>
    <w:rsid w:val="009C7649"/>
    <w:rsid w:val="009C769F"/>
    <w:rsid w:val="009C770A"/>
    <w:rsid w:val="009C77B5"/>
    <w:rsid w:val="009C7EEC"/>
    <w:rsid w:val="009C7F7C"/>
    <w:rsid w:val="009D013B"/>
    <w:rsid w:val="009D019E"/>
    <w:rsid w:val="009D01AD"/>
    <w:rsid w:val="009D02D9"/>
    <w:rsid w:val="009D0305"/>
    <w:rsid w:val="009D05A5"/>
    <w:rsid w:val="009D09E5"/>
    <w:rsid w:val="009D0A2A"/>
    <w:rsid w:val="009D0B19"/>
    <w:rsid w:val="009D0BC8"/>
    <w:rsid w:val="009D0CFF"/>
    <w:rsid w:val="009D1303"/>
    <w:rsid w:val="009D1412"/>
    <w:rsid w:val="009D15F9"/>
    <w:rsid w:val="009D1D00"/>
    <w:rsid w:val="009D2047"/>
    <w:rsid w:val="009D2132"/>
    <w:rsid w:val="009D2169"/>
    <w:rsid w:val="009D25A7"/>
    <w:rsid w:val="009D27D6"/>
    <w:rsid w:val="009D2856"/>
    <w:rsid w:val="009D2D1C"/>
    <w:rsid w:val="009D2F69"/>
    <w:rsid w:val="009D3140"/>
    <w:rsid w:val="009D3394"/>
    <w:rsid w:val="009D3663"/>
    <w:rsid w:val="009D38A3"/>
    <w:rsid w:val="009D3A32"/>
    <w:rsid w:val="009D3A97"/>
    <w:rsid w:val="009D3B03"/>
    <w:rsid w:val="009D3BD8"/>
    <w:rsid w:val="009D3E19"/>
    <w:rsid w:val="009D4005"/>
    <w:rsid w:val="009D4229"/>
    <w:rsid w:val="009D44AE"/>
    <w:rsid w:val="009D470C"/>
    <w:rsid w:val="009D492C"/>
    <w:rsid w:val="009D49B0"/>
    <w:rsid w:val="009D4A0F"/>
    <w:rsid w:val="009D4C2C"/>
    <w:rsid w:val="009D4D1A"/>
    <w:rsid w:val="009D518E"/>
    <w:rsid w:val="009D53A0"/>
    <w:rsid w:val="009D54CC"/>
    <w:rsid w:val="009D55B2"/>
    <w:rsid w:val="009D5745"/>
    <w:rsid w:val="009D5AD2"/>
    <w:rsid w:val="009D5BA1"/>
    <w:rsid w:val="009D5DA2"/>
    <w:rsid w:val="009D63A7"/>
    <w:rsid w:val="009D6535"/>
    <w:rsid w:val="009D6DEE"/>
    <w:rsid w:val="009D7624"/>
    <w:rsid w:val="009D777D"/>
    <w:rsid w:val="009D780D"/>
    <w:rsid w:val="009D7843"/>
    <w:rsid w:val="009D7845"/>
    <w:rsid w:val="009D7A14"/>
    <w:rsid w:val="009E02EA"/>
    <w:rsid w:val="009E0369"/>
    <w:rsid w:val="009E06D3"/>
    <w:rsid w:val="009E083B"/>
    <w:rsid w:val="009E09BD"/>
    <w:rsid w:val="009E0B21"/>
    <w:rsid w:val="009E14FE"/>
    <w:rsid w:val="009E150F"/>
    <w:rsid w:val="009E1740"/>
    <w:rsid w:val="009E192A"/>
    <w:rsid w:val="009E1D21"/>
    <w:rsid w:val="009E2278"/>
    <w:rsid w:val="009E236A"/>
    <w:rsid w:val="009E2636"/>
    <w:rsid w:val="009E27A7"/>
    <w:rsid w:val="009E27F4"/>
    <w:rsid w:val="009E2EDD"/>
    <w:rsid w:val="009E3102"/>
    <w:rsid w:val="009E322F"/>
    <w:rsid w:val="009E3293"/>
    <w:rsid w:val="009E3538"/>
    <w:rsid w:val="009E3782"/>
    <w:rsid w:val="009E3B69"/>
    <w:rsid w:val="009E3C7A"/>
    <w:rsid w:val="009E3FF5"/>
    <w:rsid w:val="009E41C3"/>
    <w:rsid w:val="009E429A"/>
    <w:rsid w:val="009E42CF"/>
    <w:rsid w:val="009E43A5"/>
    <w:rsid w:val="009E458A"/>
    <w:rsid w:val="009E45C4"/>
    <w:rsid w:val="009E48F6"/>
    <w:rsid w:val="009E4C74"/>
    <w:rsid w:val="009E4DA0"/>
    <w:rsid w:val="009E5283"/>
    <w:rsid w:val="009E5575"/>
    <w:rsid w:val="009E5628"/>
    <w:rsid w:val="009E58C9"/>
    <w:rsid w:val="009E5B49"/>
    <w:rsid w:val="009E5ECE"/>
    <w:rsid w:val="009E5EEE"/>
    <w:rsid w:val="009E5F25"/>
    <w:rsid w:val="009E5FAA"/>
    <w:rsid w:val="009E5FE9"/>
    <w:rsid w:val="009E62EC"/>
    <w:rsid w:val="009E64FC"/>
    <w:rsid w:val="009E6A7D"/>
    <w:rsid w:val="009E6C7B"/>
    <w:rsid w:val="009E731E"/>
    <w:rsid w:val="009E78AB"/>
    <w:rsid w:val="009E7F9F"/>
    <w:rsid w:val="009F0023"/>
    <w:rsid w:val="009F0159"/>
    <w:rsid w:val="009F09C2"/>
    <w:rsid w:val="009F0C81"/>
    <w:rsid w:val="009F105A"/>
    <w:rsid w:val="009F14D6"/>
    <w:rsid w:val="009F1711"/>
    <w:rsid w:val="009F197F"/>
    <w:rsid w:val="009F1AAB"/>
    <w:rsid w:val="009F1BD6"/>
    <w:rsid w:val="009F1D9A"/>
    <w:rsid w:val="009F1E72"/>
    <w:rsid w:val="009F2233"/>
    <w:rsid w:val="009F230A"/>
    <w:rsid w:val="009F28B9"/>
    <w:rsid w:val="009F2939"/>
    <w:rsid w:val="009F29BC"/>
    <w:rsid w:val="009F29C8"/>
    <w:rsid w:val="009F2CF0"/>
    <w:rsid w:val="009F2DBD"/>
    <w:rsid w:val="009F3337"/>
    <w:rsid w:val="009F35DF"/>
    <w:rsid w:val="009F36F2"/>
    <w:rsid w:val="009F37B8"/>
    <w:rsid w:val="009F39BB"/>
    <w:rsid w:val="009F3C4B"/>
    <w:rsid w:val="009F3C72"/>
    <w:rsid w:val="009F403E"/>
    <w:rsid w:val="009F4335"/>
    <w:rsid w:val="009F48F8"/>
    <w:rsid w:val="009F49A8"/>
    <w:rsid w:val="009F4B1B"/>
    <w:rsid w:val="009F4E23"/>
    <w:rsid w:val="009F4FEA"/>
    <w:rsid w:val="009F50C4"/>
    <w:rsid w:val="009F59B4"/>
    <w:rsid w:val="009F603A"/>
    <w:rsid w:val="009F647A"/>
    <w:rsid w:val="009F6562"/>
    <w:rsid w:val="009F6649"/>
    <w:rsid w:val="009F6787"/>
    <w:rsid w:val="009F68ED"/>
    <w:rsid w:val="009F6A06"/>
    <w:rsid w:val="009F6BB7"/>
    <w:rsid w:val="009F7088"/>
    <w:rsid w:val="009F70C6"/>
    <w:rsid w:val="009F7216"/>
    <w:rsid w:val="009F7497"/>
    <w:rsid w:val="009F74E2"/>
    <w:rsid w:val="009F755F"/>
    <w:rsid w:val="009F7612"/>
    <w:rsid w:val="009F762F"/>
    <w:rsid w:val="009F76E2"/>
    <w:rsid w:val="009F78A8"/>
    <w:rsid w:val="009F78B7"/>
    <w:rsid w:val="009F7AC0"/>
    <w:rsid w:val="009F7BEF"/>
    <w:rsid w:val="00A0019F"/>
    <w:rsid w:val="00A00242"/>
    <w:rsid w:val="00A0032E"/>
    <w:rsid w:val="00A00386"/>
    <w:rsid w:val="00A0054F"/>
    <w:rsid w:val="00A0091D"/>
    <w:rsid w:val="00A00ACC"/>
    <w:rsid w:val="00A00B0E"/>
    <w:rsid w:val="00A00DD6"/>
    <w:rsid w:val="00A00E73"/>
    <w:rsid w:val="00A0165B"/>
    <w:rsid w:val="00A016B0"/>
    <w:rsid w:val="00A01A78"/>
    <w:rsid w:val="00A025DD"/>
    <w:rsid w:val="00A027AF"/>
    <w:rsid w:val="00A02815"/>
    <w:rsid w:val="00A02CAB"/>
    <w:rsid w:val="00A0365B"/>
    <w:rsid w:val="00A038E7"/>
    <w:rsid w:val="00A03923"/>
    <w:rsid w:val="00A039D2"/>
    <w:rsid w:val="00A03AE7"/>
    <w:rsid w:val="00A03BF6"/>
    <w:rsid w:val="00A03C61"/>
    <w:rsid w:val="00A03F6F"/>
    <w:rsid w:val="00A042AA"/>
    <w:rsid w:val="00A04381"/>
    <w:rsid w:val="00A04413"/>
    <w:rsid w:val="00A04AB4"/>
    <w:rsid w:val="00A04D4F"/>
    <w:rsid w:val="00A04EF9"/>
    <w:rsid w:val="00A0504D"/>
    <w:rsid w:val="00A05F60"/>
    <w:rsid w:val="00A06184"/>
    <w:rsid w:val="00A061EC"/>
    <w:rsid w:val="00A0622B"/>
    <w:rsid w:val="00A0685D"/>
    <w:rsid w:val="00A06B47"/>
    <w:rsid w:val="00A06EBC"/>
    <w:rsid w:val="00A06F8D"/>
    <w:rsid w:val="00A0728D"/>
    <w:rsid w:val="00A076ED"/>
    <w:rsid w:val="00A07B0F"/>
    <w:rsid w:val="00A101C3"/>
    <w:rsid w:val="00A10285"/>
    <w:rsid w:val="00A102BC"/>
    <w:rsid w:val="00A104DA"/>
    <w:rsid w:val="00A10658"/>
    <w:rsid w:val="00A10664"/>
    <w:rsid w:val="00A106FD"/>
    <w:rsid w:val="00A10771"/>
    <w:rsid w:val="00A10B08"/>
    <w:rsid w:val="00A10D63"/>
    <w:rsid w:val="00A111A6"/>
    <w:rsid w:val="00A11610"/>
    <w:rsid w:val="00A11746"/>
    <w:rsid w:val="00A11A5B"/>
    <w:rsid w:val="00A11B15"/>
    <w:rsid w:val="00A120EE"/>
    <w:rsid w:val="00A12105"/>
    <w:rsid w:val="00A123F5"/>
    <w:rsid w:val="00A12401"/>
    <w:rsid w:val="00A12824"/>
    <w:rsid w:val="00A12A53"/>
    <w:rsid w:val="00A13382"/>
    <w:rsid w:val="00A135D2"/>
    <w:rsid w:val="00A135F9"/>
    <w:rsid w:val="00A137C2"/>
    <w:rsid w:val="00A13D4D"/>
    <w:rsid w:val="00A13DA3"/>
    <w:rsid w:val="00A13E08"/>
    <w:rsid w:val="00A13E30"/>
    <w:rsid w:val="00A140A2"/>
    <w:rsid w:val="00A140AE"/>
    <w:rsid w:val="00A14118"/>
    <w:rsid w:val="00A1431F"/>
    <w:rsid w:val="00A1479C"/>
    <w:rsid w:val="00A147B6"/>
    <w:rsid w:val="00A147C7"/>
    <w:rsid w:val="00A14A51"/>
    <w:rsid w:val="00A14D23"/>
    <w:rsid w:val="00A14E3E"/>
    <w:rsid w:val="00A1578A"/>
    <w:rsid w:val="00A15A19"/>
    <w:rsid w:val="00A15AA5"/>
    <w:rsid w:val="00A15EC9"/>
    <w:rsid w:val="00A15FFD"/>
    <w:rsid w:val="00A1615D"/>
    <w:rsid w:val="00A16345"/>
    <w:rsid w:val="00A16647"/>
    <w:rsid w:val="00A16767"/>
    <w:rsid w:val="00A16AE1"/>
    <w:rsid w:val="00A1737C"/>
    <w:rsid w:val="00A1773A"/>
    <w:rsid w:val="00A179C1"/>
    <w:rsid w:val="00A17AD2"/>
    <w:rsid w:val="00A2046F"/>
    <w:rsid w:val="00A20768"/>
    <w:rsid w:val="00A20ACA"/>
    <w:rsid w:val="00A20C81"/>
    <w:rsid w:val="00A20E33"/>
    <w:rsid w:val="00A20F9B"/>
    <w:rsid w:val="00A211C1"/>
    <w:rsid w:val="00A21744"/>
    <w:rsid w:val="00A21B81"/>
    <w:rsid w:val="00A21BE5"/>
    <w:rsid w:val="00A21D05"/>
    <w:rsid w:val="00A21EEF"/>
    <w:rsid w:val="00A21F6F"/>
    <w:rsid w:val="00A2240D"/>
    <w:rsid w:val="00A22460"/>
    <w:rsid w:val="00A2262A"/>
    <w:rsid w:val="00A227A2"/>
    <w:rsid w:val="00A22D92"/>
    <w:rsid w:val="00A22DA1"/>
    <w:rsid w:val="00A22E0D"/>
    <w:rsid w:val="00A22E67"/>
    <w:rsid w:val="00A23374"/>
    <w:rsid w:val="00A235BD"/>
    <w:rsid w:val="00A23C34"/>
    <w:rsid w:val="00A23D27"/>
    <w:rsid w:val="00A23D86"/>
    <w:rsid w:val="00A23EB5"/>
    <w:rsid w:val="00A23F16"/>
    <w:rsid w:val="00A2421C"/>
    <w:rsid w:val="00A2438C"/>
    <w:rsid w:val="00A24673"/>
    <w:rsid w:val="00A24B8F"/>
    <w:rsid w:val="00A24E37"/>
    <w:rsid w:val="00A252EB"/>
    <w:rsid w:val="00A2539B"/>
    <w:rsid w:val="00A254F5"/>
    <w:rsid w:val="00A25502"/>
    <w:rsid w:val="00A2562C"/>
    <w:rsid w:val="00A25642"/>
    <w:rsid w:val="00A25942"/>
    <w:rsid w:val="00A25B5B"/>
    <w:rsid w:val="00A2611A"/>
    <w:rsid w:val="00A262F3"/>
    <w:rsid w:val="00A2693F"/>
    <w:rsid w:val="00A2698E"/>
    <w:rsid w:val="00A26B2B"/>
    <w:rsid w:val="00A26EB6"/>
    <w:rsid w:val="00A271B6"/>
    <w:rsid w:val="00A2732D"/>
    <w:rsid w:val="00A2759A"/>
    <w:rsid w:val="00A277EE"/>
    <w:rsid w:val="00A2794D"/>
    <w:rsid w:val="00A27A12"/>
    <w:rsid w:val="00A27A6E"/>
    <w:rsid w:val="00A27FEA"/>
    <w:rsid w:val="00A30345"/>
    <w:rsid w:val="00A3037E"/>
    <w:rsid w:val="00A3039B"/>
    <w:rsid w:val="00A303CE"/>
    <w:rsid w:val="00A3069E"/>
    <w:rsid w:val="00A30775"/>
    <w:rsid w:val="00A3077E"/>
    <w:rsid w:val="00A30ADB"/>
    <w:rsid w:val="00A310A7"/>
    <w:rsid w:val="00A31110"/>
    <w:rsid w:val="00A3184B"/>
    <w:rsid w:val="00A31C60"/>
    <w:rsid w:val="00A3201F"/>
    <w:rsid w:val="00A32040"/>
    <w:rsid w:val="00A321A2"/>
    <w:rsid w:val="00A32AC2"/>
    <w:rsid w:val="00A32DE6"/>
    <w:rsid w:val="00A32F97"/>
    <w:rsid w:val="00A33826"/>
    <w:rsid w:val="00A33ABD"/>
    <w:rsid w:val="00A33E2B"/>
    <w:rsid w:val="00A33F06"/>
    <w:rsid w:val="00A33FAA"/>
    <w:rsid w:val="00A346E7"/>
    <w:rsid w:val="00A348DE"/>
    <w:rsid w:val="00A34D86"/>
    <w:rsid w:val="00A34DCF"/>
    <w:rsid w:val="00A352A4"/>
    <w:rsid w:val="00A35324"/>
    <w:rsid w:val="00A35A9B"/>
    <w:rsid w:val="00A35C88"/>
    <w:rsid w:val="00A360EA"/>
    <w:rsid w:val="00A36114"/>
    <w:rsid w:val="00A364F4"/>
    <w:rsid w:val="00A36544"/>
    <w:rsid w:val="00A36911"/>
    <w:rsid w:val="00A36958"/>
    <w:rsid w:val="00A36AAB"/>
    <w:rsid w:val="00A36CE1"/>
    <w:rsid w:val="00A36FC4"/>
    <w:rsid w:val="00A37034"/>
    <w:rsid w:val="00A3759A"/>
    <w:rsid w:val="00A37ECD"/>
    <w:rsid w:val="00A40101"/>
    <w:rsid w:val="00A402D1"/>
    <w:rsid w:val="00A40464"/>
    <w:rsid w:val="00A40600"/>
    <w:rsid w:val="00A40A6D"/>
    <w:rsid w:val="00A410FB"/>
    <w:rsid w:val="00A415CB"/>
    <w:rsid w:val="00A417E2"/>
    <w:rsid w:val="00A41C71"/>
    <w:rsid w:val="00A41F28"/>
    <w:rsid w:val="00A41F71"/>
    <w:rsid w:val="00A41FB4"/>
    <w:rsid w:val="00A42123"/>
    <w:rsid w:val="00A421DA"/>
    <w:rsid w:val="00A4224C"/>
    <w:rsid w:val="00A42648"/>
    <w:rsid w:val="00A428DC"/>
    <w:rsid w:val="00A429AA"/>
    <w:rsid w:val="00A429AE"/>
    <w:rsid w:val="00A42B6C"/>
    <w:rsid w:val="00A43127"/>
    <w:rsid w:val="00A431F8"/>
    <w:rsid w:val="00A43200"/>
    <w:rsid w:val="00A4335E"/>
    <w:rsid w:val="00A4341A"/>
    <w:rsid w:val="00A43695"/>
    <w:rsid w:val="00A43A71"/>
    <w:rsid w:val="00A43D9A"/>
    <w:rsid w:val="00A43EFA"/>
    <w:rsid w:val="00A446D9"/>
    <w:rsid w:val="00A44859"/>
    <w:rsid w:val="00A44E9B"/>
    <w:rsid w:val="00A44F91"/>
    <w:rsid w:val="00A44FED"/>
    <w:rsid w:val="00A450FE"/>
    <w:rsid w:val="00A4532B"/>
    <w:rsid w:val="00A455C3"/>
    <w:rsid w:val="00A45827"/>
    <w:rsid w:val="00A458D4"/>
    <w:rsid w:val="00A4618E"/>
    <w:rsid w:val="00A46C9A"/>
    <w:rsid w:val="00A46F83"/>
    <w:rsid w:val="00A470E3"/>
    <w:rsid w:val="00A4715E"/>
    <w:rsid w:val="00A473A5"/>
    <w:rsid w:val="00A4744C"/>
    <w:rsid w:val="00A4745D"/>
    <w:rsid w:val="00A47513"/>
    <w:rsid w:val="00A475BC"/>
    <w:rsid w:val="00A47D11"/>
    <w:rsid w:val="00A47D44"/>
    <w:rsid w:val="00A47FA5"/>
    <w:rsid w:val="00A503CA"/>
    <w:rsid w:val="00A50513"/>
    <w:rsid w:val="00A505D2"/>
    <w:rsid w:val="00A50607"/>
    <w:rsid w:val="00A50610"/>
    <w:rsid w:val="00A50898"/>
    <w:rsid w:val="00A5093A"/>
    <w:rsid w:val="00A5093B"/>
    <w:rsid w:val="00A50C4D"/>
    <w:rsid w:val="00A51663"/>
    <w:rsid w:val="00A51718"/>
    <w:rsid w:val="00A51800"/>
    <w:rsid w:val="00A51A55"/>
    <w:rsid w:val="00A51BFF"/>
    <w:rsid w:val="00A51D34"/>
    <w:rsid w:val="00A51D95"/>
    <w:rsid w:val="00A52088"/>
    <w:rsid w:val="00A520E1"/>
    <w:rsid w:val="00A5219F"/>
    <w:rsid w:val="00A5226F"/>
    <w:rsid w:val="00A5278A"/>
    <w:rsid w:val="00A52BE5"/>
    <w:rsid w:val="00A52BF0"/>
    <w:rsid w:val="00A52C37"/>
    <w:rsid w:val="00A52DD9"/>
    <w:rsid w:val="00A52E50"/>
    <w:rsid w:val="00A5333D"/>
    <w:rsid w:val="00A5372B"/>
    <w:rsid w:val="00A53754"/>
    <w:rsid w:val="00A53A66"/>
    <w:rsid w:val="00A53C89"/>
    <w:rsid w:val="00A53ECB"/>
    <w:rsid w:val="00A54113"/>
    <w:rsid w:val="00A54340"/>
    <w:rsid w:val="00A54576"/>
    <w:rsid w:val="00A54788"/>
    <w:rsid w:val="00A54CC6"/>
    <w:rsid w:val="00A54D87"/>
    <w:rsid w:val="00A54DF6"/>
    <w:rsid w:val="00A55123"/>
    <w:rsid w:val="00A5513D"/>
    <w:rsid w:val="00A552F9"/>
    <w:rsid w:val="00A55837"/>
    <w:rsid w:val="00A5597D"/>
    <w:rsid w:val="00A55B74"/>
    <w:rsid w:val="00A55C0E"/>
    <w:rsid w:val="00A55E60"/>
    <w:rsid w:val="00A56067"/>
    <w:rsid w:val="00A5606A"/>
    <w:rsid w:val="00A56343"/>
    <w:rsid w:val="00A56447"/>
    <w:rsid w:val="00A56741"/>
    <w:rsid w:val="00A5674D"/>
    <w:rsid w:val="00A56892"/>
    <w:rsid w:val="00A56AC2"/>
    <w:rsid w:val="00A56CC7"/>
    <w:rsid w:val="00A56DCF"/>
    <w:rsid w:val="00A57706"/>
    <w:rsid w:val="00A578EE"/>
    <w:rsid w:val="00A57934"/>
    <w:rsid w:val="00A57A3E"/>
    <w:rsid w:val="00A57A72"/>
    <w:rsid w:val="00A57AB0"/>
    <w:rsid w:val="00A57C83"/>
    <w:rsid w:val="00A60251"/>
    <w:rsid w:val="00A602D8"/>
    <w:rsid w:val="00A60951"/>
    <w:rsid w:val="00A611F5"/>
    <w:rsid w:val="00A61850"/>
    <w:rsid w:val="00A619E6"/>
    <w:rsid w:val="00A61BF2"/>
    <w:rsid w:val="00A61CA4"/>
    <w:rsid w:val="00A61E03"/>
    <w:rsid w:val="00A61E3D"/>
    <w:rsid w:val="00A61E45"/>
    <w:rsid w:val="00A625FA"/>
    <w:rsid w:val="00A6267D"/>
    <w:rsid w:val="00A62737"/>
    <w:rsid w:val="00A627B4"/>
    <w:rsid w:val="00A62998"/>
    <w:rsid w:val="00A62B1C"/>
    <w:rsid w:val="00A62BD4"/>
    <w:rsid w:val="00A62D7B"/>
    <w:rsid w:val="00A632B9"/>
    <w:rsid w:val="00A63319"/>
    <w:rsid w:val="00A6344C"/>
    <w:rsid w:val="00A635E4"/>
    <w:rsid w:val="00A6367C"/>
    <w:rsid w:val="00A63709"/>
    <w:rsid w:val="00A637B5"/>
    <w:rsid w:val="00A63A74"/>
    <w:rsid w:val="00A63EAA"/>
    <w:rsid w:val="00A64224"/>
    <w:rsid w:val="00A6448A"/>
    <w:rsid w:val="00A648A6"/>
    <w:rsid w:val="00A64C80"/>
    <w:rsid w:val="00A64CB9"/>
    <w:rsid w:val="00A64D9B"/>
    <w:rsid w:val="00A64E79"/>
    <w:rsid w:val="00A657D1"/>
    <w:rsid w:val="00A65A23"/>
    <w:rsid w:val="00A66029"/>
    <w:rsid w:val="00A66066"/>
    <w:rsid w:val="00A663C4"/>
    <w:rsid w:val="00A66707"/>
    <w:rsid w:val="00A669FA"/>
    <w:rsid w:val="00A66AFB"/>
    <w:rsid w:val="00A66BDC"/>
    <w:rsid w:val="00A66C74"/>
    <w:rsid w:val="00A66DA8"/>
    <w:rsid w:val="00A673F8"/>
    <w:rsid w:val="00A674E3"/>
    <w:rsid w:val="00A6754A"/>
    <w:rsid w:val="00A67790"/>
    <w:rsid w:val="00A67EE0"/>
    <w:rsid w:val="00A67F8B"/>
    <w:rsid w:val="00A704FC"/>
    <w:rsid w:val="00A7077E"/>
    <w:rsid w:val="00A70A64"/>
    <w:rsid w:val="00A70DBB"/>
    <w:rsid w:val="00A71163"/>
    <w:rsid w:val="00A7125E"/>
    <w:rsid w:val="00A719C4"/>
    <w:rsid w:val="00A719DA"/>
    <w:rsid w:val="00A71A65"/>
    <w:rsid w:val="00A71E21"/>
    <w:rsid w:val="00A71E38"/>
    <w:rsid w:val="00A722EA"/>
    <w:rsid w:val="00A723C2"/>
    <w:rsid w:val="00A723F6"/>
    <w:rsid w:val="00A728D6"/>
    <w:rsid w:val="00A72920"/>
    <w:rsid w:val="00A72E21"/>
    <w:rsid w:val="00A72FD5"/>
    <w:rsid w:val="00A734B4"/>
    <w:rsid w:val="00A7365C"/>
    <w:rsid w:val="00A737B1"/>
    <w:rsid w:val="00A73833"/>
    <w:rsid w:val="00A73861"/>
    <w:rsid w:val="00A7399B"/>
    <w:rsid w:val="00A73ADE"/>
    <w:rsid w:val="00A73C17"/>
    <w:rsid w:val="00A73CB0"/>
    <w:rsid w:val="00A73CC6"/>
    <w:rsid w:val="00A73DAE"/>
    <w:rsid w:val="00A7457C"/>
    <w:rsid w:val="00A745F2"/>
    <w:rsid w:val="00A74A54"/>
    <w:rsid w:val="00A74CB4"/>
    <w:rsid w:val="00A74D65"/>
    <w:rsid w:val="00A7519E"/>
    <w:rsid w:val="00A75323"/>
    <w:rsid w:val="00A753C3"/>
    <w:rsid w:val="00A753E8"/>
    <w:rsid w:val="00A7547D"/>
    <w:rsid w:val="00A75873"/>
    <w:rsid w:val="00A75AEB"/>
    <w:rsid w:val="00A76090"/>
    <w:rsid w:val="00A76258"/>
    <w:rsid w:val="00A764F1"/>
    <w:rsid w:val="00A76546"/>
    <w:rsid w:val="00A7654F"/>
    <w:rsid w:val="00A76655"/>
    <w:rsid w:val="00A76989"/>
    <w:rsid w:val="00A76C5A"/>
    <w:rsid w:val="00A77164"/>
    <w:rsid w:val="00A771DD"/>
    <w:rsid w:val="00A7744A"/>
    <w:rsid w:val="00A7755C"/>
    <w:rsid w:val="00A77B2F"/>
    <w:rsid w:val="00A8008B"/>
    <w:rsid w:val="00A80176"/>
    <w:rsid w:val="00A803CF"/>
    <w:rsid w:val="00A803DB"/>
    <w:rsid w:val="00A803FA"/>
    <w:rsid w:val="00A804EF"/>
    <w:rsid w:val="00A80566"/>
    <w:rsid w:val="00A81044"/>
    <w:rsid w:val="00A811E8"/>
    <w:rsid w:val="00A81622"/>
    <w:rsid w:val="00A81762"/>
    <w:rsid w:val="00A8176A"/>
    <w:rsid w:val="00A81C4E"/>
    <w:rsid w:val="00A81C69"/>
    <w:rsid w:val="00A81CD6"/>
    <w:rsid w:val="00A81FF7"/>
    <w:rsid w:val="00A820C6"/>
    <w:rsid w:val="00A825C1"/>
    <w:rsid w:val="00A828C9"/>
    <w:rsid w:val="00A82B78"/>
    <w:rsid w:val="00A82CA9"/>
    <w:rsid w:val="00A82F3F"/>
    <w:rsid w:val="00A83401"/>
    <w:rsid w:val="00A834BF"/>
    <w:rsid w:val="00A83516"/>
    <w:rsid w:val="00A8423D"/>
    <w:rsid w:val="00A8433C"/>
    <w:rsid w:val="00A845BA"/>
    <w:rsid w:val="00A845F9"/>
    <w:rsid w:val="00A84655"/>
    <w:rsid w:val="00A84689"/>
    <w:rsid w:val="00A8479D"/>
    <w:rsid w:val="00A84C8C"/>
    <w:rsid w:val="00A84F16"/>
    <w:rsid w:val="00A85319"/>
    <w:rsid w:val="00A8539F"/>
    <w:rsid w:val="00A859AA"/>
    <w:rsid w:val="00A85F4D"/>
    <w:rsid w:val="00A8741B"/>
    <w:rsid w:val="00A87954"/>
    <w:rsid w:val="00A87B60"/>
    <w:rsid w:val="00A87CD9"/>
    <w:rsid w:val="00A90081"/>
    <w:rsid w:val="00A903C8"/>
    <w:rsid w:val="00A90B27"/>
    <w:rsid w:val="00A90FA9"/>
    <w:rsid w:val="00A91634"/>
    <w:rsid w:val="00A91710"/>
    <w:rsid w:val="00A9198B"/>
    <w:rsid w:val="00A91CA8"/>
    <w:rsid w:val="00A91DDB"/>
    <w:rsid w:val="00A92011"/>
    <w:rsid w:val="00A92377"/>
    <w:rsid w:val="00A92B59"/>
    <w:rsid w:val="00A92BDB"/>
    <w:rsid w:val="00A92C40"/>
    <w:rsid w:val="00A932CC"/>
    <w:rsid w:val="00A93A57"/>
    <w:rsid w:val="00A93C4C"/>
    <w:rsid w:val="00A93D77"/>
    <w:rsid w:val="00A93DCC"/>
    <w:rsid w:val="00A93DD9"/>
    <w:rsid w:val="00A93EAF"/>
    <w:rsid w:val="00A94611"/>
    <w:rsid w:val="00A952EA"/>
    <w:rsid w:val="00A958A5"/>
    <w:rsid w:val="00A95C8D"/>
    <w:rsid w:val="00A95ED3"/>
    <w:rsid w:val="00A95F6D"/>
    <w:rsid w:val="00A960C1"/>
    <w:rsid w:val="00A968DB"/>
    <w:rsid w:val="00A96DDD"/>
    <w:rsid w:val="00A971F8"/>
    <w:rsid w:val="00A9739A"/>
    <w:rsid w:val="00A976DC"/>
    <w:rsid w:val="00A97778"/>
    <w:rsid w:val="00A978B1"/>
    <w:rsid w:val="00A97A99"/>
    <w:rsid w:val="00A97B21"/>
    <w:rsid w:val="00A97F67"/>
    <w:rsid w:val="00AA02C7"/>
    <w:rsid w:val="00AA02DF"/>
    <w:rsid w:val="00AA04D8"/>
    <w:rsid w:val="00AA0A31"/>
    <w:rsid w:val="00AA0B85"/>
    <w:rsid w:val="00AA0BE7"/>
    <w:rsid w:val="00AA0D63"/>
    <w:rsid w:val="00AA0E1A"/>
    <w:rsid w:val="00AA11A2"/>
    <w:rsid w:val="00AA1410"/>
    <w:rsid w:val="00AA145D"/>
    <w:rsid w:val="00AA170C"/>
    <w:rsid w:val="00AA1A94"/>
    <w:rsid w:val="00AA1CC0"/>
    <w:rsid w:val="00AA1EC7"/>
    <w:rsid w:val="00AA229C"/>
    <w:rsid w:val="00AA29DD"/>
    <w:rsid w:val="00AA2A27"/>
    <w:rsid w:val="00AA2F55"/>
    <w:rsid w:val="00AA30DF"/>
    <w:rsid w:val="00AA33C2"/>
    <w:rsid w:val="00AA3476"/>
    <w:rsid w:val="00AA34BC"/>
    <w:rsid w:val="00AA3923"/>
    <w:rsid w:val="00AA397D"/>
    <w:rsid w:val="00AA3DFD"/>
    <w:rsid w:val="00AA3EFD"/>
    <w:rsid w:val="00AA3F19"/>
    <w:rsid w:val="00AA406B"/>
    <w:rsid w:val="00AA434B"/>
    <w:rsid w:val="00AA461A"/>
    <w:rsid w:val="00AA490F"/>
    <w:rsid w:val="00AA4CA3"/>
    <w:rsid w:val="00AA4D3D"/>
    <w:rsid w:val="00AA4DBE"/>
    <w:rsid w:val="00AA5315"/>
    <w:rsid w:val="00AA539D"/>
    <w:rsid w:val="00AA5550"/>
    <w:rsid w:val="00AA55F9"/>
    <w:rsid w:val="00AA5603"/>
    <w:rsid w:val="00AA571A"/>
    <w:rsid w:val="00AA5942"/>
    <w:rsid w:val="00AA5A01"/>
    <w:rsid w:val="00AA5C8D"/>
    <w:rsid w:val="00AA6B59"/>
    <w:rsid w:val="00AA6CAA"/>
    <w:rsid w:val="00AA6E1C"/>
    <w:rsid w:val="00AA6FAB"/>
    <w:rsid w:val="00AA72C1"/>
    <w:rsid w:val="00AA79D1"/>
    <w:rsid w:val="00AA7A89"/>
    <w:rsid w:val="00AA7C31"/>
    <w:rsid w:val="00AA7C8D"/>
    <w:rsid w:val="00AA7F81"/>
    <w:rsid w:val="00AB044B"/>
    <w:rsid w:val="00AB0464"/>
    <w:rsid w:val="00AB0838"/>
    <w:rsid w:val="00AB11BA"/>
    <w:rsid w:val="00AB19DD"/>
    <w:rsid w:val="00AB1AAE"/>
    <w:rsid w:val="00AB1DE7"/>
    <w:rsid w:val="00AB1EE5"/>
    <w:rsid w:val="00AB21F9"/>
    <w:rsid w:val="00AB25F2"/>
    <w:rsid w:val="00AB27E1"/>
    <w:rsid w:val="00AB2945"/>
    <w:rsid w:val="00AB2D72"/>
    <w:rsid w:val="00AB2E2F"/>
    <w:rsid w:val="00AB3176"/>
    <w:rsid w:val="00AB329F"/>
    <w:rsid w:val="00AB3573"/>
    <w:rsid w:val="00AB363C"/>
    <w:rsid w:val="00AB3909"/>
    <w:rsid w:val="00AB393C"/>
    <w:rsid w:val="00AB3E4D"/>
    <w:rsid w:val="00AB4107"/>
    <w:rsid w:val="00AB4143"/>
    <w:rsid w:val="00AB4173"/>
    <w:rsid w:val="00AB41FE"/>
    <w:rsid w:val="00AB44DA"/>
    <w:rsid w:val="00AB4761"/>
    <w:rsid w:val="00AB488E"/>
    <w:rsid w:val="00AB4960"/>
    <w:rsid w:val="00AB496B"/>
    <w:rsid w:val="00AB4A58"/>
    <w:rsid w:val="00AB4AD1"/>
    <w:rsid w:val="00AB4B30"/>
    <w:rsid w:val="00AB4D54"/>
    <w:rsid w:val="00AB51AC"/>
    <w:rsid w:val="00AB55C7"/>
    <w:rsid w:val="00AB57A4"/>
    <w:rsid w:val="00AB5870"/>
    <w:rsid w:val="00AB5A7A"/>
    <w:rsid w:val="00AB5CA6"/>
    <w:rsid w:val="00AB617A"/>
    <w:rsid w:val="00AB6466"/>
    <w:rsid w:val="00AB66F5"/>
    <w:rsid w:val="00AB6796"/>
    <w:rsid w:val="00AB6943"/>
    <w:rsid w:val="00AB6A1B"/>
    <w:rsid w:val="00AB6B9F"/>
    <w:rsid w:val="00AB6EC7"/>
    <w:rsid w:val="00AB70C5"/>
    <w:rsid w:val="00AB71AE"/>
    <w:rsid w:val="00AB74E9"/>
    <w:rsid w:val="00AB74F6"/>
    <w:rsid w:val="00AB7F73"/>
    <w:rsid w:val="00AC0806"/>
    <w:rsid w:val="00AC0EB1"/>
    <w:rsid w:val="00AC1089"/>
    <w:rsid w:val="00AC143B"/>
    <w:rsid w:val="00AC1807"/>
    <w:rsid w:val="00AC1C53"/>
    <w:rsid w:val="00AC1CB1"/>
    <w:rsid w:val="00AC1CD5"/>
    <w:rsid w:val="00AC1D4A"/>
    <w:rsid w:val="00AC1D9E"/>
    <w:rsid w:val="00AC2021"/>
    <w:rsid w:val="00AC2411"/>
    <w:rsid w:val="00AC243C"/>
    <w:rsid w:val="00AC2466"/>
    <w:rsid w:val="00AC2D8E"/>
    <w:rsid w:val="00AC2F40"/>
    <w:rsid w:val="00AC3017"/>
    <w:rsid w:val="00AC36E6"/>
    <w:rsid w:val="00AC387F"/>
    <w:rsid w:val="00AC39D4"/>
    <w:rsid w:val="00AC3BD6"/>
    <w:rsid w:val="00AC3C05"/>
    <w:rsid w:val="00AC3C81"/>
    <w:rsid w:val="00AC3E76"/>
    <w:rsid w:val="00AC4533"/>
    <w:rsid w:val="00AC4568"/>
    <w:rsid w:val="00AC4A1C"/>
    <w:rsid w:val="00AC4DEB"/>
    <w:rsid w:val="00AC4FD6"/>
    <w:rsid w:val="00AC5240"/>
    <w:rsid w:val="00AC540F"/>
    <w:rsid w:val="00AC5415"/>
    <w:rsid w:val="00AC5532"/>
    <w:rsid w:val="00AC58B4"/>
    <w:rsid w:val="00AC5BDB"/>
    <w:rsid w:val="00AC5EC7"/>
    <w:rsid w:val="00AC6055"/>
    <w:rsid w:val="00AC6568"/>
    <w:rsid w:val="00AC6C3A"/>
    <w:rsid w:val="00AC7012"/>
    <w:rsid w:val="00AC7102"/>
    <w:rsid w:val="00AC7471"/>
    <w:rsid w:val="00AC74BB"/>
    <w:rsid w:val="00AC7C8A"/>
    <w:rsid w:val="00AC7E61"/>
    <w:rsid w:val="00AC7FD6"/>
    <w:rsid w:val="00AD0274"/>
    <w:rsid w:val="00AD032F"/>
    <w:rsid w:val="00AD04B4"/>
    <w:rsid w:val="00AD04F1"/>
    <w:rsid w:val="00AD0927"/>
    <w:rsid w:val="00AD0DDE"/>
    <w:rsid w:val="00AD17CB"/>
    <w:rsid w:val="00AD18BA"/>
    <w:rsid w:val="00AD1C83"/>
    <w:rsid w:val="00AD2B50"/>
    <w:rsid w:val="00AD2D37"/>
    <w:rsid w:val="00AD2DF4"/>
    <w:rsid w:val="00AD2E19"/>
    <w:rsid w:val="00AD2F14"/>
    <w:rsid w:val="00AD30E7"/>
    <w:rsid w:val="00AD3125"/>
    <w:rsid w:val="00AD3191"/>
    <w:rsid w:val="00AD3602"/>
    <w:rsid w:val="00AD3B86"/>
    <w:rsid w:val="00AD3BEA"/>
    <w:rsid w:val="00AD3BF1"/>
    <w:rsid w:val="00AD3BF6"/>
    <w:rsid w:val="00AD43A7"/>
    <w:rsid w:val="00AD46A7"/>
    <w:rsid w:val="00AD46EA"/>
    <w:rsid w:val="00AD47DE"/>
    <w:rsid w:val="00AD4AF0"/>
    <w:rsid w:val="00AD4B20"/>
    <w:rsid w:val="00AD4BB3"/>
    <w:rsid w:val="00AD4F75"/>
    <w:rsid w:val="00AD4FEE"/>
    <w:rsid w:val="00AD555B"/>
    <w:rsid w:val="00AD5573"/>
    <w:rsid w:val="00AD5674"/>
    <w:rsid w:val="00AD5DEB"/>
    <w:rsid w:val="00AD5EC3"/>
    <w:rsid w:val="00AD602B"/>
    <w:rsid w:val="00AD602E"/>
    <w:rsid w:val="00AD641B"/>
    <w:rsid w:val="00AD693F"/>
    <w:rsid w:val="00AD69CB"/>
    <w:rsid w:val="00AD6CBF"/>
    <w:rsid w:val="00AD6EF3"/>
    <w:rsid w:val="00AD7248"/>
    <w:rsid w:val="00AD7271"/>
    <w:rsid w:val="00AD7569"/>
    <w:rsid w:val="00AD775B"/>
    <w:rsid w:val="00AE01C6"/>
    <w:rsid w:val="00AE0225"/>
    <w:rsid w:val="00AE026C"/>
    <w:rsid w:val="00AE036C"/>
    <w:rsid w:val="00AE057F"/>
    <w:rsid w:val="00AE05E6"/>
    <w:rsid w:val="00AE074A"/>
    <w:rsid w:val="00AE086D"/>
    <w:rsid w:val="00AE099F"/>
    <w:rsid w:val="00AE0D65"/>
    <w:rsid w:val="00AE0D9F"/>
    <w:rsid w:val="00AE0EDD"/>
    <w:rsid w:val="00AE0F76"/>
    <w:rsid w:val="00AE109D"/>
    <w:rsid w:val="00AE14D5"/>
    <w:rsid w:val="00AE14F2"/>
    <w:rsid w:val="00AE1579"/>
    <w:rsid w:val="00AE16A0"/>
    <w:rsid w:val="00AE16D9"/>
    <w:rsid w:val="00AE1713"/>
    <w:rsid w:val="00AE181B"/>
    <w:rsid w:val="00AE186A"/>
    <w:rsid w:val="00AE18D3"/>
    <w:rsid w:val="00AE193F"/>
    <w:rsid w:val="00AE1A87"/>
    <w:rsid w:val="00AE1BFE"/>
    <w:rsid w:val="00AE216D"/>
    <w:rsid w:val="00AE2738"/>
    <w:rsid w:val="00AE28ED"/>
    <w:rsid w:val="00AE2900"/>
    <w:rsid w:val="00AE2ACF"/>
    <w:rsid w:val="00AE2DBB"/>
    <w:rsid w:val="00AE2F4E"/>
    <w:rsid w:val="00AE3870"/>
    <w:rsid w:val="00AE3EE8"/>
    <w:rsid w:val="00AE40A7"/>
    <w:rsid w:val="00AE4115"/>
    <w:rsid w:val="00AE4B96"/>
    <w:rsid w:val="00AE4C2F"/>
    <w:rsid w:val="00AE5086"/>
    <w:rsid w:val="00AE50ED"/>
    <w:rsid w:val="00AE525D"/>
    <w:rsid w:val="00AE5356"/>
    <w:rsid w:val="00AE5463"/>
    <w:rsid w:val="00AE54C3"/>
    <w:rsid w:val="00AE55F3"/>
    <w:rsid w:val="00AE5A9E"/>
    <w:rsid w:val="00AE5AE6"/>
    <w:rsid w:val="00AE5CBE"/>
    <w:rsid w:val="00AE60C6"/>
    <w:rsid w:val="00AE66A2"/>
    <w:rsid w:val="00AE688C"/>
    <w:rsid w:val="00AE6A0B"/>
    <w:rsid w:val="00AE6CF1"/>
    <w:rsid w:val="00AE6F9E"/>
    <w:rsid w:val="00AE709C"/>
    <w:rsid w:val="00AE7157"/>
    <w:rsid w:val="00AE75CD"/>
    <w:rsid w:val="00AE7952"/>
    <w:rsid w:val="00AE7C0A"/>
    <w:rsid w:val="00AE7DB5"/>
    <w:rsid w:val="00AF0877"/>
    <w:rsid w:val="00AF08F5"/>
    <w:rsid w:val="00AF0CB5"/>
    <w:rsid w:val="00AF0DBC"/>
    <w:rsid w:val="00AF1A15"/>
    <w:rsid w:val="00AF1A4F"/>
    <w:rsid w:val="00AF1E60"/>
    <w:rsid w:val="00AF1FAE"/>
    <w:rsid w:val="00AF272D"/>
    <w:rsid w:val="00AF2934"/>
    <w:rsid w:val="00AF2A89"/>
    <w:rsid w:val="00AF2E20"/>
    <w:rsid w:val="00AF2FEC"/>
    <w:rsid w:val="00AF30A3"/>
    <w:rsid w:val="00AF3296"/>
    <w:rsid w:val="00AF376D"/>
    <w:rsid w:val="00AF37CB"/>
    <w:rsid w:val="00AF3C82"/>
    <w:rsid w:val="00AF3DB9"/>
    <w:rsid w:val="00AF454F"/>
    <w:rsid w:val="00AF47A4"/>
    <w:rsid w:val="00AF4814"/>
    <w:rsid w:val="00AF4B93"/>
    <w:rsid w:val="00AF4EB8"/>
    <w:rsid w:val="00AF5127"/>
    <w:rsid w:val="00AF514F"/>
    <w:rsid w:val="00AF51C0"/>
    <w:rsid w:val="00AF52E7"/>
    <w:rsid w:val="00AF53CD"/>
    <w:rsid w:val="00AF5639"/>
    <w:rsid w:val="00AF56A2"/>
    <w:rsid w:val="00AF56DB"/>
    <w:rsid w:val="00AF5718"/>
    <w:rsid w:val="00AF5B76"/>
    <w:rsid w:val="00AF5D37"/>
    <w:rsid w:val="00AF5D95"/>
    <w:rsid w:val="00AF6017"/>
    <w:rsid w:val="00AF618E"/>
    <w:rsid w:val="00AF62FF"/>
    <w:rsid w:val="00AF6339"/>
    <w:rsid w:val="00AF6408"/>
    <w:rsid w:val="00AF64D3"/>
    <w:rsid w:val="00AF66EB"/>
    <w:rsid w:val="00AF6985"/>
    <w:rsid w:val="00AF6C9E"/>
    <w:rsid w:val="00AF6CB1"/>
    <w:rsid w:val="00AF7A7E"/>
    <w:rsid w:val="00B00098"/>
    <w:rsid w:val="00B003AA"/>
    <w:rsid w:val="00B00811"/>
    <w:rsid w:val="00B008D5"/>
    <w:rsid w:val="00B009DE"/>
    <w:rsid w:val="00B00D0A"/>
    <w:rsid w:val="00B0100D"/>
    <w:rsid w:val="00B01117"/>
    <w:rsid w:val="00B01816"/>
    <w:rsid w:val="00B01C49"/>
    <w:rsid w:val="00B01D51"/>
    <w:rsid w:val="00B01E68"/>
    <w:rsid w:val="00B01F2C"/>
    <w:rsid w:val="00B02028"/>
    <w:rsid w:val="00B0208F"/>
    <w:rsid w:val="00B023DE"/>
    <w:rsid w:val="00B023E6"/>
    <w:rsid w:val="00B02726"/>
    <w:rsid w:val="00B0275D"/>
    <w:rsid w:val="00B02778"/>
    <w:rsid w:val="00B02BB6"/>
    <w:rsid w:val="00B02ED0"/>
    <w:rsid w:val="00B02EF7"/>
    <w:rsid w:val="00B030FD"/>
    <w:rsid w:val="00B03155"/>
    <w:rsid w:val="00B0358F"/>
    <w:rsid w:val="00B03E00"/>
    <w:rsid w:val="00B03E3E"/>
    <w:rsid w:val="00B041D4"/>
    <w:rsid w:val="00B044CF"/>
    <w:rsid w:val="00B048D4"/>
    <w:rsid w:val="00B049B9"/>
    <w:rsid w:val="00B04E28"/>
    <w:rsid w:val="00B04EC5"/>
    <w:rsid w:val="00B05290"/>
    <w:rsid w:val="00B054F7"/>
    <w:rsid w:val="00B05A85"/>
    <w:rsid w:val="00B05F1C"/>
    <w:rsid w:val="00B05F5A"/>
    <w:rsid w:val="00B06099"/>
    <w:rsid w:val="00B06144"/>
    <w:rsid w:val="00B0637D"/>
    <w:rsid w:val="00B066D9"/>
    <w:rsid w:val="00B0673F"/>
    <w:rsid w:val="00B06A11"/>
    <w:rsid w:val="00B06A37"/>
    <w:rsid w:val="00B06B40"/>
    <w:rsid w:val="00B06C23"/>
    <w:rsid w:val="00B0734F"/>
    <w:rsid w:val="00B07386"/>
    <w:rsid w:val="00B0740D"/>
    <w:rsid w:val="00B0757A"/>
    <w:rsid w:val="00B075C2"/>
    <w:rsid w:val="00B077D6"/>
    <w:rsid w:val="00B07A24"/>
    <w:rsid w:val="00B07D3B"/>
    <w:rsid w:val="00B07D8C"/>
    <w:rsid w:val="00B07EC0"/>
    <w:rsid w:val="00B10070"/>
    <w:rsid w:val="00B10130"/>
    <w:rsid w:val="00B10219"/>
    <w:rsid w:val="00B10691"/>
    <w:rsid w:val="00B10832"/>
    <w:rsid w:val="00B108CB"/>
    <w:rsid w:val="00B10C17"/>
    <w:rsid w:val="00B10E87"/>
    <w:rsid w:val="00B11073"/>
    <w:rsid w:val="00B11704"/>
    <w:rsid w:val="00B11791"/>
    <w:rsid w:val="00B117F7"/>
    <w:rsid w:val="00B1187D"/>
    <w:rsid w:val="00B1187E"/>
    <w:rsid w:val="00B11AFA"/>
    <w:rsid w:val="00B11D79"/>
    <w:rsid w:val="00B1233A"/>
    <w:rsid w:val="00B128D7"/>
    <w:rsid w:val="00B12981"/>
    <w:rsid w:val="00B129FB"/>
    <w:rsid w:val="00B12AC6"/>
    <w:rsid w:val="00B12AE8"/>
    <w:rsid w:val="00B12CCC"/>
    <w:rsid w:val="00B12D6A"/>
    <w:rsid w:val="00B12FF0"/>
    <w:rsid w:val="00B13B6D"/>
    <w:rsid w:val="00B13D2B"/>
    <w:rsid w:val="00B13DBE"/>
    <w:rsid w:val="00B14745"/>
    <w:rsid w:val="00B14828"/>
    <w:rsid w:val="00B14CB6"/>
    <w:rsid w:val="00B14DCF"/>
    <w:rsid w:val="00B14EF7"/>
    <w:rsid w:val="00B156BA"/>
    <w:rsid w:val="00B157D2"/>
    <w:rsid w:val="00B160AD"/>
    <w:rsid w:val="00B160C0"/>
    <w:rsid w:val="00B162F5"/>
    <w:rsid w:val="00B165FB"/>
    <w:rsid w:val="00B16955"/>
    <w:rsid w:val="00B16DA9"/>
    <w:rsid w:val="00B17095"/>
    <w:rsid w:val="00B171D4"/>
    <w:rsid w:val="00B17C1A"/>
    <w:rsid w:val="00B20009"/>
    <w:rsid w:val="00B2023A"/>
    <w:rsid w:val="00B2068B"/>
    <w:rsid w:val="00B20A5A"/>
    <w:rsid w:val="00B20AC8"/>
    <w:rsid w:val="00B20C4A"/>
    <w:rsid w:val="00B21123"/>
    <w:rsid w:val="00B21500"/>
    <w:rsid w:val="00B2152F"/>
    <w:rsid w:val="00B218D7"/>
    <w:rsid w:val="00B21E5B"/>
    <w:rsid w:val="00B21ECA"/>
    <w:rsid w:val="00B21EF8"/>
    <w:rsid w:val="00B2257C"/>
    <w:rsid w:val="00B2267D"/>
    <w:rsid w:val="00B228E9"/>
    <w:rsid w:val="00B22BEF"/>
    <w:rsid w:val="00B22E28"/>
    <w:rsid w:val="00B22E94"/>
    <w:rsid w:val="00B23059"/>
    <w:rsid w:val="00B231EF"/>
    <w:rsid w:val="00B236A8"/>
    <w:rsid w:val="00B23A35"/>
    <w:rsid w:val="00B23BFE"/>
    <w:rsid w:val="00B24132"/>
    <w:rsid w:val="00B24442"/>
    <w:rsid w:val="00B24A27"/>
    <w:rsid w:val="00B24F16"/>
    <w:rsid w:val="00B253DA"/>
    <w:rsid w:val="00B25578"/>
    <w:rsid w:val="00B2595B"/>
    <w:rsid w:val="00B25B31"/>
    <w:rsid w:val="00B25D53"/>
    <w:rsid w:val="00B25F49"/>
    <w:rsid w:val="00B25FC3"/>
    <w:rsid w:val="00B263D3"/>
    <w:rsid w:val="00B26484"/>
    <w:rsid w:val="00B26AA8"/>
    <w:rsid w:val="00B26BF3"/>
    <w:rsid w:val="00B26C72"/>
    <w:rsid w:val="00B274CE"/>
    <w:rsid w:val="00B274E7"/>
    <w:rsid w:val="00B27515"/>
    <w:rsid w:val="00B276BA"/>
    <w:rsid w:val="00B27991"/>
    <w:rsid w:val="00B27D2F"/>
    <w:rsid w:val="00B27D77"/>
    <w:rsid w:val="00B30043"/>
    <w:rsid w:val="00B30109"/>
    <w:rsid w:val="00B30263"/>
    <w:rsid w:val="00B30408"/>
    <w:rsid w:val="00B3042F"/>
    <w:rsid w:val="00B30792"/>
    <w:rsid w:val="00B30A42"/>
    <w:rsid w:val="00B30FA6"/>
    <w:rsid w:val="00B31276"/>
    <w:rsid w:val="00B3136E"/>
    <w:rsid w:val="00B31410"/>
    <w:rsid w:val="00B314F3"/>
    <w:rsid w:val="00B31913"/>
    <w:rsid w:val="00B31D22"/>
    <w:rsid w:val="00B31D8E"/>
    <w:rsid w:val="00B3209B"/>
    <w:rsid w:val="00B322BA"/>
    <w:rsid w:val="00B32368"/>
    <w:rsid w:val="00B32ACA"/>
    <w:rsid w:val="00B330B4"/>
    <w:rsid w:val="00B33396"/>
    <w:rsid w:val="00B336A9"/>
    <w:rsid w:val="00B336E5"/>
    <w:rsid w:val="00B338BB"/>
    <w:rsid w:val="00B339B8"/>
    <w:rsid w:val="00B33A0F"/>
    <w:rsid w:val="00B33D01"/>
    <w:rsid w:val="00B33D34"/>
    <w:rsid w:val="00B33E0A"/>
    <w:rsid w:val="00B33E75"/>
    <w:rsid w:val="00B340A1"/>
    <w:rsid w:val="00B34238"/>
    <w:rsid w:val="00B343B5"/>
    <w:rsid w:val="00B348A2"/>
    <w:rsid w:val="00B34C8A"/>
    <w:rsid w:val="00B34D40"/>
    <w:rsid w:val="00B352AE"/>
    <w:rsid w:val="00B35B51"/>
    <w:rsid w:val="00B35B97"/>
    <w:rsid w:val="00B35BE7"/>
    <w:rsid w:val="00B35C4C"/>
    <w:rsid w:val="00B360DF"/>
    <w:rsid w:val="00B3611B"/>
    <w:rsid w:val="00B3644A"/>
    <w:rsid w:val="00B36520"/>
    <w:rsid w:val="00B366F8"/>
    <w:rsid w:val="00B36AB7"/>
    <w:rsid w:val="00B36F5F"/>
    <w:rsid w:val="00B36FC8"/>
    <w:rsid w:val="00B37077"/>
    <w:rsid w:val="00B37126"/>
    <w:rsid w:val="00B37480"/>
    <w:rsid w:val="00B3759D"/>
    <w:rsid w:val="00B37776"/>
    <w:rsid w:val="00B37AB1"/>
    <w:rsid w:val="00B37B72"/>
    <w:rsid w:val="00B37E18"/>
    <w:rsid w:val="00B37E7C"/>
    <w:rsid w:val="00B37EC4"/>
    <w:rsid w:val="00B406FD"/>
    <w:rsid w:val="00B409AF"/>
    <w:rsid w:val="00B411CB"/>
    <w:rsid w:val="00B41273"/>
    <w:rsid w:val="00B413BD"/>
    <w:rsid w:val="00B4152C"/>
    <w:rsid w:val="00B4185D"/>
    <w:rsid w:val="00B423EC"/>
    <w:rsid w:val="00B4257C"/>
    <w:rsid w:val="00B42A78"/>
    <w:rsid w:val="00B42C92"/>
    <w:rsid w:val="00B432A5"/>
    <w:rsid w:val="00B43492"/>
    <w:rsid w:val="00B43582"/>
    <w:rsid w:val="00B43748"/>
    <w:rsid w:val="00B44238"/>
    <w:rsid w:val="00B449EC"/>
    <w:rsid w:val="00B44B4B"/>
    <w:rsid w:val="00B44C14"/>
    <w:rsid w:val="00B45005"/>
    <w:rsid w:val="00B45140"/>
    <w:rsid w:val="00B4517E"/>
    <w:rsid w:val="00B45357"/>
    <w:rsid w:val="00B45623"/>
    <w:rsid w:val="00B45785"/>
    <w:rsid w:val="00B457C1"/>
    <w:rsid w:val="00B45A3A"/>
    <w:rsid w:val="00B45C8F"/>
    <w:rsid w:val="00B45F33"/>
    <w:rsid w:val="00B46022"/>
    <w:rsid w:val="00B46047"/>
    <w:rsid w:val="00B463A7"/>
    <w:rsid w:val="00B46595"/>
    <w:rsid w:val="00B471ED"/>
    <w:rsid w:val="00B47746"/>
    <w:rsid w:val="00B478F1"/>
    <w:rsid w:val="00B47C37"/>
    <w:rsid w:val="00B47F98"/>
    <w:rsid w:val="00B47FAC"/>
    <w:rsid w:val="00B5035F"/>
    <w:rsid w:val="00B507CA"/>
    <w:rsid w:val="00B508C6"/>
    <w:rsid w:val="00B509FF"/>
    <w:rsid w:val="00B50C56"/>
    <w:rsid w:val="00B50DA1"/>
    <w:rsid w:val="00B50DFA"/>
    <w:rsid w:val="00B50E24"/>
    <w:rsid w:val="00B510D2"/>
    <w:rsid w:val="00B5117C"/>
    <w:rsid w:val="00B5194E"/>
    <w:rsid w:val="00B5226E"/>
    <w:rsid w:val="00B5228E"/>
    <w:rsid w:val="00B52317"/>
    <w:rsid w:val="00B52B04"/>
    <w:rsid w:val="00B52D59"/>
    <w:rsid w:val="00B52ECF"/>
    <w:rsid w:val="00B53254"/>
    <w:rsid w:val="00B53267"/>
    <w:rsid w:val="00B53279"/>
    <w:rsid w:val="00B534F6"/>
    <w:rsid w:val="00B53578"/>
    <w:rsid w:val="00B535D9"/>
    <w:rsid w:val="00B536F3"/>
    <w:rsid w:val="00B536F5"/>
    <w:rsid w:val="00B53CFF"/>
    <w:rsid w:val="00B53D6B"/>
    <w:rsid w:val="00B53DBF"/>
    <w:rsid w:val="00B53DF1"/>
    <w:rsid w:val="00B54268"/>
    <w:rsid w:val="00B5471A"/>
    <w:rsid w:val="00B54954"/>
    <w:rsid w:val="00B54DE3"/>
    <w:rsid w:val="00B55049"/>
    <w:rsid w:val="00B553A7"/>
    <w:rsid w:val="00B55C54"/>
    <w:rsid w:val="00B55F8E"/>
    <w:rsid w:val="00B560FB"/>
    <w:rsid w:val="00B56138"/>
    <w:rsid w:val="00B565EE"/>
    <w:rsid w:val="00B567E3"/>
    <w:rsid w:val="00B56A45"/>
    <w:rsid w:val="00B56D4C"/>
    <w:rsid w:val="00B56FE5"/>
    <w:rsid w:val="00B576B4"/>
    <w:rsid w:val="00B57B14"/>
    <w:rsid w:val="00B57C20"/>
    <w:rsid w:val="00B57C8E"/>
    <w:rsid w:val="00B600C2"/>
    <w:rsid w:val="00B6022D"/>
    <w:rsid w:val="00B60473"/>
    <w:rsid w:val="00B60507"/>
    <w:rsid w:val="00B60D52"/>
    <w:rsid w:val="00B6108D"/>
    <w:rsid w:val="00B610C7"/>
    <w:rsid w:val="00B61261"/>
    <w:rsid w:val="00B6144D"/>
    <w:rsid w:val="00B61A5A"/>
    <w:rsid w:val="00B61C7E"/>
    <w:rsid w:val="00B61D27"/>
    <w:rsid w:val="00B61F6F"/>
    <w:rsid w:val="00B62161"/>
    <w:rsid w:val="00B6229B"/>
    <w:rsid w:val="00B6298A"/>
    <w:rsid w:val="00B62B5E"/>
    <w:rsid w:val="00B62C73"/>
    <w:rsid w:val="00B62F94"/>
    <w:rsid w:val="00B630D6"/>
    <w:rsid w:val="00B6337F"/>
    <w:rsid w:val="00B6360A"/>
    <w:rsid w:val="00B63729"/>
    <w:rsid w:val="00B63934"/>
    <w:rsid w:val="00B642A1"/>
    <w:rsid w:val="00B644DF"/>
    <w:rsid w:val="00B6450F"/>
    <w:rsid w:val="00B64CEC"/>
    <w:rsid w:val="00B64CF0"/>
    <w:rsid w:val="00B64F17"/>
    <w:rsid w:val="00B64F9D"/>
    <w:rsid w:val="00B6526A"/>
    <w:rsid w:val="00B652D1"/>
    <w:rsid w:val="00B65840"/>
    <w:rsid w:val="00B65AC5"/>
    <w:rsid w:val="00B65EEC"/>
    <w:rsid w:val="00B66188"/>
    <w:rsid w:val="00B66321"/>
    <w:rsid w:val="00B66355"/>
    <w:rsid w:val="00B665F5"/>
    <w:rsid w:val="00B66766"/>
    <w:rsid w:val="00B66EC0"/>
    <w:rsid w:val="00B6755F"/>
    <w:rsid w:val="00B67765"/>
    <w:rsid w:val="00B678F5"/>
    <w:rsid w:val="00B67E00"/>
    <w:rsid w:val="00B67FB9"/>
    <w:rsid w:val="00B708C4"/>
    <w:rsid w:val="00B71190"/>
    <w:rsid w:val="00B712A1"/>
    <w:rsid w:val="00B712B0"/>
    <w:rsid w:val="00B714A2"/>
    <w:rsid w:val="00B71894"/>
    <w:rsid w:val="00B71B3D"/>
    <w:rsid w:val="00B71C51"/>
    <w:rsid w:val="00B71C63"/>
    <w:rsid w:val="00B72124"/>
    <w:rsid w:val="00B72140"/>
    <w:rsid w:val="00B7259A"/>
    <w:rsid w:val="00B7272A"/>
    <w:rsid w:val="00B73012"/>
    <w:rsid w:val="00B7308F"/>
    <w:rsid w:val="00B7361E"/>
    <w:rsid w:val="00B73E51"/>
    <w:rsid w:val="00B74387"/>
    <w:rsid w:val="00B7441F"/>
    <w:rsid w:val="00B745E0"/>
    <w:rsid w:val="00B74858"/>
    <w:rsid w:val="00B74A36"/>
    <w:rsid w:val="00B74D7F"/>
    <w:rsid w:val="00B750EB"/>
    <w:rsid w:val="00B751D8"/>
    <w:rsid w:val="00B7549A"/>
    <w:rsid w:val="00B754E4"/>
    <w:rsid w:val="00B755FD"/>
    <w:rsid w:val="00B75703"/>
    <w:rsid w:val="00B7596F"/>
    <w:rsid w:val="00B75E4C"/>
    <w:rsid w:val="00B75F79"/>
    <w:rsid w:val="00B761D2"/>
    <w:rsid w:val="00B7646C"/>
    <w:rsid w:val="00B7652C"/>
    <w:rsid w:val="00B7658D"/>
    <w:rsid w:val="00B76720"/>
    <w:rsid w:val="00B767AD"/>
    <w:rsid w:val="00B76A03"/>
    <w:rsid w:val="00B76F26"/>
    <w:rsid w:val="00B77020"/>
    <w:rsid w:val="00B7710D"/>
    <w:rsid w:val="00B77166"/>
    <w:rsid w:val="00B77318"/>
    <w:rsid w:val="00B774BD"/>
    <w:rsid w:val="00B774EB"/>
    <w:rsid w:val="00B778AA"/>
    <w:rsid w:val="00B7790C"/>
    <w:rsid w:val="00B77D4A"/>
    <w:rsid w:val="00B8064F"/>
    <w:rsid w:val="00B806A3"/>
    <w:rsid w:val="00B80C53"/>
    <w:rsid w:val="00B80DBF"/>
    <w:rsid w:val="00B81065"/>
    <w:rsid w:val="00B8109E"/>
    <w:rsid w:val="00B811B3"/>
    <w:rsid w:val="00B8127A"/>
    <w:rsid w:val="00B81794"/>
    <w:rsid w:val="00B81B5C"/>
    <w:rsid w:val="00B81BBE"/>
    <w:rsid w:val="00B82112"/>
    <w:rsid w:val="00B82407"/>
    <w:rsid w:val="00B827A2"/>
    <w:rsid w:val="00B829D4"/>
    <w:rsid w:val="00B82C92"/>
    <w:rsid w:val="00B82E20"/>
    <w:rsid w:val="00B82EE7"/>
    <w:rsid w:val="00B82EFA"/>
    <w:rsid w:val="00B82F31"/>
    <w:rsid w:val="00B82FD6"/>
    <w:rsid w:val="00B833F7"/>
    <w:rsid w:val="00B8360C"/>
    <w:rsid w:val="00B83E7E"/>
    <w:rsid w:val="00B842D6"/>
    <w:rsid w:val="00B8441C"/>
    <w:rsid w:val="00B84464"/>
    <w:rsid w:val="00B84597"/>
    <w:rsid w:val="00B84F37"/>
    <w:rsid w:val="00B84F9E"/>
    <w:rsid w:val="00B852B5"/>
    <w:rsid w:val="00B854F9"/>
    <w:rsid w:val="00B859F1"/>
    <w:rsid w:val="00B85A51"/>
    <w:rsid w:val="00B85DCA"/>
    <w:rsid w:val="00B85F22"/>
    <w:rsid w:val="00B86269"/>
    <w:rsid w:val="00B864F8"/>
    <w:rsid w:val="00B86520"/>
    <w:rsid w:val="00B865F6"/>
    <w:rsid w:val="00B866B1"/>
    <w:rsid w:val="00B86A01"/>
    <w:rsid w:val="00B86A13"/>
    <w:rsid w:val="00B86A7C"/>
    <w:rsid w:val="00B8701B"/>
    <w:rsid w:val="00B872BE"/>
    <w:rsid w:val="00B877E2"/>
    <w:rsid w:val="00B87974"/>
    <w:rsid w:val="00B87A00"/>
    <w:rsid w:val="00B87DA0"/>
    <w:rsid w:val="00B87E77"/>
    <w:rsid w:val="00B90153"/>
    <w:rsid w:val="00B90588"/>
    <w:rsid w:val="00B9067F"/>
    <w:rsid w:val="00B90720"/>
    <w:rsid w:val="00B90855"/>
    <w:rsid w:val="00B90898"/>
    <w:rsid w:val="00B90922"/>
    <w:rsid w:val="00B909B0"/>
    <w:rsid w:val="00B90A8D"/>
    <w:rsid w:val="00B90B7A"/>
    <w:rsid w:val="00B90CAB"/>
    <w:rsid w:val="00B90CF8"/>
    <w:rsid w:val="00B91123"/>
    <w:rsid w:val="00B91336"/>
    <w:rsid w:val="00B916B2"/>
    <w:rsid w:val="00B91937"/>
    <w:rsid w:val="00B91A5D"/>
    <w:rsid w:val="00B91A9D"/>
    <w:rsid w:val="00B91FD6"/>
    <w:rsid w:val="00B922D6"/>
    <w:rsid w:val="00B92452"/>
    <w:rsid w:val="00B92578"/>
    <w:rsid w:val="00B92633"/>
    <w:rsid w:val="00B92664"/>
    <w:rsid w:val="00B929C0"/>
    <w:rsid w:val="00B92A97"/>
    <w:rsid w:val="00B92B00"/>
    <w:rsid w:val="00B92BD1"/>
    <w:rsid w:val="00B92D1F"/>
    <w:rsid w:val="00B934CD"/>
    <w:rsid w:val="00B935A4"/>
    <w:rsid w:val="00B93669"/>
    <w:rsid w:val="00B9377C"/>
    <w:rsid w:val="00B93B9A"/>
    <w:rsid w:val="00B93C11"/>
    <w:rsid w:val="00B93D6F"/>
    <w:rsid w:val="00B93D7D"/>
    <w:rsid w:val="00B93E60"/>
    <w:rsid w:val="00B94097"/>
    <w:rsid w:val="00B946A7"/>
    <w:rsid w:val="00B94700"/>
    <w:rsid w:val="00B94B25"/>
    <w:rsid w:val="00B94C6C"/>
    <w:rsid w:val="00B94D0A"/>
    <w:rsid w:val="00B94DD0"/>
    <w:rsid w:val="00B94E4B"/>
    <w:rsid w:val="00B950EB"/>
    <w:rsid w:val="00B95415"/>
    <w:rsid w:val="00B9579A"/>
    <w:rsid w:val="00B95985"/>
    <w:rsid w:val="00B95A2E"/>
    <w:rsid w:val="00B95CDE"/>
    <w:rsid w:val="00B96325"/>
    <w:rsid w:val="00B96432"/>
    <w:rsid w:val="00B9671B"/>
    <w:rsid w:val="00B96992"/>
    <w:rsid w:val="00B96BED"/>
    <w:rsid w:val="00B9746E"/>
    <w:rsid w:val="00B974E4"/>
    <w:rsid w:val="00B979B9"/>
    <w:rsid w:val="00BA0208"/>
    <w:rsid w:val="00BA0453"/>
    <w:rsid w:val="00BA0540"/>
    <w:rsid w:val="00BA0797"/>
    <w:rsid w:val="00BA0B91"/>
    <w:rsid w:val="00BA1231"/>
    <w:rsid w:val="00BA1373"/>
    <w:rsid w:val="00BA1861"/>
    <w:rsid w:val="00BA18D2"/>
    <w:rsid w:val="00BA1C49"/>
    <w:rsid w:val="00BA1DA9"/>
    <w:rsid w:val="00BA1EE3"/>
    <w:rsid w:val="00BA2104"/>
    <w:rsid w:val="00BA216E"/>
    <w:rsid w:val="00BA272A"/>
    <w:rsid w:val="00BA2C3E"/>
    <w:rsid w:val="00BA2C5F"/>
    <w:rsid w:val="00BA2DFD"/>
    <w:rsid w:val="00BA3436"/>
    <w:rsid w:val="00BA34C9"/>
    <w:rsid w:val="00BA378D"/>
    <w:rsid w:val="00BA3B16"/>
    <w:rsid w:val="00BA3BF4"/>
    <w:rsid w:val="00BA3DD9"/>
    <w:rsid w:val="00BA3F15"/>
    <w:rsid w:val="00BA40F3"/>
    <w:rsid w:val="00BA4110"/>
    <w:rsid w:val="00BA4594"/>
    <w:rsid w:val="00BA489D"/>
    <w:rsid w:val="00BA4D29"/>
    <w:rsid w:val="00BA4D7D"/>
    <w:rsid w:val="00BA4F98"/>
    <w:rsid w:val="00BA559C"/>
    <w:rsid w:val="00BA5884"/>
    <w:rsid w:val="00BA5B45"/>
    <w:rsid w:val="00BA5D55"/>
    <w:rsid w:val="00BA614A"/>
    <w:rsid w:val="00BA61D2"/>
    <w:rsid w:val="00BA6295"/>
    <w:rsid w:val="00BA648E"/>
    <w:rsid w:val="00BA687D"/>
    <w:rsid w:val="00BA68AC"/>
    <w:rsid w:val="00BA69EB"/>
    <w:rsid w:val="00BA6A95"/>
    <w:rsid w:val="00BA6BAD"/>
    <w:rsid w:val="00BA6C50"/>
    <w:rsid w:val="00BA6D5C"/>
    <w:rsid w:val="00BA7061"/>
    <w:rsid w:val="00BA7595"/>
    <w:rsid w:val="00BA7736"/>
    <w:rsid w:val="00BA7B61"/>
    <w:rsid w:val="00BA7C81"/>
    <w:rsid w:val="00BA7F6A"/>
    <w:rsid w:val="00BB0190"/>
    <w:rsid w:val="00BB028B"/>
    <w:rsid w:val="00BB03B5"/>
    <w:rsid w:val="00BB073C"/>
    <w:rsid w:val="00BB0814"/>
    <w:rsid w:val="00BB09C2"/>
    <w:rsid w:val="00BB0E3E"/>
    <w:rsid w:val="00BB1770"/>
    <w:rsid w:val="00BB1BD0"/>
    <w:rsid w:val="00BB1C4D"/>
    <w:rsid w:val="00BB1E35"/>
    <w:rsid w:val="00BB24E4"/>
    <w:rsid w:val="00BB27D6"/>
    <w:rsid w:val="00BB2FD7"/>
    <w:rsid w:val="00BB33C0"/>
    <w:rsid w:val="00BB3C17"/>
    <w:rsid w:val="00BB3CF1"/>
    <w:rsid w:val="00BB4069"/>
    <w:rsid w:val="00BB46FD"/>
    <w:rsid w:val="00BB4870"/>
    <w:rsid w:val="00BB48AC"/>
    <w:rsid w:val="00BB496C"/>
    <w:rsid w:val="00BB4A68"/>
    <w:rsid w:val="00BB4D4E"/>
    <w:rsid w:val="00BB4D50"/>
    <w:rsid w:val="00BB4FBC"/>
    <w:rsid w:val="00BB5050"/>
    <w:rsid w:val="00BB536B"/>
    <w:rsid w:val="00BB5B89"/>
    <w:rsid w:val="00BB5E43"/>
    <w:rsid w:val="00BB6244"/>
    <w:rsid w:val="00BB63B8"/>
    <w:rsid w:val="00BB66E9"/>
    <w:rsid w:val="00BB6883"/>
    <w:rsid w:val="00BB68F6"/>
    <w:rsid w:val="00BB697E"/>
    <w:rsid w:val="00BB69E7"/>
    <w:rsid w:val="00BB6A04"/>
    <w:rsid w:val="00BB6BE8"/>
    <w:rsid w:val="00BB6E3B"/>
    <w:rsid w:val="00BB6F16"/>
    <w:rsid w:val="00BB6F1B"/>
    <w:rsid w:val="00BB70D2"/>
    <w:rsid w:val="00BB73BD"/>
    <w:rsid w:val="00BB787D"/>
    <w:rsid w:val="00BB7A39"/>
    <w:rsid w:val="00BB7E7A"/>
    <w:rsid w:val="00BB7F63"/>
    <w:rsid w:val="00BC098C"/>
    <w:rsid w:val="00BC0AD7"/>
    <w:rsid w:val="00BC0C0D"/>
    <w:rsid w:val="00BC0C83"/>
    <w:rsid w:val="00BC0EB0"/>
    <w:rsid w:val="00BC1136"/>
    <w:rsid w:val="00BC1209"/>
    <w:rsid w:val="00BC1382"/>
    <w:rsid w:val="00BC13D7"/>
    <w:rsid w:val="00BC1789"/>
    <w:rsid w:val="00BC17BD"/>
    <w:rsid w:val="00BC1870"/>
    <w:rsid w:val="00BC1C10"/>
    <w:rsid w:val="00BC1CB8"/>
    <w:rsid w:val="00BC2507"/>
    <w:rsid w:val="00BC279E"/>
    <w:rsid w:val="00BC2D01"/>
    <w:rsid w:val="00BC2E2D"/>
    <w:rsid w:val="00BC3745"/>
    <w:rsid w:val="00BC379F"/>
    <w:rsid w:val="00BC3A3D"/>
    <w:rsid w:val="00BC4194"/>
    <w:rsid w:val="00BC4326"/>
    <w:rsid w:val="00BC4654"/>
    <w:rsid w:val="00BC4852"/>
    <w:rsid w:val="00BC48FA"/>
    <w:rsid w:val="00BC496F"/>
    <w:rsid w:val="00BC4C95"/>
    <w:rsid w:val="00BC5563"/>
    <w:rsid w:val="00BC55C8"/>
    <w:rsid w:val="00BC5622"/>
    <w:rsid w:val="00BC562A"/>
    <w:rsid w:val="00BC56BA"/>
    <w:rsid w:val="00BC5B9A"/>
    <w:rsid w:val="00BC5BCC"/>
    <w:rsid w:val="00BC5CF6"/>
    <w:rsid w:val="00BC5D20"/>
    <w:rsid w:val="00BC5F72"/>
    <w:rsid w:val="00BC6585"/>
    <w:rsid w:val="00BC65D0"/>
    <w:rsid w:val="00BC6A70"/>
    <w:rsid w:val="00BC6E82"/>
    <w:rsid w:val="00BC7105"/>
    <w:rsid w:val="00BC76A1"/>
    <w:rsid w:val="00BC7806"/>
    <w:rsid w:val="00BC7A5E"/>
    <w:rsid w:val="00BC7C48"/>
    <w:rsid w:val="00BC7DF2"/>
    <w:rsid w:val="00BC7EA8"/>
    <w:rsid w:val="00BD00F7"/>
    <w:rsid w:val="00BD01C5"/>
    <w:rsid w:val="00BD06A5"/>
    <w:rsid w:val="00BD0742"/>
    <w:rsid w:val="00BD0940"/>
    <w:rsid w:val="00BD0AED"/>
    <w:rsid w:val="00BD0B85"/>
    <w:rsid w:val="00BD0C8D"/>
    <w:rsid w:val="00BD0C92"/>
    <w:rsid w:val="00BD10E4"/>
    <w:rsid w:val="00BD113A"/>
    <w:rsid w:val="00BD154F"/>
    <w:rsid w:val="00BD17AE"/>
    <w:rsid w:val="00BD1866"/>
    <w:rsid w:val="00BD187F"/>
    <w:rsid w:val="00BD1BF4"/>
    <w:rsid w:val="00BD1D36"/>
    <w:rsid w:val="00BD1E9B"/>
    <w:rsid w:val="00BD2001"/>
    <w:rsid w:val="00BD20CB"/>
    <w:rsid w:val="00BD262B"/>
    <w:rsid w:val="00BD2843"/>
    <w:rsid w:val="00BD2C55"/>
    <w:rsid w:val="00BD2F79"/>
    <w:rsid w:val="00BD32EB"/>
    <w:rsid w:val="00BD33E3"/>
    <w:rsid w:val="00BD35FC"/>
    <w:rsid w:val="00BD393D"/>
    <w:rsid w:val="00BD3A47"/>
    <w:rsid w:val="00BD4727"/>
    <w:rsid w:val="00BD476B"/>
    <w:rsid w:val="00BD4B57"/>
    <w:rsid w:val="00BD4C36"/>
    <w:rsid w:val="00BD4F7B"/>
    <w:rsid w:val="00BD5377"/>
    <w:rsid w:val="00BD54ED"/>
    <w:rsid w:val="00BD56C1"/>
    <w:rsid w:val="00BD5737"/>
    <w:rsid w:val="00BD582B"/>
    <w:rsid w:val="00BD5AF5"/>
    <w:rsid w:val="00BD5C2D"/>
    <w:rsid w:val="00BD5DB3"/>
    <w:rsid w:val="00BD5E07"/>
    <w:rsid w:val="00BD642E"/>
    <w:rsid w:val="00BD6508"/>
    <w:rsid w:val="00BD69E9"/>
    <w:rsid w:val="00BD744D"/>
    <w:rsid w:val="00BD7494"/>
    <w:rsid w:val="00BD75A5"/>
    <w:rsid w:val="00BD7843"/>
    <w:rsid w:val="00BD7886"/>
    <w:rsid w:val="00BE0621"/>
    <w:rsid w:val="00BE0739"/>
    <w:rsid w:val="00BE0C89"/>
    <w:rsid w:val="00BE0E1F"/>
    <w:rsid w:val="00BE175F"/>
    <w:rsid w:val="00BE1A89"/>
    <w:rsid w:val="00BE2082"/>
    <w:rsid w:val="00BE22CC"/>
    <w:rsid w:val="00BE22E0"/>
    <w:rsid w:val="00BE2C18"/>
    <w:rsid w:val="00BE2C73"/>
    <w:rsid w:val="00BE2EEF"/>
    <w:rsid w:val="00BE3279"/>
    <w:rsid w:val="00BE3352"/>
    <w:rsid w:val="00BE3383"/>
    <w:rsid w:val="00BE35B7"/>
    <w:rsid w:val="00BE365F"/>
    <w:rsid w:val="00BE3AAB"/>
    <w:rsid w:val="00BE3DC9"/>
    <w:rsid w:val="00BE3F08"/>
    <w:rsid w:val="00BE41B4"/>
    <w:rsid w:val="00BE41C2"/>
    <w:rsid w:val="00BE4897"/>
    <w:rsid w:val="00BE4B1B"/>
    <w:rsid w:val="00BE4DB0"/>
    <w:rsid w:val="00BE4E54"/>
    <w:rsid w:val="00BE52A5"/>
    <w:rsid w:val="00BE5401"/>
    <w:rsid w:val="00BE5921"/>
    <w:rsid w:val="00BE5E21"/>
    <w:rsid w:val="00BE5FC4"/>
    <w:rsid w:val="00BE60CA"/>
    <w:rsid w:val="00BE63BD"/>
    <w:rsid w:val="00BE6559"/>
    <w:rsid w:val="00BE657F"/>
    <w:rsid w:val="00BE6B40"/>
    <w:rsid w:val="00BE70BC"/>
    <w:rsid w:val="00BE7143"/>
    <w:rsid w:val="00BE7231"/>
    <w:rsid w:val="00BE7377"/>
    <w:rsid w:val="00BE77A7"/>
    <w:rsid w:val="00BE7F23"/>
    <w:rsid w:val="00BE7FE3"/>
    <w:rsid w:val="00BF00E4"/>
    <w:rsid w:val="00BF0202"/>
    <w:rsid w:val="00BF02D3"/>
    <w:rsid w:val="00BF086D"/>
    <w:rsid w:val="00BF0A47"/>
    <w:rsid w:val="00BF0C1A"/>
    <w:rsid w:val="00BF0C8F"/>
    <w:rsid w:val="00BF117A"/>
    <w:rsid w:val="00BF122D"/>
    <w:rsid w:val="00BF16F9"/>
    <w:rsid w:val="00BF188F"/>
    <w:rsid w:val="00BF19A9"/>
    <w:rsid w:val="00BF1C92"/>
    <w:rsid w:val="00BF1E5C"/>
    <w:rsid w:val="00BF1E8F"/>
    <w:rsid w:val="00BF21BA"/>
    <w:rsid w:val="00BF2464"/>
    <w:rsid w:val="00BF2870"/>
    <w:rsid w:val="00BF2B9A"/>
    <w:rsid w:val="00BF2C98"/>
    <w:rsid w:val="00BF2D86"/>
    <w:rsid w:val="00BF3133"/>
    <w:rsid w:val="00BF31AA"/>
    <w:rsid w:val="00BF33E9"/>
    <w:rsid w:val="00BF3844"/>
    <w:rsid w:val="00BF398F"/>
    <w:rsid w:val="00BF3A02"/>
    <w:rsid w:val="00BF3C08"/>
    <w:rsid w:val="00BF3EF6"/>
    <w:rsid w:val="00BF40A8"/>
    <w:rsid w:val="00BF41B5"/>
    <w:rsid w:val="00BF4233"/>
    <w:rsid w:val="00BF43DB"/>
    <w:rsid w:val="00BF44EC"/>
    <w:rsid w:val="00BF490B"/>
    <w:rsid w:val="00BF493F"/>
    <w:rsid w:val="00BF49E1"/>
    <w:rsid w:val="00BF4DDC"/>
    <w:rsid w:val="00BF5103"/>
    <w:rsid w:val="00BF520C"/>
    <w:rsid w:val="00BF54F4"/>
    <w:rsid w:val="00BF5AB5"/>
    <w:rsid w:val="00BF5B01"/>
    <w:rsid w:val="00BF612B"/>
    <w:rsid w:val="00BF614E"/>
    <w:rsid w:val="00BF639A"/>
    <w:rsid w:val="00BF6596"/>
    <w:rsid w:val="00BF6833"/>
    <w:rsid w:val="00BF69EA"/>
    <w:rsid w:val="00BF6D33"/>
    <w:rsid w:val="00BF744E"/>
    <w:rsid w:val="00BF7C76"/>
    <w:rsid w:val="00C0018C"/>
    <w:rsid w:val="00C00665"/>
    <w:rsid w:val="00C0095E"/>
    <w:rsid w:val="00C00C6D"/>
    <w:rsid w:val="00C00D72"/>
    <w:rsid w:val="00C00E40"/>
    <w:rsid w:val="00C00F79"/>
    <w:rsid w:val="00C00FDC"/>
    <w:rsid w:val="00C01478"/>
    <w:rsid w:val="00C019DB"/>
    <w:rsid w:val="00C019F5"/>
    <w:rsid w:val="00C01B14"/>
    <w:rsid w:val="00C021AE"/>
    <w:rsid w:val="00C027CB"/>
    <w:rsid w:val="00C02C0A"/>
    <w:rsid w:val="00C02E0B"/>
    <w:rsid w:val="00C02F67"/>
    <w:rsid w:val="00C036B6"/>
    <w:rsid w:val="00C03723"/>
    <w:rsid w:val="00C03782"/>
    <w:rsid w:val="00C03938"/>
    <w:rsid w:val="00C03C06"/>
    <w:rsid w:val="00C03C5D"/>
    <w:rsid w:val="00C03FB0"/>
    <w:rsid w:val="00C04709"/>
    <w:rsid w:val="00C0474A"/>
    <w:rsid w:val="00C04A50"/>
    <w:rsid w:val="00C04A67"/>
    <w:rsid w:val="00C04AE0"/>
    <w:rsid w:val="00C04B1E"/>
    <w:rsid w:val="00C0508A"/>
    <w:rsid w:val="00C051DE"/>
    <w:rsid w:val="00C05289"/>
    <w:rsid w:val="00C0583F"/>
    <w:rsid w:val="00C05AB9"/>
    <w:rsid w:val="00C05BD2"/>
    <w:rsid w:val="00C060C9"/>
    <w:rsid w:val="00C061E5"/>
    <w:rsid w:val="00C06681"/>
    <w:rsid w:val="00C067B5"/>
    <w:rsid w:val="00C06A22"/>
    <w:rsid w:val="00C07103"/>
    <w:rsid w:val="00C07182"/>
    <w:rsid w:val="00C07270"/>
    <w:rsid w:val="00C076D4"/>
    <w:rsid w:val="00C077FB"/>
    <w:rsid w:val="00C078E5"/>
    <w:rsid w:val="00C079C7"/>
    <w:rsid w:val="00C079D2"/>
    <w:rsid w:val="00C07B9F"/>
    <w:rsid w:val="00C07CDD"/>
    <w:rsid w:val="00C07F60"/>
    <w:rsid w:val="00C07FC4"/>
    <w:rsid w:val="00C1019C"/>
    <w:rsid w:val="00C10560"/>
    <w:rsid w:val="00C105A3"/>
    <w:rsid w:val="00C109A1"/>
    <w:rsid w:val="00C109BB"/>
    <w:rsid w:val="00C10BE1"/>
    <w:rsid w:val="00C10E0D"/>
    <w:rsid w:val="00C118BD"/>
    <w:rsid w:val="00C11D7B"/>
    <w:rsid w:val="00C12197"/>
    <w:rsid w:val="00C121C2"/>
    <w:rsid w:val="00C125F4"/>
    <w:rsid w:val="00C12625"/>
    <w:rsid w:val="00C12795"/>
    <w:rsid w:val="00C128AF"/>
    <w:rsid w:val="00C12A67"/>
    <w:rsid w:val="00C12C8C"/>
    <w:rsid w:val="00C12EB8"/>
    <w:rsid w:val="00C1322E"/>
    <w:rsid w:val="00C134CF"/>
    <w:rsid w:val="00C13975"/>
    <w:rsid w:val="00C13AF7"/>
    <w:rsid w:val="00C13B35"/>
    <w:rsid w:val="00C13CF8"/>
    <w:rsid w:val="00C13EC9"/>
    <w:rsid w:val="00C141E1"/>
    <w:rsid w:val="00C141EB"/>
    <w:rsid w:val="00C14206"/>
    <w:rsid w:val="00C143A9"/>
    <w:rsid w:val="00C147A5"/>
    <w:rsid w:val="00C14AAF"/>
    <w:rsid w:val="00C14BAC"/>
    <w:rsid w:val="00C15058"/>
    <w:rsid w:val="00C15607"/>
    <w:rsid w:val="00C156AF"/>
    <w:rsid w:val="00C1577E"/>
    <w:rsid w:val="00C15A38"/>
    <w:rsid w:val="00C15D84"/>
    <w:rsid w:val="00C15DFF"/>
    <w:rsid w:val="00C15FAE"/>
    <w:rsid w:val="00C16215"/>
    <w:rsid w:val="00C166C5"/>
    <w:rsid w:val="00C17240"/>
    <w:rsid w:val="00C1726B"/>
    <w:rsid w:val="00C17401"/>
    <w:rsid w:val="00C175A7"/>
    <w:rsid w:val="00C175EC"/>
    <w:rsid w:val="00C17A94"/>
    <w:rsid w:val="00C17AC7"/>
    <w:rsid w:val="00C17C0F"/>
    <w:rsid w:val="00C17D26"/>
    <w:rsid w:val="00C20069"/>
    <w:rsid w:val="00C205BF"/>
    <w:rsid w:val="00C205E5"/>
    <w:rsid w:val="00C20ADC"/>
    <w:rsid w:val="00C20D53"/>
    <w:rsid w:val="00C20F16"/>
    <w:rsid w:val="00C20FB3"/>
    <w:rsid w:val="00C2106D"/>
    <w:rsid w:val="00C21180"/>
    <w:rsid w:val="00C213ED"/>
    <w:rsid w:val="00C215B0"/>
    <w:rsid w:val="00C2185A"/>
    <w:rsid w:val="00C21F99"/>
    <w:rsid w:val="00C220C2"/>
    <w:rsid w:val="00C221C5"/>
    <w:rsid w:val="00C22258"/>
    <w:rsid w:val="00C2247C"/>
    <w:rsid w:val="00C226F3"/>
    <w:rsid w:val="00C22A42"/>
    <w:rsid w:val="00C22A93"/>
    <w:rsid w:val="00C22BF5"/>
    <w:rsid w:val="00C2322D"/>
    <w:rsid w:val="00C23261"/>
    <w:rsid w:val="00C232EB"/>
    <w:rsid w:val="00C23359"/>
    <w:rsid w:val="00C23760"/>
    <w:rsid w:val="00C23BD0"/>
    <w:rsid w:val="00C23E40"/>
    <w:rsid w:val="00C23E93"/>
    <w:rsid w:val="00C2446C"/>
    <w:rsid w:val="00C248C1"/>
    <w:rsid w:val="00C24ABB"/>
    <w:rsid w:val="00C24D1C"/>
    <w:rsid w:val="00C24DDB"/>
    <w:rsid w:val="00C2596B"/>
    <w:rsid w:val="00C25B13"/>
    <w:rsid w:val="00C25E09"/>
    <w:rsid w:val="00C25E43"/>
    <w:rsid w:val="00C25E53"/>
    <w:rsid w:val="00C25F5B"/>
    <w:rsid w:val="00C260C6"/>
    <w:rsid w:val="00C26101"/>
    <w:rsid w:val="00C26791"/>
    <w:rsid w:val="00C26C8C"/>
    <w:rsid w:val="00C26F53"/>
    <w:rsid w:val="00C27295"/>
    <w:rsid w:val="00C2731E"/>
    <w:rsid w:val="00C27322"/>
    <w:rsid w:val="00C274D3"/>
    <w:rsid w:val="00C27662"/>
    <w:rsid w:val="00C27668"/>
    <w:rsid w:val="00C2771F"/>
    <w:rsid w:val="00C278D5"/>
    <w:rsid w:val="00C27984"/>
    <w:rsid w:val="00C27F21"/>
    <w:rsid w:val="00C30201"/>
    <w:rsid w:val="00C30260"/>
    <w:rsid w:val="00C30323"/>
    <w:rsid w:val="00C30337"/>
    <w:rsid w:val="00C3062D"/>
    <w:rsid w:val="00C306C4"/>
    <w:rsid w:val="00C30759"/>
    <w:rsid w:val="00C30D7A"/>
    <w:rsid w:val="00C30E21"/>
    <w:rsid w:val="00C30FE5"/>
    <w:rsid w:val="00C31031"/>
    <w:rsid w:val="00C317C0"/>
    <w:rsid w:val="00C31EF4"/>
    <w:rsid w:val="00C3226D"/>
    <w:rsid w:val="00C32323"/>
    <w:rsid w:val="00C3241C"/>
    <w:rsid w:val="00C329B2"/>
    <w:rsid w:val="00C3318C"/>
    <w:rsid w:val="00C332D0"/>
    <w:rsid w:val="00C333AC"/>
    <w:rsid w:val="00C33865"/>
    <w:rsid w:val="00C338DA"/>
    <w:rsid w:val="00C33BCC"/>
    <w:rsid w:val="00C34175"/>
    <w:rsid w:val="00C3463A"/>
    <w:rsid w:val="00C346C4"/>
    <w:rsid w:val="00C347EC"/>
    <w:rsid w:val="00C34824"/>
    <w:rsid w:val="00C349DA"/>
    <w:rsid w:val="00C34FD6"/>
    <w:rsid w:val="00C35401"/>
    <w:rsid w:val="00C357D0"/>
    <w:rsid w:val="00C35BCD"/>
    <w:rsid w:val="00C35BF3"/>
    <w:rsid w:val="00C35E39"/>
    <w:rsid w:val="00C3620A"/>
    <w:rsid w:val="00C3624F"/>
    <w:rsid w:val="00C364F7"/>
    <w:rsid w:val="00C36544"/>
    <w:rsid w:val="00C36688"/>
    <w:rsid w:val="00C366DC"/>
    <w:rsid w:val="00C37436"/>
    <w:rsid w:val="00C37693"/>
    <w:rsid w:val="00C3796D"/>
    <w:rsid w:val="00C37D88"/>
    <w:rsid w:val="00C37F8B"/>
    <w:rsid w:val="00C40789"/>
    <w:rsid w:val="00C40B8A"/>
    <w:rsid w:val="00C41041"/>
    <w:rsid w:val="00C413A5"/>
    <w:rsid w:val="00C414C7"/>
    <w:rsid w:val="00C418D3"/>
    <w:rsid w:val="00C41C18"/>
    <w:rsid w:val="00C42075"/>
    <w:rsid w:val="00C427A3"/>
    <w:rsid w:val="00C4281D"/>
    <w:rsid w:val="00C4287D"/>
    <w:rsid w:val="00C429B0"/>
    <w:rsid w:val="00C42C42"/>
    <w:rsid w:val="00C42FFC"/>
    <w:rsid w:val="00C4302C"/>
    <w:rsid w:val="00C431E3"/>
    <w:rsid w:val="00C432F5"/>
    <w:rsid w:val="00C43598"/>
    <w:rsid w:val="00C438C1"/>
    <w:rsid w:val="00C439E3"/>
    <w:rsid w:val="00C43A2F"/>
    <w:rsid w:val="00C43BCE"/>
    <w:rsid w:val="00C43F83"/>
    <w:rsid w:val="00C4407B"/>
    <w:rsid w:val="00C44109"/>
    <w:rsid w:val="00C441E2"/>
    <w:rsid w:val="00C4445E"/>
    <w:rsid w:val="00C44567"/>
    <w:rsid w:val="00C4488B"/>
    <w:rsid w:val="00C44DC1"/>
    <w:rsid w:val="00C45179"/>
    <w:rsid w:val="00C45BA9"/>
    <w:rsid w:val="00C45D1A"/>
    <w:rsid w:val="00C45FC7"/>
    <w:rsid w:val="00C467C7"/>
    <w:rsid w:val="00C469EC"/>
    <w:rsid w:val="00C46AB4"/>
    <w:rsid w:val="00C46CAE"/>
    <w:rsid w:val="00C47072"/>
    <w:rsid w:val="00C47419"/>
    <w:rsid w:val="00C47D36"/>
    <w:rsid w:val="00C47F29"/>
    <w:rsid w:val="00C47F42"/>
    <w:rsid w:val="00C47FBE"/>
    <w:rsid w:val="00C50329"/>
    <w:rsid w:val="00C5037C"/>
    <w:rsid w:val="00C509CE"/>
    <w:rsid w:val="00C509DB"/>
    <w:rsid w:val="00C50AF4"/>
    <w:rsid w:val="00C51539"/>
    <w:rsid w:val="00C51621"/>
    <w:rsid w:val="00C517EC"/>
    <w:rsid w:val="00C51897"/>
    <w:rsid w:val="00C51AEB"/>
    <w:rsid w:val="00C51BFD"/>
    <w:rsid w:val="00C5202A"/>
    <w:rsid w:val="00C52110"/>
    <w:rsid w:val="00C5234C"/>
    <w:rsid w:val="00C523BB"/>
    <w:rsid w:val="00C526CC"/>
    <w:rsid w:val="00C52702"/>
    <w:rsid w:val="00C529E3"/>
    <w:rsid w:val="00C52CCA"/>
    <w:rsid w:val="00C52D08"/>
    <w:rsid w:val="00C5353B"/>
    <w:rsid w:val="00C536D4"/>
    <w:rsid w:val="00C53951"/>
    <w:rsid w:val="00C53FE2"/>
    <w:rsid w:val="00C541B7"/>
    <w:rsid w:val="00C541D2"/>
    <w:rsid w:val="00C541E3"/>
    <w:rsid w:val="00C542DD"/>
    <w:rsid w:val="00C5477F"/>
    <w:rsid w:val="00C549FE"/>
    <w:rsid w:val="00C54C83"/>
    <w:rsid w:val="00C55058"/>
    <w:rsid w:val="00C55BF9"/>
    <w:rsid w:val="00C55CF3"/>
    <w:rsid w:val="00C55EB3"/>
    <w:rsid w:val="00C56033"/>
    <w:rsid w:val="00C56370"/>
    <w:rsid w:val="00C565CD"/>
    <w:rsid w:val="00C566B6"/>
    <w:rsid w:val="00C567B9"/>
    <w:rsid w:val="00C56AAC"/>
    <w:rsid w:val="00C571F6"/>
    <w:rsid w:val="00C572B6"/>
    <w:rsid w:val="00C5751B"/>
    <w:rsid w:val="00C575EF"/>
    <w:rsid w:val="00C5774F"/>
    <w:rsid w:val="00C578C9"/>
    <w:rsid w:val="00C579EE"/>
    <w:rsid w:val="00C57A01"/>
    <w:rsid w:val="00C60342"/>
    <w:rsid w:val="00C60E82"/>
    <w:rsid w:val="00C6116A"/>
    <w:rsid w:val="00C615C8"/>
    <w:rsid w:val="00C61FA9"/>
    <w:rsid w:val="00C62218"/>
    <w:rsid w:val="00C622B9"/>
    <w:rsid w:val="00C62484"/>
    <w:rsid w:val="00C62625"/>
    <w:rsid w:val="00C62E1A"/>
    <w:rsid w:val="00C62E92"/>
    <w:rsid w:val="00C6396B"/>
    <w:rsid w:val="00C63E04"/>
    <w:rsid w:val="00C63EB8"/>
    <w:rsid w:val="00C63FEE"/>
    <w:rsid w:val="00C6401A"/>
    <w:rsid w:val="00C6425A"/>
    <w:rsid w:val="00C64668"/>
    <w:rsid w:val="00C64915"/>
    <w:rsid w:val="00C64D52"/>
    <w:rsid w:val="00C65088"/>
    <w:rsid w:val="00C650EB"/>
    <w:rsid w:val="00C6513E"/>
    <w:rsid w:val="00C65181"/>
    <w:rsid w:val="00C65196"/>
    <w:rsid w:val="00C6554A"/>
    <w:rsid w:val="00C65556"/>
    <w:rsid w:val="00C655DF"/>
    <w:rsid w:val="00C656A6"/>
    <w:rsid w:val="00C656FA"/>
    <w:rsid w:val="00C65828"/>
    <w:rsid w:val="00C65B21"/>
    <w:rsid w:val="00C65FBC"/>
    <w:rsid w:val="00C662C9"/>
    <w:rsid w:val="00C6668D"/>
    <w:rsid w:val="00C66A89"/>
    <w:rsid w:val="00C66AEB"/>
    <w:rsid w:val="00C66B3D"/>
    <w:rsid w:val="00C66B5E"/>
    <w:rsid w:val="00C66BEC"/>
    <w:rsid w:val="00C66BFB"/>
    <w:rsid w:val="00C66D8B"/>
    <w:rsid w:val="00C67085"/>
    <w:rsid w:val="00C67135"/>
    <w:rsid w:val="00C67146"/>
    <w:rsid w:val="00C67317"/>
    <w:rsid w:val="00C67396"/>
    <w:rsid w:val="00C6784A"/>
    <w:rsid w:val="00C6793E"/>
    <w:rsid w:val="00C67956"/>
    <w:rsid w:val="00C67A10"/>
    <w:rsid w:val="00C67AA7"/>
    <w:rsid w:val="00C67B98"/>
    <w:rsid w:val="00C67E79"/>
    <w:rsid w:val="00C70312"/>
    <w:rsid w:val="00C70368"/>
    <w:rsid w:val="00C703A1"/>
    <w:rsid w:val="00C70477"/>
    <w:rsid w:val="00C7059E"/>
    <w:rsid w:val="00C70701"/>
    <w:rsid w:val="00C70762"/>
    <w:rsid w:val="00C7108C"/>
    <w:rsid w:val="00C71167"/>
    <w:rsid w:val="00C71371"/>
    <w:rsid w:val="00C7145F"/>
    <w:rsid w:val="00C715C9"/>
    <w:rsid w:val="00C71686"/>
    <w:rsid w:val="00C7179B"/>
    <w:rsid w:val="00C71B57"/>
    <w:rsid w:val="00C71F6E"/>
    <w:rsid w:val="00C721B0"/>
    <w:rsid w:val="00C724FD"/>
    <w:rsid w:val="00C727BA"/>
    <w:rsid w:val="00C72B33"/>
    <w:rsid w:val="00C72B37"/>
    <w:rsid w:val="00C732DA"/>
    <w:rsid w:val="00C73543"/>
    <w:rsid w:val="00C73673"/>
    <w:rsid w:val="00C7377E"/>
    <w:rsid w:val="00C73D75"/>
    <w:rsid w:val="00C74559"/>
    <w:rsid w:val="00C74772"/>
    <w:rsid w:val="00C747CA"/>
    <w:rsid w:val="00C74B29"/>
    <w:rsid w:val="00C74B74"/>
    <w:rsid w:val="00C74B90"/>
    <w:rsid w:val="00C74D1D"/>
    <w:rsid w:val="00C7512D"/>
    <w:rsid w:val="00C751E5"/>
    <w:rsid w:val="00C75625"/>
    <w:rsid w:val="00C757C6"/>
    <w:rsid w:val="00C75A09"/>
    <w:rsid w:val="00C75A58"/>
    <w:rsid w:val="00C75A6B"/>
    <w:rsid w:val="00C75B0A"/>
    <w:rsid w:val="00C75B10"/>
    <w:rsid w:val="00C76055"/>
    <w:rsid w:val="00C76109"/>
    <w:rsid w:val="00C763B1"/>
    <w:rsid w:val="00C76A00"/>
    <w:rsid w:val="00C76CDA"/>
    <w:rsid w:val="00C7710D"/>
    <w:rsid w:val="00C7736E"/>
    <w:rsid w:val="00C7741A"/>
    <w:rsid w:val="00C7752A"/>
    <w:rsid w:val="00C77559"/>
    <w:rsid w:val="00C775D9"/>
    <w:rsid w:val="00C77747"/>
    <w:rsid w:val="00C77A82"/>
    <w:rsid w:val="00C77BEE"/>
    <w:rsid w:val="00C77F16"/>
    <w:rsid w:val="00C77FDD"/>
    <w:rsid w:val="00C80049"/>
    <w:rsid w:val="00C80286"/>
    <w:rsid w:val="00C804C4"/>
    <w:rsid w:val="00C80710"/>
    <w:rsid w:val="00C80968"/>
    <w:rsid w:val="00C80C70"/>
    <w:rsid w:val="00C80D2A"/>
    <w:rsid w:val="00C80EB9"/>
    <w:rsid w:val="00C81037"/>
    <w:rsid w:val="00C81099"/>
    <w:rsid w:val="00C81327"/>
    <w:rsid w:val="00C81398"/>
    <w:rsid w:val="00C815CC"/>
    <w:rsid w:val="00C81A7B"/>
    <w:rsid w:val="00C81EBE"/>
    <w:rsid w:val="00C8203D"/>
    <w:rsid w:val="00C8240C"/>
    <w:rsid w:val="00C82416"/>
    <w:rsid w:val="00C82448"/>
    <w:rsid w:val="00C825F0"/>
    <w:rsid w:val="00C82D0D"/>
    <w:rsid w:val="00C82F67"/>
    <w:rsid w:val="00C833B1"/>
    <w:rsid w:val="00C83527"/>
    <w:rsid w:val="00C8390D"/>
    <w:rsid w:val="00C83B2B"/>
    <w:rsid w:val="00C83BBE"/>
    <w:rsid w:val="00C83EF4"/>
    <w:rsid w:val="00C84174"/>
    <w:rsid w:val="00C843D8"/>
    <w:rsid w:val="00C843E1"/>
    <w:rsid w:val="00C8476C"/>
    <w:rsid w:val="00C84B60"/>
    <w:rsid w:val="00C84BB9"/>
    <w:rsid w:val="00C84CF7"/>
    <w:rsid w:val="00C850FA"/>
    <w:rsid w:val="00C8567B"/>
    <w:rsid w:val="00C856C3"/>
    <w:rsid w:val="00C857E3"/>
    <w:rsid w:val="00C85DE0"/>
    <w:rsid w:val="00C85ED1"/>
    <w:rsid w:val="00C861E1"/>
    <w:rsid w:val="00C862BD"/>
    <w:rsid w:val="00C86472"/>
    <w:rsid w:val="00C86592"/>
    <w:rsid w:val="00C8679C"/>
    <w:rsid w:val="00C86C0C"/>
    <w:rsid w:val="00C86F09"/>
    <w:rsid w:val="00C871AA"/>
    <w:rsid w:val="00C87486"/>
    <w:rsid w:val="00C87527"/>
    <w:rsid w:val="00C8782D"/>
    <w:rsid w:val="00C878A5"/>
    <w:rsid w:val="00C87939"/>
    <w:rsid w:val="00C901A5"/>
    <w:rsid w:val="00C90460"/>
    <w:rsid w:val="00C90800"/>
    <w:rsid w:val="00C908F3"/>
    <w:rsid w:val="00C90A9A"/>
    <w:rsid w:val="00C90BBD"/>
    <w:rsid w:val="00C90CE0"/>
    <w:rsid w:val="00C90F7E"/>
    <w:rsid w:val="00C9113C"/>
    <w:rsid w:val="00C917DF"/>
    <w:rsid w:val="00C91C27"/>
    <w:rsid w:val="00C91DE7"/>
    <w:rsid w:val="00C91EBB"/>
    <w:rsid w:val="00C92205"/>
    <w:rsid w:val="00C923A2"/>
    <w:rsid w:val="00C925D1"/>
    <w:rsid w:val="00C92743"/>
    <w:rsid w:val="00C9278A"/>
    <w:rsid w:val="00C92BF4"/>
    <w:rsid w:val="00C92DBC"/>
    <w:rsid w:val="00C92DD7"/>
    <w:rsid w:val="00C92F33"/>
    <w:rsid w:val="00C92F79"/>
    <w:rsid w:val="00C931A8"/>
    <w:rsid w:val="00C932F1"/>
    <w:rsid w:val="00C93935"/>
    <w:rsid w:val="00C93A7A"/>
    <w:rsid w:val="00C93D01"/>
    <w:rsid w:val="00C93E4C"/>
    <w:rsid w:val="00C94235"/>
    <w:rsid w:val="00C9431E"/>
    <w:rsid w:val="00C946F9"/>
    <w:rsid w:val="00C947E0"/>
    <w:rsid w:val="00C94ACE"/>
    <w:rsid w:val="00C94C9E"/>
    <w:rsid w:val="00C94E77"/>
    <w:rsid w:val="00C95B50"/>
    <w:rsid w:val="00C9613C"/>
    <w:rsid w:val="00C96481"/>
    <w:rsid w:val="00C966EA"/>
    <w:rsid w:val="00C96D1C"/>
    <w:rsid w:val="00CA0363"/>
    <w:rsid w:val="00CA08E0"/>
    <w:rsid w:val="00CA09C2"/>
    <w:rsid w:val="00CA0C2C"/>
    <w:rsid w:val="00CA0D2C"/>
    <w:rsid w:val="00CA1203"/>
    <w:rsid w:val="00CA1328"/>
    <w:rsid w:val="00CA16D3"/>
    <w:rsid w:val="00CA23F5"/>
    <w:rsid w:val="00CA2517"/>
    <w:rsid w:val="00CA259B"/>
    <w:rsid w:val="00CA3029"/>
    <w:rsid w:val="00CA30A3"/>
    <w:rsid w:val="00CA3369"/>
    <w:rsid w:val="00CA38FE"/>
    <w:rsid w:val="00CA3AFA"/>
    <w:rsid w:val="00CA3F59"/>
    <w:rsid w:val="00CA3F99"/>
    <w:rsid w:val="00CA406D"/>
    <w:rsid w:val="00CA42EA"/>
    <w:rsid w:val="00CA458C"/>
    <w:rsid w:val="00CA4594"/>
    <w:rsid w:val="00CA485E"/>
    <w:rsid w:val="00CA4A7F"/>
    <w:rsid w:val="00CA4ADA"/>
    <w:rsid w:val="00CA4C02"/>
    <w:rsid w:val="00CA4C8A"/>
    <w:rsid w:val="00CA505E"/>
    <w:rsid w:val="00CA519A"/>
    <w:rsid w:val="00CA5289"/>
    <w:rsid w:val="00CA5505"/>
    <w:rsid w:val="00CA5709"/>
    <w:rsid w:val="00CA5B93"/>
    <w:rsid w:val="00CA5D87"/>
    <w:rsid w:val="00CA5E25"/>
    <w:rsid w:val="00CA6149"/>
    <w:rsid w:val="00CA61F0"/>
    <w:rsid w:val="00CA631C"/>
    <w:rsid w:val="00CA670C"/>
    <w:rsid w:val="00CA6A11"/>
    <w:rsid w:val="00CA798C"/>
    <w:rsid w:val="00CA7AC9"/>
    <w:rsid w:val="00CA7F26"/>
    <w:rsid w:val="00CB0198"/>
    <w:rsid w:val="00CB0199"/>
    <w:rsid w:val="00CB095E"/>
    <w:rsid w:val="00CB0BE3"/>
    <w:rsid w:val="00CB0CD7"/>
    <w:rsid w:val="00CB0F18"/>
    <w:rsid w:val="00CB1064"/>
    <w:rsid w:val="00CB1376"/>
    <w:rsid w:val="00CB1700"/>
    <w:rsid w:val="00CB1732"/>
    <w:rsid w:val="00CB18B4"/>
    <w:rsid w:val="00CB1A9E"/>
    <w:rsid w:val="00CB1BCE"/>
    <w:rsid w:val="00CB1C76"/>
    <w:rsid w:val="00CB1C7A"/>
    <w:rsid w:val="00CB1E40"/>
    <w:rsid w:val="00CB1F81"/>
    <w:rsid w:val="00CB23A9"/>
    <w:rsid w:val="00CB23EC"/>
    <w:rsid w:val="00CB299F"/>
    <w:rsid w:val="00CB2AC8"/>
    <w:rsid w:val="00CB2B8D"/>
    <w:rsid w:val="00CB2CE6"/>
    <w:rsid w:val="00CB2ECF"/>
    <w:rsid w:val="00CB2FA7"/>
    <w:rsid w:val="00CB31F8"/>
    <w:rsid w:val="00CB32F7"/>
    <w:rsid w:val="00CB3579"/>
    <w:rsid w:val="00CB3A47"/>
    <w:rsid w:val="00CB3B4A"/>
    <w:rsid w:val="00CB3D8B"/>
    <w:rsid w:val="00CB3DE8"/>
    <w:rsid w:val="00CB3E58"/>
    <w:rsid w:val="00CB3EEF"/>
    <w:rsid w:val="00CB4193"/>
    <w:rsid w:val="00CB421C"/>
    <w:rsid w:val="00CB44D3"/>
    <w:rsid w:val="00CB45DE"/>
    <w:rsid w:val="00CB4609"/>
    <w:rsid w:val="00CB473D"/>
    <w:rsid w:val="00CB48AD"/>
    <w:rsid w:val="00CB4FDA"/>
    <w:rsid w:val="00CB51DB"/>
    <w:rsid w:val="00CB521D"/>
    <w:rsid w:val="00CB567F"/>
    <w:rsid w:val="00CB57DC"/>
    <w:rsid w:val="00CB5A3A"/>
    <w:rsid w:val="00CB5AE1"/>
    <w:rsid w:val="00CB5AE5"/>
    <w:rsid w:val="00CB5CC2"/>
    <w:rsid w:val="00CB62C5"/>
    <w:rsid w:val="00CB67CA"/>
    <w:rsid w:val="00CB6A42"/>
    <w:rsid w:val="00CB71B5"/>
    <w:rsid w:val="00CB73B3"/>
    <w:rsid w:val="00CB73E4"/>
    <w:rsid w:val="00CB743A"/>
    <w:rsid w:val="00CB7594"/>
    <w:rsid w:val="00CB75C2"/>
    <w:rsid w:val="00CB7A00"/>
    <w:rsid w:val="00CB7CD7"/>
    <w:rsid w:val="00CB7F1C"/>
    <w:rsid w:val="00CC0184"/>
    <w:rsid w:val="00CC026C"/>
    <w:rsid w:val="00CC0632"/>
    <w:rsid w:val="00CC0734"/>
    <w:rsid w:val="00CC08F5"/>
    <w:rsid w:val="00CC095D"/>
    <w:rsid w:val="00CC0991"/>
    <w:rsid w:val="00CC1167"/>
    <w:rsid w:val="00CC117D"/>
    <w:rsid w:val="00CC1591"/>
    <w:rsid w:val="00CC15CF"/>
    <w:rsid w:val="00CC168F"/>
    <w:rsid w:val="00CC1832"/>
    <w:rsid w:val="00CC1BC9"/>
    <w:rsid w:val="00CC1EC3"/>
    <w:rsid w:val="00CC21EF"/>
    <w:rsid w:val="00CC2831"/>
    <w:rsid w:val="00CC28CA"/>
    <w:rsid w:val="00CC2AE3"/>
    <w:rsid w:val="00CC2E18"/>
    <w:rsid w:val="00CC2FD5"/>
    <w:rsid w:val="00CC304A"/>
    <w:rsid w:val="00CC30CF"/>
    <w:rsid w:val="00CC3109"/>
    <w:rsid w:val="00CC3323"/>
    <w:rsid w:val="00CC349D"/>
    <w:rsid w:val="00CC3517"/>
    <w:rsid w:val="00CC35C3"/>
    <w:rsid w:val="00CC3676"/>
    <w:rsid w:val="00CC372D"/>
    <w:rsid w:val="00CC37C3"/>
    <w:rsid w:val="00CC3B3B"/>
    <w:rsid w:val="00CC4121"/>
    <w:rsid w:val="00CC417E"/>
    <w:rsid w:val="00CC4238"/>
    <w:rsid w:val="00CC430F"/>
    <w:rsid w:val="00CC4349"/>
    <w:rsid w:val="00CC434E"/>
    <w:rsid w:val="00CC4B76"/>
    <w:rsid w:val="00CC4CC5"/>
    <w:rsid w:val="00CC4E6C"/>
    <w:rsid w:val="00CC52A1"/>
    <w:rsid w:val="00CC52CB"/>
    <w:rsid w:val="00CC5583"/>
    <w:rsid w:val="00CC5CAD"/>
    <w:rsid w:val="00CC5EA1"/>
    <w:rsid w:val="00CC6037"/>
    <w:rsid w:val="00CC63D5"/>
    <w:rsid w:val="00CC6593"/>
    <w:rsid w:val="00CC6878"/>
    <w:rsid w:val="00CC6A47"/>
    <w:rsid w:val="00CC6F00"/>
    <w:rsid w:val="00CC712B"/>
    <w:rsid w:val="00CC72C8"/>
    <w:rsid w:val="00CC7851"/>
    <w:rsid w:val="00CD00CF"/>
    <w:rsid w:val="00CD0325"/>
    <w:rsid w:val="00CD0988"/>
    <w:rsid w:val="00CD09BF"/>
    <w:rsid w:val="00CD0A5A"/>
    <w:rsid w:val="00CD0B68"/>
    <w:rsid w:val="00CD0BB1"/>
    <w:rsid w:val="00CD0C1B"/>
    <w:rsid w:val="00CD0C88"/>
    <w:rsid w:val="00CD0EF0"/>
    <w:rsid w:val="00CD1406"/>
    <w:rsid w:val="00CD183B"/>
    <w:rsid w:val="00CD1B0A"/>
    <w:rsid w:val="00CD1C16"/>
    <w:rsid w:val="00CD1C4C"/>
    <w:rsid w:val="00CD1DA5"/>
    <w:rsid w:val="00CD1E92"/>
    <w:rsid w:val="00CD1F78"/>
    <w:rsid w:val="00CD20E3"/>
    <w:rsid w:val="00CD22B0"/>
    <w:rsid w:val="00CD23C1"/>
    <w:rsid w:val="00CD23E9"/>
    <w:rsid w:val="00CD2885"/>
    <w:rsid w:val="00CD2AA0"/>
    <w:rsid w:val="00CD2AF4"/>
    <w:rsid w:val="00CD3343"/>
    <w:rsid w:val="00CD34CC"/>
    <w:rsid w:val="00CD353F"/>
    <w:rsid w:val="00CD3742"/>
    <w:rsid w:val="00CD3907"/>
    <w:rsid w:val="00CD39E9"/>
    <w:rsid w:val="00CD3D03"/>
    <w:rsid w:val="00CD3D7C"/>
    <w:rsid w:val="00CD3FD9"/>
    <w:rsid w:val="00CD4169"/>
    <w:rsid w:val="00CD41D2"/>
    <w:rsid w:val="00CD4D4E"/>
    <w:rsid w:val="00CD4E21"/>
    <w:rsid w:val="00CD5113"/>
    <w:rsid w:val="00CD512B"/>
    <w:rsid w:val="00CD572E"/>
    <w:rsid w:val="00CD5BE1"/>
    <w:rsid w:val="00CD5C24"/>
    <w:rsid w:val="00CD5DD5"/>
    <w:rsid w:val="00CD6617"/>
    <w:rsid w:val="00CD6660"/>
    <w:rsid w:val="00CD67F1"/>
    <w:rsid w:val="00CD6F7B"/>
    <w:rsid w:val="00CD726D"/>
    <w:rsid w:val="00CD7394"/>
    <w:rsid w:val="00CD7585"/>
    <w:rsid w:val="00CD7879"/>
    <w:rsid w:val="00CD7967"/>
    <w:rsid w:val="00CD7C11"/>
    <w:rsid w:val="00CD7D13"/>
    <w:rsid w:val="00CD7E61"/>
    <w:rsid w:val="00CE0504"/>
    <w:rsid w:val="00CE05D7"/>
    <w:rsid w:val="00CE0610"/>
    <w:rsid w:val="00CE092B"/>
    <w:rsid w:val="00CE0EB1"/>
    <w:rsid w:val="00CE13AF"/>
    <w:rsid w:val="00CE15C4"/>
    <w:rsid w:val="00CE1663"/>
    <w:rsid w:val="00CE187B"/>
    <w:rsid w:val="00CE1BCB"/>
    <w:rsid w:val="00CE1C3F"/>
    <w:rsid w:val="00CE21C9"/>
    <w:rsid w:val="00CE262A"/>
    <w:rsid w:val="00CE2764"/>
    <w:rsid w:val="00CE2969"/>
    <w:rsid w:val="00CE2B2B"/>
    <w:rsid w:val="00CE2B85"/>
    <w:rsid w:val="00CE2F5B"/>
    <w:rsid w:val="00CE33C2"/>
    <w:rsid w:val="00CE3446"/>
    <w:rsid w:val="00CE364D"/>
    <w:rsid w:val="00CE3AA7"/>
    <w:rsid w:val="00CE4775"/>
    <w:rsid w:val="00CE52D2"/>
    <w:rsid w:val="00CE5548"/>
    <w:rsid w:val="00CE59DF"/>
    <w:rsid w:val="00CE5EB7"/>
    <w:rsid w:val="00CE635F"/>
    <w:rsid w:val="00CE66BE"/>
    <w:rsid w:val="00CE6844"/>
    <w:rsid w:val="00CE6A1A"/>
    <w:rsid w:val="00CE6A6E"/>
    <w:rsid w:val="00CE6C88"/>
    <w:rsid w:val="00CE6D77"/>
    <w:rsid w:val="00CE6E3D"/>
    <w:rsid w:val="00CE6ECE"/>
    <w:rsid w:val="00CE700D"/>
    <w:rsid w:val="00CE7037"/>
    <w:rsid w:val="00CE7070"/>
    <w:rsid w:val="00CE737B"/>
    <w:rsid w:val="00CE741F"/>
    <w:rsid w:val="00CE7474"/>
    <w:rsid w:val="00CE7580"/>
    <w:rsid w:val="00CE76F4"/>
    <w:rsid w:val="00CE7700"/>
    <w:rsid w:val="00CE77F1"/>
    <w:rsid w:val="00CE784A"/>
    <w:rsid w:val="00CE7A4B"/>
    <w:rsid w:val="00CE7AC2"/>
    <w:rsid w:val="00CE7BB2"/>
    <w:rsid w:val="00CE7DBF"/>
    <w:rsid w:val="00CF010A"/>
    <w:rsid w:val="00CF01A4"/>
    <w:rsid w:val="00CF0565"/>
    <w:rsid w:val="00CF073B"/>
    <w:rsid w:val="00CF07FD"/>
    <w:rsid w:val="00CF0D80"/>
    <w:rsid w:val="00CF18B0"/>
    <w:rsid w:val="00CF1A38"/>
    <w:rsid w:val="00CF1AE3"/>
    <w:rsid w:val="00CF1EA4"/>
    <w:rsid w:val="00CF23A9"/>
    <w:rsid w:val="00CF2845"/>
    <w:rsid w:val="00CF285C"/>
    <w:rsid w:val="00CF285D"/>
    <w:rsid w:val="00CF2D80"/>
    <w:rsid w:val="00CF2E79"/>
    <w:rsid w:val="00CF2E7B"/>
    <w:rsid w:val="00CF31CC"/>
    <w:rsid w:val="00CF361F"/>
    <w:rsid w:val="00CF36DB"/>
    <w:rsid w:val="00CF3951"/>
    <w:rsid w:val="00CF3A55"/>
    <w:rsid w:val="00CF3DF7"/>
    <w:rsid w:val="00CF41D4"/>
    <w:rsid w:val="00CF4412"/>
    <w:rsid w:val="00CF4582"/>
    <w:rsid w:val="00CF4620"/>
    <w:rsid w:val="00CF4D69"/>
    <w:rsid w:val="00CF504F"/>
    <w:rsid w:val="00CF534B"/>
    <w:rsid w:val="00CF53F3"/>
    <w:rsid w:val="00CF5836"/>
    <w:rsid w:val="00CF59A9"/>
    <w:rsid w:val="00CF5B32"/>
    <w:rsid w:val="00CF5FDE"/>
    <w:rsid w:val="00CF6125"/>
    <w:rsid w:val="00CF63DD"/>
    <w:rsid w:val="00CF6595"/>
    <w:rsid w:val="00CF65B9"/>
    <w:rsid w:val="00CF67A4"/>
    <w:rsid w:val="00CF6959"/>
    <w:rsid w:val="00CF69C5"/>
    <w:rsid w:val="00CF6E25"/>
    <w:rsid w:val="00CF746B"/>
    <w:rsid w:val="00CF77BF"/>
    <w:rsid w:val="00CF7B67"/>
    <w:rsid w:val="00CF7D73"/>
    <w:rsid w:val="00CF7F00"/>
    <w:rsid w:val="00D000D2"/>
    <w:rsid w:val="00D004D9"/>
    <w:rsid w:val="00D00A0D"/>
    <w:rsid w:val="00D00CE4"/>
    <w:rsid w:val="00D01139"/>
    <w:rsid w:val="00D01679"/>
    <w:rsid w:val="00D01816"/>
    <w:rsid w:val="00D01967"/>
    <w:rsid w:val="00D02103"/>
    <w:rsid w:val="00D0254D"/>
    <w:rsid w:val="00D030A9"/>
    <w:rsid w:val="00D03248"/>
    <w:rsid w:val="00D034A8"/>
    <w:rsid w:val="00D0377F"/>
    <w:rsid w:val="00D03913"/>
    <w:rsid w:val="00D03A0D"/>
    <w:rsid w:val="00D03A75"/>
    <w:rsid w:val="00D03E94"/>
    <w:rsid w:val="00D0477A"/>
    <w:rsid w:val="00D04789"/>
    <w:rsid w:val="00D04857"/>
    <w:rsid w:val="00D0509B"/>
    <w:rsid w:val="00D05299"/>
    <w:rsid w:val="00D0586D"/>
    <w:rsid w:val="00D05917"/>
    <w:rsid w:val="00D059EC"/>
    <w:rsid w:val="00D05A73"/>
    <w:rsid w:val="00D05B10"/>
    <w:rsid w:val="00D05E12"/>
    <w:rsid w:val="00D05E2F"/>
    <w:rsid w:val="00D05F7C"/>
    <w:rsid w:val="00D062F1"/>
    <w:rsid w:val="00D0633A"/>
    <w:rsid w:val="00D063BD"/>
    <w:rsid w:val="00D066C3"/>
    <w:rsid w:val="00D06891"/>
    <w:rsid w:val="00D06C94"/>
    <w:rsid w:val="00D06EE1"/>
    <w:rsid w:val="00D07365"/>
    <w:rsid w:val="00D076AF"/>
    <w:rsid w:val="00D07AB5"/>
    <w:rsid w:val="00D07FB0"/>
    <w:rsid w:val="00D100AB"/>
    <w:rsid w:val="00D10391"/>
    <w:rsid w:val="00D103F6"/>
    <w:rsid w:val="00D107AB"/>
    <w:rsid w:val="00D10B67"/>
    <w:rsid w:val="00D10DF2"/>
    <w:rsid w:val="00D113E7"/>
    <w:rsid w:val="00D1153D"/>
    <w:rsid w:val="00D11898"/>
    <w:rsid w:val="00D119EE"/>
    <w:rsid w:val="00D11A18"/>
    <w:rsid w:val="00D11BC2"/>
    <w:rsid w:val="00D11BFE"/>
    <w:rsid w:val="00D11F5A"/>
    <w:rsid w:val="00D1212E"/>
    <w:rsid w:val="00D12237"/>
    <w:rsid w:val="00D1226A"/>
    <w:rsid w:val="00D124F4"/>
    <w:rsid w:val="00D126D0"/>
    <w:rsid w:val="00D1270F"/>
    <w:rsid w:val="00D12762"/>
    <w:rsid w:val="00D129B7"/>
    <w:rsid w:val="00D13071"/>
    <w:rsid w:val="00D1322B"/>
    <w:rsid w:val="00D132B1"/>
    <w:rsid w:val="00D132E3"/>
    <w:rsid w:val="00D134F6"/>
    <w:rsid w:val="00D139F0"/>
    <w:rsid w:val="00D13EE2"/>
    <w:rsid w:val="00D13FC2"/>
    <w:rsid w:val="00D14029"/>
    <w:rsid w:val="00D141DD"/>
    <w:rsid w:val="00D142DA"/>
    <w:rsid w:val="00D1499B"/>
    <w:rsid w:val="00D14AE6"/>
    <w:rsid w:val="00D14C34"/>
    <w:rsid w:val="00D14C4B"/>
    <w:rsid w:val="00D151C4"/>
    <w:rsid w:val="00D1535C"/>
    <w:rsid w:val="00D1540E"/>
    <w:rsid w:val="00D156A5"/>
    <w:rsid w:val="00D156DB"/>
    <w:rsid w:val="00D157CC"/>
    <w:rsid w:val="00D15958"/>
    <w:rsid w:val="00D159A5"/>
    <w:rsid w:val="00D15B22"/>
    <w:rsid w:val="00D15EF5"/>
    <w:rsid w:val="00D16321"/>
    <w:rsid w:val="00D16526"/>
    <w:rsid w:val="00D167C4"/>
    <w:rsid w:val="00D16B08"/>
    <w:rsid w:val="00D16C8C"/>
    <w:rsid w:val="00D173D0"/>
    <w:rsid w:val="00D1797A"/>
    <w:rsid w:val="00D17CAE"/>
    <w:rsid w:val="00D17E30"/>
    <w:rsid w:val="00D200D5"/>
    <w:rsid w:val="00D205FA"/>
    <w:rsid w:val="00D2082A"/>
    <w:rsid w:val="00D20AC1"/>
    <w:rsid w:val="00D20AE3"/>
    <w:rsid w:val="00D20D62"/>
    <w:rsid w:val="00D21232"/>
    <w:rsid w:val="00D212FF"/>
    <w:rsid w:val="00D217B2"/>
    <w:rsid w:val="00D217C9"/>
    <w:rsid w:val="00D218C0"/>
    <w:rsid w:val="00D21956"/>
    <w:rsid w:val="00D21989"/>
    <w:rsid w:val="00D21CA2"/>
    <w:rsid w:val="00D21D17"/>
    <w:rsid w:val="00D21FAB"/>
    <w:rsid w:val="00D228BF"/>
    <w:rsid w:val="00D22E7A"/>
    <w:rsid w:val="00D22F9B"/>
    <w:rsid w:val="00D23365"/>
    <w:rsid w:val="00D2338E"/>
    <w:rsid w:val="00D236A6"/>
    <w:rsid w:val="00D23941"/>
    <w:rsid w:val="00D23B04"/>
    <w:rsid w:val="00D242FF"/>
    <w:rsid w:val="00D24CE4"/>
    <w:rsid w:val="00D250B7"/>
    <w:rsid w:val="00D25185"/>
    <w:rsid w:val="00D252AE"/>
    <w:rsid w:val="00D2577D"/>
    <w:rsid w:val="00D25FDF"/>
    <w:rsid w:val="00D260CD"/>
    <w:rsid w:val="00D262C1"/>
    <w:rsid w:val="00D26312"/>
    <w:rsid w:val="00D26419"/>
    <w:rsid w:val="00D2685E"/>
    <w:rsid w:val="00D269D0"/>
    <w:rsid w:val="00D26D92"/>
    <w:rsid w:val="00D270F1"/>
    <w:rsid w:val="00D273DE"/>
    <w:rsid w:val="00D275AA"/>
    <w:rsid w:val="00D27662"/>
    <w:rsid w:val="00D276AC"/>
    <w:rsid w:val="00D2771A"/>
    <w:rsid w:val="00D27759"/>
    <w:rsid w:val="00D27C85"/>
    <w:rsid w:val="00D27D0F"/>
    <w:rsid w:val="00D3027A"/>
    <w:rsid w:val="00D30833"/>
    <w:rsid w:val="00D3099B"/>
    <w:rsid w:val="00D30A5F"/>
    <w:rsid w:val="00D30C15"/>
    <w:rsid w:val="00D31226"/>
    <w:rsid w:val="00D31345"/>
    <w:rsid w:val="00D313E1"/>
    <w:rsid w:val="00D3159E"/>
    <w:rsid w:val="00D31E09"/>
    <w:rsid w:val="00D31FEA"/>
    <w:rsid w:val="00D32131"/>
    <w:rsid w:val="00D3215B"/>
    <w:rsid w:val="00D32233"/>
    <w:rsid w:val="00D3265C"/>
    <w:rsid w:val="00D32F25"/>
    <w:rsid w:val="00D3303B"/>
    <w:rsid w:val="00D33379"/>
    <w:rsid w:val="00D33802"/>
    <w:rsid w:val="00D342C8"/>
    <w:rsid w:val="00D343C6"/>
    <w:rsid w:val="00D34525"/>
    <w:rsid w:val="00D34B7F"/>
    <w:rsid w:val="00D3536D"/>
    <w:rsid w:val="00D35745"/>
    <w:rsid w:val="00D357FF"/>
    <w:rsid w:val="00D35943"/>
    <w:rsid w:val="00D35BAA"/>
    <w:rsid w:val="00D36127"/>
    <w:rsid w:val="00D362D7"/>
    <w:rsid w:val="00D36338"/>
    <w:rsid w:val="00D36383"/>
    <w:rsid w:val="00D36DC5"/>
    <w:rsid w:val="00D36DD6"/>
    <w:rsid w:val="00D3709D"/>
    <w:rsid w:val="00D371B0"/>
    <w:rsid w:val="00D37310"/>
    <w:rsid w:val="00D37B90"/>
    <w:rsid w:val="00D37F2B"/>
    <w:rsid w:val="00D400A9"/>
    <w:rsid w:val="00D400D0"/>
    <w:rsid w:val="00D40166"/>
    <w:rsid w:val="00D40862"/>
    <w:rsid w:val="00D40870"/>
    <w:rsid w:val="00D40B73"/>
    <w:rsid w:val="00D40D32"/>
    <w:rsid w:val="00D4117F"/>
    <w:rsid w:val="00D4128F"/>
    <w:rsid w:val="00D41DE0"/>
    <w:rsid w:val="00D41EF4"/>
    <w:rsid w:val="00D42144"/>
    <w:rsid w:val="00D42322"/>
    <w:rsid w:val="00D42BFA"/>
    <w:rsid w:val="00D42D39"/>
    <w:rsid w:val="00D42D67"/>
    <w:rsid w:val="00D43175"/>
    <w:rsid w:val="00D434AC"/>
    <w:rsid w:val="00D43670"/>
    <w:rsid w:val="00D44009"/>
    <w:rsid w:val="00D44292"/>
    <w:rsid w:val="00D44462"/>
    <w:rsid w:val="00D44587"/>
    <w:rsid w:val="00D44648"/>
    <w:rsid w:val="00D449CE"/>
    <w:rsid w:val="00D44B78"/>
    <w:rsid w:val="00D45101"/>
    <w:rsid w:val="00D453E9"/>
    <w:rsid w:val="00D4549A"/>
    <w:rsid w:val="00D45598"/>
    <w:rsid w:val="00D455EB"/>
    <w:rsid w:val="00D4573B"/>
    <w:rsid w:val="00D45C25"/>
    <w:rsid w:val="00D462BD"/>
    <w:rsid w:val="00D462CC"/>
    <w:rsid w:val="00D4632E"/>
    <w:rsid w:val="00D46AF9"/>
    <w:rsid w:val="00D471CC"/>
    <w:rsid w:val="00D4723F"/>
    <w:rsid w:val="00D47564"/>
    <w:rsid w:val="00D4799B"/>
    <w:rsid w:val="00D47CE3"/>
    <w:rsid w:val="00D47D25"/>
    <w:rsid w:val="00D5010A"/>
    <w:rsid w:val="00D50269"/>
    <w:rsid w:val="00D505B4"/>
    <w:rsid w:val="00D5098D"/>
    <w:rsid w:val="00D509AE"/>
    <w:rsid w:val="00D50E2D"/>
    <w:rsid w:val="00D51203"/>
    <w:rsid w:val="00D5124F"/>
    <w:rsid w:val="00D513BC"/>
    <w:rsid w:val="00D513C6"/>
    <w:rsid w:val="00D51643"/>
    <w:rsid w:val="00D51B93"/>
    <w:rsid w:val="00D51D44"/>
    <w:rsid w:val="00D5233E"/>
    <w:rsid w:val="00D523B5"/>
    <w:rsid w:val="00D5271B"/>
    <w:rsid w:val="00D52742"/>
    <w:rsid w:val="00D52C12"/>
    <w:rsid w:val="00D52F23"/>
    <w:rsid w:val="00D5313C"/>
    <w:rsid w:val="00D5324B"/>
    <w:rsid w:val="00D535E5"/>
    <w:rsid w:val="00D537AA"/>
    <w:rsid w:val="00D539A4"/>
    <w:rsid w:val="00D53EDB"/>
    <w:rsid w:val="00D54A10"/>
    <w:rsid w:val="00D54E14"/>
    <w:rsid w:val="00D54E76"/>
    <w:rsid w:val="00D54F5F"/>
    <w:rsid w:val="00D5501D"/>
    <w:rsid w:val="00D550E6"/>
    <w:rsid w:val="00D551EA"/>
    <w:rsid w:val="00D5557B"/>
    <w:rsid w:val="00D5564B"/>
    <w:rsid w:val="00D55DAB"/>
    <w:rsid w:val="00D56292"/>
    <w:rsid w:val="00D5648A"/>
    <w:rsid w:val="00D56562"/>
    <w:rsid w:val="00D56625"/>
    <w:rsid w:val="00D566F4"/>
    <w:rsid w:val="00D5689B"/>
    <w:rsid w:val="00D569CA"/>
    <w:rsid w:val="00D56AC6"/>
    <w:rsid w:val="00D56B1D"/>
    <w:rsid w:val="00D56B2D"/>
    <w:rsid w:val="00D56B30"/>
    <w:rsid w:val="00D56DF4"/>
    <w:rsid w:val="00D573A2"/>
    <w:rsid w:val="00D576D2"/>
    <w:rsid w:val="00D57B09"/>
    <w:rsid w:val="00D57B64"/>
    <w:rsid w:val="00D57E90"/>
    <w:rsid w:val="00D60088"/>
    <w:rsid w:val="00D60342"/>
    <w:rsid w:val="00D6036D"/>
    <w:rsid w:val="00D60480"/>
    <w:rsid w:val="00D60486"/>
    <w:rsid w:val="00D6058F"/>
    <w:rsid w:val="00D60876"/>
    <w:rsid w:val="00D6096D"/>
    <w:rsid w:val="00D60C25"/>
    <w:rsid w:val="00D60D87"/>
    <w:rsid w:val="00D6105F"/>
    <w:rsid w:val="00D610DD"/>
    <w:rsid w:val="00D6117B"/>
    <w:rsid w:val="00D61649"/>
    <w:rsid w:val="00D61826"/>
    <w:rsid w:val="00D61B1E"/>
    <w:rsid w:val="00D61D79"/>
    <w:rsid w:val="00D61EEB"/>
    <w:rsid w:val="00D61F94"/>
    <w:rsid w:val="00D62020"/>
    <w:rsid w:val="00D62143"/>
    <w:rsid w:val="00D62553"/>
    <w:rsid w:val="00D62BDD"/>
    <w:rsid w:val="00D6315D"/>
    <w:rsid w:val="00D63299"/>
    <w:rsid w:val="00D6335B"/>
    <w:rsid w:val="00D63378"/>
    <w:rsid w:val="00D63479"/>
    <w:rsid w:val="00D63981"/>
    <w:rsid w:val="00D63D4D"/>
    <w:rsid w:val="00D63E7E"/>
    <w:rsid w:val="00D6456B"/>
    <w:rsid w:val="00D6474F"/>
    <w:rsid w:val="00D64B94"/>
    <w:rsid w:val="00D64C5C"/>
    <w:rsid w:val="00D64FE9"/>
    <w:rsid w:val="00D65150"/>
    <w:rsid w:val="00D6534E"/>
    <w:rsid w:val="00D65356"/>
    <w:rsid w:val="00D6555E"/>
    <w:rsid w:val="00D65603"/>
    <w:rsid w:val="00D658AE"/>
    <w:rsid w:val="00D658D6"/>
    <w:rsid w:val="00D65BE1"/>
    <w:rsid w:val="00D65D47"/>
    <w:rsid w:val="00D65E7B"/>
    <w:rsid w:val="00D65F1B"/>
    <w:rsid w:val="00D6627D"/>
    <w:rsid w:val="00D66558"/>
    <w:rsid w:val="00D6664A"/>
    <w:rsid w:val="00D66D5C"/>
    <w:rsid w:val="00D66E0E"/>
    <w:rsid w:val="00D671D5"/>
    <w:rsid w:val="00D67498"/>
    <w:rsid w:val="00D67A8A"/>
    <w:rsid w:val="00D67B35"/>
    <w:rsid w:val="00D67E87"/>
    <w:rsid w:val="00D70BBE"/>
    <w:rsid w:val="00D70E28"/>
    <w:rsid w:val="00D70EFF"/>
    <w:rsid w:val="00D717A6"/>
    <w:rsid w:val="00D71AC7"/>
    <w:rsid w:val="00D71C2F"/>
    <w:rsid w:val="00D71D55"/>
    <w:rsid w:val="00D7244E"/>
    <w:rsid w:val="00D7272B"/>
    <w:rsid w:val="00D72922"/>
    <w:rsid w:val="00D72BC8"/>
    <w:rsid w:val="00D72C83"/>
    <w:rsid w:val="00D72D30"/>
    <w:rsid w:val="00D7361F"/>
    <w:rsid w:val="00D737FD"/>
    <w:rsid w:val="00D73D91"/>
    <w:rsid w:val="00D73E41"/>
    <w:rsid w:val="00D73EBF"/>
    <w:rsid w:val="00D744C7"/>
    <w:rsid w:val="00D74550"/>
    <w:rsid w:val="00D74822"/>
    <w:rsid w:val="00D74AC4"/>
    <w:rsid w:val="00D74AE1"/>
    <w:rsid w:val="00D74FBA"/>
    <w:rsid w:val="00D750FB"/>
    <w:rsid w:val="00D7511F"/>
    <w:rsid w:val="00D75151"/>
    <w:rsid w:val="00D75155"/>
    <w:rsid w:val="00D75590"/>
    <w:rsid w:val="00D757AC"/>
    <w:rsid w:val="00D75947"/>
    <w:rsid w:val="00D75D3D"/>
    <w:rsid w:val="00D765BE"/>
    <w:rsid w:val="00D765F6"/>
    <w:rsid w:val="00D768EF"/>
    <w:rsid w:val="00D7692D"/>
    <w:rsid w:val="00D7695B"/>
    <w:rsid w:val="00D76A05"/>
    <w:rsid w:val="00D772E3"/>
    <w:rsid w:val="00D77839"/>
    <w:rsid w:val="00D77D79"/>
    <w:rsid w:val="00D77DD0"/>
    <w:rsid w:val="00D77F7F"/>
    <w:rsid w:val="00D80024"/>
    <w:rsid w:val="00D8092A"/>
    <w:rsid w:val="00D809E3"/>
    <w:rsid w:val="00D80A56"/>
    <w:rsid w:val="00D80B84"/>
    <w:rsid w:val="00D80E7F"/>
    <w:rsid w:val="00D80E9D"/>
    <w:rsid w:val="00D80ED7"/>
    <w:rsid w:val="00D80F62"/>
    <w:rsid w:val="00D813CC"/>
    <w:rsid w:val="00D81484"/>
    <w:rsid w:val="00D81823"/>
    <w:rsid w:val="00D81886"/>
    <w:rsid w:val="00D81AB1"/>
    <w:rsid w:val="00D81E0B"/>
    <w:rsid w:val="00D81F7E"/>
    <w:rsid w:val="00D81FB7"/>
    <w:rsid w:val="00D8201F"/>
    <w:rsid w:val="00D8202D"/>
    <w:rsid w:val="00D820BB"/>
    <w:rsid w:val="00D8218D"/>
    <w:rsid w:val="00D823CE"/>
    <w:rsid w:val="00D82627"/>
    <w:rsid w:val="00D8278C"/>
    <w:rsid w:val="00D82889"/>
    <w:rsid w:val="00D82FB6"/>
    <w:rsid w:val="00D8324C"/>
    <w:rsid w:val="00D832CF"/>
    <w:rsid w:val="00D833D2"/>
    <w:rsid w:val="00D839D8"/>
    <w:rsid w:val="00D83AE3"/>
    <w:rsid w:val="00D83FDD"/>
    <w:rsid w:val="00D84373"/>
    <w:rsid w:val="00D84977"/>
    <w:rsid w:val="00D84A26"/>
    <w:rsid w:val="00D84B66"/>
    <w:rsid w:val="00D84F93"/>
    <w:rsid w:val="00D85023"/>
    <w:rsid w:val="00D851E2"/>
    <w:rsid w:val="00D8584A"/>
    <w:rsid w:val="00D85A54"/>
    <w:rsid w:val="00D85CB8"/>
    <w:rsid w:val="00D85CD8"/>
    <w:rsid w:val="00D8613D"/>
    <w:rsid w:val="00D8662D"/>
    <w:rsid w:val="00D86E6A"/>
    <w:rsid w:val="00D86E6D"/>
    <w:rsid w:val="00D8720A"/>
    <w:rsid w:val="00D87384"/>
    <w:rsid w:val="00D873C3"/>
    <w:rsid w:val="00D87E7E"/>
    <w:rsid w:val="00D9060A"/>
    <w:rsid w:val="00D9062E"/>
    <w:rsid w:val="00D908A8"/>
    <w:rsid w:val="00D90902"/>
    <w:rsid w:val="00D90931"/>
    <w:rsid w:val="00D90E4E"/>
    <w:rsid w:val="00D91130"/>
    <w:rsid w:val="00D912B1"/>
    <w:rsid w:val="00D9152D"/>
    <w:rsid w:val="00D9169D"/>
    <w:rsid w:val="00D916AD"/>
    <w:rsid w:val="00D91DB5"/>
    <w:rsid w:val="00D91DE5"/>
    <w:rsid w:val="00D91F24"/>
    <w:rsid w:val="00D91FF3"/>
    <w:rsid w:val="00D921D9"/>
    <w:rsid w:val="00D923A5"/>
    <w:rsid w:val="00D929A8"/>
    <w:rsid w:val="00D92A82"/>
    <w:rsid w:val="00D92BA6"/>
    <w:rsid w:val="00D92D41"/>
    <w:rsid w:val="00D92E24"/>
    <w:rsid w:val="00D92F24"/>
    <w:rsid w:val="00D92FA4"/>
    <w:rsid w:val="00D93262"/>
    <w:rsid w:val="00D9329F"/>
    <w:rsid w:val="00D933A1"/>
    <w:rsid w:val="00D93592"/>
    <w:rsid w:val="00D937EB"/>
    <w:rsid w:val="00D93831"/>
    <w:rsid w:val="00D93A1B"/>
    <w:rsid w:val="00D93A6E"/>
    <w:rsid w:val="00D93DF0"/>
    <w:rsid w:val="00D93E9F"/>
    <w:rsid w:val="00D9400D"/>
    <w:rsid w:val="00D941C9"/>
    <w:rsid w:val="00D941EE"/>
    <w:rsid w:val="00D9422C"/>
    <w:rsid w:val="00D9453E"/>
    <w:rsid w:val="00D9453F"/>
    <w:rsid w:val="00D9497B"/>
    <w:rsid w:val="00D94C67"/>
    <w:rsid w:val="00D94F6A"/>
    <w:rsid w:val="00D95116"/>
    <w:rsid w:val="00D9540B"/>
    <w:rsid w:val="00D95730"/>
    <w:rsid w:val="00D95BAE"/>
    <w:rsid w:val="00D95FBC"/>
    <w:rsid w:val="00D968A2"/>
    <w:rsid w:val="00D969F9"/>
    <w:rsid w:val="00D96EF1"/>
    <w:rsid w:val="00D974E3"/>
    <w:rsid w:val="00D978D2"/>
    <w:rsid w:val="00D97A62"/>
    <w:rsid w:val="00D97C16"/>
    <w:rsid w:val="00D97DF5"/>
    <w:rsid w:val="00DA0009"/>
    <w:rsid w:val="00DA02E0"/>
    <w:rsid w:val="00DA0EA4"/>
    <w:rsid w:val="00DA0EF4"/>
    <w:rsid w:val="00DA10BC"/>
    <w:rsid w:val="00DA1149"/>
    <w:rsid w:val="00DA15A4"/>
    <w:rsid w:val="00DA15AB"/>
    <w:rsid w:val="00DA16EF"/>
    <w:rsid w:val="00DA1741"/>
    <w:rsid w:val="00DA193B"/>
    <w:rsid w:val="00DA19A8"/>
    <w:rsid w:val="00DA1A32"/>
    <w:rsid w:val="00DA1C4C"/>
    <w:rsid w:val="00DA221C"/>
    <w:rsid w:val="00DA23B5"/>
    <w:rsid w:val="00DA2C61"/>
    <w:rsid w:val="00DA2E7E"/>
    <w:rsid w:val="00DA2EFE"/>
    <w:rsid w:val="00DA3137"/>
    <w:rsid w:val="00DA3208"/>
    <w:rsid w:val="00DA3409"/>
    <w:rsid w:val="00DA3629"/>
    <w:rsid w:val="00DA37BB"/>
    <w:rsid w:val="00DA38F2"/>
    <w:rsid w:val="00DA39A4"/>
    <w:rsid w:val="00DA3B27"/>
    <w:rsid w:val="00DA3C30"/>
    <w:rsid w:val="00DA3C5D"/>
    <w:rsid w:val="00DA3DE5"/>
    <w:rsid w:val="00DA3E45"/>
    <w:rsid w:val="00DA414E"/>
    <w:rsid w:val="00DA4309"/>
    <w:rsid w:val="00DA4319"/>
    <w:rsid w:val="00DA4678"/>
    <w:rsid w:val="00DA46A5"/>
    <w:rsid w:val="00DA4A98"/>
    <w:rsid w:val="00DA4C20"/>
    <w:rsid w:val="00DA507E"/>
    <w:rsid w:val="00DA532E"/>
    <w:rsid w:val="00DA5639"/>
    <w:rsid w:val="00DA565E"/>
    <w:rsid w:val="00DA5E7E"/>
    <w:rsid w:val="00DA6024"/>
    <w:rsid w:val="00DA60F9"/>
    <w:rsid w:val="00DA63A6"/>
    <w:rsid w:val="00DA64BF"/>
    <w:rsid w:val="00DA6D8D"/>
    <w:rsid w:val="00DA76D0"/>
    <w:rsid w:val="00DA779D"/>
    <w:rsid w:val="00DA780B"/>
    <w:rsid w:val="00DA7834"/>
    <w:rsid w:val="00DA7989"/>
    <w:rsid w:val="00DA7A67"/>
    <w:rsid w:val="00DB09E2"/>
    <w:rsid w:val="00DB0E2E"/>
    <w:rsid w:val="00DB14E1"/>
    <w:rsid w:val="00DB17DF"/>
    <w:rsid w:val="00DB19E8"/>
    <w:rsid w:val="00DB1E44"/>
    <w:rsid w:val="00DB2462"/>
    <w:rsid w:val="00DB265A"/>
    <w:rsid w:val="00DB2FB6"/>
    <w:rsid w:val="00DB2FC2"/>
    <w:rsid w:val="00DB313B"/>
    <w:rsid w:val="00DB3172"/>
    <w:rsid w:val="00DB328D"/>
    <w:rsid w:val="00DB360E"/>
    <w:rsid w:val="00DB3618"/>
    <w:rsid w:val="00DB38D8"/>
    <w:rsid w:val="00DB3907"/>
    <w:rsid w:val="00DB3948"/>
    <w:rsid w:val="00DB3C88"/>
    <w:rsid w:val="00DB3FC1"/>
    <w:rsid w:val="00DB4014"/>
    <w:rsid w:val="00DB416C"/>
    <w:rsid w:val="00DB4398"/>
    <w:rsid w:val="00DB462E"/>
    <w:rsid w:val="00DB4894"/>
    <w:rsid w:val="00DB4A04"/>
    <w:rsid w:val="00DB4A81"/>
    <w:rsid w:val="00DB4AD3"/>
    <w:rsid w:val="00DB4C24"/>
    <w:rsid w:val="00DB50B1"/>
    <w:rsid w:val="00DB5168"/>
    <w:rsid w:val="00DB51A2"/>
    <w:rsid w:val="00DB57D9"/>
    <w:rsid w:val="00DB582F"/>
    <w:rsid w:val="00DB5963"/>
    <w:rsid w:val="00DB59B5"/>
    <w:rsid w:val="00DB5CF5"/>
    <w:rsid w:val="00DB5D67"/>
    <w:rsid w:val="00DB5D71"/>
    <w:rsid w:val="00DB5FC0"/>
    <w:rsid w:val="00DB60A6"/>
    <w:rsid w:val="00DB620D"/>
    <w:rsid w:val="00DB6647"/>
    <w:rsid w:val="00DB66CE"/>
    <w:rsid w:val="00DB6C8A"/>
    <w:rsid w:val="00DB6F66"/>
    <w:rsid w:val="00DB741D"/>
    <w:rsid w:val="00DC0381"/>
    <w:rsid w:val="00DC038A"/>
    <w:rsid w:val="00DC06EA"/>
    <w:rsid w:val="00DC098A"/>
    <w:rsid w:val="00DC09BB"/>
    <w:rsid w:val="00DC0B96"/>
    <w:rsid w:val="00DC0BF9"/>
    <w:rsid w:val="00DC0C19"/>
    <w:rsid w:val="00DC0D6D"/>
    <w:rsid w:val="00DC1112"/>
    <w:rsid w:val="00DC1124"/>
    <w:rsid w:val="00DC14B7"/>
    <w:rsid w:val="00DC1E35"/>
    <w:rsid w:val="00DC1E9C"/>
    <w:rsid w:val="00DC2307"/>
    <w:rsid w:val="00DC2408"/>
    <w:rsid w:val="00DC2A72"/>
    <w:rsid w:val="00DC2AB7"/>
    <w:rsid w:val="00DC2EA0"/>
    <w:rsid w:val="00DC2EA1"/>
    <w:rsid w:val="00DC2FD9"/>
    <w:rsid w:val="00DC30D4"/>
    <w:rsid w:val="00DC30DD"/>
    <w:rsid w:val="00DC3143"/>
    <w:rsid w:val="00DC31C2"/>
    <w:rsid w:val="00DC32D1"/>
    <w:rsid w:val="00DC346E"/>
    <w:rsid w:val="00DC37FA"/>
    <w:rsid w:val="00DC38FF"/>
    <w:rsid w:val="00DC393B"/>
    <w:rsid w:val="00DC3E85"/>
    <w:rsid w:val="00DC406B"/>
    <w:rsid w:val="00DC4572"/>
    <w:rsid w:val="00DC4632"/>
    <w:rsid w:val="00DC4B22"/>
    <w:rsid w:val="00DC4D9D"/>
    <w:rsid w:val="00DC4DDC"/>
    <w:rsid w:val="00DC535B"/>
    <w:rsid w:val="00DC565F"/>
    <w:rsid w:val="00DC5754"/>
    <w:rsid w:val="00DC5883"/>
    <w:rsid w:val="00DC5C22"/>
    <w:rsid w:val="00DC5D67"/>
    <w:rsid w:val="00DC6670"/>
    <w:rsid w:val="00DC6AC1"/>
    <w:rsid w:val="00DC6F23"/>
    <w:rsid w:val="00DC743A"/>
    <w:rsid w:val="00DC773D"/>
    <w:rsid w:val="00DC7A31"/>
    <w:rsid w:val="00DC7C5F"/>
    <w:rsid w:val="00DC7F12"/>
    <w:rsid w:val="00DD0068"/>
    <w:rsid w:val="00DD0195"/>
    <w:rsid w:val="00DD03D7"/>
    <w:rsid w:val="00DD0AAB"/>
    <w:rsid w:val="00DD0B6A"/>
    <w:rsid w:val="00DD0DE6"/>
    <w:rsid w:val="00DD118A"/>
    <w:rsid w:val="00DD1262"/>
    <w:rsid w:val="00DD159C"/>
    <w:rsid w:val="00DD1720"/>
    <w:rsid w:val="00DD17BD"/>
    <w:rsid w:val="00DD17D3"/>
    <w:rsid w:val="00DD24C2"/>
    <w:rsid w:val="00DD3096"/>
    <w:rsid w:val="00DD335A"/>
    <w:rsid w:val="00DD3477"/>
    <w:rsid w:val="00DD35A7"/>
    <w:rsid w:val="00DD362B"/>
    <w:rsid w:val="00DD3A13"/>
    <w:rsid w:val="00DD3A48"/>
    <w:rsid w:val="00DD3A85"/>
    <w:rsid w:val="00DD3BF9"/>
    <w:rsid w:val="00DD3FC9"/>
    <w:rsid w:val="00DD425F"/>
    <w:rsid w:val="00DD48D9"/>
    <w:rsid w:val="00DD48E5"/>
    <w:rsid w:val="00DD4AFC"/>
    <w:rsid w:val="00DD4DBA"/>
    <w:rsid w:val="00DD5061"/>
    <w:rsid w:val="00DD5541"/>
    <w:rsid w:val="00DD5696"/>
    <w:rsid w:val="00DD5DB4"/>
    <w:rsid w:val="00DD6184"/>
    <w:rsid w:val="00DD6443"/>
    <w:rsid w:val="00DD6581"/>
    <w:rsid w:val="00DD68D5"/>
    <w:rsid w:val="00DD69A9"/>
    <w:rsid w:val="00DD6F97"/>
    <w:rsid w:val="00DD72D6"/>
    <w:rsid w:val="00DD7504"/>
    <w:rsid w:val="00DD779D"/>
    <w:rsid w:val="00DD7D99"/>
    <w:rsid w:val="00DD7F58"/>
    <w:rsid w:val="00DE0028"/>
    <w:rsid w:val="00DE008C"/>
    <w:rsid w:val="00DE040A"/>
    <w:rsid w:val="00DE057C"/>
    <w:rsid w:val="00DE06AD"/>
    <w:rsid w:val="00DE0857"/>
    <w:rsid w:val="00DE0F22"/>
    <w:rsid w:val="00DE1093"/>
    <w:rsid w:val="00DE130C"/>
    <w:rsid w:val="00DE13D5"/>
    <w:rsid w:val="00DE15B2"/>
    <w:rsid w:val="00DE1903"/>
    <w:rsid w:val="00DE1ACB"/>
    <w:rsid w:val="00DE1C4F"/>
    <w:rsid w:val="00DE1CF5"/>
    <w:rsid w:val="00DE22C2"/>
    <w:rsid w:val="00DE25C9"/>
    <w:rsid w:val="00DE2A5B"/>
    <w:rsid w:val="00DE2BEC"/>
    <w:rsid w:val="00DE2E00"/>
    <w:rsid w:val="00DE3006"/>
    <w:rsid w:val="00DE30E7"/>
    <w:rsid w:val="00DE3138"/>
    <w:rsid w:val="00DE394B"/>
    <w:rsid w:val="00DE3A03"/>
    <w:rsid w:val="00DE3B38"/>
    <w:rsid w:val="00DE3B63"/>
    <w:rsid w:val="00DE3C55"/>
    <w:rsid w:val="00DE3C6C"/>
    <w:rsid w:val="00DE426C"/>
    <w:rsid w:val="00DE456B"/>
    <w:rsid w:val="00DE45FD"/>
    <w:rsid w:val="00DE4654"/>
    <w:rsid w:val="00DE4868"/>
    <w:rsid w:val="00DE4CEC"/>
    <w:rsid w:val="00DE4E25"/>
    <w:rsid w:val="00DE4F9A"/>
    <w:rsid w:val="00DE5412"/>
    <w:rsid w:val="00DE54CE"/>
    <w:rsid w:val="00DE593B"/>
    <w:rsid w:val="00DE5A83"/>
    <w:rsid w:val="00DE639B"/>
    <w:rsid w:val="00DE673E"/>
    <w:rsid w:val="00DE699A"/>
    <w:rsid w:val="00DE6B1C"/>
    <w:rsid w:val="00DE6D06"/>
    <w:rsid w:val="00DE71DC"/>
    <w:rsid w:val="00DE72E0"/>
    <w:rsid w:val="00DE78D2"/>
    <w:rsid w:val="00DE7D7E"/>
    <w:rsid w:val="00DF01DE"/>
    <w:rsid w:val="00DF01EC"/>
    <w:rsid w:val="00DF0539"/>
    <w:rsid w:val="00DF0575"/>
    <w:rsid w:val="00DF05F8"/>
    <w:rsid w:val="00DF0975"/>
    <w:rsid w:val="00DF0B7D"/>
    <w:rsid w:val="00DF0C99"/>
    <w:rsid w:val="00DF0DF4"/>
    <w:rsid w:val="00DF0EF9"/>
    <w:rsid w:val="00DF0F9E"/>
    <w:rsid w:val="00DF118A"/>
    <w:rsid w:val="00DF1273"/>
    <w:rsid w:val="00DF1281"/>
    <w:rsid w:val="00DF199B"/>
    <w:rsid w:val="00DF1AB8"/>
    <w:rsid w:val="00DF1E2D"/>
    <w:rsid w:val="00DF201C"/>
    <w:rsid w:val="00DF225E"/>
    <w:rsid w:val="00DF22F6"/>
    <w:rsid w:val="00DF255E"/>
    <w:rsid w:val="00DF2AC2"/>
    <w:rsid w:val="00DF2EAB"/>
    <w:rsid w:val="00DF2F24"/>
    <w:rsid w:val="00DF3278"/>
    <w:rsid w:val="00DF330B"/>
    <w:rsid w:val="00DF332C"/>
    <w:rsid w:val="00DF38EA"/>
    <w:rsid w:val="00DF3B55"/>
    <w:rsid w:val="00DF3EE1"/>
    <w:rsid w:val="00DF42B2"/>
    <w:rsid w:val="00DF4681"/>
    <w:rsid w:val="00DF4C20"/>
    <w:rsid w:val="00DF4C7C"/>
    <w:rsid w:val="00DF4DCA"/>
    <w:rsid w:val="00DF5192"/>
    <w:rsid w:val="00DF5633"/>
    <w:rsid w:val="00DF5685"/>
    <w:rsid w:val="00DF57F5"/>
    <w:rsid w:val="00DF5DC5"/>
    <w:rsid w:val="00DF5DF2"/>
    <w:rsid w:val="00DF5E5C"/>
    <w:rsid w:val="00DF5EE3"/>
    <w:rsid w:val="00DF6058"/>
    <w:rsid w:val="00DF63ED"/>
    <w:rsid w:val="00DF6787"/>
    <w:rsid w:val="00DF695F"/>
    <w:rsid w:val="00DF6AA1"/>
    <w:rsid w:val="00DF6C03"/>
    <w:rsid w:val="00DF6D72"/>
    <w:rsid w:val="00DF76ED"/>
    <w:rsid w:val="00DF77DF"/>
    <w:rsid w:val="00DF77F4"/>
    <w:rsid w:val="00DF79C3"/>
    <w:rsid w:val="00DF7A9E"/>
    <w:rsid w:val="00DF7C4C"/>
    <w:rsid w:val="00DF7EB3"/>
    <w:rsid w:val="00DF7FA6"/>
    <w:rsid w:val="00E000AB"/>
    <w:rsid w:val="00E00108"/>
    <w:rsid w:val="00E00113"/>
    <w:rsid w:val="00E0011E"/>
    <w:rsid w:val="00E0026D"/>
    <w:rsid w:val="00E00ACA"/>
    <w:rsid w:val="00E00C92"/>
    <w:rsid w:val="00E0196C"/>
    <w:rsid w:val="00E01B92"/>
    <w:rsid w:val="00E01E37"/>
    <w:rsid w:val="00E01EDF"/>
    <w:rsid w:val="00E01F99"/>
    <w:rsid w:val="00E02014"/>
    <w:rsid w:val="00E02049"/>
    <w:rsid w:val="00E02832"/>
    <w:rsid w:val="00E028DE"/>
    <w:rsid w:val="00E02DFC"/>
    <w:rsid w:val="00E02ED6"/>
    <w:rsid w:val="00E035A8"/>
    <w:rsid w:val="00E037E9"/>
    <w:rsid w:val="00E039EB"/>
    <w:rsid w:val="00E03CCB"/>
    <w:rsid w:val="00E03E6C"/>
    <w:rsid w:val="00E040AF"/>
    <w:rsid w:val="00E042FB"/>
    <w:rsid w:val="00E045EF"/>
    <w:rsid w:val="00E045FA"/>
    <w:rsid w:val="00E04AA5"/>
    <w:rsid w:val="00E04B03"/>
    <w:rsid w:val="00E04B8A"/>
    <w:rsid w:val="00E04C59"/>
    <w:rsid w:val="00E0522D"/>
    <w:rsid w:val="00E0527B"/>
    <w:rsid w:val="00E0537E"/>
    <w:rsid w:val="00E054F8"/>
    <w:rsid w:val="00E05520"/>
    <w:rsid w:val="00E0573F"/>
    <w:rsid w:val="00E059A0"/>
    <w:rsid w:val="00E05BE5"/>
    <w:rsid w:val="00E05D2D"/>
    <w:rsid w:val="00E05F25"/>
    <w:rsid w:val="00E0622E"/>
    <w:rsid w:val="00E06432"/>
    <w:rsid w:val="00E068F1"/>
    <w:rsid w:val="00E06A18"/>
    <w:rsid w:val="00E06A92"/>
    <w:rsid w:val="00E06BCD"/>
    <w:rsid w:val="00E06CB2"/>
    <w:rsid w:val="00E070DE"/>
    <w:rsid w:val="00E07215"/>
    <w:rsid w:val="00E07444"/>
    <w:rsid w:val="00E075F2"/>
    <w:rsid w:val="00E0782E"/>
    <w:rsid w:val="00E07927"/>
    <w:rsid w:val="00E07B1E"/>
    <w:rsid w:val="00E07CB2"/>
    <w:rsid w:val="00E07DCE"/>
    <w:rsid w:val="00E10636"/>
    <w:rsid w:val="00E10A17"/>
    <w:rsid w:val="00E10A19"/>
    <w:rsid w:val="00E10EEF"/>
    <w:rsid w:val="00E10F18"/>
    <w:rsid w:val="00E11232"/>
    <w:rsid w:val="00E113A2"/>
    <w:rsid w:val="00E11966"/>
    <w:rsid w:val="00E12206"/>
    <w:rsid w:val="00E128C9"/>
    <w:rsid w:val="00E1299F"/>
    <w:rsid w:val="00E12AEA"/>
    <w:rsid w:val="00E12E73"/>
    <w:rsid w:val="00E1300D"/>
    <w:rsid w:val="00E130B5"/>
    <w:rsid w:val="00E13333"/>
    <w:rsid w:val="00E13401"/>
    <w:rsid w:val="00E13422"/>
    <w:rsid w:val="00E13A35"/>
    <w:rsid w:val="00E13CE9"/>
    <w:rsid w:val="00E14096"/>
    <w:rsid w:val="00E141BF"/>
    <w:rsid w:val="00E14A40"/>
    <w:rsid w:val="00E14ACF"/>
    <w:rsid w:val="00E14C20"/>
    <w:rsid w:val="00E1518A"/>
    <w:rsid w:val="00E15299"/>
    <w:rsid w:val="00E1538E"/>
    <w:rsid w:val="00E1543D"/>
    <w:rsid w:val="00E154A8"/>
    <w:rsid w:val="00E15623"/>
    <w:rsid w:val="00E159CE"/>
    <w:rsid w:val="00E15B1E"/>
    <w:rsid w:val="00E15E63"/>
    <w:rsid w:val="00E15EA2"/>
    <w:rsid w:val="00E15F6F"/>
    <w:rsid w:val="00E161CB"/>
    <w:rsid w:val="00E1620E"/>
    <w:rsid w:val="00E165F7"/>
    <w:rsid w:val="00E1679F"/>
    <w:rsid w:val="00E1682A"/>
    <w:rsid w:val="00E1689F"/>
    <w:rsid w:val="00E16B93"/>
    <w:rsid w:val="00E16CAC"/>
    <w:rsid w:val="00E16DDE"/>
    <w:rsid w:val="00E170A5"/>
    <w:rsid w:val="00E1736C"/>
    <w:rsid w:val="00E17789"/>
    <w:rsid w:val="00E17803"/>
    <w:rsid w:val="00E17941"/>
    <w:rsid w:val="00E17D20"/>
    <w:rsid w:val="00E17F87"/>
    <w:rsid w:val="00E2017B"/>
    <w:rsid w:val="00E201A1"/>
    <w:rsid w:val="00E201F2"/>
    <w:rsid w:val="00E20243"/>
    <w:rsid w:val="00E20534"/>
    <w:rsid w:val="00E20568"/>
    <w:rsid w:val="00E20B52"/>
    <w:rsid w:val="00E20EDD"/>
    <w:rsid w:val="00E20FFB"/>
    <w:rsid w:val="00E2188B"/>
    <w:rsid w:val="00E21F7B"/>
    <w:rsid w:val="00E221A3"/>
    <w:rsid w:val="00E22938"/>
    <w:rsid w:val="00E22EDA"/>
    <w:rsid w:val="00E22F0D"/>
    <w:rsid w:val="00E2337E"/>
    <w:rsid w:val="00E23AD6"/>
    <w:rsid w:val="00E246DB"/>
    <w:rsid w:val="00E24853"/>
    <w:rsid w:val="00E249EA"/>
    <w:rsid w:val="00E24B92"/>
    <w:rsid w:val="00E24F2A"/>
    <w:rsid w:val="00E250DB"/>
    <w:rsid w:val="00E2521F"/>
    <w:rsid w:val="00E25241"/>
    <w:rsid w:val="00E255A5"/>
    <w:rsid w:val="00E26164"/>
    <w:rsid w:val="00E26676"/>
    <w:rsid w:val="00E26B26"/>
    <w:rsid w:val="00E27460"/>
    <w:rsid w:val="00E27524"/>
    <w:rsid w:val="00E2797A"/>
    <w:rsid w:val="00E300F3"/>
    <w:rsid w:val="00E30244"/>
    <w:rsid w:val="00E30460"/>
    <w:rsid w:val="00E30AC3"/>
    <w:rsid w:val="00E30B65"/>
    <w:rsid w:val="00E30B8C"/>
    <w:rsid w:val="00E3117F"/>
    <w:rsid w:val="00E31AEC"/>
    <w:rsid w:val="00E31E1A"/>
    <w:rsid w:val="00E31E70"/>
    <w:rsid w:val="00E31F40"/>
    <w:rsid w:val="00E32F11"/>
    <w:rsid w:val="00E33200"/>
    <w:rsid w:val="00E33611"/>
    <w:rsid w:val="00E33CB9"/>
    <w:rsid w:val="00E33E31"/>
    <w:rsid w:val="00E33EE9"/>
    <w:rsid w:val="00E33FED"/>
    <w:rsid w:val="00E343BD"/>
    <w:rsid w:val="00E34779"/>
    <w:rsid w:val="00E35649"/>
    <w:rsid w:val="00E35A26"/>
    <w:rsid w:val="00E35CA8"/>
    <w:rsid w:val="00E35E7F"/>
    <w:rsid w:val="00E36822"/>
    <w:rsid w:val="00E36B2F"/>
    <w:rsid w:val="00E37192"/>
    <w:rsid w:val="00E3741F"/>
    <w:rsid w:val="00E37527"/>
    <w:rsid w:val="00E375B2"/>
    <w:rsid w:val="00E377D8"/>
    <w:rsid w:val="00E37936"/>
    <w:rsid w:val="00E37F7B"/>
    <w:rsid w:val="00E401DF"/>
    <w:rsid w:val="00E40524"/>
    <w:rsid w:val="00E40564"/>
    <w:rsid w:val="00E408AD"/>
    <w:rsid w:val="00E408DB"/>
    <w:rsid w:val="00E40900"/>
    <w:rsid w:val="00E40DF9"/>
    <w:rsid w:val="00E4140C"/>
    <w:rsid w:val="00E41749"/>
    <w:rsid w:val="00E419C9"/>
    <w:rsid w:val="00E41EBA"/>
    <w:rsid w:val="00E42218"/>
    <w:rsid w:val="00E423DD"/>
    <w:rsid w:val="00E4252A"/>
    <w:rsid w:val="00E42D4B"/>
    <w:rsid w:val="00E43015"/>
    <w:rsid w:val="00E4302F"/>
    <w:rsid w:val="00E430AF"/>
    <w:rsid w:val="00E4357B"/>
    <w:rsid w:val="00E435EA"/>
    <w:rsid w:val="00E43707"/>
    <w:rsid w:val="00E43A5F"/>
    <w:rsid w:val="00E43DF1"/>
    <w:rsid w:val="00E43FC1"/>
    <w:rsid w:val="00E44342"/>
    <w:rsid w:val="00E44396"/>
    <w:rsid w:val="00E4441F"/>
    <w:rsid w:val="00E44478"/>
    <w:rsid w:val="00E44674"/>
    <w:rsid w:val="00E44AA2"/>
    <w:rsid w:val="00E44D31"/>
    <w:rsid w:val="00E44EE4"/>
    <w:rsid w:val="00E45117"/>
    <w:rsid w:val="00E4542B"/>
    <w:rsid w:val="00E4547D"/>
    <w:rsid w:val="00E4562F"/>
    <w:rsid w:val="00E456C8"/>
    <w:rsid w:val="00E456EE"/>
    <w:rsid w:val="00E45A7D"/>
    <w:rsid w:val="00E46407"/>
    <w:rsid w:val="00E466B0"/>
    <w:rsid w:val="00E46759"/>
    <w:rsid w:val="00E4694B"/>
    <w:rsid w:val="00E470A5"/>
    <w:rsid w:val="00E471BC"/>
    <w:rsid w:val="00E47B78"/>
    <w:rsid w:val="00E47CB5"/>
    <w:rsid w:val="00E47EBD"/>
    <w:rsid w:val="00E47F5D"/>
    <w:rsid w:val="00E5003D"/>
    <w:rsid w:val="00E50180"/>
    <w:rsid w:val="00E504B5"/>
    <w:rsid w:val="00E50C3D"/>
    <w:rsid w:val="00E50C8F"/>
    <w:rsid w:val="00E50CF3"/>
    <w:rsid w:val="00E50F56"/>
    <w:rsid w:val="00E50F5C"/>
    <w:rsid w:val="00E50FD4"/>
    <w:rsid w:val="00E5123F"/>
    <w:rsid w:val="00E514E6"/>
    <w:rsid w:val="00E517C8"/>
    <w:rsid w:val="00E51893"/>
    <w:rsid w:val="00E518EB"/>
    <w:rsid w:val="00E5194D"/>
    <w:rsid w:val="00E51D21"/>
    <w:rsid w:val="00E52111"/>
    <w:rsid w:val="00E52126"/>
    <w:rsid w:val="00E5263D"/>
    <w:rsid w:val="00E52C47"/>
    <w:rsid w:val="00E52E27"/>
    <w:rsid w:val="00E534F9"/>
    <w:rsid w:val="00E538FC"/>
    <w:rsid w:val="00E538FF"/>
    <w:rsid w:val="00E53ADC"/>
    <w:rsid w:val="00E53C5E"/>
    <w:rsid w:val="00E53CAE"/>
    <w:rsid w:val="00E54031"/>
    <w:rsid w:val="00E5448C"/>
    <w:rsid w:val="00E5470D"/>
    <w:rsid w:val="00E549F9"/>
    <w:rsid w:val="00E54AF4"/>
    <w:rsid w:val="00E54E71"/>
    <w:rsid w:val="00E54F57"/>
    <w:rsid w:val="00E5525E"/>
    <w:rsid w:val="00E5545F"/>
    <w:rsid w:val="00E5554C"/>
    <w:rsid w:val="00E556AF"/>
    <w:rsid w:val="00E558A1"/>
    <w:rsid w:val="00E55A0E"/>
    <w:rsid w:val="00E55E0C"/>
    <w:rsid w:val="00E565CE"/>
    <w:rsid w:val="00E56A11"/>
    <w:rsid w:val="00E56FFF"/>
    <w:rsid w:val="00E57DC8"/>
    <w:rsid w:val="00E57F58"/>
    <w:rsid w:val="00E57F7A"/>
    <w:rsid w:val="00E60112"/>
    <w:rsid w:val="00E602B8"/>
    <w:rsid w:val="00E6051A"/>
    <w:rsid w:val="00E60645"/>
    <w:rsid w:val="00E606AE"/>
    <w:rsid w:val="00E60952"/>
    <w:rsid w:val="00E60B7A"/>
    <w:rsid w:val="00E60D61"/>
    <w:rsid w:val="00E61200"/>
    <w:rsid w:val="00E614EE"/>
    <w:rsid w:val="00E61580"/>
    <w:rsid w:val="00E61904"/>
    <w:rsid w:val="00E61A5E"/>
    <w:rsid w:val="00E61ED4"/>
    <w:rsid w:val="00E6252A"/>
    <w:rsid w:val="00E62723"/>
    <w:rsid w:val="00E6289C"/>
    <w:rsid w:val="00E62C9C"/>
    <w:rsid w:val="00E62EA7"/>
    <w:rsid w:val="00E62EB9"/>
    <w:rsid w:val="00E62EBC"/>
    <w:rsid w:val="00E62EEA"/>
    <w:rsid w:val="00E63211"/>
    <w:rsid w:val="00E636C7"/>
    <w:rsid w:val="00E63933"/>
    <w:rsid w:val="00E63A01"/>
    <w:rsid w:val="00E63EEB"/>
    <w:rsid w:val="00E64479"/>
    <w:rsid w:val="00E645D0"/>
    <w:rsid w:val="00E647E9"/>
    <w:rsid w:val="00E64924"/>
    <w:rsid w:val="00E64B30"/>
    <w:rsid w:val="00E651A1"/>
    <w:rsid w:val="00E65350"/>
    <w:rsid w:val="00E6567F"/>
    <w:rsid w:val="00E65BCF"/>
    <w:rsid w:val="00E6625B"/>
    <w:rsid w:val="00E664EB"/>
    <w:rsid w:val="00E665BE"/>
    <w:rsid w:val="00E665EF"/>
    <w:rsid w:val="00E66730"/>
    <w:rsid w:val="00E668EC"/>
    <w:rsid w:val="00E66934"/>
    <w:rsid w:val="00E66A10"/>
    <w:rsid w:val="00E66B46"/>
    <w:rsid w:val="00E66D41"/>
    <w:rsid w:val="00E66E67"/>
    <w:rsid w:val="00E66EB4"/>
    <w:rsid w:val="00E67205"/>
    <w:rsid w:val="00E67585"/>
    <w:rsid w:val="00E678DE"/>
    <w:rsid w:val="00E67C60"/>
    <w:rsid w:val="00E67D49"/>
    <w:rsid w:val="00E67D6C"/>
    <w:rsid w:val="00E67DB6"/>
    <w:rsid w:val="00E67E16"/>
    <w:rsid w:val="00E67ED3"/>
    <w:rsid w:val="00E701C2"/>
    <w:rsid w:val="00E70672"/>
    <w:rsid w:val="00E7086A"/>
    <w:rsid w:val="00E70ACC"/>
    <w:rsid w:val="00E70D6C"/>
    <w:rsid w:val="00E7126F"/>
    <w:rsid w:val="00E7131E"/>
    <w:rsid w:val="00E71889"/>
    <w:rsid w:val="00E718B1"/>
    <w:rsid w:val="00E71981"/>
    <w:rsid w:val="00E71A30"/>
    <w:rsid w:val="00E721B3"/>
    <w:rsid w:val="00E72289"/>
    <w:rsid w:val="00E7256F"/>
    <w:rsid w:val="00E72C3C"/>
    <w:rsid w:val="00E731DB"/>
    <w:rsid w:val="00E732ED"/>
    <w:rsid w:val="00E73764"/>
    <w:rsid w:val="00E73B3E"/>
    <w:rsid w:val="00E73C6F"/>
    <w:rsid w:val="00E73CD2"/>
    <w:rsid w:val="00E73D6C"/>
    <w:rsid w:val="00E73E58"/>
    <w:rsid w:val="00E73FED"/>
    <w:rsid w:val="00E742B9"/>
    <w:rsid w:val="00E748BA"/>
    <w:rsid w:val="00E749BE"/>
    <w:rsid w:val="00E74A7C"/>
    <w:rsid w:val="00E74F73"/>
    <w:rsid w:val="00E7535E"/>
    <w:rsid w:val="00E75813"/>
    <w:rsid w:val="00E75922"/>
    <w:rsid w:val="00E759A4"/>
    <w:rsid w:val="00E75BAA"/>
    <w:rsid w:val="00E75EBB"/>
    <w:rsid w:val="00E75FC5"/>
    <w:rsid w:val="00E7685E"/>
    <w:rsid w:val="00E770B1"/>
    <w:rsid w:val="00E778B0"/>
    <w:rsid w:val="00E77957"/>
    <w:rsid w:val="00E77B09"/>
    <w:rsid w:val="00E80049"/>
    <w:rsid w:val="00E80158"/>
    <w:rsid w:val="00E8023E"/>
    <w:rsid w:val="00E80295"/>
    <w:rsid w:val="00E807E1"/>
    <w:rsid w:val="00E809C5"/>
    <w:rsid w:val="00E80CF6"/>
    <w:rsid w:val="00E81183"/>
    <w:rsid w:val="00E81282"/>
    <w:rsid w:val="00E8154A"/>
    <w:rsid w:val="00E81602"/>
    <w:rsid w:val="00E8181F"/>
    <w:rsid w:val="00E81BE4"/>
    <w:rsid w:val="00E81CCA"/>
    <w:rsid w:val="00E82268"/>
    <w:rsid w:val="00E825D7"/>
    <w:rsid w:val="00E82948"/>
    <w:rsid w:val="00E82B02"/>
    <w:rsid w:val="00E82E13"/>
    <w:rsid w:val="00E82EF9"/>
    <w:rsid w:val="00E82FA1"/>
    <w:rsid w:val="00E83311"/>
    <w:rsid w:val="00E833D7"/>
    <w:rsid w:val="00E8344A"/>
    <w:rsid w:val="00E8364B"/>
    <w:rsid w:val="00E83905"/>
    <w:rsid w:val="00E83A27"/>
    <w:rsid w:val="00E83C5F"/>
    <w:rsid w:val="00E83CA7"/>
    <w:rsid w:val="00E840BD"/>
    <w:rsid w:val="00E84197"/>
    <w:rsid w:val="00E843C6"/>
    <w:rsid w:val="00E84716"/>
    <w:rsid w:val="00E848F3"/>
    <w:rsid w:val="00E84BF5"/>
    <w:rsid w:val="00E84E2A"/>
    <w:rsid w:val="00E84E71"/>
    <w:rsid w:val="00E851AB"/>
    <w:rsid w:val="00E853FB"/>
    <w:rsid w:val="00E854FB"/>
    <w:rsid w:val="00E8565B"/>
    <w:rsid w:val="00E8582D"/>
    <w:rsid w:val="00E859F0"/>
    <w:rsid w:val="00E85C03"/>
    <w:rsid w:val="00E85D98"/>
    <w:rsid w:val="00E86285"/>
    <w:rsid w:val="00E864D6"/>
    <w:rsid w:val="00E86592"/>
    <w:rsid w:val="00E866EA"/>
    <w:rsid w:val="00E869A7"/>
    <w:rsid w:val="00E86AB0"/>
    <w:rsid w:val="00E86AE1"/>
    <w:rsid w:val="00E86F55"/>
    <w:rsid w:val="00E87F12"/>
    <w:rsid w:val="00E87FB8"/>
    <w:rsid w:val="00E903EA"/>
    <w:rsid w:val="00E909C5"/>
    <w:rsid w:val="00E90A7C"/>
    <w:rsid w:val="00E90CBC"/>
    <w:rsid w:val="00E90DF8"/>
    <w:rsid w:val="00E90E70"/>
    <w:rsid w:val="00E911A2"/>
    <w:rsid w:val="00E91255"/>
    <w:rsid w:val="00E912E6"/>
    <w:rsid w:val="00E916B8"/>
    <w:rsid w:val="00E917B7"/>
    <w:rsid w:val="00E91918"/>
    <w:rsid w:val="00E91AAA"/>
    <w:rsid w:val="00E91D70"/>
    <w:rsid w:val="00E91F1A"/>
    <w:rsid w:val="00E928D1"/>
    <w:rsid w:val="00E92AD0"/>
    <w:rsid w:val="00E92E48"/>
    <w:rsid w:val="00E92EB0"/>
    <w:rsid w:val="00E92FE3"/>
    <w:rsid w:val="00E93381"/>
    <w:rsid w:val="00E939DB"/>
    <w:rsid w:val="00E93A72"/>
    <w:rsid w:val="00E93AC4"/>
    <w:rsid w:val="00E93CBA"/>
    <w:rsid w:val="00E9455A"/>
    <w:rsid w:val="00E946E8"/>
    <w:rsid w:val="00E94D9B"/>
    <w:rsid w:val="00E94E5B"/>
    <w:rsid w:val="00E94E5C"/>
    <w:rsid w:val="00E95093"/>
    <w:rsid w:val="00E95174"/>
    <w:rsid w:val="00E9535F"/>
    <w:rsid w:val="00E95D64"/>
    <w:rsid w:val="00E96149"/>
    <w:rsid w:val="00E96499"/>
    <w:rsid w:val="00E96514"/>
    <w:rsid w:val="00E968D3"/>
    <w:rsid w:val="00E96A09"/>
    <w:rsid w:val="00E96AAB"/>
    <w:rsid w:val="00E96B1C"/>
    <w:rsid w:val="00E9748C"/>
    <w:rsid w:val="00E974A7"/>
    <w:rsid w:val="00E974EB"/>
    <w:rsid w:val="00E975D6"/>
    <w:rsid w:val="00E97827"/>
    <w:rsid w:val="00E978BC"/>
    <w:rsid w:val="00E97ACD"/>
    <w:rsid w:val="00E97F22"/>
    <w:rsid w:val="00EA0037"/>
    <w:rsid w:val="00EA01A6"/>
    <w:rsid w:val="00EA0244"/>
    <w:rsid w:val="00EA0269"/>
    <w:rsid w:val="00EA06F1"/>
    <w:rsid w:val="00EA073B"/>
    <w:rsid w:val="00EA08A8"/>
    <w:rsid w:val="00EA0D91"/>
    <w:rsid w:val="00EA0E26"/>
    <w:rsid w:val="00EA151E"/>
    <w:rsid w:val="00EA1781"/>
    <w:rsid w:val="00EA1861"/>
    <w:rsid w:val="00EA19C2"/>
    <w:rsid w:val="00EA1C14"/>
    <w:rsid w:val="00EA1DE9"/>
    <w:rsid w:val="00EA22B3"/>
    <w:rsid w:val="00EA25F7"/>
    <w:rsid w:val="00EA269C"/>
    <w:rsid w:val="00EA26AE"/>
    <w:rsid w:val="00EA2B14"/>
    <w:rsid w:val="00EA3004"/>
    <w:rsid w:val="00EA3183"/>
    <w:rsid w:val="00EA33C2"/>
    <w:rsid w:val="00EA356B"/>
    <w:rsid w:val="00EA36F2"/>
    <w:rsid w:val="00EA3C74"/>
    <w:rsid w:val="00EA3CCC"/>
    <w:rsid w:val="00EA3EFE"/>
    <w:rsid w:val="00EA418F"/>
    <w:rsid w:val="00EA47D6"/>
    <w:rsid w:val="00EA4849"/>
    <w:rsid w:val="00EA4A7A"/>
    <w:rsid w:val="00EA4A83"/>
    <w:rsid w:val="00EA4AC3"/>
    <w:rsid w:val="00EA4B55"/>
    <w:rsid w:val="00EA5290"/>
    <w:rsid w:val="00EA544B"/>
    <w:rsid w:val="00EA5D8A"/>
    <w:rsid w:val="00EA5FDE"/>
    <w:rsid w:val="00EA6135"/>
    <w:rsid w:val="00EA6358"/>
    <w:rsid w:val="00EA6610"/>
    <w:rsid w:val="00EA6788"/>
    <w:rsid w:val="00EA6E0A"/>
    <w:rsid w:val="00EA6E0C"/>
    <w:rsid w:val="00EA769D"/>
    <w:rsid w:val="00EA7943"/>
    <w:rsid w:val="00EB0019"/>
    <w:rsid w:val="00EB0083"/>
    <w:rsid w:val="00EB019E"/>
    <w:rsid w:val="00EB05A9"/>
    <w:rsid w:val="00EB073A"/>
    <w:rsid w:val="00EB0C31"/>
    <w:rsid w:val="00EB0CA9"/>
    <w:rsid w:val="00EB0F30"/>
    <w:rsid w:val="00EB1276"/>
    <w:rsid w:val="00EB1517"/>
    <w:rsid w:val="00EB1617"/>
    <w:rsid w:val="00EB1B3C"/>
    <w:rsid w:val="00EB1BDC"/>
    <w:rsid w:val="00EB1E07"/>
    <w:rsid w:val="00EB2010"/>
    <w:rsid w:val="00EB21F4"/>
    <w:rsid w:val="00EB220A"/>
    <w:rsid w:val="00EB27F0"/>
    <w:rsid w:val="00EB2AEF"/>
    <w:rsid w:val="00EB2D5D"/>
    <w:rsid w:val="00EB3343"/>
    <w:rsid w:val="00EB33EC"/>
    <w:rsid w:val="00EB3778"/>
    <w:rsid w:val="00EB3B93"/>
    <w:rsid w:val="00EB3C09"/>
    <w:rsid w:val="00EB420B"/>
    <w:rsid w:val="00EB420F"/>
    <w:rsid w:val="00EB43BD"/>
    <w:rsid w:val="00EB45A4"/>
    <w:rsid w:val="00EB4813"/>
    <w:rsid w:val="00EB5869"/>
    <w:rsid w:val="00EB5A93"/>
    <w:rsid w:val="00EB5A99"/>
    <w:rsid w:val="00EB5C05"/>
    <w:rsid w:val="00EB5E18"/>
    <w:rsid w:val="00EB5ED1"/>
    <w:rsid w:val="00EB5F31"/>
    <w:rsid w:val="00EB668F"/>
    <w:rsid w:val="00EB67B9"/>
    <w:rsid w:val="00EB6EEC"/>
    <w:rsid w:val="00EB75F0"/>
    <w:rsid w:val="00EB78C1"/>
    <w:rsid w:val="00EB793A"/>
    <w:rsid w:val="00EB7D99"/>
    <w:rsid w:val="00EC005D"/>
    <w:rsid w:val="00EC0C2B"/>
    <w:rsid w:val="00EC0DC0"/>
    <w:rsid w:val="00EC11A9"/>
    <w:rsid w:val="00EC1440"/>
    <w:rsid w:val="00EC1664"/>
    <w:rsid w:val="00EC1777"/>
    <w:rsid w:val="00EC1A30"/>
    <w:rsid w:val="00EC1F3B"/>
    <w:rsid w:val="00EC1FE5"/>
    <w:rsid w:val="00EC2097"/>
    <w:rsid w:val="00EC21C8"/>
    <w:rsid w:val="00EC2383"/>
    <w:rsid w:val="00EC2B66"/>
    <w:rsid w:val="00EC2E55"/>
    <w:rsid w:val="00EC3082"/>
    <w:rsid w:val="00EC308A"/>
    <w:rsid w:val="00EC383E"/>
    <w:rsid w:val="00EC3DFE"/>
    <w:rsid w:val="00EC3E19"/>
    <w:rsid w:val="00EC44DF"/>
    <w:rsid w:val="00EC4871"/>
    <w:rsid w:val="00EC4B14"/>
    <w:rsid w:val="00EC4B63"/>
    <w:rsid w:val="00EC4FA2"/>
    <w:rsid w:val="00EC5024"/>
    <w:rsid w:val="00EC5282"/>
    <w:rsid w:val="00EC536B"/>
    <w:rsid w:val="00EC557B"/>
    <w:rsid w:val="00EC56A9"/>
    <w:rsid w:val="00EC5824"/>
    <w:rsid w:val="00EC5BCB"/>
    <w:rsid w:val="00EC6C89"/>
    <w:rsid w:val="00EC6FC1"/>
    <w:rsid w:val="00EC7302"/>
    <w:rsid w:val="00EC73C4"/>
    <w:rsid w:val="00EC77B4"/>
    <w:rsid w:val="00EC797C"/>
    <w:rsid w:val="00EC7A79"/>
    <w:rsid w:val="00EC7A9D"/>
    <w:rsid w:val="00EC7C59"/>
    <w:rsid w:val="00EC7F22"/>
    <w:rsid w:val="00ED028C"/>
    <w:rsid w:val="00ED038E"/>
    <w:rsid w:val="00ED056E"/>
    <w:rsid w:val="00ED05E4"/>
    <w:rsid w:val="00ED06BA"/>
    <w:rsid w:val="00ED092D"/>
    <w:rsid w:val="00ED0AEA"/>
    <w:rsid w:val="00ED0CC3"/>
    <w:rsid w:val="00ED10D5"/>
    <w:rsid w:val="00ED1138"/>
    <w:rsid w:val="00ED141A"/>
    <w:rsid w:val="00ED1452"/>
    <w:rsid w:val="00ED1870"/>
    <w:rsid w:val="00ED1C96"/>
    <w:rsid w:val="00ED1CEA"/>
    <w:rsid w:val="00ED2AA2"/>
    <w:rsid w:val="00ED2E25"/>
    <w:rsid w:val="00ED31B7"/>
    <w:rsid w:val="00ED325F"/>
    <w:rsid w:val="00ED33CC"/>
    <w:rsid w:val="00ED3400"/>
    <w:rsid w:val="00ED348D"/>
    <w:rsid w:val="00ED3571"/>
    <w:rsid w:val="00ED3671"/>
    <w:rsid w:val="00ED40B0"/>
    <w:rsid w:val="00ED4142"/>
    <w:rsid w:val="00ED444D"/>
    <w:rsid w:val="00ED4659"/>
    <w:rsid w:val="00ED4FF3"/>
    <w:rsid w:val="00ED50D4"/>
    <w:rsid w:val="00ED5520"/>
    <w:rsid w:val="00ED5592"/>
    <w:rsid w:val="00ED5854"/>
    <w:rsid w:val="00ED5874"/>
    <w:rsid w:val="00ED5C02"/>
    <w:rsid w:val="00ED5C56"/>
    <w:rsid w:val="00ED67BD"/>
    <w:rsid w:val="00ED6819"/>
    <w:rsid w:val="00ED6CB3"/>
    <w:rsid w:val="00ED7118"/>
    <w:rsid w:val="00ED7522"/>
    <w:rsid w:val="00EE054F"/>
    <w:rsid w:val="00EE076E"/>
    <w:rsid w:val="00EE07FF"/>
    <w:rsid w:val="00EE0950"/>
    <w:rsid w:val="00EE09EE"/>
    <w:rsid w:val="00EE131A"/>
    <w:rsid w:val="00EE1337"/>
    <w:rsid w:val="00EE1502"/>
    <w:rsid w:val="00EE1537"/>
    <w:rsid w:val="00EE16D0"/>
    <w:rsid w:val="00EE17CC"/>
    <w:rsid w:val="00EE1A2E"/>
    <w:rsid w:val="00EE1BA4"/>
    <w:rsid w:val="00EE1FE9"/>
    <w:rsid w:val="00EE2064"/>
    <w:rsid w:val="00EE249C"/>
    <w:rsid w:val="00EE2647"/>
    <w:rsid w:val="00EE2AE5"/>
    <w:rsid w:val="00EE32F5"/>
    <w:rsid w:val="00EE3404"/>
    <w:rsid w:val="00EE351F"/>
    <w:rsid w:val="00EE3594"/>
    <w:rsid w:val="00EE3723"/>
    <w:rsid w:val="00EE3877"/>
    <w:rsid w:val="00EE38E7"/>
    <w:rsid w:val="00EE4570"/>
    <w:rsid w:val="00EE45B5"/>
    <w:rsid w:val="00EE4720"/>
    <w:rsid w:val="00EE4AA5"/>
    <w:rsid w:val="00EE4D62"/>
    <w:rsid w:val="00EE4E3A"/>
    <w:rsid w:val="00EE5452"/>
    <w:rsid w:val="00EE56F2"/>
    <w:rsid w:val="00EE582F"/>
    <w:rsid w:val="00EE583E"/>
    <w:rsid w:val="00EE5AE4"/>
    <w:rsid w:val="00EE5D6F"/>
    <w:rsid w:val="00EE5E1B"/>
    <w:rsid w:val="00EE641B"/>
    <w:rsid w:val="00EE6725"/>
    <w:rsid w:val="00EE6981"/>
    <w:rsid w:val="00EE6FE3"/>
    <w:rsid w:val="00EE720C"/>
    <w:rsid w:val="00EE7537"/>
    <w:rsid w:val="00EE76A8"/>
    <w:rsid w:val="00EE7BAF"/>
    <w:rsid w:val="00EE7FFD"/>
    <w:rsid w:val="00EF028B"/>
    <w:rsid w:val="00EF09B7"/>
    <w:rsid w:val="00EF14FE"/>
    <w:rsid w:val="00EF155D"/>
    <w:rsid w:val="00EF1C03"/>
    <w:rsid w:val="00EF1C8F"/>
    <w:rsid w:val="00EF21C2"/>
    <w:rsid w:val="00EF24E2"/>
    <w:rsid w:val="00EF257E"/>
    <w:rsid w:val="00EF3053"/>
    <w:rsid w:val="00EF3269"/>
    <w:rsid w:val="00EF366C"/>
    <w:rsid w:val="00EF3970"/>
    <w:rsid w:val="00EF3D20"/>
    <w:rsid w:val="00EF3D28"/>
    <w:rsid w:val="00EF45E2"/>
    <w:rsid w:val="00EF4653"/>
    <w:rsid w:val="00EF469D"/>
    <w:rsid w:val="00EF497F"/>
    <w:rsid w:val="00EF4C9E"/>
    <w:rsid w:val="00EF4D13"/>
    <w:rsid w:val="00EF5209"/>
    <w:rsid w:val="00EF5C88"/>
    <w:rsid w:val="00EF5F75"/>
    <w:rsid w:val="00EF6114"/>
    <w:rsid w:val="00EF6349"/>
    <w:rsid w:val="00EF6680"/>
    <w:rsid w:val="00EF68C6"/>
    <w:rsid w:val="00EF6D71"/>
    <w:rsid w:val="00EF712B"/>
    <w:rsid w:val="00EF7297"/>
    <w:rsid w:val="00EF74BA"/>
    <w:rsid w:val="00EF74F9"/>
    <w:rsid w:val="00EF76D5"/>
    <w:rsid w:val="00EF786D"/>
    <w:rsid w:val="00EF7C60"/>
    <w:rsid w:val="00EF7CE9"/>
    <w:rsid w:val="00EF7E6F"/>
    <w:rsid w:val="00F000D3"/>
    <w:rsid w:val="00F003C4"/>
    <w:rsid w:val="00F00748"/>
    <w:rsid w:val="00F00D0B"/>
    <w:rsid w:val="00F00F67"/>
    <w:rsid w:val="00F00FFB"/>
    <w:rsid w:val="00F01294"/>
    <w:rsid w:val="00F01572"/>
    <w:rsid w:val="00F01808"/>
    <w:rsid w:val="00F01AFB"/>
    <w:rsid w:val="00F023E8"/>
    <w:rsid w:val="00F02502"/>
    <w:rsid w:val="00F0291B"/>
    <w:rsid w:val="00F02B15"/>
    <w:rsid w:val="00F02FAF"/>
    <w:rsid w:val="00F030D4"/>
    <w:rsid w:val="00F0312B"/>
    <w:rsid w:val="00F03131"/>
    <w:rsid w:val="00F03176"/>
    <w:rsid w:val="00F03822"/>
    <w:rsid w:val="00F03B3A"/>
    <w:rsid w:val="00F03B8C"/>
    <w:rsid w:val="00F03C61"/>
    <w:rsid w:val="00F03D7F"/>
    <w:rsid w:val="00F03E25"/>
    <w:rsid w:val="00F03E9F"/>
    <w:rsid w:val="00F044B5"/>
    <w:rsid w:val="00F046FE"/>
    <w:rsid w:val="00F04846"/>
    <w:rsid w:val="00F04D2A"/>
    <w:rsid w:val="00F04ECB"/>
    <w:rsid w:val="00F0515F"/>
    <w:rsid w:val="00F05228"/>
    <w:rsid w:val="00F05A46"/>
    <w:rsid w:val="00F05AC0"/>
    <w:rsid w:val="00F05C8D"/>
    <w:rsid w:val="00F05DC8"/>
    <w:rsid w:val="00F05ED9"/>
    <w:rsid w:val="00F05F05"/>
    <w:rsid w:val="00F05F8A"/>
    <w:rsid w:val="00F06339"/>
    <w:rsid w:val="00F0641A"/>
    <w:rsid w:val="00F065E0"/>
    <w:rsid w:val="00F066C6"/>
    <w:rsid w:val="00F068A6"/>
    <w:rsid w:val="00F06BB2"/>
    <w:rsid w:val="00F06C41"/>
    <w:rsid w:val="00F06F0F"/>
    <w:rsid w:val="00F06F77"/>
    <w:rsid w:val="00F07146"/>
    <w:rsid w:val="00F076FB"/>
    <w:rsid w:val="00F07720"/>
    <w:rsid w:val="00F077AB"/>
    <w:rsid w:val="00F07885"/>
    <w:rsid w:val="00F079C2"/>
    <w:rsid w:val="00F07A1D"/>
    <w:rsid w:val="00F07B6F"/>
    <w:rsid w:val="00F07E99"/>
    <w:rsid w:val="00F10053"/>
    <w:rsid w:val="00F10562"/>
    <w:rsid w:val="00F10688"/>
    <w:rsid w:val="00F107E0"/>
    <w:rsid w:val="00F10921"/>
    <w:rsid w:val="00F10B4E"/>
    <w:rsid w:val="00F11367"/>
    <w:rsid w:val="00F1142E"/>
    <w:rsid w:val="00F117D2"/>
    <w:rsid w:val="00F11A33"/>
    <w:rsid w:val="00F11F5E"/>
    <w:rsid w:val="00F12036"/>
    <w:rsid w:val="00F1226D"/>
    <w:rsid w:val="00F12617"/>
    <w:rsid w:val="00F12729"/>
    <w:rsid w:val="00F12BC6"/>
    <w:rsid w:val="00F12E37"/>
    <w:rsid w:val="00F12FCC"/>
    <w:rsid w:val="00F12FFD"/>
    <w:rsid w:val="00F13003"/>
    <w:rsid w:val="00F13084"/>
    <w:rsid w:val="00F1313D"/>
    <w:rsid w:val="00F1355C"/>
    <w:rsid w:val="00F136D4"/>
    <w:rsid w:val="00F138D8"/>
    <w:rsid w:val="00F13E89"/>
    <w:rsid w:val="00F14195"/>
    <w:rsid w:val="00F1436C"/>
    <w:rsid w:val="00F1468E"/>
    <w:rsid w:val="00F1513D"/>
    <w:rsid w:val="00F15511"/>
    <w:rsid w:val="00F1580B"/>
    <w:rsid w:val="00F1591A"/>
    <w:rsid w:val="00F1596A"/>
    <w:rsid w:val="00F15A69"/>
    <w:rsid w:val="00F15E60"/>
    <w:rsid w:val="00F15E75"/>
    <w:rsid w:val="00F16239"/>
    <w:rsid w:val="00F1630E"/>
    <w:rsid w:val="00F1689C"/>
    <w:rsid w:val="00F16AC7"/>
    <w:rsid w:val="00F16B94"/>
    <w:rsid w:val="00F16F65"/>
    <w:rsid w:val="00F17188"/>
    <w:rsid w:val="00F171CF"/>
    <w:rsid w:val="00F1720B"/>
    <w:rsid w:val="00F177E3"/>
    <w:rsid w:val="00F17948"/>
    <w:rsid w:val="00F17B76"/>
    <w:rsid w:val="00F17C5F"/>
    <w:rsid w:val="00F17D60"/>
    <w:rsid w:val="00F17E31"/>
    <w:rsid w:val="00F17E3B"/>
    <w:rsid w:val="00F17EA6"/>
    <w:rsid w:val="00F201E9"/>
    <w:rsid w:val="00F20254"/>
    <w:rsid w:val="00F2038E"/>
    <w:rsid w:val="00F20959"/>
    <w:rsid w:val="00F20C2B"/>
    <w:rsid w:val="00F21135"/>
    <w:rsid w:val="00F21260"/>
    <w:rsid w:val="00F21283"/>
    <w:rsid w:val="00F21454"/>
    <w:rsid w:val="00F214A7"/>
    <w:rsid w:val="00F21864"/>
    <w:rsid w:val="00F21A1D"/>
    <w:rsid w:val="00F21A74"/>
    <w:rsid w:val="00F21BC4"/>
    <w:rsid w:val="00F21D92"/>
    <w:rsid w:val="00F21EB8"/>
    <w:rsid w:val="00F22770"/>
    <w:rsid w:val="00F22A04"/>
    <w:rsid w:val="00F22ADC"/>
    <w:rsid w:val="00F22ECA"/>
    <w:rsid w:val="00F22EFF"/>
    <w:rsid w:val="00F22F1A"/>
    <w:rsid w:val="00F22F3D"/>
    <w:rsid w:val="00F23424"/>
    <w:rsid w:val="00F239EE"/>
    <w:rsid w:val="00F23E06"/>
    <w:rsid w:val="00F247E6"/>
    <w:rsid w:val="00F24935"/>
    <w:rsid w:val="00F24C1A"/>
    <w:rsid w:val="00F24C22"/>
    <w:rsid w:val="00F24E2E"/>
    <w:rsid w:val="00F24E9F"/>
    <w:rsid w:val="00F25122"/>
    <w:rsid w:val="00F25526"/>
    <w:rsid w:val="00F25701"/>
    <w:rsid w:val="00F2584E"/>
    <w:rsid w:val="00F25A97"/>
    <w:rsid w:val="00F25BD3"/>
    <w:rsid w:val="00F25C4A"/>
    <w:rsid w:val="00F25D7C"/>
    <w:rsid w:val="00F25E63"/>
    <w:rsid w:val="00F26218"/>
    <w:rsid w:val="00F262E0"/>
    <w:rsid w:val="00F26450"/>
    <w:rsid w:val="00F265D0"/>
    <w:rsid w:val="00F26E15"/>
    <w:rsid w:val="00F26E46"/>
    <w:rsid w:val="00F26F6A"/>
    <w:rsid w:val="00F27014"/>
    <w:rsid w:val="00F27201"/>
    <w:rsid w:val="00F27241"/>
    <w:rsid w:val="00F27468"/>
    <w:rsid w:val="00F27995"/>
    <w:rsid w:val="00F27B56"/>
    <w:rsid w:val="00F27CE0"/>
    <w:rsid w:val="00F30035"/>
    <w:rsid w:val="00F302B9"/>
    <w:rsid w:val="00F30336"/>
    <w:rsid w:val="00F3078A"/>
    <w:rsid w:val="00F30B07"/>
    <w:rsid w:val="00F30BE2"/>
    <w:rsid w:val="00F30F69"/>
    <w:rsid w:val="00F31209"/>
    <w:rsid w:val="00F312E5"/>
    <w:rsid w:val="00F31521"/>
    <w:rsid w:val="00F3165C"/>
    <w:rsid w:val="00F31692"/>
    <w:rsid w:val="00F31B07"/>
    <w:rsid w:val="00F31BF7"/>
    <w:rsid w:val="00F31CFA"/>
    <w:rsid w:val="00F31D3E"/>
    <w:rsid w:val="00F3242E"/>
    <w:rsid w:val="00F326B6"/>
    <w:rsid w:val="00F3285F"/>
    <w:rsid w:val="00F32C8F"/>
    <w:rsid w:val="00F32C98"/>
    <w:rsid w:val="00F32E41"/>
    <w:rsid w:val="00F334DC"/>
    <w:rsid w:val="00F3391E"/>
    <w:rsid w:val="00F339B3"/>
    <w:rsid w:val="00F33B39"/>
    <w:rsid w:val="00F33D5B"/>
    <w:rsid w:val="00F33E14"/>
    <w:rsid w:val="00F33E2D"/>
    <w:rsid w:val="00F33F69"/>
    <w:rsid w:val="00F343BC"/>
    <w:rsid w:val="00F345D2"/>
    <w:rsid w:val="00F346B9"/>
    <w:rsid w:val="00F347EE"/>
    <w:rsid w:val="00F3480D"/>
    <w:rsid w:val="00F348CD"/>
    <w:rsid w:val="00F349CB"/>
    <w:rsid w:val="00F34A38"/>
    <w:rsid w:val="00F34CE4"/>
    <w:rsid w:val="00F34D79"/>
    <w:rsid w:val="00F354C9"/>
    <w:rsid w:val="00F35873"/>
    <w:rsid w:val="00F35919"/>
    <w:rsid w:val="00F35946"/>
    <w:rsid w:val="00F35A7F"/>
    <w:rsid w:val="00F35AE1"/>
    <w:rsid w:val="00F36007"/>
    <w:rsid w:val="00F36177"/>
    <w:rsid w:val="00F364A3"/>
    <w:rsid w:val="00F368B6"/>
    <w:rsid w:val="00F36950"/>
    <w:rsid w:val="00F36A11"/>
    <w:rsid w:val="00F36C46"/>
    <w:rsid w:val="00F36C90"/>
    <w:rsid w:val="00F36D7D"/>
    <w:rsid w:val="00F36D83"/>
    <w:rsid w:val="00F36E35"/>
    <w:rsid w:val="00F36E7A"/>
    <w:rsid w:val="00F36EAA"/>
    <w:rsid w:val="00F3711C"/>
    <w:rsid w:val="00F372DA"/>
    <w:rsid w:val="00F37832"/>
    <w:rsid w:val="00F379E3"/>
    <w:rsid w:val="00F379F0"/>
    <w:rsid w:val="00F400BB"/>
    <w:rsid w:val="00F4013A"/>
    <w:rsid w:val="00F401DA"/>
    <w:rsid w:val="00F405EF"/>
    <w:rsid w:val="00F40694"/>
    <w:rsid w:val="00F40BD2"/>
    <w:rsid w:val="00F410A7"/>
    <w:rsid w:val="00F415EE"/>
    <w:rsid w:val="00F42210"/>
    <w:rsid w:val="00F4238B"/>
    <w:rsid w:val="00F42648"/>
    <w:rsid w:val="00F42BC0"/>
    <w:rsid w:val="00F42C01"/>
    <w:rsid w:val="00F42DD6"/>
    <w:rsid w:val="00F43070"/>
    <w:rsid w:val="00F43146"/>
    <w:rsid w:val="00F437E7"/>
    <w:rsid w:val="00F439A8"/>
    <w:rsid w:val="00F43C1B"/>
    <w:rsid w:val="00F43C27"/>
    <w:rsid w:val="00F4402C"/>
    <w:rsid w:val="00F44408"/>
    <w:rsid w:val="00F4448C"/>
    <w:rsid w:val="00F44568"/>
    <w:rsid w:val="00F447E6"/>
    <w:rsid w:val="00F44817"/>
    <w:rsid w:val="00F44D27"/>
    <w:rsid w:val="00F45218"/>
    <w:rsid w:val="00F45834"/>
    <w:rsid w:val="00F45889"/>
    <w:rsid w:val="00F45965"/>
    <w:rsid w:val="00F45CAB"/>
    <w:rsid w:val="00F45E35"/>
    <w:rsid w:val="00F46715"/>
    <w:rsid w:val="00F46B00"/>
    <w:rsid w:val="00F46CC0"/>
    <w:rsid w:val="00F46D77"/>
    <w:rsid w:val="00F46FF5"/>
    <w:rsid w:val="00F470D9"/>
    <w:rsid w:val="00F4726E"/>
    <w:rsid w:val="00F47714"/>
    <w:rsid w:val="00F4781F"/>
    <w:rsid w:val="00F47C81"/>
    <w:rsid w:val="00F47CAC"/>
    <w:rsid w:val="00F47DEC"/>
    <w:rsid w:val="00F47E15"/>
    <w:rsid w:val="00F47FD1"/>
    <w:rsid w:val="00F5097D"/>
    <w:rsid w:val="00F50A34"/>
    <w:rsid w:val="00F50F32"/>
    <w:rsid w:val="00F5110D"/>
    <w:rsid w:val="00F51233"/>
    <w:rsid w:val="00F5187D"/>
    <w:rsid w:val="00F51D37"/>
    <w:rsid w:val="00F51D8F"/>
    <w:rsid w:val="00F51F76"/>
    <w:rsid w:val="00F52586"/>
    <w:rsid w:val="00F529F7"/>
    <w:rsid w:val="00F52AD2"/>
    <w:rsid w:val="00F52D68"/>
    <w:rsid w:val="00F52F40"/>
    <w:rsid w:val="00F5322C"/>
    <w:rsid w:val="00F5350F"/>
    <w:rsid w:val="00F5377A"/>
    <w:rsid w:val="00F53A5A"/>
    <w:rsid w:val="00F53C54"/>
    <w:rsid w:val="00F53CC0"/>
    <w:rsid w:val="00F53E22"/>
    <w:rsid w:val="00F543F1"/>
    <w:rsid w:val="00F54F64"/>
    <w:rsid w:val="00F550AE"/>
    <w:rsid w:val="00F5536D"/>
    <w:rsid w:val="00F553CD"/>
    <w:rsid w:val="00F55F6C"/>
    <w:rsid w:val="00F55FB6"/>
    <w:rsid w:val="00F56228"/>
    <w:rsid w:val="00F5634A"/>
    <w:rsid w:val="00F56373"/>
    <w:rsid w:val="00F563E4"/>
    <w:rsid w:val="00F56881"/>
    <w:rsid w:val="00F56B21"/>
    <w:rsid w:val="00F56C77"/>
    <w:rsid w:val="00F56FDC"/>
    <w:rsid w:val="00F5720C"/>
    <w:rsid w:val="00F57225"/>
    <w:rsid w:val="00F5761A"/>
    <w:rsid w:val="00F57724"/>
    <w:rsid w:val="00F577C7"/>
    <w:rsid w:val="00F57822"/>
    <w:rsid w:val="00F579CC"/>
    <w:rsid w:val="00F57F1D"/>
    <w:rsid w:val="00F601A3"/>
    <w:rsid w:val="00F60331"/>
    <w:rsid w:val="00F605D8"/>
    <w:rsid w:val="00F608BC"/>
    <w:rsid w:val="00F609D9"/>
    <w:rsid w:val="00F609DC"/>
    <w:rsid w:val="00F60BAD"/>
    <w:rsid w:val="00F61567"/>
    <w:rsid w:val="00F61966"/>
    <w:rsid w:val="00F619B8"/>
    <w:rsid w:val="00F61BD3"/>
    <w:rsid w:val="00F61C9F"/>
    <w:rsid w:val="00F61D73"/>
    <w:rsid w:val="00F61E68"/>
    <w:rsid w:val="00F626E3"/>
    <w:rsid w:val="00F6273F"/>
    <w:rsid w:val="00F627EA"/>
    <w:rsid w:val="00F62B53"/>
    <w:rsid w:val="00F62CBF"/>
    <w:rsid w:val="00F62E87"/>
    <w:rsid w:val="00F632F7"/>
    <w:rsid w:val="00F63634"/>
    <w:rsid w:val="00F6379E"/>
    <w:rsid w:val="00F6385D"/>
    <w:rsid w:val="00F63877"/>
    <w:rsid w:val="00F642C8"/>
    <w:rsid w:val="00F64CD7"/>
    <w:rsid w:val="00F64FB2"/>
    <w:rsid w:val="00F65374"/>
    <w:rsid w:val="00F657F8"/>
    <w:rsid w:val="00F65E8D"/>
    <w:rsid w:val="00F660D7"/>
    <w:rsid w:val="00F66114"/>
    <w:rsid w:val="00F661D7"/>
    <w:rsid w:val="00F66453"/>
    <w:rsid w:val="00F6680C"/>
    <w:rsid w:val="00F66838"/>
    <w:rsid w:val="00F66BDB"/>
    <w:rsid w:val="00F671F0"/>
    <w:rsid w:val="00F67830"/>
    <w:rsid w:val="00F6795C"/>
    <w:rsid w:val="00F67A91"/>
    <w:rsid w:val="00F67DC4"/>
    <w:rsid w:val="00F67E43"/>
    <w:rsid w:val="00F67F1F"/>
    <w:rsid w:val="00F67FB2"/>
    <w:rsid w:val="00F70057"/>
    <w:rsid w:val="00F7012E"/>
    <w:rsid w:val="00F703FD"/>
    <w:rsid w:val="00F70485"/>
    <w:rsid w:val="00F70618"/>
    <w:rsid w:val="00F7064F"/>
    <w:rsid w:val="00F70D7E"/>
    <w:rsid w:val="00F710F1"/>
    <w:rsid w:val="00F711A2"/>
    <w:rsid w:val="00F71ADE"/>
    <w:rsid w:val="00F71D1D"/>
    <w:rsid w:val="00F71E58"/>
    <w:rsid w:val="00F71F9A"/>
    <w:rsid w:val="00F7212C"/>
    <w:rsid w:val="00F725EA"/>
    <w:rsid w:val="00F725FA"/>
    <w:rsid w:val="00F7267A"/>
    <w:rsid w:val="00F7267D"/>
    <w:rsid w:val="00F7270E"/>
    <w:rsid w:val="00F728C3"/>
    <w:rsid w:val="00F729C5"/>
    <w:rsid w:val="00F72A99"/>
    <w:rsid w:val="00F72C39"/>
    <w:rsid w:val="00F72DC0"/>
    <w:rsid w:val="00F72F6D"/>
    <w:rsid w:val="00F73050"/>
    <w:rsid w:val="00F731D3"/>
    <w:rsid w:val="00F734A5"/>
    <w:rsid w:val="00F73948"/>
    <w:rsid w:val="00F739C8"/>
    <w:rsid w:val="00F73D4B"/>
    <w:rsid w:val="00F73E69"/>
    <w:rsid w:val="00F73F9B"/>
    <w:rsid w:val="00F74244"/>
    <w:rsid w:val="00F74642"/>
    <w:rsid w:val="00F74901"/>
    <w:rsid w:val="00F74BAA"/>
    <w:rsid w:val="00F74E32"/>
    <w:rsid w:val="00F74E4F"/>
    <w:rsid w:val="00F74EB1"/>
    <w:rsid w:val="00F758F9"/>
    <w:rsid w:val="00F75D78"/>
    <w:rsid w:val="00F75EB8"/>
    <w:rsid w:val="00F75FF6"/>
    <w:rsid w:val="00F762F8"/>
    <w:rsid w:val="00F764C1"/>
    <w:rsid w:val="00F7657F"/>
    <w:rsid w:val="00F76803"/>
    <w:rsid w:val="00F7689F"/>
    <w:rsid w:val="00F7697F"/>
    <w:rsid w:val="00F76A21"/>
    <w:rsid w:val="00F76B93"/>
    <w:rsid w:val="00F76ED0"/>
    <w:rsid w:val="00F774D6"/>
    <w:rsid w:val="00F77B68"/>
    <w:rsid w:val="00F77F07"/>
    <w:rsid w:val="00F80CC3"/>
    <w:rsid w:val="00F810F9"/>
    <w:rsid w:val="00F8114A"/>
    <w:rsid w:val="00F81A45"/>
    <w:rsid w:val="00F81B54"/>
    <w:rsid w:val="00F81D3B"/>
    <w:rsid w:val="00F8231F"/>
    <w:rsid w:val="00F82760"/>
    <w:rsid w:val="00F82E3D"/>
    <w:rsid w:val="00F8373E"/>
    <w:rsid w:val="00F8374B"/>
    <w:rsid w:val="00F83B60"/>
    <w:rsid w:val="00F83BC7"/>
    <w:rsid w:val="00F83DDB"/>
    <w:rsid w:val="00F84499"/>
    <w:rsid w:val="00F845FF"/>
    <w:rsid w:val="00F84965"/>
    <w:rsid w:val="00F84B87"/>
    <w:rsid w:val="00F84DE6"/>
    <w:rsid w:val="00F84EBC"/>
    <w:rsid w:val="00F8502E"/>
    <w:rsid w:val="00F85299"/>
    <w:rsid w:val="00F852A1"/>
    <w:rsid w:val="00F8556E"/>
    <w:rsid w:val="00F8577E"/>
    <w:rsid w:val="00F85976"/>
    <w:rsid w:val="00F859E5"/>
    <w:rsid w:val="00F8612D"/>
    <w:rsid w:val="00F86172"/>
    <w:rsid w:val="00F86859"/>
    <w:rsid w:val="00F868BA"/>
    <w:rsid w:val="00F869B6"/>
    <w:rsid w:val="00F86CE6"/>
    <w:rsid w:val="00F86F42"/>
    <w:rsid w:val="00F871D4"/>
    <w:rsid w:val="00F8769B"/>
    <w:rsid w:val="00F876A0"/>
    <w:rsid w:val="00F87783"/>
    <w:rsid w:val="00F87857"/>
    <w:rsid w:val="00F87880"/>
    <w:rsid w:val="00F87F0E"/>
    <w:rsid w:val="00F900A0"/>
    <w:rsid w:val="00F9016C"/>
    <w:rsid w:val="00F90515"/>
    <w:rsid w:val="00F90F44"/>
    <w:rsid w:val="00F90F77"/>
    <w:rsid w:val="00F9127D"/>
    <w:rsid w:val="00F913E9"/>
    <w:rsid w:val="00F9188E"/>
    <w:rsid w:val="00F91962"/>
    <w:rsid w:val="00F919B9"/>
    <w:rsid w:val="00F919DF"/>
    <w:rsid w:val="00F91A26"/>
    <w:rsid w:val="00F91F08"/>
    <w:rsid w:val="00F92025"/>
    <w:rsid w:val="00F92264"/>
    <w:rsid w:val="00F925F8"/>
    <w:rsid w:val="00F928DB"/>
    <w:rsid w:val="00F929C6"/>
    <w:rsid w:val="00F92EB9"/>
    <w:rsid w:val="00F92F71"/>
    <w:rsid w:val="00F9317C"/>
    <w:rsid w:val="00F935C0"/>
    <w:rsid w:val="00F935E3"/>
    <w:rsid w:val="00F937D3"/>
    <w:rsid w:val="00F93889"/>
    <w:rsid w:val="00F9398E"/>
    <w:rsid w:val="00F93C07"/>
    <w:rsid w:val="00F93DD6"/>
    <w:rsid w:val="00F94113"/>
    <w:rsid w:val="00F9419A"/>
    <w:rsid w:val="00F941F0"/>
    <w:rsid w:val="00F9421C"/>
    <w:rsid w:val="00F9451B"/>
    <w:rsid w:val="00F94594"/>
    <w:rsid w:val="00F94A34"/>
    <w:rsid w:val="00F94BAE"/>
    <w:rsid w:val="00F94CB8"/>
    <w:rsid w:val="00F94D62"/>
    <w:rsid w:val="00F95391"/>
    <w:rsid w:val="00F9588C"/>
    <w:rsid w:val="00F958C0"/>
    <w:rsid w:val="00F95A36"/>
    <w:rsid w:val="00F96568"/>
    <w:rsid w:val="00F9714B"/>
    <w:rsid w:val="00F9764F"/>
    <w:rsid w:val="00F97796"/>
    <w:rsid w:val="00F979B7"/>
    <w:rsid w:val="00F97B51"/>
    <w:rsid w:val="00F97C13"/>
    <w:rsid w:val="00F97E0A"/>
    <w:rsid w:val="00F97E39"/>
    <w:rsid w:val="00FA00D8"/>
    <w:rsid w:val="00FA00FC"/>
    <w:rsid w:val="00FA0113"/>
    <w:rsid w:val="00FA0192"/>
    <w:rsid w:val="00FA07B0"/>
    <w:rsid w:val="00FA0AAE"/>
    <w:rsid w:val="00FA0EC6"/>
    <w:rsid w:val="00FA0F79"/>
    <w:rsid w:val="00FA12F4"/>
    <w:rsid w:val="00FA1345"/>
    <w:rsid w:val="00FA1458"/>
    <w:rsid w:val="00FA161D"/>
    <w:rsid w:val="00FA17FF"/>
    <w:rsid w:val="00FA2348"/>
    <w:rsid w:val="00FA2870"/>
    <w:rsid w:val="00FA2BF8"/>
    <w:rsid w:val="00FA2CD3"/>
    <w:rsid w:val="00FA3054"/>
    <w:rsid w:val="00FA30D5"/>
    <w:rsid w:val="00FA3259"/>
    <w:rsid w:val="00FA35AB"/>
    <w:rsid w:val="00FA36BA"/>
    <w:rsid w:val="00FA37E3"/>
    <w:rsid w:val="00FA3B68"/>
    <w:rsid w:val="00FA3CCE"/>
    <w:rsid w:val="00FA3D2E"/>
    <w:rsid w:val="00FA4115"/>
    <w:rsid w:val="00FA4485"/>
    <w:rsid w:val="00FA496F"/>
    <w:rsid w:val="00FA49F2"/>
    <w:rsid w:val="00FA4D47"/>
    <w:rsid w:val="00FA525D"/>
    <w:rsid w:val="00FA53FF"/>
    <w:rsid w:val="00FA58A8"/>
    <w:rsid w:val="00FA58A9"/>
    <w:rsid w:val="00FA590A"/>
    <w:rsid w:val="00FA5C1C"/>
    <w:rsid w:val="00FA60B6"/>
    <w:rsid w:val="00FA62E0"/>
    <w:rsid w:val="00FA636E"/>
    <w:rsid w:val="00FA6872"/>
    <w:rsid w:val="00FA6DAB"/>
    <w:rsid w:val="00FA6F85"/>
    <w:rsid w:val="00FA7281"/>
    <w:rsid w:val="00FA77E0"/>
    <w:rsid w:val="00FA7A55"/>
    <w:rsid w:val="00FA7E56"/>
    <w:rsid w:val="00FB029F"/>
    <w:rsid w:val="00FB040A"/>
    <w:rsid w:val="00FB06B4"/>
    <w:rsid w:val="00FB0DCA"/>
    <w:rsid w:val="00FB0FA1"/>
    <w:rsid w:val="00FB0FEE"/>
    <w:rsid w:val="00FB11C8"/>
    <w:rsid w:val="00FB1403"/>
    <w:rsid w:val="00FB1618"/>
    <w:rsid w:val="00FB1952"/>
    <w:rsid w:val="00FB1A06"/>
    <w:rsid w:val="00FB1A91"/>
    <w:rsid w:val="00FB1ABD"/>
    <w:rsid w:val="00FB1C7C"/>
    <w:rsid w:val="00FB241F"/>
    <w:rsid w:val="00FB27C5"/>
    <w:rsid w:val="00FB28BB"/>
    <w:rsid w:val="00FB28EC"/>
    <w:rsid w:val="00FB2A4D"/>
    <w:rsid w:val="00FB2B92"/>
    <w:rsid w:val="00FB2BFF"/>
    <w:rsid w:val="00FB3690"/>
    <w:rsid w:val="00FB3A04"/>
    <w:rsid w:val="00FB3A69"/>
    <w:rsid w:val="00FB3DBE"/>
    <w:rsid w:val="00FB3EF9"/>
    <w:rsid w:val="00FB4096"/>
    <w:rsid w:val="00FB40EC"/>
    <w:rsid w:val="00FB41DA"/>
    <w:rsid w:val="00FB43CF"/>
    <w:rsid w:val="00FB4487"/>
    <w:rsid w:val="00FB4604"/>
    <w:rsid w:val="00FB4ABD"/>
    <w:rsid w:val="00FB4CCD"/>
    <w:rsid w:val="00FB5F3E"/>
    <w:rsid w:val="00FB6560"/>
    <w:rsid w:val="00FB6607"/>
    <w:rsid w:val="00FB6682"/>
    <w:rsid w:val="00FB6749"/>
    <w:rsid w:val="00FB6A4A"/>
    <w:rsid w:val="00FB6B3B"/>
    <w:rsid w:val="00FB6CE4"/>
    <w:rsid w:val="00FB6E1F"/>
    <w:rsid w:val="00FB70F1"/>
    <w:rsid w:val="00FB7248"/>
    <w:rsid w:val="00FB755C"/>
    <w:rsid w:val="00FB75B5"/>
    <w:rsid w:val="00FB77A7"/>
    <w:rsid w:val="00FB784D"/>
    <w:rsid w:val="00FB7994"/>
    <w:rsid w:val="00FB7ABD"/>
    <w:rsid w:val="00FB7C96"/>
    <w:rsid w:val="00FB7E90"/>
    <w:rsid w:val="00FC00AA"/>
    <w:rsid w:val="00FC01B6"/>
    <w:rsid w:val="00FC01D6"/>
    <w:rsid w:val="00FC069F"/>
    <w:rsid w:val="00FC0703"/>
    <w:rsid w:val="00FC0C28"/>
    <w:rsid w:val="00FC0CE3"/>
    <w:rsid w:val="00FC0ECD"/>
    <w:rsid w:val="00FC1380"/>
    <w:rsid w:val="00FC13BC"/>
    <w:rsid w:val="00FC15E5"/>
    <w:rsid w:val="00FC1614"/>
    <w:rsid w:val="00FC1696"/>
    <w:rsid w:val="00FC1ED4"/>
    <w:rsid w:val="00FC2016"/>
    <w:rsid w:val="00FC2304"/>
    <w:rsid w:val="00FC2454"/>
    <w:rsid w:val="00FC2DA7"/>
    <w:rsid w:val="00FC3147"/>
    <w:rsid w:val="00FC3275"/>
    <w:rsid w:val="00FC3748"/>
    <w:rsid w:val="00FC3795"/>
    <w:rsid w:val="00FC3A96"/>
    <w:rsid w:val="00FC3F19"/>
    <w:rsid w:val="00FC43D4"/>
    <w:rsid w:val="00FC4413"/>
    <w:rsid w:val="00FC4735"/>
    <w:rsid w:val="00FC4C8C"/>
    <w:rsid w:val="00FC4DCE"/>
    <w:rsid w:val="00FC502D"/>
    <w:rsid w:val="00FC54EB"/>
    <w:rsid w:val="00FC5AA5"/>
    <w:rsid w:val="00FC5B83"/>
    <w:rsid w:val="00FC5E70"/>
    <w:rsid w:val="00FC5F52"/>
    <w:rsid w:val="00FC60B7"/>
    <w:rsid w:val="00FC6347"/>
    <w:rsid w:val="00FC6354"/>
    <w:rsid w:val="00FC6778"/>
    <w:rsid w:val="00FC6995"/>
    <w:rsid w:val="00FC6E42"/>
    <w:rsid w:val="00FC76E8"/>
    <w:rsid w:val="00FC7F43"/>
    <w:rsid w:val="00FD0057"/>
    <w:rsid w:val="00FD0133"/>
    <w:rsid w:val="00FD026E"/>
    <w:rsid w:val="00FD0282"/>
    <w:rsid w:val="00FD069B"/>
    <w:rsid w:val="00FD06C5"/>
    <w:rsid w:val="00FD09D0"/>
    <w:rsid w:val="00FD0AAD"/>
    <w:rsid w:val="00FD0C7B"/>
    <w:rsid w:val="00FD0D34"/>
    <w:rsid w:val="00FD1104"/>
    <w:rsid w:val="00FD12CB"/>
    <w:rsid w:val="00FD1553"/>
    <w:rsid w:val="00FD1643"/>
    <w:rsid w:val="00FD189F"/>
    <w:rsid w:val="00FD1CED"/>
    <w:rsid w:val="00FD2108"/>
    <w:rsid w:val="00FD216C"/>
    <w:rsid w:val="00FD21F1"/>
    <w:rsid w:val="00FD23DF"/>
    <w:rsid w:val="00FD267D"/>
    <w:rsid w:val="00FD29B2"/>
    <w:rsid w:val="00FD2D58"/>
    <w:rsid w:val="00FD2D9C"/>
    <w:rsid w:val="00FD308F"/>
    <w:rsid w:val="00FD31BD"/>
    <w:rsid w:val="00FD33DB"/>
    <w:rsid w:val="00FD389D"/>
    <w:rsid w:val="00FD3AC1"/>
    <w:rsid w:val="00FD3AE8"/>
    <w:rsid w:val="00FD3D5C"/>
    <w:rsid w:val="00FD3E2A"/>
    <w:rsid w:val="00FD3EEE"/>
    <w:rsid w:val="00FD4062"/>
    <w:rsid w:val="00FD4301"/>
    <w:rsid w:val="00FD43CD"/>
    <w:rsid w:val="00FD442D"/>
    <w:rsid w:val="00FD5200"/>
    <w:rsid w:val="00FD52B3"/>
    <w:rsid w:val="00FD5730"/>
    <w:rsid w:val="00FD59E5"/>
    <w:rsid w:val="00FD5BB6"/>
    <w:rsid w:val="00FD5C90"/>
    <w:rsid w:val="00FD5E0D"/>
    <w:rsid w:val="00FD6310"/>
    <w:rsid w:val="00FD6459"/>
    <w:rsid w:val="00FD6525"/>
    <w:rsid w:val="00FD668A"/>
    <w:rsid w:val="00FD6886"/>
    <w:rsid w:val="00FD6903"/>
    <w:rsid w:val="00FD707B"/>
    <w:rsid w:val="00FD74E0"/>
    <w:rsid w:val="00FD7549"/>
    <w:rsid w:val="00FD77B8"/>
    <w:rsid w:val="00FD7820"/>
    <w:rsid w:val="00FD7AA9"/>
    <w:rsid w:val="00FD7C5A"/>
    <w:rsid w:val="00FE0267"/>
    <w:rsid w:val="00FE02F2"/>
    <w:rsid w:val="00FE07BE"/>
    <w:rsid w:val="00FE07F4"/>
    <w:rsid w:val="00FE0986"/>
    <w:rsid w:val="00FE1048"/>
    <w:rsid w:val="00FE113E"/>
    <w:rsid w:val="00FE1157"/>
    <w:rsid w:val="00FE130E"/>
    <w:rsid w:val="00FE1379"/>
    <w:rsid w:val="00FE147F"/>
    <w:rsid w:val="00FE177F"/>
    <w:rsid w:val="00FE19EC"/>
    <w:rsid w:val="00FE1B2A"/>
    <w:rsid w:val="00FE209B"/>
    <w:rsid w:val="00FE231B"/>
    <w:rsid w:val="00FE2413"/>
    <w:rsid w:val="00FE2839"/>
    <w:rsid w:val="00FE2A64"/>
    <w:rsid w:val="00FE2DB8"/>
    <w:rsid w:val="00FE2E74"/>
    <w:rsid w:val="00FE2E7B"/>
    <w:rsid w:val="00FE2FB8"/>
    <w:rsid w:val="00FE32B8"/>
    <w:rsid w:val="00FE338E"/>
    <w:rsid w:val="00FE348E"/>
    <w:rsid w:val="00FE380E"/>
    <w:rsid w:val="00FE3D52"/>
    <w:rsid w:val="00FE3E3B"/>
    <w:rsid w:val="00FE4066"/>
    <w:rsid w:val="00FE4071"/>
    <w:rsid w:val="00FE40E7"/>
    <w:rsid w:val="00FE41C0"/>
    <w:rsid w:val="00FE46CD"/>
    <w:rsid w:val="00FE474D"/>
    <w:rsid w:val="00FE4A2E"/>
    <w:rsid w:val="00FE4E88"/>
    <w:rsid w:val="00FE510C"/>
    <w:rsid w:val="00FE53B8"/>
    <w:rsid w:val="00FE56B8"/>
    <w:rsid w:val="00FE5966"/>
    <w:rsid w:val="00FE5A6A"/>
    <w:rsid w:val="00FE5AE8"/>
    <w:rsid w:val="00FE5D31"/>
    <w:rsid w:val="00FE5FD8"/>
    <w:rsid w:val="00FE625E"/>
    <w:rsid w:val="00FE69C5"/>
    <w:rsid w:val="00FE6B10"/>
    <w:rsid w:val="00FE6C1A"/>
    <w:rsid w:val="00FE71AF"/>
    <w:rsid w:val="00FE730E"/>
    <w:rsid w:val="00FE7451"/>
    <w:rsid w:val="00FE789E"/>
    <w:rsid w:val="00FE79E2"/>
    <w:rsid w:val="00FF0066"/>
    <w:rsid w:val="00FF00DC"/>
    <w:rsid w:val="00FF0974"/>
    <w:rsid w:val="00FF0DAF"/>
    <w:rsid w:val="00FF0DE5"/>
    <w:rsid w:val="00FF0E33"/>
    <w:rsid w:val="00FF126A"/>
    <w:rsid w:val="00FF13D5"/>
    <w:rsid w:val="00FF150C"/>
    <w:rsid w:val="00FF18C8"/>
    <w:rsid w:val="00FF1965"/>
    <w:rsid w:val="00FF1B1F"/>
    <w:rsid w:val="00FF1B45"/>
    <w:rsid w:val="00FF22E2"/>
    <w:rsid w:val="00FF234E"/>
    <w:rsid w:val="00FF23AB"/>
    <w:rsid w:val="00FF2623"/>
    <w:rsid w:val="00FF2640"/>
    <w:rsid w:val="00FF2D1F"/>
    <w:rsid w:val="00FF2FE8"/>
    <w:rsid w:val="00FF357A"/>
    <w:rsid w:val="00FF37B3"/>
    <w:rsid w:val="00FF38EB"/>
    <w:rsid w:val="00FF3B8F"/>
    <w:rsid w:val="00FF3DF6"/>
    <w:rsid w:val="00FF4AB4"/>
    <w:rsid w:val="00FF4BEE"/>
    <w:rsid w:val="00FF4EB7"/>
    <w:rsid w:val="00FF5160"/>
    <w:rsid w:val="00FF6994"/>
    <w:rsid w:val="00FF721E"/>
    <w:rsid w:val="00FF7317"/>
    <w:rsid w:val="00FF76CE"/>
    <w:rsid w:val="00FF76D7"/>
    <w:rsid w:val="00FF783A"/>
    <w:rsid w:val="00FF79C7"/>
    <w:rsid w:val="00FF7AD4"/>
    <w:rsid w:val="00FF7B68"/>
    <w:rsid w:val="00FF7EE8"/>
    <w:rsid w:val="1E1015B5"/>
    <w:rsid w:val="5D4DDA6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ue"/>
    </o:shapedefaults>
    <o:shapelayout v:ext="edit">
      <o:idmap v:ext="edit" data="2"/>
    </o:shapelayout>
  </w:shapeDefaults>
  <w:decimalSymbol w:val="."/>
  <w:listSeparator w:val=","/>
  <w14:docId w14:val="4E185B90"/>
  <w15:chartTrackingRefBased/>
  <w15:docId w15:val="{A34BACA7-DF68-4C4C-BD6F-EC97A111C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qFormat="1"/>
    <w:lsdException w:name="footer" w:uiPriority="99"/>
    <w:lsdException w:name="caption" w:uiPriority="35" w:qFormat="1"/>
    <w:lsdException w:name="table of figures" w:uiPriority="99"/>
    <w:lsdException w:name="footnote reference" w:uiPriority="99"/>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E099B"/>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1E38AE"/>
    <w:pPr>
      <w:numPr>
        <w:ilvl w:val="3"/>
        <w:numId w:val="11"/>
      </w:numPr>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uiPriority w:val="99"/>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uiPriority w:val="99"/>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qFormat/>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1E38AE"/>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uiPriority w:val="99"/>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 w:type="table" w:styleId="GridTable4">
    <w:name w:val="Grid Table 4"/>
    <w:basedOn w:val="TableNormal"/>
    <w:uiPriority w:val="49"/>
    <w:rsid w:val="00483FC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2">
    <w:name w:val="Grid Table 5 Dark Accent 2"/>
    <w:basedOn w:val="TableNormal"/>
    <w:uiPriority w:val="50"/>
    <w:rsid w:val="00833A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4-Accent1">
    <w:name w:val="Grid Table 4 Accent 1"/>
    <w:basedOn w:val="TableNormal"/>
    <w:uiPriority w:val="49"/>
    <w:rsid w:val="004D6092"/>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5">
    <w:name w:val="List Table 4 Accent 5"/>
    <w:basedOn w:val="TableNormal"/>
    <w:uiPriority w:val="49"/>
    <w:rsid w:val="003A4B85"/>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8748040">
      <w:bodyDiv w:val="1"/>
      <w:marLeft w:val="0"/>
      <w:marRight w:val="0"/>
      <w:marTop w:val="0"/>
      <w:marBottom w:val="0"/>
      <w:divBdr>
        <w:top w:val="none" w:sz="0" w:space="0" w:color="auto"/>
        <w:left w:val="none" w:sz="0" w:space="0" w:color="auto"/>
        <w:bottom w:val="none" w:sz="0" w:space="0" w:color="auto"/>
        <w:right w:val="none" w:sz="0" w:space="0" w:color="auto"/>
      </w:divBdr>
      <w:divsChild>
        <w:div w:id="1052004362">
          <w:marLeft w:val="806"/>
          <w:marRight w:val="0"/>
          <w:marTop w:val="0"/>
          <w:marBottom w:val="0"/>
          <w:divBdr>
            <w:top w:val="none" w:sz="0" w:space="0" w:color="auto"/>
            <w:left w:val="none" w:sz="0" w:space="0" w:color="auto"/>
            <w:bottom w:val="none" w:sz="0" w:space="0" w:color="auto"/>
            <w:right w:val="none" w:sz="0" w:space="0" w:color="auto"/>
          </w:divBdr>
        </w:div>
        <w:div w:id="884104903">
          <w:marLeft w:val="806"/>
          <w:marRight w:val="0"/>
          <w:marTop w:val="0"/>
          <w:marBottom w:val="0"/>
          <w:divBdr>
            <w:top w:val="none" w:sz="0" w:space="0" w:color="auto"/>
            <w:left w:val="none" w:sz="0" w:space="0" w:color="auto"/>
            <w:bottom w:val="none" w:sz="0" w:space="0" w:color="auto"/>
            <w:right w:val="none" w:sz="0" w:space="0" w:color="auto"/>
          </w:divBdr>
        </w:div>
      </w:divsChild>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240409">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0943296">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91552973">
      <w:bodyDiv w:val="1"/>
      <w:marLeft w:val="0"/>
      <w:marRight w:val="0"/>
      <w:marTop w:val="0"/>
      <w:marBottom w:val="0"/>
      <w:divBdr>
        <w:top w:val="none" w:sz="0" w:space="0" w:color="auto"/>
        <w:left w:val="none" w:sz="0" w:space="0" w:color="auto"/>
        <w:bottom w:val="none" w:sz="0" w:space="0" w:color="auto"/>
        <w:right w:val="none" w:sz="0" w:space="0" w:color="auto"/>
      </w:divBdr>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282394936">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1954169528">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3.png"/><Relationship Id="rId39" Type="http://schemas.openxmlformats.org/officeDocument/2006/relationships/image" Target="media/image27.png"/><Relationship Id="rId3" Type="http://schemas.openxmlformats.org/officeDocument/2006/relationships/customXml" Target="../customXml/item3.xml"/><Relationship Id="rId21" Type="http://schemas.openxmlformats.org/officeDocument/2006/relationships/image" Target="media/image10.gif"/><Relationship Id="rId34" Type="http://schemas.openxmlformats.org/officeDocument/2006/relationships/image" Target="media/image19.png"/><Relationship Id="rId42" Type="http://schemas.openxmlformats.org/officeDocument/2006/relationships/image" Target="media/image30.png"/><Relationship Id="rId47"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6.png"/><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gif"/><Relationship Id="rId29" Type="http://schemas.openxmlformats.org/officeDocument/2006/relationships/image" Target="media/image1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20.png"/><Relationship Id="rId35" Type="http://schemas.openxmlformats.org/officeDocument/2006/relationships/image" Target="media/image190.pn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customXml/itemProps3.xml><?xml version="1.0" encoding="utf-8"?>
<ds:datastoreItem xmlns:ds="http://schemas.openxmlformats.org/officeDocument/2006/customXml" ds:itemID="{AD38D290-824F-4988-A703-11D64F31CC9D}">
  <ds:schemaRefs>
    <ds:schemaRef ds:uri="http://schemas.microsoft.com/sharepoint/v3/contenttype/forms"/>
  </ds:schemaRefs>
</ds:datastoreItem>
</file>

<file path=customXml/itemProps4.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607</TotalTime>
  <Pages>11</Pages>
  <Words>2761</Words>
  <Characters>15743</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18468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 Sumant Iyer</dc:creator>
  <cp:keywords/>
  <dc:description/>
  <cp:lastModifiedBy>Qualcomm</cp:lastModifiedBy>
  <cp:revision>405</cp:revision>
  <cp:lastPrinted>2016-03-25T21:53:00Z</cp:lastPrinted>
  <dcterms:created xsi:type="dcterms:W3CDTF">2023-10-29T02:18:00Z</dcterms:created>
  <dcterms:modified xsi:type="dcterms:W3CDTF">2023-11-03T23:34:00Z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y fmtid="{D5CDD505-2E9C-101B-9397-08002B2CF9AE}" pid="13" name="MSIP_Label_83bcef13-7cac-433f-ba1d-47a323951816_Enabled">
    <vt:lpwstr>true</vt:lpwstr>
  </property>
  <property fmtid="{D5CDD505-2E9C-101B-9397-08002B2CF9AE}" pid="14" name="MSIP_Label_83bcef13-7cac-433f-ba1d-47a323951816_SetDate">
    <vt:lpwstr>2023-05-10T08:06:59Z</vt:lpwstr>
  </property>
  <property fmtid="{D5CDD505-2E9C-101B-9397-08002B2CF9AE}" pid="15" name="MSIP_Label_83bcef13-7cac-433f-ba1d-47a323951816_Method">
    <vt:lpwstr>Privileged</vt:lpwstr>
  </property>
  <property fmtid="{D5CDD505-2E9C-101B-9397-08002B2CF9AE}" pid="16" name="MSIP_Label_83bcef13-7cac-433f-ba1d-47a323951816_Name">
    <vt:lpwstr>MTK_Unclassified</vt:lpwstr>
  </property>
  <property fmtid="{D5CDD505-2E9C-101B-9397-08002B2CF9AE}" pid="17" name="MSIP_Label_83bcef13-7cac-433f-ba1d-47a323951816_SiteId">
    <vt:lpwstr>a7687ede-7a6b-4ef6-bace-642f677fbe31</vt:lpwstr>
  </property>
  <property fmtid="{D5CDD505-2E9C-101B-9397-08002B2CF9AE}" pid="18" name="MSIP_Label_83bcef13-7cac-433f-ba1d-47a323951816_ActionId">
    <vt:lpwstr>83e4173a-d421-4a76-8b10-303930374be8</vt:lpwstr>
  </property>
  <property fmtid="{D5CDD505-2E9C-101B-9397-08002B2CF9AE}" pid="19" name="MSIP_Label_83bcef13-7cac-433f-ba1d-47a323951816_ContentBits">
    <vt:lpwstr>0</vt:lpwstr>
  </property>
</Properties>
</file>